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4FB75" w14:textId="77777777" w:rsidR="00932BEB" w:rsidRPr="0049573A" w:rsidRDefault="00932BEB" w:rsidP="00932BE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49573A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45FF9A56" w14:textId="77777777" w:rsidR="00932BEB" w:rsidRPr="00774834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BD2D17" w14:textId="10ECADDA" w:rsidR="00144947" w:rsidRPr="00774834" w:rsidRDefault="00144947" w:rsidP="0014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74834">
        <w:rPr>
          <w:rFonts w:ascii="Angsana New" w:hAnsi="Angsana New"/>
          <w:sz w:val="30"/>
          <w:szCs w:val="30"/>
          <w:cs/>
        </w:rPr>
        <w:t xml:space="preserve">บริษัท </w:t>
      </w:r>
      <w:r w:rsidRPr="00774834">
        <w:rPr>
          <w:rFonts w:ascii="Angsana New" w:hAnsi="Angsana New" w:hint="cs"/>
          <w:sz w:val="30"/>
          <w:szCs w:val="30"/>
          <w:cs/>
        </w:rPr>
        <w:t>ฐิติกร</w:t>
      </w:r>
      <w:r w:rsidRPr="00774834">
        <w:rPr>
          <w:rFonts w:ascii="Angsana New" w:hAnsi="Angsana New"/>
          <w:sz w:val="30"/>
          <w:szCs w:val="30"/>
          <w:cs/>
        </w:rPr>
        <w:t xml:space="preserve"> จำกัด </w:t>
      </w:r>
      <w:r w:rsidRPr="00774834">
        <w:rPr>
          <w:rFonts w:ascii="Angsana New" w:hAnsi="Angsana New"/>
          <w:sz w:val="30"/>
          <w:szCs w:val="30"/>
        </w:rPr>
        <w:t>(</w:t>
      </w:r>
      <w:r w:rsidRPr="00774834">
        <w:rPr>
          <w:rFonts w:ascii="Angsana New" w:hAnsi="Angsana New"/>
          <w:sz w:val="30"/>
          <w:szCs w:val="30"/>
          <w:cs/>
        </w:rPr>
        <w:t>มหาชน</w:t>
      </w:r>
      <w:r w:rsidRPr="00774834">
        <w:rPr>
          <w:rFonts w:ascii="Angsana New" w:hAnsi="Angsana New"/>
          <w:sz w:val="30"/>
          <w:szCs w:val="30"/>
        </w:rPr>
        <w:t xml:space="preserve">) </w:t>
      </w:r>
      <w:r w:rsidRPr="00774834">
        <w:rPr>
          <w:rFonts w:ascii="Angsana New" w:hAnsi="Angsana New" w:hint="cs"/>
          <w:sz w:val="30"/>
          <w:szCs w:val="30"/>
        </w:rPr>
        <w:t>(</w:t>
      </w:r>
      <w:r w:rsidRPr="00774834">
        <w:rPr>
          <w:rFonts w:ascii="Angsana New" w:hAnsi="Angsana New"/>
          <w:sz w:val="30"/>
          <w:szCs w:val="30"/>
        </w:rPr>
        <w:t>“</w:t>
      </w:r>
      <w:r w:rsidRPr="00774834">
        <w:rPr>
          <w:rFonts w:ascii="Angsana New" w:hAnsi="Angsana New" w:hint="cs"/>
          <w:sz w:val="30"/>
          <w:szCs w:val="30"/>
          <w:cs/>
        </w:rPr>
        <w:t>บริษัท</w:t>
      </w:r>
      <w:r w:rsidRPr="00774834">
        <w:rPr>
          <w:rFonts w:ascii="Angsana New" w:hAnsi="Angsana New"/>
          <w:sz w:val="30"/>
          <w:szCs w:val="30"/>
        </w:rPr>
        <w:t xml:space="preserve">”) </w:t>
      </w:r>
      <w:r w:rsidRPr="00774834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Pr="00774834">
        <w:rPr>
          <w:rFonts w:ascii="Angsana New" w:hAnsi="Angsana New"/>
          <w:sz w:val="30"/>
          <w:szCs w:val="30"/>
        </w:rPr>
        <w:t>0107546000130</w:t>
      </w:r>
      <w:r w:rsidRPr="00774834">
        <w:rPr>
          <w:rFonts w:ascii="Angsana New" w:hAnsi="Angsana New" w:hint="cs"/>
          <w:sz w:val="30"/>
          <w:szCs w:val="30"/>
          <w:cs/>
        </w:rPr>
        <w:t>)</w:t>
      </w:r>
      <w:r w:rsidRPr="00774834">
        <w:rPr>
          <w:rFonts w:ascii="Angsana New" w:hAnsi="Angsana New"/>
          <w:sz w:val="30"/>
          <w:szCs w:val="30"/>
        </w:rPr>
        <w:t xml:space="preserve"> </w:t>
      </w:r>
      <w:r w:rsidRPr="00774834">
        <w:rPr>
          <w:rFonts w:ascii="Angsana New" w:hAnsi="Angsana New"/>
          <w:sz w:val="30"/>
          <w:szCs w:val="30"/>
          <w:cs/>
        </w:rPr>
        <w:t>เป็น</w:t>
      </w:r>
      <w:r w:rsidRPr="00774834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นิติบุคคลที่จัดตั้งขึ้นในประเทศไทยเมื่อวันที่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</w:rPr>
        <w:t>4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 w:hint="cs"/>
          <w:sz w:val="30"/>
          <w:szCs w:val="30"/>
          <w:cs/>
        </w:rPr>
        <w:t>สิงหาคม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</w:rPr>
        <w:t>2515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  <w:cs/>
        </w:rPr>
        <w:t>และ</w:t>
      </w:r>
      <w:r w:rsidR="00C5327B">
        <w:rPr>
          <w:rFonts w:ascii="Angsana New" w:hAnsi="Angsana New" w:hint="cs"/>
          <w:sz w:val="30"/>
          <w:szCs w:val="30"/>
          <w:cs/>
        </w:rPr>
        <w:t>มี</w:t>
      </w:r>
      <w:r w:rsidRPr="00774834">
        <w:rPr>
          <w:rFonts w:ascii="Angsana New" w:hAnsi="Angsana New" w:hint="cs"/>
          <w:sz w:val="30"/>
          <w:szCs w:val="30"/>
          <w:cs/>
        </w:rPr>
        <w:t>ที่อยู่จดทะเบียนตั้งอยู่</w:t>
      </w:r>
      <w:r w:rsidRPr="00774834">
        <w:rPr>
          <w:rFonts w:ascii="Angsana New" w:hAnsi="Angsana New"/>
          <w:sz w:val="30"/>
          <w:szCs w:val="30"/>
          <w:cs/>
        </w:rPr>
        <w:t>ที่เลขที่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</w:rPr>
        <w:t>69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 w:hint="cs"/>
          <w:sz w:val="30"/>
          <w:szCs w:val="30"/>
          <w:cs/>
        </w:rPr>
        <w:t>ถนนรามคำแหง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 w:hint="cs"/>
          <w:sz w:val="30"/>
          <w:szCs w:val="30"/>
          <w:cs/>
        </w:rPr>
        <w:t>แขวงหัวหมาก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 w:hint="cs"/>
          <w:sz w:val="30"/>
          <w:szCs w:val="30"/>
          <w:cs/>
        </w:rPr>
        <w:t>เขตบางกะปิ กรุงเทพมหานคร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</w:rPr>
        <w:t>10240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  <w:cs/>
        </w:rPr>
        <w:t>ประเทศไทย</w:t>
      </w:r>
      <w:r w:rsidRPr="00774834">
        <w:rPr>
          <w:rFonts w:ascii="Angsana New" w:hAnsi="Angsana New"/>
          <w:sz w:val="30"/>
          <w:szCs w:val="30"/>
        </w:rPr>
        <w:t xml:space="preserve"> </w:t>
      </w:r>
      <w:r w:rsidRPr="00774834">
        <w:rPr>
          <w:rFonts w:ascii="Angsana New" w:hAnsi="Angsana New"/>
          <w:sz w:val="30"/>
          <w:szCs w:val="30"/>
          <w:cs/>
        </w:rPr>
        <w:t>บริษัท</w:t>
      </w:r>
      <w:r w:rsidRPr="00774834">
        <w:rPr>
          <w:rFonts w:ascii="Angsana New" w:hAnsi="Angsana New" w:hint="cs"/>
          <w:sz w:val="30"/>
          <w:szCs w:val="30"/>
          <w:cs/>
        </w:rPr>
        <w:t>ได้</w:t>
      </w:r>
      <w:r w:rsidRPr="00774834">
        <w:rPr>
          <w:rFonts w:ascii="Angsana New" w:hAnsi="Angsana New"/>
          <w:sz w:val="30"/>
          <w:szCs w:val="30"/>
          <w:cs/>
        </w:rPr>
        <w:t>จดทะเบียนในตลาดหลักทรัพย์แห่งประเทศไทย</w:t>
      </w:r>
      <w:r w:rsidRPr="00774834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774834">
        <w:rPr>
          <w:rFonts w:ascii="Angsana New" w:hAnsi="Angsana New"/>
          <w:sz w:val="30"/>
          <w:szCs w:val="30"/>
        </w:rPr>
        <w:t>2546</w:t>
      </w:r>
    </w:p>
    <w:p w14:paraId="3C77B754" w14:textId="77777777" w:rsidR="00144947" w:rsidRPr="00774834" w:rsidRDefault="00144947" w:rsidP="0014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7C0E18A" w14:textId="77777777" w:rsidR="00144947" w:rsidRPr="00774834" w:rsidRDefault="00144947" w:rsidP="0014494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74834">
        <w:rPr>
          <w:rFonts w:ascii="Angsana New" w:hAnsi="Angsana New" w:hint="cs"/>
          <w:sz w:val="30"/>
          <w:szCs w:val="30"/>
          <w:cs/>
        </w:rPr>
        <w:t xml:space="preserve">ผู้ถือหุ้นรายใหญ่ของบริษัท คือ บริษัท สินทองหล่อ จำกัด (จดทะเบียนในประเทศไทยซึ่งถือหุ้นในบริษัทร้อยละ </w:t>
      </w:r>
      <w:r w:rsidRPr="00774834">
        <w:rPr>
          <w:rFonts w:ascii="Angsana New" w:hAnsi="Angsana New"/>
          <w:sz w:val="30"/>
          <w:szCs w:val="30"/>
        </w:rPr>
        <w:t>42.36</w:t>
      </w:r>
      <w:r w:rsidRPr="00774834">
        <w:rPr>
          <w:rFonts w:ascii="Angsana New" w:hAnsi="Angsana New" w:hint="cs"/>
          <w:sz w:val="30"/>
          <w:szCs w:val="30"/>
          <w:cs/>
        </w:rPr>
        <w:t>)</w:t>
      </w:r>
    </w:p>
    <w:p w14:paraId="1D9944AD" w14:textId="77777777" w:rsidR="00144947" w:rsidRPr="00774834" w:rsidRDefault="00144947" w:rsidP="0014494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9B7EA23" w14:textId="1BEC56A6" w:rsidR="00932BEB" w:rsidRPr="00774834" w:rsidRDefault="00144947" w:rsidP="0014494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7483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774834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Pr="00774834">
        <w:rPr>
          <w:rFonts w:ascii="Angsana New" w:hAnsi="Angsana New"/>
          <w:sz w:val="30"/>
          <w:szCs w:val="30"/>
          <w:cs/>
        </w:rPr>
        <w:t>ธุรกิจ</w:t>
      </w:r>
      <w:r w:rsidRPr="00774834">
        <w:rPr>
          <w:rFonts w:ascii="Angsana New" w:hAnsi="Angsana New" w:hint="cs"/>
          <w:sz w:val="30"/>
          <w:szCs w:val="30"/>
          <w:cs/>
        </w:rPr>
        <w:t>การให้เช่าซื้อยานพาหนะและบริการอื่นที่เกี่ยวข้อง</w:t>
      </w:r>
      <w:r w:rsidRPr="00774834">
        <w:rPr>
          <w:rFonts w:ascii="Angsana New" w:hAnsi="Angsana New"/>
          <w:sz w:val="30"/>
          <w:szCs w:val="30"/>
        </w:rPr>
        <w:t xml:space="preserve"> </w:t>
      </w:r>
      <w:r w:rsidRPr="00774834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และการให้เช่ารถจักรยานยนต์ภายใต้สัญญาเช่าดำเนินงาน โดยรายละเอียดของบริษัทย่อยมีดังต่อไปนี้</w:t>
      </w:r>
    </w:p>
    <w:p w14:paraId="5A25993F" w14:textId="77777777" w:rsidR="00932BEB" w:rsidRDefault="00932BEB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4" w:type="dxa"/>
        <w:tblLook w:val="04A0" w:firstRow="1" w:lastRow="0" w:firstColumn="1" w:lastColumn="0" w:noHBand="0" w:noVBand="1"/>
      </w:tblPr>
      <w:tblGrid>
        <w:gridCol w:w="2235"/>
        <w:gridCol w:w="235"/>
        <w:gridCol w:w="2158"/>
        <w:gridCol w:w="236"/>
        <w:gridCol w:w="1217"/>
        <w:gridCol w:w="236"/>
        <w:gridCol w:w="1217"/>
        <w:gridCol w:w="236"/>
        <w:gridCol w:w="1022"/>
        <w:gridCol w:w="236"/>
        <w:gridCol w:w="1036"/>
      </w:tblGrid>
      <w:tr w:rsidR="00144947" w:rsidRPr="00DF440E" w14:paraId="7127BD12" w14:textId="77777777" w:rsidTr="00A23828">
        <w:trPr>
          <w:tblHeader/>
        </w:trPr>
        <w:tc>
          <w:tcPr>
            <w:tcW w:w="2235" w:type="dxa"/>
          </w:tcPr>
          <w:p w14:paraId="6FA71065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772CD572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E055FD7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F3A8475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02F8760B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0D52917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5C960776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02A91BE1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2C9F2A55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สัดส่วนการถือหุ้น</w:t>
            </w:r>
          </w:p>
        </w:tc>
      </w:tr>
      <w:tr w:rsidR="00144947" w:rsidRPr="00DF440E" w14:paraId="46FA9180" w14:textId="77777777" w:rsidTr="00A23828">
        <w:trPr>
          <w:tblHeader/>
        </w:trPr>
        <w:tc>
          <w:tcPr>
            <w:tcW w:w="2235" w:type="dxa"/>
          </w:tcPr>
          <w:p w14:paraId="1C8D433E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725963FB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6A5D98CE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3BC0429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EF84CE4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6AAC948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30F88BC6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A1702BF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6FD12EBA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ทั้งทางตรงและทางอ้อม</w:t>
            </w:r>
          </w:p>
        </w:tc>
      </w:tr>
      <w:tr w:rsidR="00144947" w:rsidRPr="00DF440E" w14:paraId="35483565" w14:textId="77777777" w:rsidTr="00A23828">
        <w:trPr>
          <w:tblHeader/>
        </w:trPr>
        <w:tc>
          <w:tcPr>
            <w:tcW w:w="2235" w:type="dxa"/>
          </w:tcPr>
          <w:p w14:paraId="15ACC620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20397F50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58D5D0B1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DB3EBB9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</w:tcPr>
          <w:p w14:paraId="1A66CE62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75084596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59629057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ของบริษัท (ร้อยละ)</w:t>
            </w:r>
          </w:p>
        </w:tc>
      </w:tr>
      <w:tr w:rsidR="0049573A" w:rsidRPr="00DF440E" w14:paraId="7DD5FFA8" w14:textId="77777777" w:rsidTr="001E6458">
        <w:trPr>
          <w:tblHeader/>
        </w:trPr>
        <w:tc>
          <w:tcPr>
            <w:tcW w:w="2235" w:type="dxa"/>
            <w:vAlign w:val="bottom"/>
          </w:tcPr>
          <w:p w14:paraId="559ACC5F" w14:textId="77777777" w:rsidR="0049573A" w:rsidRPr="0049573A" w:rsidRDefault="0049573A" w:rsidP="0049573A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2E9F2EC1" w14:textId="77777777" w:rsidR="0049573A" w:rsidRPr="0049573A" w:rsidRDefault="0049573A" w:rsidP="0049573A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158" w:type="dxa"/>
            <w:vAlign w:val="bottom"/>
          </w:tcPr>
          <w:p w14:paraId="2BD17E94" w14:textId="77777777" w:rsidR="0049573A" w:rsidRPr="0049573A" w:rsidRDefault="0049573A" w:rsidP="0049573A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36" w:type="dxa"/>
          </w:tcPr>
          <w:p w14:paraId="1EF1ACCA" w14:textId="77777777" w:rsidR="0049573A" w:rsidRPr="0049573A" w:rsidRDefault="0049573A" w:rsidP="0049573A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387E7DA0" w14:textId="51F87F08" w:rsidR="0049573A" w:rsidRPr="0049573A" w:rsidRDefault="0049573A" w:rsidP="0049573A">
            <w:pPr>
              <w:tabs>
                <w:tab w:val="clear" w:pos="2580"/>
                <w:tab w:val="left" w:pos="241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  <w:r w:rsidRPr="0049573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9573A">
              <w:rPr>
                <w:rFonts w:ascii="Angsana New" w:hAnsi="Angsana New"/>
                <w:sz w:val="29"/>
                <w:szCs w:val="29"/>
                <w:cs/>
              </w:rPr>
              <w:t>ม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ิถุนายน</w:t>
            </w:r>
          </w:p>
        </w:tc>
        <w:tc>
          <w:tcPr>
            <w:tcW w:w="236" w:type="dxa"/>
          </w:tcPr>
          <w:p w14:paraId="67A63E76" w14:textId="77777777" w:rsidR="0049573A" w:rsidRPr="0049573A" w:rsidRDefault="0049573A" w:rsidP="0049573A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6FB71ED0" w14:textId="381DE5AC" w:rsidR="0049573A" w:rsidRPr="0049573A" w:rsidRDefault="0049573A" w:rsidP="0049573A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</w:t>
            </w:r>
            <w:r w:rsidRPr="0049573A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F260B9E" w14:textId="77777777" w:rsidR="0049573A" w:rsidRPr="0049573A" w:rsidRDefault="0049573A" w:rsidP="0049573A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vAlign w:val="bottom"/>
          </w:tcPr>
          <w:p w14:paraId="5198A88E" w14:textId="0692F757" w:rsidR="0049573A" w:rsidRPr="0049573A" w:rsidRDefault="0049573A" w:rsidP="0049573A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30</w:t>
            </w:r>
            <w:r w:rsidRPr="0049573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9573A">
              <w:rPr>
                <w:rFonts w:ascii="Angsana New" w:hAnsi="Angsana New"/>
                <w:sz w:val="29"/>
                <w:szCs w:val="29"/>
                <w:cs/>
              </w:rPr>
              <w:t>ม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ิถุนายน</w:t>
            </w:r>
          </w:p>
        </w:tc>
        <w:tc>
          <w:tcPr>
            <w:tcW w:w="236" w:type="dxa"/>
            <w:vAlign w:val="bottom"/>
          </w:tcPr>
          <w:p w14:paraId="68872899" w14:textId="77777777" w:rsidR="0049573A" w:rsidRPr="0049573A" w:rsidRDefault="0049573A" w:rsidP="0049573A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242D6DB2" w14:textId="32542E28" w:rsidR="0049573A" w:rsidRPr="0049573A" w:rsidRDefault="0049573A" w:rsidP="0049573A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31</w:t>
            </w:r>
            <w:r w:rsidRPr="0049573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9573A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</w:p>
        </w:tc>
      </w:tr>
      <w:tr w:rsidR="0049573A" w:rsidRPr="00DF440E" w14:paraId="009E1849" w14:textId="77777777" w:rsidTr="00A23828">
        <w:trPr>
          <w:tblHeader/>
        </w:trPr>
        <w:tc>
          <w:tcPr>
            <w:tcW w:w="2235" w:type="dxa"/>
            <w:tcBorders>
              <w:bottom w:val="single" w:sz="4" w:space="0" w:color="auto"/>
            </w:tcBorders>
            <w:vAlign w:val="bottom"/>
          </w:tcPr>
          <w:p w14:paraId="2E352ABA" w14:textId="77777777" w:rsidR="0049573A" w:rsidRPr="0049573A" w:rsidRDefault="0049573A" w:rsidP="0049573A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49573A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ชื่อบริษัท</w:t>
            </w:r>
          </w:p>
        </w:tc>
        <w:tc>
          <w:tcPr>
            <w:tcW w:w="235" w:type="dxa"/>
            <w:vAlign w:val="bottom"/>
          </w:tcPr>
          <w:p w14:paraId="48B4DC8A" w14:textId="77777777" w:rsidR="0049573A" w:rsidRPr="0049573A" w:rsidRDefault="0049573A" w:rsidP="0049573A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158" w:type="dxa"/>
            <w:tcBorders>
              <w:bottom w:val="single" w:sz="4" w:space="0" w:color="auto"/>
            </w:tcBorders>
            <w:vAlign w:val="bottom"/>
          </w:tcPr>
          <w:p w14:paraId="5D7D7219" w14:textId="77777777" w:rsidR="0049573A" w:rsidRPr="0049573A" w:rsidRDefault="0049573A" w:rsidP="0049573A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49573A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308F0C5D" w14:textId="77777777" w:rsidR="0049573A" w:rsidRPr="0049573A" w:rsidRDefault="0049573A" w:rsidP="0049573A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DA191C" w14:textId="1BC28A22" w:rsidR="0049573A" w:rsidRPr="0049573A" w:rsidRDefault="0049573A" w:rsidP="0049573A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9573A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236" w:type="dxa"/>
          </w:tcPr>
          <w:p w14:paraId="1C023266" w14:textId="77777777" w:rsidR="0049573A" w:rsidRPr="0049573A" w:rsidRDefault="0049573A" w:rsidP="0049573A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B5423D6" w14:textId="5A93C81D" w:rsidR="0049573A" w:rsidRPr="0049573A" w:rsidRDefault="0049573A" w:rsidP="0049573A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9573A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236" w:type="dxa"/>
          </w:tcPr>
          <w:p w14:paraId="05EF85BD" w14:textId="77777777" w:rsidR="0049573A" w:rsidRPr="0049573A" w:rsidRDefault="0049573A" w:rsidP="0049573A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0EA5197" w14:textId="16ED2458" w:rsidR="0049573A" w:rsidRPr="0049573A" w:rsidRDefault="0049573A" w:rsidP="0049573A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49573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4848F4F5" w14:textId="77777777" w:rsidR="0049573A" w:rsidRPr="0049573A" w:rsidRDefault="0049573A" w:rsidP="0049573A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31EA3272" w14:textId="76981E7C" w:rsidR="0049573A" w:rsidRPr="0049573A" w:rsidRDefault="0049573A" w:rsidP="0049573A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49573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2568</w:t>
            </w:r>
          </w:p>
        </w:tc>
      </w:tr>
      <w:tr w:rsidR="0049573A" w:rsidRPr="00DF440E" w14:paraId="6366B092" w14:textId="77777777" w:rsidTr="00A23828">
        <w:trPr>
          <w:trHeight w:hRule="exact" w:val="113"/>
        </w:trPr>
        <w:tc>
          <w:tcPr>
            <w:tcW w:w="2235" w:type="dxa"/>
            <w:tcBorders>
              <w:top w:val="single" w:sz="4" w:space="0" w:color="auto"/>
            </w:tcBorders>
          </w:tcPr>
          <w:p w14:paraId="4C1645F7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5" w:type="dxa"/>
          </w:tcPr>
          <w:p w14:paraId="0D86FD56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0EB17AB3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49BCF02E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056F5AA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31B7C9C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0883E44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65C9AF7C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55E20C3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71B7DDC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4B80A0F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</w:tr>
      <w:tr w:rsidR="0049573A" w:rsidRPr="00DF440E" w14:paraId="5599E5E1" w14:textId="77777777" w:rsidTr="00A23828">
        <w:tc>
          <w:tcPr>
            <w:tcW w:w="2235" w:type="dxa"/>
          </w:tcPr>
          <w:p w14:paraId="7590CA0C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บริษัท ซี.วี.เอ. จำกัด</w:t>
            </w:r>
          </w:p>
        </w:tc>
        <w:tc>
          <w:tcPr>
            <w:tcW w:w="235" w:type="dxa"/>
          </w:tcPr>
          <w:p w14:paraId="4EA4159C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7DDE734" w14:textId="31C8F7AA" w:rsidR="0049573A" w:rsidRPr="00DF440E" w:rsidRDefault="0049573A" w:rsidP="0049573A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ให้บริการที่เกี่ยวข้องกับธุรกิจเช่าซื้อรถจักรยานยนต์รวมถึงการปรับสภาพรถ</w:t>
            </w:r>
          </w:p>
        </w:tc>
        <w:tc>
          <w:tcPr>
            <w:tcW w:w="236" w:type="dxa"/>
          </w:tcPr>
          <w:p w14:paraId="66FB6E16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56BB24AC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647ABCCA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53A97736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274F26B0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28C0023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6FEDFC27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17EF6246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9573A" w:rsidRPr="00DF440E" w14:paraId="340010B5" w14:textId="77777777" w:rsidTr="00A23828">
        <w:tc>
          <w:tcPr>
            <w:tcW w:w="2235" w:type="dxa"/>
          </w:tcPr>
          <w:p w14:paraId="0C14C966" w14:textId="77777777" w:rsidR="0049573A" w:rsidRPr="00DF440E" w:rsidRDefault="0049573A" w:rsidP="0049573A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ชยภาค จำกัด</w:t>
            </w:r>
          </w:p>
        </w:tc>
        <w:tc>
          <w:tcPr>
            <w:tcW w:w="235" w:type="dxa"/>
          </w:tcPr>
          <w:p w14:paraId="147F0DAC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693C3B20" w14:textId="62AFC17B" w:rsidR="0049573A" w:rsidRPr="00DF440E" w:rsidRDefault="0049573A" w:rsidP="0049573A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ให้เช่าซื้อรถยนต์และรถจักรยานยนต์</w:t>
            </w:r>
          </w:p>
        </w:tc>
        <w:tc>
          <w:tcPr>
            <w:tcW w:w="236" w:type="dxa"/>
          </w:tcPr>
          <w:p w14:paraId="46B52AF1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2F3D441B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236" w:type="dxa"/>
          </w:tcPr>
          <w:p w14:paraId="5C6A9081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F3696C0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236" w:type="dxa"/>
          </w:tcPr>
          <w:p w14:paraId="6C42478C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45BFB32E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6649C626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374382DC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9573A" w:rsidRPr="00DF440E" w14:paraId="71178E0E" w14:textId="77777777" w:rsidTr="00A23828">
        <w:tc>
          <w:tcPr>
            <w:tcW w:w="2235" w:type="dxa"/>
          </w:tcPr>
          <w:p w14:paraId="018DC0FB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บริษัท ทีเค เงินทันใจ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จำกัด </w:t>
            </w:r>
          </w:p>
        </w:tc>
        <w:tc>
          <w:tcPr>
            <w:tcW w:w="235" w:type="dxa"/>
          </w:tcPr>
          <w:p w14:paraId="36310CC4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12C37BCC" w14:textId="5AD6E73E" w:rsidR="0049573A" w:rsidRPr="00DF440E" w:rsidRDefault="0049573A" w:rsidP="0049573A">
            <w:pPr>
              <w:ind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ให้สินเชื่อรายย่อยเพื่อการประกอบอาชีพ (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Nano Finance)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และสินเชื่อส่วนบุคคล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</w:tcPr>
          <w:p w14:paraId="7070EFB6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37A91892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6D2071D4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10BBB539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0C241211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5ED5DF28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4DDED839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7919E29D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9573A" w:rsidRPr="00DF440E" w14:paraId="3144BD00" w14:textId="77777777" w:rsidTr="00A23828">
        <w:tc>
          <w:tcPr>
            <w:tcW w:w="2235" w:type="dxa"/>
          </w:tcPr>
          <w:p w14:paraId="2FB19404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บริษัท ทีเค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โบรคเกอร์ จำกัด</w:t>
            </w:r>
          </w:p>
        </w:tc>
        <w:tc>
          <w:tcPr>
            <w:tcW w:w="235" w:type="dxa"/>
          </w:tcPr>
          <w:p w14:paraId="4A882AB4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64DB1FA5" w14:textId="0FEC72A6" w:rsidR="0049573A" w:rsidRPr="00DF440E" w:rsidRDefault="0049573A" w:rsidP="0049573A">
            <w:pPr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4559D821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22C54601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3,000</w:t>
            </w:r>
          </w:p>
        </w:tc>
        <w:tc>
          <w:tcPr>
            <w:tcW w:w="236" w:type="dxa"/>
          </w:tcPr>
          <w:p w14:paraId="051B49F1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02F05129" w14:textId="77777777" w:rsidR="0049573A" w:rsidRPr="00DF440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3,000</w:t>
            </w:r>
          </w:p>
        </w:tc>
        <w:tc>
          <w:tcPr>
            <w:tcW w:w="236" w:type="dxa"/>
          </w:tcPr>
          <w:p w14:paraId="5866449F" w14:textId="77777777" w:rsidR="0049573A" w:rsidRPr="00DF440E" w:rsidRDefault="0049573A" w:rsidP="0049573A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6663607A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0D791B90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7A2324B9" w14:textId="77777777" w:rsidR="0049573A" w:rsidRPr="00DF440E" w:rsidRDefault="0049573A" w:rsidP="0049573A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</w:tbl>
    <w:p w14:paraId="66D760BD" w14:textId="77777777" w:rsidR="00144947" w:rsidRDefault="0014494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4" w:type="dxa"/>
        <w:tblLook w:val="04A0" w:firstRow="1" w:lastRow="0" w:firstColumn="1" w:lastColumn="0" w:noHBand="0" w:noVBand="1"/>
      </w:tblPr>
      <w:tblGrid>
        <w:gridCol w:w="2235"/>
        <w:gridCol w:w="235"/>
        <w:gridCol w:w="2158"/>
        <w:gridCol w:w="236"/>
        <w:gridCol w:w="1217"/>
        <w:gridCol w:w="236"/>
        <w:gridCol w:w="1217"/>
        <w:gridCol w:w="236"/>
        <w:gridCol w:w="1022"/>
        <w:gridCol w:w="236"/>
        <w:gridCol w:w="1036"/>
      </w:tblGrid>
      <w:tr w:rsidR="00774834" w:rsidRPr="00DF440E" w14:paraId="693FE3F8" w14:textId="77777777" w:rsidTr="00A57D20">
        <w:trPr>
          <w:tblHeader/>
        </w:trPr>
        <w:tc>
          <w:tcPr>
            <w:tcW w:w="2235" w:type="dxa"/>
          </w:tcPr>
          <w:p w14:paraId="1DE5A394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0DC11F5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44DCE7E9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69B9A72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124EE814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829F75E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D03C28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44A150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79165821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สัดส่วนการถือหุ้น</w:t>
            </w:r>
          </w:p>
        </w:tc>
      </w:tr>
      <w:tr w:rsidR="00774834" w:rsidRPr="00DF440E" w14:paraId="1199006E" w14:textId="77777777" w:rsidTr="00A57D20">
        <w:trPr>
          <w:tblHeader/>
        </w:trPr>
        <w:tc>
          <w:tcPr>
            <w:tcW w:w="2235" w:type="dxa"/>
          </w:tcPr>
          <w:p w14:paraId="53199635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17A4456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140815BB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5366414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62AA0F22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31136A3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50DE71CF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00C0E40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02F87B2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ทั้งทางตรงและทางอ้อม</w:t>
            </w:r>
          </w:p>
        </w:tc>
      </w:tr>
      <w:tr w:rsidR="00774834" w:rsidRPr="00DF440E" w14:paraId="018526F6" w14:textId="77777777" w:rsidTr="00A57D20">
        <w:trPr>
          <w:tblHeader/>
        </w:trPr>
        <w:tc>
          <w:tcPr>
            <w:tcW w:w="2235" w:type="dxa"/>
          </w:tcPr>
          <w:p w14:paraId="35B22D99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0F8C2987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F21E13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1CA6F5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</w:tcPr>
          <w:p w14:paraId="6E1D834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7D429A4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7F2675E1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ของบริษัท (ร้อยละ)</w:t>
            </w:r>
          </w:p>
        </w:tc>
      </w:tr>
      <w:tr w:rsidR="00774834" w:rsidRPr="00DF440E" w14:paraId="5E99D892" w14:textId="77777777" w:rsidTr="00A57D20">
        <w:trPr>
          <w:tblHeader/>
        </w:trPr>
        <w:tc>
          <w:tcPr>
            <w:tcW w:w="2235" w:type="dxa"/>
            <w:vAlign w:val="bottom"/>
          </w:tcPr>
          <w:p w14:paraId="6C346655" w14:textId="77777777" w:rsidR="00774834" w:rsidRPr="00DF440E" w:rsidRDefault="00774834" w:rsidP="00A57D2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3146C936" w14:textId="77777777" w:rsidR="00774834" w:rsidRPr="00DF440E" w:rsidRDefault="00774834" w:rsidP="00A57D2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158" w:type="dxa"/>
            <w:vAlign w:val="bottom"/>
          </w:tcPr>
          <w:p w14:paraId="03A1E514" w14:textId="77777777" w:rsidR="00774834" w:rsidRPr="00DF440E" w:rsidRDefault="00774834" w:rsidP="00A57D2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36" w:type="dxa"/>
          </w:tcPr>
          <w:p w14:paraId="74DDD62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D6E791A" w14:textId="43DBAF41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773C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773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228C4E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4117498E" w14:textId="056304C8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</w:t>
            </w:r>
            <w:r w:rsidR="00AA4404">
              <w:rPr>
                <w:rFonts w:ascii="Angsana New" w:hAnsi="Angsana New"/>
                <w:sz w:val="28"/>
                <w:szCs w:val="28"/>
              </w:rPr>
              <w:t>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56DB2C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vAlign w:val="bottom"/>
          </w:tcPr>
          <w:p w14:paraId="4C70BFEE" w14:textId="1DB8C1F3" w:rsidR="00774834" w:rsidRPr="00DF440E" w:rsidRDefault="00774834" w:rsidP="00A57D2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A440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773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C7FF16B" w14:textId="77777777" w:rsidR="00774834" w:rsidRPr="00DF440E" w:rsidRDefault="00774834" w:rsidP="00A57D2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735D552F" w14:textId="77777777" w:rsidR="00774834" w:rsidRPr="00DF440E" w:rsidRDefault="00774834" w:rsidP="00A57D2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74834" w:rsidRPr="00DF440E" w14:paraId="55341F37" w14:textId="77777777" w:rsidTr="00A57D20">
        <w:trPr>
          <w:tblHeader/>
        </w:trPr>
        <w:tc>
          <w:tcPr>
            <w:tcW w:w="2235" w:type="dxa"/>
            <w:tcBorders>
              <w:bottom w:val="single" w:sz="4" w:space="0" w:color="auto"/>
            </w:tcBorders>
            <w:vAlign w:val="bottom"/>
          </w:tcPr>
          <w:p w14:paraId="4F16337A" w14:textId="77777777" w:rsidR="00774834" w:rsidRPr="00DF440E" w:rsidRDefault="00774834" w:rsidP="00A57D2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ชื่อบริษัท</w:t>
            </w:r>
          </w:p>
        </w:tc>
        <w:tc>
          <w:tcPr>
            <w:tcW w:w="235" w:type="dxa"/>
            <w:vAlign w:val="bottom"/>
          </w:tcPr>
          <w:p w14:paraId="21C1B261" w14:textId="77777777" w:rsidR="00774834" w:rsidRPr="00DF440E" w:rsidRDefault="00774834" w:rsidP="00A57D2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158" w:type="dxa"/>
            <w:tcBorders>
              <w:bottom w:val="single" w:sz="4" w:space="0" w:color="auto"/>
            </w:tcBorders>
            <w:vAlign w:val="bottom"/>
          </w:tcPr>
          <w:p w14:paraId="1EE4EBA9" w14:textId="77777777" w:rsidR="00774834" w:rsidRPr="00DF440E" w:rsidRDefault="00774834" w:rsidP="00A57D2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4F31839E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39931A58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236" w:type="dxa"/>
          </w:tcPr>
          <w:p w14:paraId="5B66628E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1DFD175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236" w:type="dxa"/>
          </w:tcPr>
          <w:p w14:paraId="02733040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80ECA51" w14:textId="77777777" w:rsidR="00774834" w:rsidRPr="00DF440E" w:rsidRDefault="00774834" w:rsidP="00A57D2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0A743F58" w14:textId="77777777" w:rsidR="00774834" w:rsidRPr="00DF440E" w:rsidRDefault="00774834" w:rsidP="00A57D2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8AECE7B" w14:textId="77777777" w:rsidR="00774834" w:rsidRPr="00DF440E" w:rsidRDefault="00774834" w:rsidP="00A57D2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2568</w:t>
            </w:r>
          </w:p>
        </w:tc>
      </w:tr>
      <w:tr w:rsidR="00774834" w:rsidRPr="00DF440E" w14:paraId="61F6E44A" w14:textId="77777777" w:rsidTr="00A57D20">
        <w:trPr>
          <w:trHeight w:hRule="exact" w:val="113"/>
        </w:trPr>
        <w:tc>
          <w:tcPr>
            <w:tcW w:w="2235" w:type="dxa"/>
            <w:tcBorders>
              <w:top w:val="single" w:sz="4" w:space="0" w:color="auto"/>
            </w:tcBorders>
          </w:tcPr>
          <w:p w14:paraId="4B9E632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5" w:type="dxa"/>
          </w:tcPr>
          <w:p w14:paraId="164E0D9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4B6CCF9F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2865D83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624541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ABB4409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1D2DD7E7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2C0691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A8CB60E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733105F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3ABF8FA8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</w:tr>
      <w:tr w:rsidR="00774834" w:rsidRPr="00DF440E" w14:paraId="5C9D93E4" w14:textId="77777777" w:rsidTr="00A57D20">
        <w:tc>
          <w:tcPr>
            <w:tcW w:w="2235" w:type="dxa"/>
          </w:tcPr>
          <w:p w14:paraId="74BF7017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Sabaidee Leasing Co., Ltd.</w:t>
            </w:r>
          </w:p>
        </w:tc>
        <w:tc>
          <w:tcPr>
            <w:tcW w:w="235" w:type="dxa"/>
          </w:tcPr>
          <w:p w14:paraId="6F3C2A9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723A2BEE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3CB44445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6AABD9D0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  58,013*</w:t>
            </w:r>
          </w:p>
        </w:tc>
        <w:tc>
          <w:tcPr>
            <w:tcW w:w="236" w:type="dxa"/>
          </w:tcPr>
          <w:p w14:paraId="5DCFFD18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0F2D5737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  58,013*</w:t>
            </w:r>
          </w:p>
        </w:tc>
        <w:tc>
          <w:tcPr>
            <w:tcW w:w="236" w:type="dxa"/>
          </w:tcPr>
          <w:p w14:paraId="5977961F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5BC7057E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93.45</w:t>
            </w:r>
          </w:p>
        </w:tc>
        <w:tc>
          <w:tcPr>
            <w:tcW w:w="236" w:type="dxa"/>
          </w:tcPr>
          <w:p w14:paraId="7D2A91A1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6521CC0A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93.45</w:t>
            </w:r>
          </w:p>
        </w:tc>
      </w:tr>
      <w:tr w:rsidR="00774834" w:rsidRPr="00DF440E" w14:paraId="02165BAF" w14:textId="77777777" w:rsidTr="00A57D20">
        <w:tc>
          <w:tcPr>
            <w:tcW w:w="2235" w:type="dxa"/>
          </w:tcPr>
          <w:p w14:paraId="243F8020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(ประเทศลาว</w:t>
            </w:r>
            <w:r w:rsidRPr="00DF440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5" w:type="dxa"/>
          </w:tcPr>
          <w:p w14:paraId="33230D7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62C94149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5DDA754B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20D2AE0B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D6B8FC5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3277661D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9952F71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5B49D1C6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3A017CF6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6623AFA6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834" w:rsidRPr="00DF440E" w14:paraId="4136FF4E" w14:textId="77777777" w:rsidTr="00A57D20">
        <w:tc>
          <w:tcPr>
            <w:tcW w:w="2235" w:type="dxa"/>
          </w:tcPr>
          <w:p w14:paraId="2EC7FD07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Suosdey Finance PLC. </w:t>
            </w:r>
          </w:p>
        </w:tc>
        <w:tc>
          <w:tcPr>
            <w:tcW w:w="235" w:type="dxa"/>
          </w:tcPr>
          <w:p w14:paraId="4942AEB7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1E3583AA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0608DAC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1CBE3C8B" w14:textId="77777777" w:rsidR="00774834" w:rsidRPr="00DF440E" w:rsidRDefault="00774834" w:rsidP="00F6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132,209**</w:t>
            </w:r>
          </w:p>
        </w:tc>
        <w:tc>
          <w:tcPr>
            <w:tcW w:w="236" w:type="dxa"/>
          </w:tcPr>
          <w:p w14:paraId="49256D1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3BD63DCE" w14:textId="77777777" w:rsidR="00774834" w:rsidRPr="00DF440E" w:rsidRDefault="00774834" w:rsidP="00F6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-8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132,209**</w:t>
            </w:r>
          </w:p>
        </w:tc>
        <w:tc>
          <w:tcPr>
            <w:tcW w:w="236" w:type="dxa"/>
          </w:tcPr>
          <w:p w14:paraId="250DE1C0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09A5B64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99.95</w:t>
            </w:r>
          </w:p>
        </w:tc>
        <w:tc>
          <w:tcPr>
            <w:tcW w:w="236" w:type="dxa"/>
          </w:tcPr>
          <w:p w14:paraId="5CB0E098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08A51C2F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99.95</w:t>
            </w:r>
          </w:p>
        </w:tc>
      </w:tr>
      <w:tr w:rsidR="00774834" w:rsidRPr="00DF440E" w14:paraId="3095B1A1" w14:textId="77777777" w:rsidTr="00A57D20">
        <w:tc>
          <w:tcPr>
            <w:tcW w:w="2235" w:type="dxa"/>
          </w:tcPr>
          <w:p w14:paraId="75ED3111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(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ประเทศกัมพูชา)</w:t>
            </w:r>
          </w:p>
        </w:tc>
        <w:tc>
          <w:tcPr>
            <w:tcW w:w="235" w:type="dxa"/>
          </w:tcPr>
          <w:p w14:paraId="2780624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347C0AD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72B74FC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7D7BDE67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410223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49FD30C8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1454738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9C9EBAA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26294B3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5AEF7CDB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834" w:rsidRPr="00DF440E" w14:paraId="6A7140C9" w14:textId="77777777" w:rsidTr="00A57D20">
        <w:tc>
          <w:tcPr>
            <w:tcW w:w="2235" w:type="dxa"/>
          </w:tcPr>
          <w:p w14:paraId="3A126D6D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35" w:type="dxa"/>
          </w:tcPr>
          <w:p w14:paraId="6FFCCD87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5065B991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698CBD8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574FB351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79F0B0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1B762ABD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F52546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347DA32E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52E9DD6C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70E05D89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834" w:rsidRPr="00DF440E" w14:paraId="21CC6C10" w14:textId="77777777" w:rsidTr="00A57D20">
        <w:tc>
          <w:tcPr>
            <w:tcW w:w="10064" w:type="dxa"/>
            <w:gridSpan w:val="11"/>
          </w:tcPr>
          <w:p w14:paraId="4A75BC7A" w14:textId="77777777" w:rsidR="00774834" w:rsidRPr="00DF440E" w:rsidRDefault="00774834" w:rsidP="00A57D20">
            <w:pPr>
              <w:ind w:right="202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*15,250 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ล้านกีบ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**4 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ล้านเหรียญสหรัฐ</w:t>
            </w:r>
          </w:p>
        </w:tc>
      </w:tr>
    </w:tbl>
    <w:p w14:paraId="27485B5C" w14:textId="77777777" w:rsidR="00774834" w:rsidRDefault="00774834" w:rsidP="00774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1D0AAB" w14:textId="77777777" w:rsidR="00C07B53" w:rsidRPr="002B4526" w:rsidRDefault="00C07B53" w:rsidP="00F42E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Pr="002B452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72F036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A1A876" w14:textId="1AFF3601" w:rsidR="00C07B53" w:rsidRPr="002B4526" w:rsidRDefault="00AA2DBC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</w:t>
      </w:r>
      <w:r w:rsidR="00C07B53" w:rsidRPr="002B4526">
        <w:rPr>
          <w:rFonts w:ascii="Angsana New" w:hAnsi="Angsana New"/>
          <w:sz w:val="30"/>
          <w:szCs w:val="30"/>
          <w:cs/>
        </w:rPr>
        <w:t>จัดทำขึ้นในรูปแบบย่อและตามมาตรฐานการบัญชี</w:t>
      </w:r>
      <w:r w:rsidRPr="002B4526">
        <w:rPr>
          <w:rFonts w:ascii="Angsana New" w:hAnsi="Angsana New" w:hint="cs"/>
          <w:sz w:val="30"/>
          <w:szCs w:val="30"/>
          <w:cs/>
        </w:rPr>
        <w:t>ไทย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ฉบับที่ </w:t>
      </w:r>
      <w:r w:rsidR="00C07B53" w:rsidRPr="002B4526">
        <w:rPr>
          <w:rFonts w:ascii="Angsana New" w:hAnsi="Angsana New"/>
          <w:sz w:val="30"/>
          <w:szCs w:val="30"/>
        </w:rPr>
        <w:t>34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 เรื่อง “การรายงานทางการเงินระหว่างกาล”</w:t>
      </w:r>
      <w:r w:rsidR="00C07B53" w:rsidRPr="002B4526">
        <w:rPr>
          <w:rFonts w:ascii="Angsana New" w:hAnsi="Angsana New"/>
          <w:sz w:val="30"/>
          <w:szCs w:val="30"/>
        </w:rPr>
        <w:t xml:space="preserve"> </w:t>
      </w:r>
      <w:r w:rsidR="00C07B53" w:rsidRPr="002B4526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1C872E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836B49" w14:textId="4F19FC9B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</w:rPr>
        <w:t>31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ธันวาคม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  <w:r w:rsidRPr="002B4526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เหตุการณ์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และสถานการณ์ใหม่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ๆ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ดังนั้น</w:t>
      </w: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เงินระหว่างกาลนี้ควรต้องอ่านควบคู่กับงบการเงินสำหรับปีสิ้นสุดวันที่</w:t>
      </w:r>
      <w:r w:rsidRPr="002B4526">
        <w:rPr>
          <w:rFonts w:ascii="Angsana New" w:hAnsi="Angsana New"/>
          <w:sz w:val="30"/>
          <w:szCs w:val="30"/>
        </w:rPr>
        <w:t xml:space="preserve"> 31 </w:t>
      </w:r>
      <w:r w:rsidRPr="002B452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B4526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</w:p>
    <w:p w14:paraId="03B7A278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E08BFE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ข้อมูลทางการเงินระหว่างกาลรวมนี้ประกอบด้วยข้อมูลทางการเงินของบริษัทและบริษัทย่อย</w:t>
      </w:r>
      <w:r w:rsidRPr="002B4526">
        <w:rPr>
          <w:rFonts w:ascii="Angsana New" w:hAnsi="Angsana New"/>
          <w:color w:val="FFFFFF"/>
          <w:sz w:val="30"/>
          <w:szCs w:val="30"/>
        </w:rPr>
        <w:t>_</w:t>
      </w:r>
      <w:r w:rsidRPr="002B4526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2B4526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B4526">
        <w:rPr>
          <w:rFonts w:ascii="Angsana New" w:hAnsi="Angsana New"/>
          <w:sz w:val="30"/>
          <w:szCs w:val="30"/>
          <w:cs/>
        </w:rPr>
        <w:t xml:space="preserve">“กลุ่มบริษัท”) 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รายการที่มีนัยสำคัญระหว่างบริษัทกับบริษัทย่อยได้ถูกตัดรายการในการทำข้อมูลทางการเงินรวม</w:t>
      </w:r>
    </w:p>
    <w:p w14:paraId="5F67642A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A4F503B" w14:textId="4D69A663" w:rsidR="00F42B72" w:rsidRPr="002B4526" w:rsidRDefault="00F42B72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  <w:sectPr w:rsidR="00F42B72" w:rsidRPr="002B4526" w:rsidSect="005411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51" w:right="1111" w:bottom="709" w:left="1440" w:header="992" w:footer="113" w:gutter="0"/>
          <w:pgNumType w:start="17"/>
          <w:cols w:space="720"/>
          <w:titlePg/>
          <w:docGrid w:linePitch="245"/>
        </w:sectPr>
      </w:pPr>
    </w:p>
    <w:p w14:paraId="6053DE3B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lastRenderedPageBreak/>
        <w:t>เพื่อความสะดวกของผู้อ่าน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B4526">
        <w:rPr>
          <w:rFonts w:ascii="Angsana New" w:hAnsi="Angsana New"/>
          <w:sz w:val="30"/>
          <w:szCs w:val="30"/>
          <w:cs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กลุ่ม</w:t>
      </w:r>
      <w:r w:rsidRPr="002B4526">
        <w:rPr>
          <w:rFonts w:ascii="Angsana New" w:hAnsi="Angsana New"/>
          <w:sz w:val="30"/>
          <w:szCs w:val="30"/>
          <w:cs/>
        </w:rPr>
        <w:t>บริษัทได้จัดทำ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การเงินฉบับภาษาอังกฤษขึ้นจาก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การเงินฉบับภาษาไทยนี้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</w:t>
      </w:r>
      <w:r w:rsidRPr="002B4526">
        <w:rPr>
          <w:rFonts w:ascii="Angsana New" w:hAnsi="Angsana New" w:hint="cs"/>
          <w:sz w:val="30"/>
          <w:szCs w:val="30"/>
          <w:cs/>
        </w:rPr>
        <w:t>ของการรายงานทางการเงินเพื่อใช้ในประเทศ</w:t>
      </w:r>
    </w:p>
    <w:p w14:paraId="0C81752C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78D680" w14:textId="42A6E81E" w:rsidR="002B4526" w:rsidRPr="002B4526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</w:t>
      </w:r>
      <w:r w:rsidR="00973369">
        <w:rPr>
          <w:rFonts w:ascii="Angsana New" w:hAnsi="Angsana New" w:hint="cs"/>
          <w:sz w:val="30"/>
          <w:szCs w:val="30"/>
          <w:cs/>
        </w:rPr>
        <w:t>มีสาระ</w:t>
      </w:r>
      <w:r w:rsidRPr="002B4526">
        <w:rPr>
          <w:rFonts w:ascii="Angsana New" w:hAnsi="Angsana New" w:hint="cs"/>
          <w:sz w:val="30"/>
          <w:szCs w:val="30"/>
          <w:cs/>
        </w:rPr>
        <w:t>สำคัญและวิธีการคำนวณในข้อมูลทางการเงินระหว่างกาลสำหรับงวดสามเดือน</w:t>
      </w:r>
      <w:r w:rsidR="0049573A">
        <w:rPr>
          <w:rFonts w:ascii="Angsana New" w:hAnsi="Angsana New" w:hint="cs"/>
          <w:sz w:val="30"/>
          <w:szCs w:val="30"/>
          <w:cs/>
        </w:rPr>
        <w:t>และหกเดือน</w:t>
      </w:r>
      <w:r w:rsidRPr="002B452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3</w:t>
      </w:r>
      <w:r w:rsidR="0049573A">
        <w:rPr>
          <w:rFonts w:ascii="Angsana New" w:hAnsi="Angsana New"/>
          <w:sz w:val="30"/>
          <w:szCs w:val="30"/>
        </w:rPr>
        <w:t>0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ม</w:t>
      </w:r>
      <w:r w:rsidR="0049573A">
        <w:rPr>
          <w:rFonts w:ascii="Angsana New" w:hAnsi="Angsana New" w:hint="cs"/>
          <w:sz w:val="30"/>
          <w:szCs w:val="30"/>
          <w:cs/>
        </w:rPr>
        <w:t>ิถุ</w:t>
      </w:r>
      <w:r w:rsidR="00906F29">
        <w:rPr>
          <w:rFonts w:ascii="Angsana New" w:hAnsi="Angsana New" w:hint="cs"/>
          <w:sz w:val="30"/>
          <w:szCs w:val="30"/>
          <w:cs/>
        </w:rPr>
        <w:t>น</w:t>
      </w:r>
      <w:r w:rsidR="0049573A">
        <w:rPr>
          <w:rFonts w:ascii="Angsana New" w:hAnsi="Angsana New" w:hint="cs"/>
          <w:sz w:val="30"/>
          <w:szCs w:val="30"/>
          <w:cs/>
        </w:rPr>
        <w:t>ายน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9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และ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เช่นเดียวกับที่ใช้สำหรับการจัดทำงบการเงินประจำปีสิ้นสุดวันที่</w:t>
      </w:r>
      <w:r w:rsidR="003621CF" w:rsidRPr="003621CF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</w:rPr>
        <w:t>31</w:t>
      </w:r>
      <w:r w:rsidRPr="002B45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B4526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</w:p>
    <w:p w14:paraId="258F5134" w14:textId="77777777" w:rsidR="002B4526" w:rsidRPr="00417612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7E9F44F" w14:textId="75C621E1" w:rsidR="00417612" w:rsidRDefault="00B3393E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6597B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ฉบับปรับปรุงใหม่ซึ่งมีผลบังคับใช้สำหรับรอบระยะเวลาบัญชีที่เริ่มในหรือหลังวันที่</w:t>
      </w:r>
      <w:r w:rsidRPr="0026597B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6597B">
        <w:rPr>
          <w:rFonts w:ascii="Angsana New" w:hAnsi="Angsana New" w:hint="cs"/>
          <w:sz w:val="30"/>
          <w:szCs w:val="30"/>
        </w:rPr>
        <w:t>1</w:t>
      </w:r>
      <w:r w:rsidRPr="0026597B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6597B">
        <w:rPr>
          <w:rFonts w:ascii="Angsana New" w:hAnsi="Angsana New" w:hint="cs"/>
          <w:sz w:val="30"/>
          <w:szCs w:val="30"/>
          <w:cs/>
        </w:rPr>
        <w:t>มกราคม</w:t>
      </w:r>
      <w:r w:rsidRPr="0026597B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6597B">
        <w:rPr>
          <w:rFonts w:ascii="Angsana New" w:hAnsi="Angsana New" w:hint="cs"/>
          <w:sz w:val="30"/>
          <w:szCs w:val="30"/>
        </w:rPr>
        <w:t>256</w:t>
      </w:r>
      <w:r w:rsidRPr="0026597B">
        <w:rPr>
          <w:rFonts w:ascii="Angsana New" w:hAnsi="Angsana New"/>
          <w:sz w:val="30"/>
          <w:szCs w:val="30"/>
        </w:rPr>
        <w:t xml:space="preserve">9 </w:t>
      </w:r>
      <w:r w:rsidRPr="0026597B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ฉบับปรับปรุงใหม่มาใช้ไม่มีผลกระทบต่อข้อมูลทางการเงินระหว่างกาล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6597B">
        <w:rPr>
          <w:rFonts w:ascii="Angsana New" w:hAnsi="Angsana New" w:hint="cs"/>
          <w:sz w:val="30"/>
          <w:szCs w:val="30"/>
          <w:cs/>
        </w:rPr>
        <w:t>บริษัทอย่างมีสาระสำคัญ</w:t>
      </w:r>
    </w:p>
    <w:p w14:paraId="492DC3C5" w14:textId="77777777" w:rsidR="00250B6A" w:rsidRPr="00250B6A" w:rsidRDefault="00250B6A" w:rsidP="00250B6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E1791B0" w14:textId="2DEA62C1" w:rsidR="00500F23" w:rsidRPr="002B4526" w:rsidRDefault="000954D3" w:rsidP="00022C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DB6370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Pr="002B4526">
        <w:rPr>
          <w:rFonts w:ascii="Angsana New" w:hAnsi="Angsana New"/>
          <w:b/>
          <w:bCs/>
          <w:sz w:val="30"/>
          <w:szCs w:val="30"/>
          <w:cs/>
        </w:rPr>
        <w:t>กับบุคคล</w:t>
      </w:r>
      <w:r w:rsidR="00AC4672" w:rsidRPr="002B4526">
        <w:rPr>
          <w:rFonts w:ascii="Angsana New" w:hAnsi="Angsana New" w:hint="cs"/>
          <w:b/>
          <w:bCs/>
          <w:sz w:val="30"/>
          <w:szCs w:val="30"/>
          <w:cs/>
        </w:rPr>
        <w:t>หรือ</w:t>
      </w:r>
      <w:r w:rsidRPr="002B4526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093CC822" w14:textId="77777777" w:rsidR="00A34FE1" w:rsidRPr="002B4526" w:rsidRDefault="00A34FE1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BD686DB" w14:textId="1750541B" w:rsidR="00F835A9" w:rsidRDefault="00F835A9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70E7">
        <w:rPr>
          <w:rFonts w:ascii="Angsana New" w:hAnsi="Angsana New"/>
          <w:sz w:val="30"/>
          <w:szCs w:val="30"/>
          <w:cs/>
        </w:rPr>
        <w:t>รายการ</w:t>
      </w:r>
      <w:r w:rsidR="001A7A19" w:rsidRPr="003570E7">
        <w:rPr>
          <w:rFonts w:ascii="Angsana New" w:hAnsi="Angsana New" w:hint="cs"/>
          <w:sz w:val="30"/>
          <w:szCs w:val="30"/>
          <w:cs/>
        </w:rPr>
        <w:t>ที่มีสา</w:t>
      </w:r>
      <w:r w:rsidR="00AF53EB" w:rsidRPr="003570E7">
        <w:rPr>
          <w:rFonts w:ascii="Angsana New" w:hAnsi="Angsana New" w:hint="cs"/>
          <w:sz w:val="30"/>
          <w:szCs w:val="30"/>
          <w:cs/>
        </w:rPr>
        <w:t>ระ</w:t>
      </w:r>
      <w:r w:rsidR="001A7A19" w:rsidRPr="003570E7">
        <w:rPr>
          <w:rFonts w:ascii="Angsana New" w:hAnsi="Angsana New" w:hint="cs"/>
          <w:sz w:val="30"/>
          <w:szCs w:val="30"/>
          <w:cs/>
        </w:rPr>
        <w:t>สำคัญ</w:t>
      </w:r>
      <w:r w:rsidRPr="003570E7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="001A7A19" w:rsidRPr="003570E7">
        <w:rPr>
          <w:rFonts w:ascii="Angsana New" w:hAnsi="Angsana New" w:hint="cs"/>
          <w:sz w:val="30"/>
          <w:szCs w:val="30"/>
          <w:cs/>
        </w:rPr>
        <w:t>หรือ</w:t>
      </w:r>
      <w:r w:rsidRPr="003570E7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852860" w:rsidRPr="003570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573A">
        <w:rPr>
          <w:rFonts w:ascii="Angsana New" w:hAnsi="Angsana New"/>
          <w:sz w:val="30"/>
          <w:szCs w:val="30"/>
        </w:rPr>
        <w:t>30</w:t>
      </w:r>
      <w:r w:rsidR="00620C32">
        <w:rPr>
          <w:rFonts w:ascii="Angsana New" w:hAnsi="Angsana New"/>
          <w:sz w:val="30"/>
          <w:szCs w:val="30"/>
        </w:rPr>
        <w:t xml:space="preserve"> </w:t>
      </w:r>
      <w:r w:rsidR="00620C32">
        <w:rPr>
          <w:rFonts w:ascii="Angsana New" w:hAnsi="Angsana New"/>
          <w:sz w:val="30"/>
          <w:szCs w:val="30"/>
          <w:cs/>
        </w:rPr>
        <w:t>ม</w:t>
      </w:r>
      <w:r w:rsidR="0049573A">
        <w:rPr>
          <w:rFonts w:ascii="Angsana New" w:hAnsi="Angsana New" w:hint="cs"/>
          <w:sz w:val="30"/>
          <w:szCs w:val="30"/>
          <w:cs/>
        </w:rPr>
        <w:t>ิถุนายน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Pr="003570E7">
        <w:rPr>
          <w:rFonts w:ascii="Angsana New" w:hAnsi="Angsana New"/>
          <w:sz w:val="30"/>
          <w:szCs w:val="30"/>
          <w:cs/>
        </w:rPr>
        <w:t>มีดังนี้</w:t>
      </w:r>
    </w:p>
    <w:p w14:paraId="70007CD6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3570E7" w:rsidRPr="00CD16CD" w14:paraId="5B1BBA5F" w14:textId="77777777" w:rsidTr="00B905F7">
        <w:trPr>
          <w:tblHeader/>
        </w:trPr>
        <w:tc>
          <w:tcPr>
            <w:tcW w:w="3669" w:type="dxa"/>
            <w:vAlign w:val="bottom"/>
          </w:tcPr>
          <w:p w14:paraId="5DC2128E" w14:textId="77777777" w:rsidR="003570E7" w:rsidRPr="00CD16CD" w:rsidRDefault="003570E7" w:rsidP="00B905F7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794EB251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3570E7" w:rsidRPr="00CD16CD" w14:paraId="242212D7" w14:textId="77777777" w:rsidTr="00B905F7">
        <w:trPr>
          <w:tblHeader/>
        </w:trPr>
        <w:tc>
          <w:tcPr>
            <w:tcW w:w="3669" w:type="dxa"/>
            <w:vAlign w:val="bottom"/>
          </w:tcPr>
          <w:p w14:paraId="51C9AC8C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40ED4F20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6B01576A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2D8360B7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0E7" w:rsidRPr="00CD16CD" w14:paraId="53560F1B" w14:textId="77777777" w:rsidTr="00216751">
        <w:trPr>
          <w:tblHeader/>
        </w:trPr>
        <w:tc>
          <w:tcPr>
            <w:tcW w:w="3669" w:type="dxa"/>
            <w:vAlign w:val="bottom"/>
          </w:tcPr>
          <w:p w14:paraId="4A398B16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A1B0" w14:textId="70F50588" w:rsidR="003570E7" w:rsidRPr="00840E13" w:rsidRDefault="00774834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4CDC967B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5D9B4" w14:textId="025B4589" w:rsidR="003570E7" w:rsidRPr="00840E13" w:rsidRDefault="00774834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7" w:type="dxa"/>
            <w:vAlign w:val="bottom"/>
          </w:tcPr>
          <w:p w14:paraId="3AFDB33F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23E19" w14:textId="25379F91" w:rsidR="003570E7" w:rsidRPr="00840E13" w:rsidRDefault="00774834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9A50020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2AA8E" w14:textId="336FD39D" w:rsidR="003570E7" w:rsidRPr="00840E13" w:rsidRDefault="00774834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16751" w:rsidRPr="00CD16CD" w14:paraId="6F89CF59" w14:textId="77777777" w:rsidTr="00216751">
        <w:trPr>
          <w:trHeight w:hRule="exact" w:val="227"/>
          <w:tblHeader/>
        </w:trPr>
        <w:tc>
          <w:tcPr>
            <w:tcW w:w="3669" w:type="dxa"/>
            <w:vAlign w:val="bottom"/>
          </w:tcPr>
          <w:p w14:paraId="60E0DBB0" w14:textId="77777777" w:rsidR="00216751" w:rsidRPr="00840E13" w:rsidRDefault="00216751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58D4D7" w14:textId="77777777" w:rsidR="00216751" w:rsidRDefault="00216751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43EA1725" w14:textId="77777777" w:rsidR="00216751" w:rsidRPr="00840E13" w:rsidRDefault="00216751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86B485" w14:textId="77777777" w:rsidR="00216751" w:rsidRDefault="00216751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8C81021" w14:textId="77777777" w:rsidR="00216751" w:rsidRPr="00840E13" w:rsidRDefault="00216751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E1FBC93" w14:textId="77777777" w:rsidR="00216751" w:rsidRDefault="00216751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2920D2D" w14:textId="77777777" w:rsidR="00216751" w:rsidRPr="00840E13" w:rsidRDefault="00216751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08102C8D" w14:textId="77777777" w:rsidR="00216751" w:rsidRDefault="00216751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0E7" w:rsidRPr="00CD16CD" w14:paraId="54D16D87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278E7306" w14:textId="77777777" w:rsidR="003570E7" w:rsidRPr="001A7A1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vAlign w:val="bottom"/>
          </w:tcPr>
          <w:p w14:paraId="1EDF7C75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vAlign w:val="bottom"/>
          </w:tcPr>
          <w:p w14:paraId="7EB64EB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32F6EE38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vAlign w:val="bottom"/>
          </w:tcPr>
          <w:p w14:paraId="461D9A1C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8ADEDC0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386C6D3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2486720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9573A" w:rsidRPr="00CD16CD" w14:paraId="31DE7626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0163BEF8" w14:textId="77777777" w:rsidR="0049573A" w:rsidRPr="001A7A1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AA1EB49" w14:textId="77777777" w:rsidR="0049573A" w:rsidRPr="002D235B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60CC3C64" w14:textId="77777777" w:rsidR="0049573A" w:rsidRPr="00CD16CD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635AAB6" w14:textId="77777777" w:rsidR="0049573A" w:rsidRPr="00840E13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23E2CE8D" w14:textId="77777777" w:rsidR="0049573A" w:rsidRPr="00CD16CD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4F1AC72C" w14:textId="5172B1E1" w:rsidR="0049573A" w:rsidRPr="00882657" w:rsidRDefault="00AF7D39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10,469</w:t>
            </w:r>
          </w:p>
        </w:tc>
        <w:tc>
          <w:tcPr>
            <w:tcW w:w="283" w:type="dxa"/>
            <w:vAlign w:val="bottom"/>
          </w:tcPr>
          <w:p w14:paraId="5157B58E" w14:textId="77777777" w:rsidR="0049573A" w:rsidRPr="00CD16CD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CDCE8DF" w14:textId="37143719" w:rsidR="0049573A" w:rsidRPr="00840E13" w:rsidRDefault="0049573A" w:rsidP="00B06D7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8,290</w:t>
            </w:r>
          </w:p>
        </w:tc>
      </w:tr>
      <w:tr w:rsidR="0049573A" w:rsidRPr="00CD16CD" w14:paraId="5D36D057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3E67600E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EDCC12B" w14:textId="77777777" w:rsidR="0049573A" w:rsidRPr="002D235B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15EB5E6C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19219DF" w14:textId="77777777" w:rsidR="0049573A" w:rsidRPr="00840E13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CF7422C" w14:textId="77777777" w:rsidR="0049573A" w:rsidRPr="00CD16CD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4B27ABD" w14:textId="446CD8D5" w:rsidR="0049573A" w:rsidRPr="00882657" w:rsidRDefault="00AF7D39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4,036</w:t>
            </w:r>
          </w:p>
        </w:tc>
        <w:tc>
          <w:tcPr>
            <w:tcW w:w="283" w:type="dxa"/>
            <w:vAlign w:val="bottom"/>
          </w:tcPr>
          <w:p w14:paraId="1E1B610E" w14:textId="77777777" w:rsidR="0049573A" w:rsidRPr="00CD16CD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1B671900" w14:textId="1D927940" w:rsidR="0049573A" w:rsidRPr="00840E13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4,507</w:t>
            </w:r>
          </w:p>
        </w:tc>
      </w:tr>
      <w:tr w:rsidR="0049573A" w:rsidRPr="00CD16CD" w14:paraId="10CB862B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1AE3946A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C1752F" w14:textId="77777777" w:rsidR="0049573A" w:rsidRPr="002D235B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43B95B46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EF660B" w14:textId="77777777" w:rsidR="0049573A" w:rsidRPr="00840E13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32A9720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F48C61" w14:textId="1EC72F49" w:rsidR="0049573A" w:rsidRPr="00882657" w:rsidRDefault="00AF7D39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7BA3256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A09EC" w14:textId="17424473" w:rsidR="0049573A" w:rsidRPr="00840E13" w:rsidRDefault="0049573A" w:rsidP="00B06D7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49573A" w:rsidRPr="00CD16CD" w14:paraId="7C8A413D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6AE6D485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73D54C" w14:textId="77777777" w:rsidR="0049573A" w:rsidRPr="002D235B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5ACA9C80" w14:textId="77777777" w:rsidR="0049573A" w:rsidRPr="00CD16CD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E2B6D0" w14:textId="77777777" w:rsidR="0049573A" w:rsidRPr="00D11CD5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798C1B02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F50694" w14:textId="66882540" w:rsidR="0049573A" w:rsidRPr="00882657" w:rsidRDefault="00AF7D39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  <w:tc>
          <w:tcPr>
            <w:tcW w:w="283" w:type="dxa"/>
            <w:vAlign w:val="bottom"/>
          </w:tcPr>
          <w:p w14:paraId="690A1023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1A0DA5" w14:textId="6448AC18" w:rsidR="0049573A" w:rsidRPr="00D11CD5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</w:tr>
      <w:tr w:rsidR="003570E7" w:rsidRPr="0008405E" w14:paraId="15BACA4D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68CAA296" w14:textId="77777777" w:rsidR="003570E7" w:rsidRPr="0008405E" w:rsidRDefault="003570E7" w:rsidP="00CE08FC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40CC53CC" w14:textId="77777777" w:rsidR="003570E7" w:rsidRPr="0008405E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vAlign w:val="bottom"/>
          </w:tcPr>
          <w:p w14:paraId="79B783E2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04B7FF2" w14:textId="77777777" w:rsidR="003570E7" w:rsidRPr="0008405E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3B7830B8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0CF1D977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5305CCF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1B653BFB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AB0AD85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A62027" w14:textId="77777777" w:rsidR="00613E03" w:rsidRDefault="00613E03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B1F5AB" w14:textId="77777777" w:rsidR="00B3393E" w:rsidRDefault="00B3393E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08405E" w:rsidRPr="00CD16CD" w14:paraId="71110970" w14:textId="77777777" w:rsidTr="00E5320B">
        <w:trPr>
          <w:tblHeader/>
        </w:trPr>
        <w:tc>
          <w:tcPr>
            <w:tcW w:w="3669" w:type="dxa"/>
            <w:vAlign w:val="bottom"/>
          </w:tcPr>
          <w:p w14:paraId="608A877D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3D7C9FF3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08405E" w:rsidRPr="00CD16CD" w14:paraId="476BFE15" w14:textId="77777777" w:rsidTr="00E5320B">
        <w:trPr>
          <w:tblHeader/>
        </w:trPr>
        <w:tc>
          <w:tcPr>
            <w:tcW w:w="3669" w:type="dxa"/>
            <w:vAlign w:val="bottom"/>
          </w:tcPr>
          <w:p w14:paraId="35A3F79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6E5D1C1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050C6559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4798AE85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834" w:rsidRPr="00CD16CD" w14:paraId="0B2B60AD" w14:textId="77777777" w:rsidTr="00216751">
        <w:trPr>
          <w:tblHeader/>
        </w:trPr>
        <w:tc>
          <w:tcPr>
            <w:tcW w:w="3669" w:type="dxa"/>
            <w:vAlign w:val="bottom"/>
          </w:tcPr>
          <w:p w14:paraId="14FF3656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43864" w14:textId="6A123856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7184222D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00DFB" w14:textId="05AC4EE9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7" w:type="dxa"/>
            <w:vAlign w:val="bottom"/>
          </w:tcPr>
          <w:p w14:paraId="69C55D47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859D0" w14:textId="37AB9A23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6BA656B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8015" w14:textId="06468BE1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16751" w:rsidRPr="00CD16CD" w14:paraId="439D0A3A" w14:textId="77777777" w:rsidTr="00216751">
        <w:trPr>
          <w:trHeight w:hRule="exact" w:val="227"/>
          <w:tblHeader/>
        </w:trPr>
        <w:tc>
          <w:tcPr>
            <w:tcW w:w="3669" w:type="dxa"/>
            <w:vAlign w:val="bottom"/>
          </w:tcPr>
          <w:p w14:paraId="4BD5E343" w14:textId="77777777" w:rsidR="00216751" w:rsidRPr="00840E13" w:rsidRDefault="00216751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77C5EEC" w14:textId="77777777" w:rsidR="00216751" w:rsidRDefault="00216751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29527EEB" w14:textId="77777777" w:rsidR="00216751" w:rsidRPr="00840E13" w:rsidRDefault="00216751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CDBC886" w14:textId="77777777" w:rsidR="00216751" w:rsidRPr="00840E13" w:rsidRDefault="00216751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6A89DA2" w14:textId="77777777" w:rsidR="00216751" w:rsidRPr="00840E13" w:rsidRDefault="00216751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DB451B4" w14:textId="77777777" w:rsidR="00216751" w:rsidRDefault="00216751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9AF37FD" w14:textId="77777777" w:rsidR="00216751" w:rsidRPr="00840E13" w:rsidRDefault="00216751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203B754" w14:textId="77777777" w:rsidR="00216751" w:rsidRPr="00840E13" w:rsidRDefault="00216751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CD16CD" w14:paraId="2DC0747C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60DE82B" w14:textId="1070EA98" w:rsidR="00774834" w:rsidRPr="002E2EEF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E2EE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vAlign w:val="bottom"/>
          </w:tcPr>
          <w:p w14:paraId="3E9095C9" w14:textId="77777777" w:rsidR="00774834" w:rsidRPr="0042383A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4BCF0388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FC74522" w14:textId="77777777" w:rsidR="00774834" w:rsidRPr="00840E13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vAlign w:val="bottom"/>
          </w:tcPr>
          <w:p w14:paraId="7AB40330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6EB4078" w14:textId="77777777" w:rsidR="00774834" w:rsidRPr="0042383A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A153B7E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4B98534C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73A" w:rsidRPr="00CD16CD" w14:paraId="639B1364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146258F3" w14:textId="77777777" w:rsidR="0049573A" w:rsidRPr="001A7A1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BFB1A7A" w14:textId="1009E5FD" w:rsidR="0049573A" w:rsidRPr="002D235B" w:rsidRDefault="00AF7D39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0B3376A4" w14:textId="77777777" w:rsidR="0049573A" w:rsidRPr="00CD16CD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05B2D85" w14:textId="73B12274" w:rsidR="0049573A" w:rsidRPr="00840E13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7" w:type="dxa"/>
            <w:vAlign w:val="bottom"/>
          </w:tcPr>
          <w:p w14:paraId="54EE2D25" w14:textId="77777777" w:rsidR="0049573A" w:rsidRPr="00CD16CD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046B883" w14:textId="13050C5A" w:rsidR="0049573A" w:rsidRPr="002D235B" w:rsidRDefault="00ED2566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4214BC9" w14:textId="77777777" w:rsidR="0049573A" w:rsidRPr="00CD16CD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C6541D3" w14:textId="7482EA70" w:rsidR="0049573A" w:rsidRPr="00840E13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73A" w:rsidRPr="00AE18B9" w14:paraId="127A45E4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4F43D811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78C4DDDD" w14:textId="77777777" w:rsidR="0049573A" w:rsidRPr="0042383A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33805162" w14:textId="77777777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CBEFE3B" w14:textId="77777777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262C1146" w14:textId="77777777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039F7D3B" w14:textId="77777777" w:rsidR="0049573A" w:rsidRPr="0042383A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893E8E6" w14:textId="77777777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D5A7653" w14:textId="77777777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9573A" w:rsidRPr="00AE18B9" w14:paraId="47C5377C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77D7F97E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38B436C" w14:textId="2FF2BF82" w:rsidR="0049573A" w:rsidRPr="002D235B" w:rsidRDefault="00AF7D39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  <w:tc>
          <w:tcPr>
            <w:tcW w:w="286" w:type="dxa"/>
            <w:vAlign w:val="bottom"/>
          </w:tcPr>
          <w:p w14:paraId="00A64866" w14:textId="77777777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6343372" w14:textId="6D83B60C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  <w:tc>
          <w:tcPr>
            <w:tcW w:w="287" w:type="dxa"/>
            <w:vAlign w:val="bottom"/>
          </w:tcPr>
          <w:p w14:paraId="1BA64D59" w14:textId="77777777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5F1FF65" w14:textId="56074FD7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  <w:tc>
          <w:tcPr>
            <w:tcW w:w="283" w:type="dxa"/>
            <w:vAlign w:val="bottom"/>
          </w:tcPr>
          <w:p w14:paraId="3FDF98C0" w14:textId="77777777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FF3D1D1" w14:textId="5D68B54F" w:rsidR="0049573A" w:rsidRPr="00AE18B9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</w:tr>
      <w:tr w:rsidR="0049573A" w:rsidRPr="00CD16CD" w14:paraId="2D181B40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73EE73EC" w14:textId="77777777" w:rsidR="0049573A" w:rsidRPr="00AE18B9" w:rsidRDefault="0049573A" w:rsidP="0049573A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E229CF" w14:textId="35E896BA" w:rsidR="0049573A" w:rsidRPr="002D235B" w:rsidRDefault="00AF7D39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86" w:type="dxa"/>
            <w:vAlign w:val="bottom"/>
          </w:tcPr>
          <w:p w14:paraId="086AB475" w14:textId="77777777" w:rsidR="0049573A" w:rsidRPr="007411A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9A035" w14:textId="70EBD894" w:rsidR="0049573A" w:rsidRPr="007411A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87" w:type="dxa"/>
            <w:vAlign w:val="bottom"/>
          </w:tcPr>
          <w:p w14:paraId="20A3D178" w14:textId="77777777" w:rsidR="0049573A" w:rsidRPr="007411A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7B59F" w14:textId="14CEBE32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83" w:type="dxa"/>
            <w:vAlign w:val="bottom"/>
          </w:tcPr>
          <w:p w14:paraId="07EF6F9E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99A9EA" w14:textId="150083D3" w:rsidR="0049573A" w:rsidRPr="00D11CD5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49573A" w:rsidRPr="00CD16CD" w14:paraId="0847FA54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B4185C6" w14:textId="77777777" w:rsidR="0049573A" w:rsidRPr="006F5DA2" w:rsidRDefault="0049573A" w:rsidP="0049573A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F5D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2BB5D6C5" w14:textId="7EBEF762" w:rsidR="0049573A" w:rsidRPr="002D235B" w:rsidRDefault="005A53DF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9,15</w:t>
            </w:r>
            <w:r w:rsidR="000E1E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  <w:vAlign w:val="bottom"/>
          </w:tcPr>
          <w:p w14:paraId="79FD153C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7D249E8C" w14:textId="22E08719" w:rsidR="0049573A" w:rsidRPr="00C37D4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25,775</w:t>
            </w:r>
          </w:p>
        </w:tc>
        <w:tc>
          <w:tcPr>
            <w:tcW w:w="287" w:type="dxa"/>
            <w:vAlign w:val="bottom"/>
          </w:tcPr>
          <w:p w14:paraId="00E35587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C54C87A" w14:textId="5A63359E" w:rsidR="0049573A" w:rsidRPr="002D235B" w:rsidRDefault="00ED2566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B9BBF25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100D714" w14:textId="4FCDED40" w:rsidR="0049573A" w:rsidRPr="00C37D4E" w:rsidRDefault="0049573A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73A" w:rsidRPr="00CD16CD" w14:paraId="26DCD978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C5B16BF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8479FF" w14:textId="506C3379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286" w:type="dxa"/>
            <w:vAlign w:val="bottom"/>
          </w:tcPr>
          <w:p w14:paraId="3E4918F5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4F495F" w14:textId="2054A39F" w:rsidR="0049573A" w:rsidRPr="00840E13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287" w:type="dxa"/>
            <w:vAlign w:val="bottom"/>
          </w:tcPr>
          <w:p w14:paraId="1DBE773D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F11BB4" w14:textId="3AC1D95C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283" w:type="dxa"/>
            <w:vAlign w:val="bottom"/>
          </w:tcPr>
          <w:p w14:paraId="72C0993C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C3929F" w14:textId="1CFD64C5" w:rsidR="0049573A" w:rsidRPr="00840E13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</w:tr>
      <w:tr w:rsidR="0049573A" w:rsidRPr="00CD16CD" w14:paraId="739EB158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018FA62A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65D5D" w14:textId="091CA7DC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86" w:type="dxa"/>
            <w:vAlign w:val="bottom"/>
          </w:tcPr>
          <w:p w14:paraId="6698BD42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A177C1" w14:textId="6A15C3A1" w:rsidR="0049573A" w:rsidRPr="007A40F7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87" w:type="dxa"/>
            <w:vAlign w:val="bottom"/>
          </w:tcPr>
          <w:p w14:paraId="297BD45F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8F0F44" w14:textId="1F9AE607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83" w:type="dxa"/>
            <w:vAlign w:val="bottom"/>
          </w:tcPr>
          <w:p w14:paraId="21495382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1577B9" w14:textId="400FA6AB" w:rsidR="0049573A" w:rsidRPr="007A40F7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49573A" w:rsidRPr="00CD16CD" w14:paraId="21C2931F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2A068591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73EC43F" w14:textId="7C0A5BFA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86" w:type="dxa"/>
            <w:vAlign w:val="bottom"/>
          </w:tcPr>
          <w:p w14:paraId="1DFB840C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5058E0F" w14:textId="5FFEF285" w:rsidR="0049573A" w:rsidRPr="007A40F7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87" w:type="dxa"/>
            <w:vAlign w:val="bottom"/>
          </w:tcPr>
          <w:p w14:paraId="5127BD26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C9043A0" w14:textId="7622767C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83" w:type="dxa"/>
            <w:vAlign w:val="bottom"/>
          </w:tcPr>
          <w:p w14:paraId="457F55C0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1096DB5" w14:textId="3379C471" w:rsidR="0049573A" w:rsidRPr="007A40F7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49573A" w:rsidRPr="00CD16CD" w14:paraId="42B4C03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092C1FC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928C373" w14:textId="230F877D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86" w:type="dxa"/>
            <w:vAlign w:val="bottom"/>
          </w:tcPr>
          <w:p w14:paraId="0BDF09FE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68F0861" w14:textId="52AABBE5" w:rsidR="0049573A" w:rsidRPr="007A40F7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7" w:type="dxa"/>
            <w:vAlign w:val="bottom"/>
          </w:tcPr>
          <w:p w14:paraId="38412012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5781A2C" w14:textId="1E4BFE83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83" w:type="dxa"/>
            <w:vAlign w:val="bottom"/>
          </w:tcPr>
          <w:p w14:paraId="5B90D656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5E7B7E9A" w14:textId="6171E01E" w:rsidR="0049573A" w:rsidRPr="007A40F7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49573A" w:rsidRPr="00CD16CD" w14:paraId="1EBAD8F4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2B3F223A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010C48B" w14:textId="4548EEAB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286" w:type="dxa"/>
            <w:vAlign w:val="bottom"/>
          </w:tcPr>
          <w:p w14:paraId="0E50C830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4C1C9C0C" w14:textId="7AF72963" w:rsidR="0049573A" w:rsidRPr="00BB212A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  <w:tc>
          <w:tcPr>
            <w:tcW w:w="287" w:type="dxa"/>
            <w:vAlign w:val="bottom"/>
          </w:tcPr>
          <w:p w14:paraId="009B648F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46D8083" w14:textId="55FED324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83" w:type="dxa"/>
            <w:vAlign w:val="bottom"/>
          </w:tcPr>
          <w:p w14:paraId="57E81521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D7F7BBC" w14:textId="68AFBA29" w:rsidR="0049573A" w:rsidRPr="00BB212A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49573A" w:rsidRPr="00CD16CD" w14:paraId="6B5BF243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0121D3A6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9C133F7" w14:textId="3E63BAE1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6,866</w:t>
            </w:r>
          </w:p>
        </w:tc>
        <w:tc>
          <w:tcPr>
            <w:tcW w:w="286" w:type="dxa"/>
            <w:vAlign w:val="bottom"/>
          </w:tcPr>
          <w:p w14:paraId="53F34819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721C35B" w14:textId="76FBBC10" w:rsidR="0049573A" w:rsidRPr="00D11CD5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7,261</w:t>
            </w:r>
          </w:p>
        </w:tc>
        <w:tc>
          <w:tcPr>
            <w:tcW w:w="287" w:type="dxa"/>
          </w:tcPr>
          <w:p w14:paraId="25505B2B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6C643AF" w14:textId="4F924894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  <w:tc>
          <w:tcPr>
            <w:tcW w:w="283" w:type="dxa"/>
            <w:vAlign w:val="bottom"/>
          </w:tcPr>
          <w:p w14:paraId="4F1F59DA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00C6F2C4" w14:textId="388599E0" w:rsidR="0049573A" w:rsidRPr="00D11CD5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6,034</w:t>
            </w:r>
          </w:p>
        </w:tc>
      </w:tr>
      <w:tr w:rsidR="00774834" w:rsidRPr="00CD16CD" w14:paraId="155CD678" w14:textId="77777777" w:rsidTr="00A31CE2">
        <w:trPr>
          <w:trHeight w:val="113"/>
        </w:trPr>
        <w:tc>
          <w:tcPr>
            <w:tcW w:w="3669" w:type="dxa"/>
            <w:vAlign w:val="bottom"/>
          </w:tcPr>
          <w:p w14:paraId="6983FCBA" w14:textId="59F60956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07834A49" w14:textId="15D65135" w:rsidR="00774834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52C57669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C5C7434" w14:textId="71EFC144" w:rsidR="00774834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01E2FBD6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BE3E77A" w14:textId="1EB0711A" w:rsidR="00774834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1343000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A226A81" w14:textId="27CDD6A6" w:rsidR="00774834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CD16CD" w14:paraId="5579C8AB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956429F" w14:textId="77777777" w:rsidR="00774834" w:rsidRPr="00AE18B9" w:rsidRDefault="00774834" w:rsidP="00774834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vAlign w:val="bottom"/>
          </w:tcPr>
          <w:p w14:paraId="2D46B46A" w14:textId="77777777" w:rsidR="00774834" w:rsidRPr="0042383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0C841A82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42F99217" w14:textId="77777777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B666447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2221F586" w14:textId="77777777" w:rsidR="00774834" w:rsidRPr="002D235B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BD4E7BB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1CAA071" w14:textId="77777777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CD16CD" w14:paraId="67F82260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C143C1D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6F52F5E8" w14:textId="77777777" w:rsidR="00774834" w:rsidRPr="0042383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5CB0A929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05668AF" w14:textId="77777777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0DFAAC70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4B5F444" w14:textId="77777777" w:rsidR="00774834" w:rsidRPr="002D235B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368CA06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61B14C1" w14:textId="77777777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73A" w:rsidRPr="00CD16CD" w14:paraId="21274B52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54BBD27" w14:textId="77777777" w:rsidR="0049573A" w:rsidRPr="00AE18B9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5A459CF" w14:textId="0188639B" w:rsidR="0049573A" w:rsidRPr="002D235B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6" w:type="dxa"/>
            <w:vAlign w:val="bottom"/>
          </w:tcPr>
          <w:p w14:paraId="7D162F77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727DD31" w14:textId="74BFF2D3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7" w:type="dxa"/>
            <w:vAlign w:val="bottom"/>
          </w:tcPr>
          <w:p w14:paraId="2F5D8F79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355D34C" w14:textId="1567E4F8" w:rsidR="0049573A" w:rsidRPr="002D235B" w:rsidRDefault="0049573A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B12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3" w:type="dxa"/>
            <w:vAlign w:val="bottom"/>
          </w:tcPr>
          <w:p w14:paraId="7E97E93E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4DBD92D" w14:textId="0FE81405" w:rsidR="0049573A" w:rsidRPr="007A40F7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49573A" w:rsidRPr="00CD16CD" w14:paraId="3742DE62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7B815690" w14:textId="77777777" w:rsidR="0049573A" w:rsidRPr="00AE18B9" w:rsidRDefault="0049573A" w:rsidP="0049573A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E2C0FC" w14:textId="1AFD0C7B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6" w:type="dxa"/>
            <w:vAlign w:val="bottom"/>
          </w:tcPr>
          <w:p w14:paraId="351241F7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795FF9" w14:textId="02D37DFF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7" w:type="dxa"/>
            <w:vAlign w:val="bottom"/>
          </w:tcPr>
          <w:p w14:paraId="036392A0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FCBC53" w14:textId="0C68AC04" w:rsidR="0049573A" w:rsidRPr="002D235B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3" w:type="dxa"/>
            <w:vAlign w:val="bottom"/>
          </w:tcPr>
          <w:p w14:paraId="03D17879" w14:textId="77777777" w:rsidR="0049573A" w:rsidRPr="00CD16CD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0775E7" w14:textId="5554B5A5" w:rsidR="0049573A" w:rsidRPr="00D11CD5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4834" w:rsidRPr="0008405E" w14:paraId="01683DF4" w14:textId="77777777" w:rsidTr="00E5320B">
        <w:tc>
          <w:tcPr>
            <w:tcW w:w="3669" w:type="dxa"/>
            <w:tcBorders>
              <w:top w:val="nil"/>
            </w:tcBorders>
            <w:vAlign w:val="bottom"/>
          </w:tcPr>
          <w:p w14:paraId="1B5A29AC" w14:textId="77777777" w:rsidR="00774834" w:rsidRPr="0008405E" w:rsidRDefault="00774834" w:rsidP="00774834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6CFD7DAE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tcBorders>
              <w:top w:val="nil"/>
            </w:tcBorders>
            <w:vAlign w:val="bottom"/>
          </w:tcPr>
          <w:p w14:paraId="53CB6004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3C2F5132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</w:tcBorders>
            <w:vAlign w:val="bottom"/>
          </w:tcPr>
          <w:p w14:paraId="7E4AB989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13BCBCD3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  <w:vAlign w:val="bottom"/>
          </w:tcPr>
          <w:p w14:paraId="4AA4AE76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2AC5CD78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CD16CD" w14:paraId="4A4FE8B5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5C93ACF6" w14:textId="199DF4E1" w:rsidR="00774834" w:rsidRPr="00C37D4E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2" w:type="dxa"/>
            <w:vAlign w:val="bottom"/>
          </w:tcPr>
          <w:p w14:paraId="285F5081" w14:textId="77777777" w:rsidR="00774834" w:rsidRPr="0042383A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6BA0375B" w14:textId="77777777" w:rsidR="00774834" w:rsidRPr="00C37D4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C789DBC" w14:textId="77777777" w:rsidR="00774834" w:rsidRPr="00C37D4E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3A4822EB" w14:textId="77777777" w:rsidR="00774834" w:rsidRPr="00C37D4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C706151" w14:textId="77777777" w:rsidR="00774834" w:rsidRPr="0042383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7E52595B" w14:textId="77777777" w:rsidR="00774834" w:rsidRPr="00C37D4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83AFEDB" w14:textId="77777777" w:rsidR="00774834" w:rsidRPr="00C37D4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49573A" w:rsidRPr="00CD16CD" w14:paraId="7FA3C20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8A2FD27" w14:textId="77777777" w:rsidR="0049573A" w:rsidRPr="00C37D4E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vAlign w:val="bottom"/>
          </w:tcPr>
          <w:p w14:paraId="5FD68ABF" w14:textId="6E036CC1" w:rsidR="0049573A" w:rsidRPr="00882657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9,328</w:t>
            </w:r>
          </w:p>
        </w:tc>
        <w:tc>
          <w:tcPr>
            <w:tcW w:w="286" w:type="dxa"/>
            <w:vAlign w:val="bottom"/>
          </w:tcPr>
          <w:p w14:paraId="4495A976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C92F92C" w14:textId="489F9280" w:rsidR="0049573A" w:rsidRPr="00986D72" w:rsidRDefault="00F5127B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8,133</w:t>
            </w:r>
          </w:p>
        </w:tc>
        <w:tc>
          <w:tcPr>
            <w:tcW w:w="287" w:type="dxa"/>
            <w:vAlign w:val="bottom"/>
          </w:tcPr>
          <w:p w14:paraId="6D6DD6A3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9D01A43" w14:textId="530AEE68" w:rsidR="0049573A" w:rsidRPr="00882657" w:rsidRDefault="00F5127B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9,328</w:t>
            </w:r>
          </w:p>
        </w:tc>
        <w:tc>
          <w:tcPr>
            <w:tcW w:w="283" w:type="dxa"/>
            <w:vAlign w:val="bottom"/>
          </w:tcPr>
          <w:p w14:paraId="2F8C374F" w14:textId="77777777" w:rsidR="0049573A" w:rsidRPr="00C37D4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132A9AB" w14:textId="70EEC51A" w:rsidR="0049573A" w:rsidRPr="00C37D4E" w:rsidRDefault="00F5127B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8,133</w:t>
            </w:r>
          </w:p>
        </w:tc>
      </w:tr>
      <w:tr w:rsidR="0049573A" w:rsidRPr="00CD16CD" w14:paraId="4F2BF34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857C6F5" w14:textId="77777777" w:rsidR="0049573A" w:rsidRPr="00C37D4E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A789039" w14:textId="22AB0AA6" w:rsidR="0049573A" w:rsidRPr="00882657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E1E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  <w:vAlign w:val="bottom"/>
          </w:tcPr>
          <w:p w14:paraId="2E41D823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F0D931A" w14:textId="5800D36E" w:rsidR="0049573A" w:rsidRPr="00986D72" w:rsidRDefault="00F5127B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7" w:type="dxa"/>
            <w:vAlign w:val="bottom"/>
          </w:tcPr>
          <w:p w14:paraId="36D124DD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07FF2A7" w14:textId="6FC7F1E8" w:rsidR="0049573A" w:rsidRPr="00882657" w:rsidRDefault="00F5127B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E1E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14:paraId="178CA545" w14:textId="77777777" w:rsidR="0049573A" w:rsidRPr="00C37D4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9AD0F2D" w14:textId="34433D80" w:rsidR="0049573A" w:rsidRPr="00C37D4E" w:rsidRDefault="00F5127B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9573A" w:rsidRPr="00CD16CD" w14:paraId="5D707F75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4210B5D" w14:textId="77777777" w:rsidR="0049573A" w:rsidRPr="00C37D4E" w:rsidRDefault="0049573A" w:rsidP="0049573A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DD270" w14:textId="04609C84" w:rsidR="0049573A" w:rsidRPr="00882657" w:rsidRDefault="00ED2566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</w:t>
            </w:r>
            <w:r w:rsidR="000E1E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  <w:vAlign w:val="bottom"/>
          </w:tcPr>
          <w:p w14:paraId="273F02DB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D622D" w14:textId="194933DB" w:rsidR="0049573A" w:rsidRPr="00986D72" w:rsidRDefault="00F5127B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8,162</w:t>
            </w:r>
          </w:p>
        </w:tc>
        <w:tc>
          <w:tcPr>
            <w:tcW w:w="287" w:type="dxa"/>
            <w:vAlign w:val="bottom"/>
          </w:tcPr>
          <w:p w14:paraId="148C314A" w14:textId="77777777" w:rsidR="0049573A" w:rsidRPr="00986D72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BAEA9" w14:textId="3F0B3B5E" w:rsidR="0049573A" w:rsidRPr="00882657" w:rsidRDefault="00F5127B" w:rsidP="0049573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</w:t>
            </w:r>
            <w:r w:rsidR="000E1E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14:paraId="2F786DE0" w14:textId="77777777" w:rsidR="0049573A" w:rsidRPr="00C37D4E" w:rsidRDefault="0049573A" w:rsidP="004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BF41B" w14:textId="16B852AA" w:rsidR="0049573A" w:rsidRPr="00C37D4E" w:rsidRDefault="00F5127B" w:rsidP="0049573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8,162</w:t>
            </w:r>
          </w:p>
        </w:tc>
      </w:tr>
    </w:tbl>
    <w:p w14:paraId="06FD8549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1C15F5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830317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9E0A8E" w14:textId="77777777" w:rsidR="00F5127B" w:rsidRDefault="00F5127B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616524" w14:textId="40CEA510" w:rsidR="009062F1" w:rsidRDefault="009062F1" w:rsidP="0090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70E7">
        <w:rPr>
          <w:rFonts w:ascii="Angsana New" w:hAnsi="Angsana New"/>
          <w:sz w:val="30"/>
          <w:szCs w:val="30"/>
          <w:cs/>
        </w:rPr>
        <w:lastRenderedPageBreak/>
        <w:t>รายการ</w:t>
      </w:r>
      <w:r w:rsidRPr="003570E7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Pr="003570E7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Pr="003570E7">
        <w:rPr>
          <w:rFonts w:ascii="Angsana New" w:hAnsi="Angsana New" w:hint="cs"/>
          <w:sz w:val="30"/>
          <w:szCs w:val="30"/>
          <w:cs/>
        </w:rPr>
        <w:t>หรือ</w:t>
      </w:r>
      <w:r w:rsidRPr="003570E7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3570E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570E7">
        <w:rPr>
          <w:rFonts w:ascii="Angsana New" w:hAnsi="Angsana New"/>
          <w:sz w:val="30"/>
          <w:szCs w:val="30"/>
          <w:cs/>
        </w:rPr>
        <w:t>มีดังนี้</w:t>
      </w:r>
    </w:p>
    <w:p w14:paraId="7693FE2E" w14:textId="77777777" w:rsidR="009062F1" w:rsidRDefault="009062F1" w:rsidP="0090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9062F1" w:rsidRPr="00CD16CD" w14:paraId="3AB32729" w14:textId="77777777" w:rsidTr="00216751">
        <w:trPr>
          <w:tblHeader/>
        </w:trPr>
        <w:tc>
          <w:tcPr>
            <w:tcW w:w="3669" w:type="dxa"/>
            <w:vAlign w:val="bottom"/>
          </w:tcPr>
          <w:p w14:paraId="49F7D6E6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43FC220D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9062F1" w:rsidRPr="00CD16CD" w14:paraId="4E9A7F91" w14:textId="77777777" w:rsidTr="00216751">
        <w:trPr>
          <w:tblHeader/>
        </w:trPr>
        <w:tc>
          <w:tcPr>
            <w:tcW w:w="3669" w:type="dxa"/>
            <w:vAlign w:val="bottom"/>
          </w:tcPr>
          <w:p w14:paraId="05F232F4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37997310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14DFFE0A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70217536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2F1" w:rsidRPr="00CD16CD" w14:paraId="607DCB19" w14:textId="77777777" w:rsidTr="00E30287">
        <w:trPr>
          <w:tblHeader/>
        </w:trPr>
        <w:tc>
          <w:tcPr>
            <w:tcW w:w="3669" w:type="dxa"/>
            <w:vAlign w:val="bottom"/>
          </w:tcPr>
          <w:p w14:paraId="181CCDB2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BEE59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78C38726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4AD34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7" w:type="dxa"/>
            <w:vAlign w:val="bottom"/>
          </w:tcPr>
          <w:p w14:paraId="1A1542B0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2684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34E7039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17B1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16751" w:rsidRPr="00CD16CD" w14:paraId="12A2071A" w14:textId="77777777" w:rsidTr="00E30287">
        <w:trPr>
          <w:trHeight w:hRule="exact" w:val="227"/>
          <w:tblHeader/>
        </w:trPr>
        <w:tc>
          <w:tcPr>
            <w:tcW w:w="3669" w:type="dxa"/>
            <w:vAlign w:val="bottom"/>
          </w:tcPr>
          <w:p w14:paraId="1379250B" w14:textId="77777777" w:rsidR="00216751" w:rsidRPr="00840E13" w:rsidRDefault="0021675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98EC6CD" w14:textId="77777777" w:rsidR="00216751" w:rsidRDefault="0021675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656D7BF7" w14:textId="77777777" w:rsidR="00216751" w:rsidRPr="00840E13" w:rsidRDefault="0021675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439963C" w14:textId="77777777" w:rsidR="00216751" w:rsidRDefault="0021675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20455E08" w14:textId="77777777" w:rsidR="00216751" w:rsidRPr="00840E13" w:rsidRDefault="0021675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0351168" w14:textId="77777777" w:rsidR="00216751" w:rsidRDefault="0021675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EE9749C" w14:textId="77777777" w:rsidR="00216751" w:rsidRPr="00840E13" w:rsidRDefault="0021675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D2B567E" w14:textId="77777777" w:rsidR="00216751" w:rsidRDefault="00216751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2F1" w:rsidRPr="00CD16CD" w14:paraId="2AAEBD5D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54E56A34" w14:textId="77777777" w:rsidR="009062F1" w:rsidRPr="001A7A19" w:rsidRDefault="009062F1" w:rsidP="007A373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vAlign w:val="bottom"/>
          </w:tcPr>
          <w:p w14:paraId="00282ADB" w14:textId="77777777" w:rsidR="009062F1" w:rsidRPr="00CD16CD" w:rsidRDefault="009062F1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vAlign w:val="bottom"/>
          </w:tcPr>
          <w:p w14:paraId="2000BE7F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798C4AF" w14:textId="77777777" w:rsidR="009062F1" w:rsidRPr="00CD16CD" w:rsidRDefault="009062F1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vAlign w:val="bottom"/>
          </w:tcPr>
          <w:p w14:paraId="1ABE5ECB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144756D5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FDAEEFE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D0F2FEF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062F1" w:rsidRPr="00CD16CD" w14:paraId="7D0D8626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0CA374F3" w14:textId="77777777" w:rsidR="009062F1" w:rsidRPr="001A7A19" w:rsidRDefault="009062F1" w:rsidP="009062F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75CA51C9" w14:textId="77777777" w:rsidR="009062F1" w:rsidRPr="002D235B" w:rsidRDefault="009062F1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6DB07F1B" w14:textId="77777777" w:rsidR="009062F1" w:rsidRPr="00CD16CD" w:rsidRDefault="009062F1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27092F03" w14:textId="77777777" w:rsidR="009062F1" w:rsidRPr="00840E13" w:rsidRDefault="009062F1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265D57D7" w14:textId="77777777" w:rsidR="009062F1" w:rsidRPr="00CD16CD" w:rsidRDefault="009062F1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5FF8D19" w14:textId="7F31B8B7" w:rsidR="009062F1" w:rsidRPr="00882657" w:rsidRDefault="00F5127B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20,771</w:t>
            </w:r>
          </w:p>
        </w:tc>
        <w:tc>
          <w:tcPr>
            <w:tcW w:w="283" w:type="dxa"/>
            <w:vAlign w:val="bottom"/>
          </w:tcPr>
          <w:p w14:paraId="17D4E88D" w14:textId="77777777" w:rsidR="009062F1" w:rsidRPr="00CD16CD" w:rsidRDefault="009062F1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5DEA3559" w14:textId="2C4DD9D9" w:rsidR="009062F1" w:rsidRPr="00840E13" w:rsidRDefault="009062F1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16,912</w:t>
            </w:r>
          </w:p>
        </w:tc>
      </w:tr>
      <w:tr w:rsidR="009062F1" w:rsidRPr="00CD16CD" w14:paraId="114BB620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0AE05273" w14:textId="77777777" w:rsidR="009062F1" w:rsidRPr="00AE18B9" w:rsidRDefault="009062F1" w:rsidP="009062F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AC7B5F4" w14:textId="77777777" w:rsidR="009062F1" w:rsidRPr="002D235B" w:rsidRDefault="009062F1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3A9C49FA" w14:textId="77777777" w:rsidR="009062F1" w:rsidRPr="00CD16CD" w:rsidRDefault="009062F1" w:rsidP="0090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8CECAB9" w14:textId="77777777" w:rsidR="009062F1" w:rsidRPr="00840E13" w:rsidRDefault="009062F1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043D8F3" w14:textId="77777777" w:rsidR="009062F1" w:rsidRPr="00CD16CD" w:rsidRDefault="009062F1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5E6AF87" w14:textId="26F090AD" w:rsidR="009062F1" w:rsidRPr="00882657" w:rsidRDefault="00F5127B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7,962</w:t>
            </w:r>
          </w:p>
        </w:tc>
        <w:tc>
          <w:tcPr>
            <w:tcW w:w="283" w:type="dxa"/>
            <w:vAlign w:val="bottom"/>
          </w:tcPr>
          <w:p w14:paraId="0DE8B24D" w14:textId="77777777" w:rsidR="009062F1" w:rsidRPr="00CD16CD" w:rsidRDefault="009062F1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30CE8CC" w14:textId="41AB2F8D" w:rsidR="009062F1" w:rsidRPr="00840E13" w:rsidRDefault="009062F1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9,187</w:t>
            </w:r>
          </w:p>
        </w:tc>
      </w:tr>
      <w:tr w:rsidR="009062F1" w:rsidRPr="00CD16CD" w14:paraId="6F8783FC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20969F33" w14:textId="77777777" w:rsidR="009062F1" w:rsidRPr="00AE18B9" w:rsidRDefault="009062F1" w:rsidP="009062F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663C7F" w14:textId="77777777" w:rsidR="009062F1" w:rsidRPr="002D235B" w:rsidRDefault="009062F1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662BAD39" w14:textId="77777777" w:rsidR="009062F1" w:rsidRPr="00CD16CD" w:rsidRDefault="009062F1" w:rsidP="0090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A162C9" w14:textId="77777777" w:rsidR="009062F1" w:rsidRPr="00840E13" w:rsidRDefault="009062F1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2E579542" w14:textId="77777777" w:rsidR="009062F1" w:rsidRPr="00CD16CD" w:rsidRDefault="009062F1" w:rsidP="0090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05CF74" w14:textId="75EB14E3" w:rsidR="009062F1" w:rsidRPr="00882657" w:rsidRDefault="00F5127B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6F4841D" w14:textId="77777777" w:rsidR="009062F1" w:rsidRPr="00CD16CD" w:rsidRDefault="009062F1" w:rsidP="0090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7D0075" w14:textId="5F4C0644" w:rsidR="009062F1" w:rsidRPr="00840E13" w:rsidRDefault="009062F1" w:rsidP="0090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9062F1" w:rsidRPr="00CD16CD" w14:paraId="48F6E81A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3CDF4193" w14:textId="77777777" w:rsidR="009062F1" w:rsidRPr="00AE18B9" w:rsidRDefault="009062F1" w:rsidP="009062F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E374F3" w14:textId="77777777" w:rsidR="009062F1" w:rsidRPr="002D235B" w:rsidRDefault="009062F1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400A723B" w14:textId="77777777" w:rsidR="009062F1" w:rsidRPr="00CD16CD" w:rsidRDefault="009062F1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CD271C" w14:textId="77777777" w:rsidR="009062F1" w:rsidRPr="00D11CD5" w:rsidRDefault="009062F1" w:rsidP="00906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86249AB" w14:textId="77777777" w:rsidR="009062F1" w:rsidRPr="00CD16CD" w:rsidRDefault="009062F1" w:rsidP="0090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B0FF90" w14:textId="43123EDE" w:rsidR="009062F1" w:rsidRPr="00882657" w:rsidRDefault="00F5127B" w:rsidP="009062F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</w:t>
            </w:r>
            <w:r w:rsidR="000E1E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7A48F400" w14:textId="77777777" w:rsidR="009062F1" w:rsidRPr="00CD16CD" w:rsidRDefault="009062F1" w:rsidP="0090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C5A925" w14:textId="02995AF0" w:rsidR="009062F1" w:rsidRPr="00D11CD5" w:rsidRDefault="009062F1" w:rsidP="0090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3,625</w:t>
            </w:r>
          </w:p>
        </w:tc>
      </w:tr>
      <w:tr w:rsidR="009062F1" w:rsidRPr="0008405E" w14:paraId="73D028EF" w14:textId="77777777" w:rsidTr="00216751">
        <w:trPr>
          <w:trHeight w:hRule="exact" w:val="227"/>
        </w:trPr>
        <w:tc>
          <w:tcPr>
            <w:tcW w:w="3669" w:type="dxa"/>
            <w:vAlign w:val="bottom"/>
          </w:tcPr>
          <w:p w14:paraId="43330A5B" w14:textId="77777777" w:rsidR="009062F1" w:rsidRPr="0008405E" w:rsidRDefault="009062F1" w:rsidP="007A37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182127E4" w14:textId="77777777" w:rsidR="009062F1" w:rsidRPr="0008405E" w:rsidRDefault="009062F1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vAlign w:val="bottom"/>
          </w:tcPr>
          <w:p w14:paraId="4B041FB5" w14:textId="77777777" w:rsidR="009062F1" w:rsidRPr="0008405E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78414056" w14:textId="77777777" w:rsidR="009062F1" w:rsidRPr="0008405E" w:rsidRDefault="009062F1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A4E1E6C" w14:textId="77777777" w:rsidR="009062F1" w:rsidRPr="0008405E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21F206C1" w14:textId="77777777" w:rsidR="009062F1" w:rsidRPr="0008405E" w:rsidRDefault="009062F1" w:rsidP="007A373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CF9D4C8" w14:textId="77777777" w:rsidR="009062F1" w:rsidRPr="0008405E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7764DF1C" w14:textId="77777777" w:rsidR="009062F1" w:rsidRPr="0008405E" w:rsidRDefault="009062F1" w:rsidP="007A373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2F1" w:rsidRPr="00CD16CD" w14:paraId="6639C5BE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74B4429B" w14:textId="77777777" w:rsidR="009062F1" w:rsidRPr="002E2EEF" w:rsidRDefault="009062F1" w:rsidP="007A373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E2EE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vAlign w:val="bottom"/>
          </w:tcPr>
          <w:p w14:paraId="426C3868" w14:textId="77777777" w:rsidR="009062F1" w:rsidRPr="0042383A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4CBCD09C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29BE0EB" w14:textId="77777777" w:rsidR="009062F1" w:rsidRPr="00840E13" w:rsidRDefault="009062F1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vAlign w:val="bottom"/>
          </w:tcPr>
          <w:p w14:paraId="31104E98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59A3F20A" w14:textId="77777777" w:rsidR="009062F1" w:rsidRPr="0042383A" w:rsidRDefault="009062F1" w:rsidP="007A373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1894BCB" w14:textId="77777777" w:rsidR="009062F1" w:rsidRPr="00CD16CD" w:rsidRDefault="009062F1" w:rsidP="007A37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B2D5C47" w14:textId="77777777" w:rsidR="009062F1" w:rsidRPr="00840E13" w:rsidRDefault="009062F1" w:rsidP="007A373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3B9" w:rsidRPr="00CD16CD" w14:paraId="7BD98FC0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5163E6F9" w14:textId="77777777" w:rsidR="00C963B9" w:rsidRPr="001A7A1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0A0B1A2" w14:textId="5B54EA38" w:rsidR="00C963B9" w:rsidRPr="002D235B" w:rsidRDefault="00F5127B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2FCB38CB" w14:textId="77777777" w:rsidR="00C963B9" w:rsidRPr="00CD16CD" w:rsidRDefault="00C963B9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224E8C48" w14:textId="6557397D" w:rsidR="00C963B9" w:rsidRPr="00840E13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7" w:type="dxa"/>
            <w:vAlign w:val="bottom"/>
          </w:tcPr>
          <w:p w14:paraId="3A685E8A" w14:textId="77777777" w:rsidR="00C963B9" w:rsidRPr="00CD16CD" w:rsidRDefault="00C963B9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0FFB50D" w14:textId="63AA408E" w:rsidR="00C963B9" w:rsidRPr="002D235B" w:rsidRDefault="00F5127B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CD19EDE" w14:textId="77777777" w:rsidR="00C963B9" w:rsidRPr="00CD16CD" w:rsidRDefault="00C963B9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10C8A11D" w14:textId="1C8FCA64" w:rsidR="00C963B9" w:rsidRPr="00840E13" w:rsidRDefault="00C963B9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0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63B9" w:rsidRPr="00AE18B9" w14:paraId="6231AB99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646CBE1F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3AC69164" w14:textId="77777777" w:rsidR="00C963B9" w:rsidRPr="0042383A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6EC472E8" w14:textId="77777777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179165C" w14:textId="77777777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1D5B8670" w14:textId="77777777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5B41474F" w14:textId="77777777" w:rsidR="00C963B9" w:rsidRPr="0042383A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7259981F" w14:textId="77777777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22DCD80" w14:textId="77777777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963B9" w:rsidRPr="00AE18B9" w14:paraId="0CB165F6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2690EF6A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213D7F64" w14:textId="220D330D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6,307</w:t>
            </w:r>
          </w:p>
        </w:tc>
        <w:tc>
          <w:tcPr>
            <w:tcW w:w="286" w:type="dxa"/>
            <w:vAlign w:val="bottom"/>
          </w:tcPr>
          <w:p w14:paraId="4F4CD68D" w14:textId="77777777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1CFB40A" w14:textId="5E45654C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7,430</w:t>
            </w:r>
          </w:p>
        </w:tc>
        <w:tc>
          <w:tcPr>
            <w:tcW w:w="287" w:type="dxa"/>
            <w:vAlign w:val="bottom"/>
          </w:tcPr>
          <w:p w14:paraId="283AD527" w14:textId="77777777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40FF3C2" w14:textId="06096ADD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6,307</w:t>
            </w:r>
          </w:p>
        </w:tc>
        <w:tc>
          <w:tcPr>
            <w:tcW w:w="283" w:type="dxa"/>
            <w:vAlign w:val="bottom"/>
          </w:tcPr>
          <w:p w14:paraId="23075B54" w14:textId="77777777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6C47771C" w14:textId="030C095F" w:rsidR="00C963B9" w:rsidRPr="00AE18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7,430</w:t>
            </w:r>
          </w:p>
        </w:tc>
      </w:tr>
      <w:tr w:rsidR="00C963B9" w:rsidRPr="00CD16CD" w14:paraId="76D1A97B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0CA13A5B" w14:textId="77777777" w:rsidR="00C963B9" w:rsidRPr="00AE18B9" w:rsidRDefault="00C963B9" w:rsidP="00C963B9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485A13" w14:textId="3D6C470C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86" w:type="dxa"/>
            <w:vAlign w:val="bottom"/>
          </w:tcPr>
          <w:p w14:paraId="12B45A68" w14:textId="77777777" w:rsidR="00C963B9" w:rsidRPr="007411A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FCF08B" w14:textId="274BFC3D" w:rsidR="00C963B9" w:rsidRPr="007411A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87" w:type="dxa"/>
            <w:vAlign w:val="bottom"/>
          </w:tcPr>
          <w:p w14:paraId="21A4D725" w14:textId="77777777" w:rsidR="00C963B9" w:rsidRPr="007411A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DE6754" w14:textId="3D0BFD8A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83" w:type="dxa"/>
            <w:vAlign w:val="bottom"/>
          </w:tcPr>
          <w:p w14:paraId="2E2EE6E5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5CAFD0" w14:textId="7FD03476" w:rsidR="00C963B9" w:rsidRPr="00D11CD5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C963B9" w:rsidRPr="00CD16CD" w14:paraId="73871CF2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645FDB9A" w14:textId="77777777" w:rsidR="00C963B9" w:rsidRPr="006F5DA2" w:rsidRDefault="00C963B9" w:rsidP="00C963B9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F5D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4C788FF7" w14:textId="00CADF96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22,777</w:t>
            </w:r>
          </w:p>
        </w:tc>
        <w:tc>
          <w:tcPr>
            <w:tcW w:w="286" w:type="dxa"/>
            <w:vAlign w:val="bottom"/>
          </w:tcPr>
          <w:p w14:paraId="4837DB95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21EFCFB4" w14:textId="29186BA8" w:rsidR="00C963B9" w:rsidRPr="00C37D4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36,042</w:t>
            </w:r>
          </w:p>
        </w:tc>
        <w:tc>
          <w:tcPr>
            <w:tcW w:w="287" w:type="dxa"/>
            <w:vAlign w:val="bottom"/>
          </w:tcPr>
          <w:p w14:paraId="07FFE770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F5E6C41" w14:textId="100A5D45" w:rsidR="00C963B9" w:rsidRPr="002D235B" w:rsidRDefault="00F5127B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646BFF22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1E27AF91" w14:textId="7179807D" w:rsidR="00C963B9" w:rsidRPr="00C37D4E" w:rsidRDefault="00C963B9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59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63B9" w:rsidRPr="00CD16CD" w14:paraId="1B3F0E06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216E76DD" w14:textId="77777777" w:rsidR="00C963B9" w:rsidRPr="006F5DA2" w:rsidRDefault="00C963B9" w:rsidP="00C963B9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ซื้ออุปกรณ์สำนักงาน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25D2B502" w14:textId="01F01EFD" w:rsidR="00C963B9" w:rsidRDefault="00F5127B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1F76D476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2CC17854" w14:textId="25877D1A" w:rsidR="00C963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751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87" w:type="dxa"/>
            <w:vAlign w:val="bottom"/>
          </w:tcPr>
          <w:p w14:paraId="1531F09B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7E825BA" w14:textId="78A8D423" w:rsidR="00C963B9" w:rsidRDefault="00F5127B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FFC2BFB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68302D19" w14:textId="40FB9306" w:rsidR="00C963B9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252</w:t>
            </w:r>
          </w:p>
        </w:tc>
      </w:tr>
      <w:tr w:rsidR="00C963B9" w:rsidRPr="00CD16CD" w14:paraId="449B1B30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5D09ABE8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14D82B" w14:textId="205500B1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4,106</w:t>
            </w:r>
          </w:p>
        </w:tc>
        <w:tc>
          <w:tcPr>
            <w:tcW w:w="286" w:type="dxa"/>
            <w:vAlign w:val="bottom"/>
          </w:tcPr>
          <w:p w14:paraId="55B5D13F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293FBE" w14:textId="7AE8CDEF" w:rsidR="00C963B9" w:rsidRPr="00840E13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4,717</w:t>
            </w:r>
          </w:p>
        </w:tc>
        <w:tc>
          <w:tcPr>
            <w:tcW w:w="287" w:type="dxa"/>
            <w:vAlign w:val="bottom"/>
          </w:tcPr>
          <w:p w14:paraId="387F3E68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89E238" w14:textId="588D023C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4,106</w:t>
            </w:r>
          </w:p>
        </w:tc>
        <w:tc>
          <w:tcPr>
            <w:tcW w:w="283" w:type="dxa"/>
            <w:vAlign w:val="bottom"/>
          </w:tcPr>
          <w:p w14:paraId="38B827EE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E0A809" w14:textId="5FE7F969" w:rsidR="00C963B9" w:rsidRPr="00840E13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4,717</w:t>
            </w:r>
          </w:p>
        </w:tc>
      </w:tr>
      <w:tr w:rsidR="00C963B9" w:rsidRPr="00CD16CD" w14:paraId="5FE1EC01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0D6EE9F1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116C6F" w14:textId="2D77E1E1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86" w:type="dxa"/>
            <w:vAlign w:val="bottom"/>
          </w:tcPr>
          <w:p w14:paraId="7E79CCC4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17184" w14:textId="50313C2A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87" w:type="dxa"/>
            <w:vAlign w:val="bottom"/>
          </w:tcPr>
          <w:p w14:paraId="2F5CA79A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967FD6" w14:textId="247F0871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83" w:type="dxa"/>
            <w:vAlign w:val="bottom"/>
          </w:tcPr>
          <w:p w14:paraId="78B2F3C1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3E2A1A" w14:textId="615809A2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C963B9" w:rsidRPr="00CD16CD" w14:paraId="29601655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7927C3EB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593FB3F" w14:textId="7AE92628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286" w:type="dxa"/>
            <w:vAlign w:val="bottom"/>
          </w:tcPr>
          <w:p w14:paraId="191A5085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218FAD60" w14:textId="0BDDF84B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87" w:type="dxa"/>
            <w:vAlign w:val="bottom"/>
          </w:tcPr>
          <w:p w14:paraId="1FFAF20D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9249CB5" w14:textId="2A0310BB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283" w:type="dxa"/>
            <w:vAlign w:val="bottom"/>
          </w:tcPr>
          <w:p w14:paraId="0C9CD09B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6FB7FBB" w14:textId="0976798D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C963B9" w:rsidRPr="00CD16CD" w14:paraId="3BC19762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664575D8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1C6DDCD" w14:textId="2A6E2B8B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86" w:type="dxa"/>
            <w:vAlign w:val="bottom"/>
          </w:tcPr>
          <w:p w14:paraId="1537BE64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68FCFA8" w14:textId="5D8B1156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87" w:type="dxa"/>
            <w:vAlign w:val="bottom"/>
          </w:tcPr>
          <w:p w14:paraId="261E24E4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D7A15E4" w14:textId="27D1E87E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83" w:type="dxa"/>
            <w:vAlign w:val="bottom"/>
          </w:tcPr>
          <w:p w14:paraId="7FA6CE93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D4FDC42" w14:textId="2121C6B4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C963B9" w:rsidRPr="00CD16CD" w14:paraId="1506DAC7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0CD9686A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B876DDF" w14:textId="0592759A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  <w:tc>
          <w:tcPr>
            <w:tcW w:w="286" w:type="dxa"/>
            <w:vAlign w:val="bottom"/>
          </w:tcPr>
          <w:p w14:paraId="658EC2CD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0D4148E" w14:textId="3B250402" w:rsidR="00C963B9" w:rsidRPr="00BB212A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2,312</w:t>
            </w:r>
          </w:p>
        </w:tc>
        <w:tc>
          <w:tcPr>
            <w:tcW w:w="287" w:type="dxa"/>
            <w:vAlign w:val="bottom"/>
          </w:tcPr>
          <w:p w14:paraId="53255C82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B5AC7A8" w14:textId="7F6F26F2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83" w:type="dxa"/>
            <w:vAlign w:val="bottom"/>
          </w:tcPr>
          <w:p w14:paraId="44AA6F78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59831699" w14:textId="27D0AEE0" w:rsidR="00C963B9" w:rsidRPr="00BB212A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C963B9" w:rsidRPr="00CD16CD" w14:paraId="7F6DF632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4303CD0C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3DE2D84" w14:textId="4D70FF0B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13,608</w:t>
            </w:r>
          </w:p>
        </w:tc>
        <w:tc>
          <w:tcPr>
            <w:tcW w:w="286" w:type="dxa"/>
            <w:vAlign w:val="bottom"/>
          </w:tcPr>
          <w:p w14:paraId="7D84C07F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8D9B408" w14:textId="16178C8F" w:rsidR="00C963B9" w:rsidRPr="00D11CD5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14,103</w:t>
            </w:r>
          </w:p>
        </w:tc>
        <w:tc>
          <w:tcPr>
            <w:tcW w:w="287" w:type="dxa"/>
          </w:tcPr>
          <w:p w14:paraId="02DC8654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119FBD0" w14:textId="7BBF1727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11,850</w:t>
            </w:r>
          </w:p>
        </w:tc>
        <w:tc>
          <w:tcPr>
            <w:tcW w:w="283" w:type="dxa"/>
            <w:vAlign w:val="bottom"/>
          </w:tcPr>
          <w:p w14:paraId="3CDE365A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3D7F8BB" w14:textId="0BD185CB" w:rsidR="00C963B9" w:rsidRPr="00D11CD5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12,072</w:t>
            </w:r>
          </w:p>
        </w:tc>
      </w:tr>
      <w:tr w:rsidR="00C963B9" w:rsidRPr="00CD16CD" w14:paraId="22989EAB" w14:textId="77777777" w:rsidTr="00216751">
        <w:trPr>
          <w:trHeight w:hRule="exact" w:val="227"/>
        </w:trPr>
        <w:tc>
          <w:tcPr>
            <w:tcW w:w="3669" w:type="dxa"/>
            <w:vAlign w:val="bottom"/>
          </w:tcPr>
          <w:p w14:paraId="388ADB51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420C95B5" w14:textId="77777777" w:rsidR="00C963B9" w:rsidRDefault="00C963B9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77D80E14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36A1007D" w14:textId="77777777" w:rsidR="00C963B9" w:rsidRDefault="00C963B9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599C928D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6AF0E93" w14:textId="77777777" w:rsidR="00C963B9" w:rsidRDefault="00C963B9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4CF180F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7DADE8C" w14:textId="77777777" w:rsidR="00C963B9" w:rsidRDefault="00C963B9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3B9" w:rsidRPr="00CD16CD" w14:paraId="7366A400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540BB8B2" w14:textId="77777777" w:rsidR="00C963B9" w:rsidRPr="00AE18B9" w:rsidRDefault="00C963B9" w:rsidP="00C963B9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vAlign w:val="bottom"/>
          </w:tcPr>
          <w:p w14:paraId="60B975CE" w14:textId="77777777" w:rsidR="00C963B9" w:rsidRPr="0042383A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45E94451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20EEA128" w14:textId="77777777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DA94B2D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2B600C5" w14:textId="77777777" w:rsidR="00C963B9" w:rsidRPr="002D235B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B48767B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25F6429F" w14:textId="77777777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3B9" w:rsidRPr="00CD16CD" w14:paraId="08C89DFA" w14:textId="77777777" w:rsidTr="00E30287">
        <w:trPr>
          <w:trHeight w:val="113"/>
        </w:trPr>
        <w:tc>
          <w:tcPr>
            <w:tcW w:w="3669" w:type="dxa"/>
            <w:vAlign w:val="bottom"/>
          </w:tcPr>
          <w:p w14:paraId="43AE96D3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1BDCFC30" w14:textId="77777777" w:rsidR="00C963B9" w:rsidRPr="0042383A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07C3879F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3368B7E" w14:textId="77777777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0E924B7A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1D662D9C" w14:textId="77777777" w:rsidR="00C963B9" w:rsidRPr="002D235B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3F08C8A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6E4C8649" w14:textId="77777777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3B9" w:rsidRPr="00CD16CD" w14:paraId="55CB960D" w14:textId="77777777" w:rsidTr="00E30287">
        <w:trPr>
          <w:trHeight w:val="113"/>
        </w:trPr>
        <w:tc>
          <w:tcPr>
            <w:tcW w:w="3669" w:type="dxa"/>
            <w:vAlign w:val="bottom"/>
          </w:tcPr>
          <w:p w14:paraId="13613240" w14:textId="77777777" w:rsidR="00C963B9" w:rsidRPr="00AE18B9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2D17E18" w14:textId="45D1A0A9" w:rsidR="00C963B9" w:rsidRPr="002D235B" w:rsidRDefault="00C963B9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900</w:t>
            </w:r>
          </w:p>
        </w:tc>
        <w:tc>
          <w:tcPr>
            <w:tcW w:w="286" w:type="dxa"/>
            <w:vAlign w:val="bottom"/>
          </w:tcPr>
          <w:p w14:paraId="09DF2514" w14:textId="77777777" w:rsidR="00C963B9" w:rsidRPr="00986D72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09E393F" w14:textId="7EE6074B" w:rsidR="00C963B9" w:rsidRPr="00986D72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7" w:type="dxa"/>
            <w:vAlign w:val="bottom"/>
          </w:tcPr>
          <w:p w14:paraId="6106FC94" w14:textId="77777777" w:rsidR="00C963B9" w:rsidRPr="00986D72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41499AC" w14:textId="1E673C20" w:rsidR="00C963B9" w:rsidRPr="002D235B" w:rsidRDefault="00C963B9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3" w:type="dxa"/>
            <w:vAlign w:val="bottom"/>
          </w:tcPr>
          <w:p w14:paraId="05584882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6E261B8" w14:textId="5F1F7373" w:rsidR="00C963B9" w:rsidRPr="007A40F7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C963B9" w:rsidRPr="00CD16CD" w14:paraId="4C3692B9" w14:textId="77777777" w:rsidTr="00E30287">
        <w:trPr>
          <w:trHeight w:val="113"/>
        </w:trPr>
        <w:tc>
          <w:tcPr>
            <w:tcW w:w="3669" w:type="dxa"/>
            <w:vAlign w:val="bottom"/>
          </w:tcPr>
          <w:p w14:paraId="7E485220" w14:textId="77777777" w:rsidR="00C963B9" w:rsidRPr="00AE18B9" w:rsidRDefault="00C963B9" w:rsidP="00C963B9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839AEC" w14:textId="12EB3DE3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6" w:type="dxa"/>
            <w:vAlign w:val="bottom"/>
          </w:tcPr>
          <w:p w14:paraId="4EDB2EF8" w14:textId="77777777" w:rsidR="00C963B9" w:rsidRPr="00986D72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A5B4C3" w14:textId="392B67D6" w:rsidR="00C963B9" w:rsidRPr="00986D72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7" w:type="dxa"/>
            <w:vAlign w:val="bottom"/>
          </w:tcPr>
          <w:p w14:paraId="7514806B" w14:textId="77777777" w:rsidR="00C963B9" w:rsidRPr="00986D72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8F7212" w14:textId="243B277F" w:rsidR="00C963B9" w:rsidRPr="002D235B" w:rsidRDefault="00F5127B" w:rsidP="00C963B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3" w:type="dxa"/>
            <w:vAlign w:val="bottom"/>
          </w:tcPr>
          <w:p w14:paraId="5017F747" w14:textId="77777777" w:rsidR="00C963B9" w:rsidRPr="00CD16CD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76375C" w14:textId="2593D3DA" w:rsidR="00C963B9" w:rsidRPr="00D11CD5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C963B9" w:rsidRPr="0008405E" w14:paraId="2AA9622E" w14:textId="77777777" w:rsidTr="00E30287">
        <w:tc>
          <w:tcPr>
            <w:tcW w:w="3669" w:type="dxa"/>
            <w:tcBorders>
              <w:top w:val="nil"/>
            </w:tcBorders>
            <w:vAlign w:val="bottom"/>
          </w:tcPr>
          <w:p w14:paraId="64A795ED" w14:textId="77777777" w:rsidR="00C963B9" w:rsidRPr="0008405E" w:rsidRDefault="00C963B9" w:rsidP="00C963B9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0C2F9352" w14:textId="77777777" w:rsidR="00C963B9" w:rsidRPr="0008405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18336BAF" w14:textId="77777777" w:rsidR="00C963B9" w:rsidRPr="0008405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07B6E993" w14:textId="77777777" w:rsidR="00C963B9" w:rsidRPr="0008405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0F2B6D72" w14:textId="77777777" w:rsidR="00C963B9" w:rsidRPr="0008405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10125501" w14:textId="77777777" w:rsidR="00C963B9" w:rsidRPr="0008405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A53CFBF" w14:textId="77777777" w:rsidR="00C963B9" w:rsidRPr="0008405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6C5597B1" w14:textId="77777777" w:rsidR="00C963B9" w:rsidRPr="0008405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3B9" w:rsidRPr="00CD16CD" w14:paraId="61BCB8F1" w14:textId="77777777" w:rsidTr="00216751">
        <w:trPr>
          <w:trHeight w:val="113"/>
        </w:trPr>
        <w:tc>
          <w:tcPr>
            <w:tcW w:w="3669" w:type="dxa"/>
            <w:vAlign w:val="bottom"/>
          </w:tcPr>
          <w:p w14:paraId="3F28425F" w14:textId="21C48F08" w:rsidR="00C963B9" w:rsidRPr="00C37D4E" w:rsidRDefault="00C963B9" w:rsidP="00C963B9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302" w:type="dxa"/>
            <w:vAlign w:val="bottom"/>
          </w:tcPr>
          <w:p w14:paraId="0687112E" w14:textId="77777777" w:rsidR="00C963B9" w:rsidRPr="0042383A" w:rsidRDefault="00C963B9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06AABCF3" w14:textId="77777777" w:rsidR="00C963B9" w:rsidRPr="00C37D4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F1F6255" w14:textId="77777777" w:rsidR="00C963B9" w:rsidRPr="00C37D4E" w:rsidRDefault="00C963B9" w:rsidP="00C963B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520C4F96" w14:textId="77777777" w:rsidR="00C963B9" w:rsidRPr="00C37D4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3D561F3C" w14:textId="77777777" w:rsidR="00C963B9" w:rsidRPr="0042383A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2BF9104C" w14:textId="77777777" w:rsidR="00C963B9" w:rsidRPr="00C37D4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CF302BD" w14:textId="77777777" w:rsidR="00C963B9" w:rsidRPr="00C37D4E" w:rsidRDefault="00C963B9" w:rsidP="00C9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327F9" w:rsidRPr="00CD16CD" w14:paraId="3452177F" w14:textId="77777777" w:rsidTr="00623526">
        <w:trPr>
          <w:trHeight w:val="113"/>
        </w:trPr>
        <w:tc>
          <w:tcPr>
            <w:tcW w:w="3669" w:type="dxa"/>
            <w:vAlign w:val="bottom"/>
          </w:tcPr>
          <w:p w14:paraId="200FDCCE" w14:textId="77777777" w:rsidR="00F327F9" w:rsidRPr="00C37D4E" w:rsidRDefault="00F327F9" w:rsidP="00F327F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vAlign w:val="bottom"/>
          </w:tcPr>
          <w:p w14:paraId="1B9689DA" w14:textId="7A9D40B8" w:rsidR="00F327F9" w:rsidRPr="00882657" w:rsidRDefault="00F327F9" w:rsidP="00F327F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18,492</w:t>
            </w:r>
          </w:p>
        </w:tc>
        <w:tc>
          <w:tcPr>
            <w:tcW w:w="286" w:type="dxa"/>
            <w:vAlign w:val="bottom"/>
          </w:tcPr>
          <w:p w14:paraId="793340D1" w14:textId="77777777" w:rsidR="00F327F9" w:rsidRPr="00986D72" w:rsidRDefault="00F327F9" w:rsidP="00F3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E4A7CD9" w14:textId="6C27C63C" w:rsidR="00F327F9" w:rsidRPr="00986D72" w:rsidRDefault="00F327F9" w:rsidP="00F327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16,461</w:t>
            </w:r>
          </w:p>
        </w:tc>
        <w:tc>
          <w:tcPr>
            <w:tcW w:w="287" w:type="dxa"/>
            <w:vAlign w:val="bottom"/>
          </w:tcPr>
          <w:p w14:paraId="4AA47277" w14:textId="77777777" w:rsidR="00F327F9" w:rsidRPr="00986D72" w:rsidRDefault="00F327F9" w:rsidP="00F3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1C80CB5" w14:textId="362CDA88" w:rsidR="00F327F9" w:rsidRPr="00DB4D9D" w:rsidRDefault="00F327F9" w:rsidP="00F327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D9D">
              <w:rPr>
                <w:rFonts w:ascii="Angsana New" w:hAnsi="Angsana New"/>
                <w:sz w:val="30"/>
                <w:szCs w:val="30"/>
              </w:rPr>
              <w:t>18,492</w:t>
            </w:r>
          </w:p>
        </w:tc>
        <w:tc>
          <w:tcPr>
            <w:tcW w:w="283" w:type="dxa"/>
            <w:vAlign w:val="bottom"/>
          </w:tcPr>
          <w:p w14:paraId="129C4E8E" w14:textId="77777777" w:rsidR="00F327F9" w:rsidRPr="00C37D4E" w:rsidRDefault="00F327F9" w:rsidP="00F3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117E460D" w14:textId="50328FAA" w:rsidR="00F327F9" w:rsidRPr="00C37D4E" w:rsidRDefault="00F327F9" w:rsidP="00F327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16,461</w:t>
            </w:r>
          </w:p>
        </w:tc>
      </w:tr>
      <w:tr w:rsidR="00F327F9" w:rsidRPr="00CD16CD" w14:paraId="7F689E7E" w14:textId="77777777" w:rsidTr="00623526">
        <w:trPr>
          <w:trHeight w:val="113"/>
        </w:trPr>
        <w:tc>
          <w:tcPr>
            <w:tcW w:w="3669" w:type="dxa"/>
            <w:vAlign w:val="bottom"/>
          </w:tcPr>
          <w:p w14:paraId="4C5C3482" w14:textId="77777777" w:rsidR="00F327F9" w:rsidRPr="00C37D4E" w:rsidRDefault="00F327F9" w:rsidP="00F327F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857431C" w14:textId="6B360836" w:rsidR="00F327F9" w:rsidRPr="00882657" w:rsidRDefault="00F327F9" w:rsidP="00F327F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86" w:type="dxa"/>
            <w:vAlign w:val="bottom"/>
          </w:tcPr>
          <w:p w14:paraId="16B64185" w14:textId="77777777" w:rsidR="00F327F9" w:rsidRPr="00986D72" w:rsidRDefault="00F327F9" w:rsidP="00F3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8FC5591" w14:textId="6BB8CD07" w:rsidR="00F327F9" w:rsidRPr="00986D72" w:rsidRDefault="00F327F9" w:rsidP="00F327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87" w:type="dxa"/>
            <w:vAlign w:val="bottom"/>
          </w:tcPr>
          <w:p w14:paraId="336B9C1B" w14:textId="77777777" w:rsidR="00F327F9" w:rsidRPr="00986D72" w:rsidRDefault="00F327F9" w:rsidP="00F3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2507806" w14:textId="71C86453" w:rsidR="00F327F9" w:rsidRPr="00DB4D9D" w:rsidRDefault="00F327F9" w:rsidP="00F327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D9D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83" w:type="dxa"/>
            <w:vAlign w:val="bottom"/>
          </w:tcPr>
          <w:p w14:paraId="24194B35" w14:textId="77777777" w:rsidR="00F327F9" w:rsidRPr="00C37D4E" w:rsidRDefault="00F327F9" w:rsidP="00F3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966FF9A" w14:textId="3EBE3D9B" w:rsidR="00F327F9" w:rsidRPr="00C37D4E" w:rsidRDefault="00F327F9" w:rsidP="00F327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F327F9" w:rsidRPr="00CD16CD" w14:paraId="30C6713C" w14:textId="77777777" w:rsidTr="00623526">
        <w:trPr>
          <w:trHeight w:val="113"/>
        </w:trPr>
        <w:tc>
          <w:tcPr>
            <w:tcW w:w="3669" w:type="dxa"/>
            <w:vAlign w:val="bottom"/>
          </w:tcPr>
          <w:p w14:paraId="6B95492C" w14:textId="77777777" w:rsidR="00F327F9" w:rsidRPr="00C37D4E" w:rsidRDefault="00F327F9" w:rsidP="00F327F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5117F" w14:textId="0F0228BB" w:rsidR="00F327F9" w:rsidRPr="00882657" w:rsidRDefault="00F327F9" w:rsidP="00F327F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18,661</w:t>
            </w:r>
          </w:p>
        </w:tc>
        <w:tc>
          <w:tcPr>
            <w:tcW w:w="286" w:type="dxa"/>
            <w:vAlign w:val="bottom"/>
          </w:tcPr>
          <w:p w14:paraId="7E1D205B" w14:textId="77777777" w:rsidR="00F327F9" w:rsidRPr="00986D72" w:rsidRDefault="00F327F9" w:rsidP="00F3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F407D" w14:textId="27A7B065" w:rsidR="00F327F9" w:rsidRPr="00986D72" w:rsidRDefault="00F327F9" w:rsidP="00F327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16,614</w:t>
            </w:r>
          </w:p>
        </w:tc>
        <w:tc>
          <w:tcPr>
            <w:tcW w:w="287" w:type="dxa"/>
            <w:vAlign w:val="bottom"/>
          </w:tcPr>
          <w:p w14:paraId="4D09D7F2" w14:textId="77777777" w:rsidR="00F327F9" w:rsidRPr="00986D72" w:rsidRDefault="00F327F9" w:rsidP="00F3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DAE4545" w14:textId="2FBDCAF3" w:rsidR="00F327F9" w:rsidRPr="00882657" w:rsidRDefault="00F327F9" w:rsidP="00F327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D9D">
              <w:rPr>
                <w:rFonts w:ascii="Angsana New" w:hAnsi="Angsana New"/>
                <w:sz w:val="30"/>
                <w:szCs w:val="30"/>
              </w:rPr>
              <w:t>18,661</w:t>
            </w:r>
          </w:p>
        </w:tc>
        <w:tc>
          <w:tcPr>
            <w:tcW w:w="283" w:type="dxa"/>
            <w:vAlign w:val="bottom"/>
          </w:tcPr>
          <w:p w14:paraId="71A4202F" w14:textId="77777777" w:rsidR="00F327F9" w:rsidRPr="00C37D4E" w:rsidRDefault="00F327F9" w:rsidP="00F3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3AD26" w14:textId="234E3CC6" w:rsidR="00F327F9" w:rsidRPr="00C37D4E" w:rsidRDefault="00F327F9" w:rsidP="00F327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16,614</w:t>
            </w:r>
          </w:p>
        </w:tc>
      </w:tr>
    </w:tbl>
    <w:p w14:paraId="6ED84E32" w14:textId="55CF5D8C" w:rsidR="009062F1" w:rsidRPr="00F442E5" w:rsidRDefault="009062F1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8FE0D0D" w14:textId="5A78C709" w:rsidR="00280D43" w:rsidRPr="00A65910" w:rsidRDefault="00D47327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 w:rsidRPr="00EF5F20">
        <w:rPr>
          <w:rFonts w:ascii="Angsana New" w:hAnsi="Angsana New"/>
          <w:sz w:val="30"/>
          <w:szCs w:val="30"/>
          <w:cs/>
        </w:rPr>
        <w:t>ยอดคงเหลือ</w:t>
      </w:r>
      <w:r w:rsidR="00EB72E4" w:rsidRPr="00EF5F20">
        <w:rPr>
          <w:rFonts w:ascii="Angsana New" w:hAnsi="Angsana New" w:hint="cs"/>
          <w:sz w:val="30"/>
          <w:szCs w:val="30"/>
          <w:cs/>
        </w:rPr>
        <w:t>ที่มีสาระสำคัญของสินทรัพย์และหนี้สิน</w:t>
      </w:r>
      <w:r w:rsidRPr="00EF5F20">
        <w:rPr>
          <w:rFonts w:ascii="Angsana New" w:hAnsi="Angsana New"/>
          <w:sz w:val="30"/>
          <w:szCs w:val="30"/>
          <w:cs/>
        </w:rPr>
        <w:t>กับบุคคล</w:t>
      </w:r>
      <w:r w:rsidRPr="00EF5F20">
        <w:rPr>
          <w:rFonts w:ascii="Angsana New" w:hAnsi="Angsana New" w:hint="cs"/>
          <w:sz w:val="30"/>
          <w:szCs w:val="30"/>
          <w:cs/>
        </w:rPr>
        <w:t>หรือ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620C32">
        <w:rPr>
          <w:rFonts w:ascii="Angsana New" w:hAnsi="Angsana New" w:hint="cs"/>
          <w:sz w:val="30"/>
          <w:szCs w:val="30"/>
        </w:rPr>
        <w:t>3</w:t>
      </w:r>
      <w:r w:rsidR="00216751">
        <w:rPr>
          <w:rFonts w:ascii="Angsana New" w:hAnsi="Angsana New"/>
          <w:sz w:val="30"/>
          <w:szCs w:val="30"/>
        </w:rPr>
        <w:t>0</w:t>
      </w:r>
      <w:r w:rsidR="00620C32">
        <w:rPr>
          <w:rFonts w:ascii="Angsana New" w:hAnsi="Angsana New" w:hint="cs"/>
          <w:sz w:val="30"/>
          <w:szCs w:val="30"/>
        </w:rPr>
        <w:t xml:space="preserve"> </w:t>
      </w:r>
      <w:r w:rsidR="00620C32">
        <w:rPr>
          <w:rFonts w:ascii="Angsana New" w:hAnsi="Angsana New" w:hint="cs"/>
          <w:sz w:val="30"/>
          <w:szCs w:val="30"/>
          <w:cs/>
        </w:rPr>
        <w:t>ม</w:t>
      </w:r>
      <w:r w:rsidR="00216751">
        <w:rPr>
          <w:rFonts w:ascii="Angsana New" w:hAnsi="Angsana New" w:hint="cs"/>
          <w:sz w:val="30"/>
          <w:szCs w:val="30"/>
          <w:cs/>
        </w:rPr>
        <w:t>ิถุนายน</w:t>
      </w:r>
      <w:r w:rsidR="00620C32">
        <w:rPr>
          <w:rFonts w:ascii="Angsana New" w:hAnsi="Angsana New" w:hint="cs"/>
          <w:sz w:val="30"/>
          <w:szCs w:val="30"/>
          <w:cs/>
        </w:rPr>
        <w:t xml:space="preserve"> </w:t>
      </w:r>
      <w:r w:rsidR="00620C32">
        <w:rPr>
          <w:rFonts w:ascii="Angsana New" w:hAnsi="Angsana New" w:hint="cs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9</w:t>
      </w:r>
      <w:r w:rsidR="00602787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และ </w:t>
      </w:r>
      <w:r w:rsidR="00161F05" w:rsidRPr="00EF5F20">
        <w:rPr>
          <w:rFonts w:ascii="Angsana New" w:hAnsi="Angsana New"/>
          <w:sz w:val="30"/>
          <w:szCs w:val="30"/>
        </w:rPr>
        <w:t>31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  <w:r w:rsidR="00280D43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>มีดังนี้</w:t>
      </w:r>
    </w:p>
    <w:p w14:paraId="354772E8" w14:textId="77777777" w:rsidR="00077D95" w:rsidRPr="00400391" w:rsidRDefault="00077D9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24"/>
          <w:szCs w:val="24"/>
          <w:highlight w:val="yellow"/>
        </w:rPr>
      </w:pPr>
    </w:p>
    <w:tbl>
      <w:tblPr>
        <w:tblW w:w="9994" w:type="dxa"/>
        <w:tblLook w:val="01E0" w:firstRow="1" w:lastRow="1" w:firstColumn="1" w:lastColumn="1" w:noHBand="0" w:noVBand="0"/>
      </w:tblPr>
      <w:tblGrid>
        <w:gridCol w:w="4500"/>
        <w:gridCol w:w="1196"/>
        <w:gridCol w:w="236"/>
        <w:gridCol w:w="1196"/>
        <w:gridCol w:w="236"/>
        <w:gridCol w:w="1196"/>
        <w:gridCol w:w="236"/>
        <w:gridCol w:w="1198"/>
      </w:tblGrid>
      <w:tr w:rsidR="00774834" w:rsidRPr="00A65910" w14:paraId="0A6331C5" w14:textId="77777777" w:rsidTr="00774834">
        <w:trPr>
          <w:trHeight w:val="56"/>
          <w:tblHeader/>
        </w:trPr>
        <w:tc>
          <w:tcPr>
            <w:tcW w:w="4500" w:type="dxa"/>
            <w:vAlign w:val="bottom"/>
          </w:tcPr>
          <w:p w14:paraId="2CC0DB6E" w14:textId="77777777" w:rsidR="00774834" w:rsidRPr="00A65910" w:rsidRDefault="00774834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94" w:type="dxa"/>
            <w:gridSpan w:val="7"/>
            <w:tcBorders>
              <w:bottom w:val="single" w:sz="4" w:space="0" w:color="auto"/>
            </w:tcBorders>
            <w:vAlign w:val="center"/>
          </w:tcPr>
          <w:p w14:paraId="387562FC" w14:textId="6703DDE3" w:rsidR="00774834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774834" w:rsidRPr="00A65910" w14:paraId="0FF3CF59" w14:textId="77777777" w:rsidTr="00774834">
        <w:trPr>
          <w:trHeight w:val="56"/>
          <w:tblHeader/>
        </w:trPr>
        <w:tc>
          <w:tcPr>
            <w:tcW w:w="4500" w:type="dxa"/>
            <w:vAlign w:val="bottom"/>
          </w:tcPr>
          <w:p w14:paraId="5010ED49" w14:textId="77777777" w:rsidR="00774834" w:rsidRPr="00A65910" w:rsidRDefault="00774834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97F7" w14:textId="34802442" w:rsidR="00774834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460A803" w14:textId="77777777" w:rsidR="00774834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A9A4" w14:textId="3A8C138A" w:rsidR="00774834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46F" w:rsidRPr="00A65910" w14:paraId="604BD42B" w14:textId="77777777" w:rsidTr="00774834">
        <w:trPr>
          <w:trHeight w:val="56"/>
          <w:tblHeader/>
        </w:trPr>
        <w:tc>
          <w:tcPr>
            <w:tcW w:w="4500" w:type="dxa"/>
            <w:vAlign w:val="bottom"/>
          </w:tcPr>
          <w:p w14:paraId="450A79D0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3DF007BD" w14:textId="48441302" w:rsidR="004E246F" w:rsidRPr="00EF5F20" w:rsidRDefault="00620C32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1675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675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C65BC12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25ECD349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09725B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0334ED79" w14:textId="69A13C78" w:rsidR="004E246F" w:rsidRPr="00EF5F20" w:rsidRDefault="00216751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086EF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center"/>
          </w:tcPr>
          <w:p w14:paraId="73A6C7CC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246F" w:rsidRPr="00A65910" w14:paraId="7C1951DA" w14:textId="77777777" w:rsidTr="00774834">
        <w:trPr>
          <w:trHeight w:val="56"/>
          <w:tblHeader/>
        </w:trPr>
        <w:tc>
          <w:tcPr>
            <w:tcW w:w="4500" w:type="dxa"/>
            <w:vAlign w:val="bottom"/>
          </w:tcPr>
          <w:p w14:paraId="58176796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14EDC9E6" w14:textId="31D2B81F" w:rsidR="004E246F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center"/>
          </w:tcPr>
          <w:p w14:paraId="01673F52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70F4DA31" w14:textId="0D12A982" w:rsidR="004E246F" w:rsidRPr="00EF5F20" w:rsidRDefault="00774834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7C638CD9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121F60BD" w14:textId="60ADA3A4" w:rsidR="004E246F" w:rsidRPr="00EF5F20" w:rsidRDefault="00774834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center"/>
          </w:tcPr>
          <w:p w14:paraId="58CEE888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4BB9A40" w14:textId="0733821D" w:rsidR="004E246F" w:rsidRPr="00EF5F20" w:rsidRDefault="00774834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E246F" w:rsidRPr="00A65910" w14:paraId="4F3169B7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726618C5" w14:textId="77777777" w:rsidR="004E246F" w:rsidRPr="00EF5F20" w:rsidRDefault="004E246F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6" w:type="dxa"/>
            <w:vAlign w:val="bottom"/>
          </w:tcPr>
          <w:p w14:paraId="51D1321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7B147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49CDD67A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8A9E2B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286B122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A4E259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068C4B4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534E8" w:rsidRPr="00423E36" w14:paraId="1FC24F67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48787134" w14:textId="7AC0C241" w:rsidR="001534E8" w:rsidRPr="00423E36" w:rsidRDefault="001534E8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ลูกหนี้และเงินให้กู้ยืม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96" w:type="dxa"/>
            <w:vAlign w:val="bottom"/>
          </w:tcPr>
          <w:p w14:paraId="4F9BA73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6BB6B7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C4D3F01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6EFD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FDCDDB5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323C4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D401DC0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E36" w:rsidRPr="00A65910" w14:paraId="04B7569D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4583045A" w14:textId="2F877DC4" w:rsidR="00423E36" w:rsidRPr="00423E36" w:rsidRDefault="00423E36" w:rsidP="00C91F4B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MOR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ลบร้อยละ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196" w:type="dxa"/>
            <w:vAlign w:val="bottom"/>
          </w:tcPr>
          <w:p w14:paraId="4E4AC3A4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404757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2DFDA980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5C659E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2EB36199" w14:textId="77777777" w:rsidR="00423E36" w:rsidRPr="00423E36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40685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3F6AF149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A65910" w14:paraId="32E65F96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8827764" w14:textId="1F43E601" w:rsidR="00774834" w:rsidRPr="00423E36" w:rsidRDefault="00774834" w:rsidP="00774834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ในปี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446703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446703"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6" w:type="dxa"/>
            <w:vAlign w:val="bottom"/>
          </w:tcPr>
          <w:p w14:paraId="102AED34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DAAE5E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5603B1E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C8C81D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7CB1CEAF" w14:textId="06CA0B82" w:rsidR="00774834" w:rsidRPr="00216B9B" w:rsidRDefault="00DB4D9D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178,763</w:t>
            </w:r>
          </w:p>
        </w:tc>
        <w:tc>
          <w:tcPr>
            <w:tcW w:w="236" w:type="dxa"/>
            <w:vAlign w:val="bottom"/>
          </w:tcPr>
          <w:p w14:paraId="4C52FAB9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26695B75" w14:textId="786E353F" w:rsidR="00774834" w:rsidRPr="008627F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178,676</w:t>
            </w:r>
          </w:p>
        </w:tc>
      </w:tr>
      <w:tr w:rsidR="00774834" w:rsidRPr="00A65910" w14:paraId="7F4EE25F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A02AB80" w14:textId="15AFD501" w:rsidR="00774834" w:rsidRPr="00423E36" w:rsidRDefault="00774834" w:rsidP="00774834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6" w:type="dxa"/>
            <w:vAlign w:val="bottom"/>
          </w:tcPr>
          <w:p w14:paraId="2379F9B6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6D750A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172FC3C5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762CD1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6A21602" w14:textId="59D33B13" w:rsidR="00774834" w:rsidRPr="00216B9B" w:rsidRDefault="00DB4D9D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11,534</w:t>
            </w:r>
          </w:p>
        </w:tc>
        <w:tc>
          <w:tcPr>
            <w:tcW w:w="236" w:type="dxa"/>
            <w:vAlign w:val="bottom"/>
          </w:tcPr>
          <w:p w14:paraId="03331A87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A8D71AD" w14:textId="36FDACB2" w:rsidR="00774834" w:rsidRPr="008627F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9,491</w:t>
            </w:r>
          </w:p>
        </w:tc>
      </w:tr>
      <w:tr w:rsidR="00774834" w:rsidRPr="00A65910" w14:paraId="118437DE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35B179C8" w14:textId="37934289" w:rsidR="00774834" w:rsidRPr="00423E36" w:rsidRDefault="00774834" w:rsidP="00774834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96" w:type="dxa"/>
            <w:vAlign w:val="bottom"/>
          </w:tcPr>
          <w:p w14:paraId="7499C180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12F28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479ADB7C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E3089A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12CDCCA5" w14:textId="178E2F28" w:rsidR="00774834" w:rsidRPr="00216B9B" w:rsidRDefault="00DB4D9D" w:rsidP="00285D7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30A177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0AF5607" w14:textId="3CD6F76A" w:rsidR="00774834" w:rsidRPr="008627F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774834" w:rsidRPr="00A65910" w14:paraId="6BEFF7AB" w14:textId="77777777" w:rsidTr="00A42CEC">
        <w:trPr>
          <w:trHeight w:val="113"/>
        </w:trPr>
        <w:tc>
          <w:tcPr>
            <w:tcW w:w="4500" w:type="dxa"/>
            <w:vAlign w:val="bottom"/>
          </w:tcPr>
          <w:p w14:paraId="1B0AF11E" w14:textId="044A4BB9" w:rsidR="00774834" w:rsidRPr="00EF5F20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0D183" w14:textId="644E4998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023841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4C8CA" w14:textId="796CF70B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B07C98C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BC35F" w14:textId="6DF87D3A" w:rsidR="00774834" w:rsidRDefault="00DB4D9D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190,297</w:t>
            </w:r>
          </w:p>
        </w:tc>
        <w:tc>
          <w:tcPr>
            <w:tcW w:w="236" w:type="dxa"/>
            <w:vAlign w:val="bottom"/>
          </w:tcPr>
          <w:p w14:paraId="5812E03D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15DFF" w14:textId="1DDE73AE" w:rsidR="00774834" w:rsidRPr="008627F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188,206</w:t>
            </w:r>
          </w:p>
        </w:tc>
      </w:tr>
      <w:tr w:rsidR="000D0E55" w:rsidRPr="00A65910" w14:paraId="5E3EF498" w14:textId="77777777" w:rsidTr="00A42CEC">
        <w:trPr>
          <w:trHeight w:val="113"/>
        </w:trPr>
        <w:tc>
          <w:tcPr>
            <w:tcW w:w="4500" w:type="dxa"/>
            <w:vAlign w:val="bottom"/>
          </w:tcPr>
          <w:p w14:paraId="3D716D8D" w14:textId="77777777" w:rsidR="000D0E55" w:rsidRPr="00EF5F20" w:rsidRDefault="000D0E55" w:rsidP="000D0E55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848DC5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3F9D5A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8456EB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074B51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E12303" w14:textId="21F701B4" w:rsidR="000D0E55" w:rsidRPr="00216B9B" w:rsidRDefault="00DB4D9D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36" w:type="dxa"/>
            <w:vAlign w:val="bottom"/>
          </w:tcPr>
          <w:p w14:paraId="200919F6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35AD1D" w14:textId="2268CE20" w:rsidR="000D0E55" w:rsidRPr="00EF5F20" w:rsidRDefault="00774834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</w:tr>
      <w:tr w:rsidR="000D0E55" w:rsidRPr="00A65910" w14:paraId="71C51219" w14:textId="77777777" w:rsidTr="00F442E5">
        <w:trPr>
          <w:trHeight w:hRule="exact" w:val="227"/>
        </w:trPr>
        <w:tc>
          <w:tcPr>
            <w:tcW w:w="4500" w:type="dxa"/>
            <w:vAlign w:val="bottom"/>
          </w:tcPr>
          <w:p w14:paraId="303A5ADD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49BC9C7D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3CC36D5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2C6077E6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E48953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5974F5AA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70163A8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0B590943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E55" w:rsidRPr="00A65910" w14:paraId="2303D74D" w14:textId="77777777" w:rsidTr="00720186">
        <w:trPr>
          <w:trHeight w:val="56"/>
        </w:trPr>
        <w:tc>
          <w:tcPr>
            <w:tcW w:w="4500" w:type="dxa"/>
            <w:vAlign w:val="bottom"/>
          </w:tcPr>
          <w:p w14:paraId="30544337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6" w:type="dxa"/>
            <w:vAlign w:val="center"/>
          </w:tcPr>
          <w:p w14:paraId="2BA371D1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8523ACA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center"/>
          </w:tcPr>
          <w:p w14:paraId="45A62562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F4FDD1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center"/>
          </w:tcPr>
          <w:p w14:paraId="7EB9ECE6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DC239AD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5F2B8114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C75" w:rsidRPr="00A65910" w14:paraId="11091808" w14:textId="77777777" w:rsidTr="00E632CD">
        <w:trPr>
          <w:trHeight w:val="56"/>
        </w:trPr>
        <w:tc>
          <w:tcPr>
            <w:tcW w:w="4500" w:type="dxa"/>
            <w:vAlign w:val="bottom"/>
          </w:tcPr>
          <w:p w14:paraId="43209C6B" w14:textId="37731D1E" w:rsidR="00545C75" w:rsidRPr="007E414C" w:rsidRDefault="007E414C" w:rsidP="007E414C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เงินประกัน</w:t>
            </w:r>
            <w:r w:rsidR="007201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center"/>
          </w:tcPr>
          <w:p w14:paraId="551D91EE" w14:textId="2E09A543" w:rsidR="00545C75" w:rsidRPr="007E414C" w:rsidRDefault="00720186" w:rsidP="007E414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4,516</w:t>
            </w:r>
          </w:p>
        </w:tc>
        <w:tc>
          <w:tcPr>
            <w:tcW w:w="236" w:type="dxa"/>
            <w:vAlign w:val="center"/>
          </w:tcPr>
          <w:p w14:paraId="6A74483A" w14:textId="77777777" w:rsidR="00545C75" w:rsidRPr="00A65910" w:rsidRDefault="00545C7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center"/>
          </w:tcPr>
          <w:p w14:paraId="0A03C113" w14:textId="1A577F2A" w:rsidR="00545C75" w:rsidRPr="00C04D2A" w:rsidRDefault="00E632CD" w:rsidP="007E414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5,112</w:t>
            </w:r>
          </w:p>
        </w:tc>
        <w:tc>
          <w:tcPr>
            <w:tcW w:w="236" w:type="dxa"/>
            <w:vAlign w:val="center"/>
          </w:tcPr>
          <w:p w14:paraId="4D12ADE0" w14:textId="77777777" w:rsidR="00545C75" w:rsidRPr="00A65910" w:rsidRDefault="00545C7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center"/>
          </w:tcPr>
          <w:p w14:paraId="60A53826" w14:textId="076ED816" w:rsidR="00545C75" w:rsidRPr="007E414C" w:rsidRDefault="00720186" w:rsidP="007E414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4,516</w:t>
            </w:r>
          </w:p>
        </w:tc>
        <w:tc>
          <w:tcPr>
            <w:tcW w:w="236" w:type="dxa"/>
            <w:vAlign w:val="center"/>
          </w:tcPr>
          <w:p w14:paraId="3D67F879" w14:textId="77777777" w:rsidR="00545C75" w:rsidRPr="00A65910" w:rsidRDefault="00545C7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center"/>
          </w:tcPr>
          <w:p w14:paraId="58B41EA9" w14:textId="509F06AB" w:rsidR="00545C75" w:rsidRPr="00EF5F20" w:rsidRDefault="00E632CD" w:rsidP="007E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E632CD">
              <w:rPr>
                <w:rFonts w:ascii="Angsana New" w:hAnsi="Angsana New"/>
                <w:sz w:val="30"/>
                <w:szCs w:val="30"/>
              </w:rPr>
              <w:t>5,112</w:t>
            </w:r>
          </w:p>
        </w:tc>
      </w:tr>
      <w:tr w:rsidR="00774834" w:rsidRPr="00A65910" w14:paraId="42C157C8" w14:textId="77777777" w:rsidTr="00720186">
        <w:trPr>
          <w:trHeight w:val="113"/>
        </w:trPr>
        <w:tc>
          <w:tcPr>
            <w:tcW w:w="4500" w:type="dxa"/>
            <w:vAlign w:val="bottom"/>
          </w:tcPr>
          <w:p w14:paraId="19528898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4EF0A2" w14:textId="783012AC" w:rsidR="00774834" w:rsidRPr="00216B9B" w:rsidRDefault="00DB4D9D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36" w:type="dxa"/>
            <w:vAlign w:val="bottom"/>
          </w:tcPr>
          <w:p w14:paraId="05724049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18E44C" w14:textId="25629B28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  <w:vAlign w:val="bottom"/>
          </w:tcPr>
          <w:p w14:paraId="54FAFECA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0D7AA7" w14:textId="45FBDDF5" w:rsidR="00774834" w:rsidRPr="00216B9B" w:rsidRDefault="00DB4D9D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36" w:type="dxa"/>
            <w:vAlign w:val="bottom"/>
          </w:tcPr>
          <w:p w14:paraId="6C272864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45685C" w14:textId="7F74B37A" w:rsidR="00774834" w:rsidRPr="00EF5F20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774834" w:rsidRPr="00A65910" w14:paraId="32C88806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E515CA4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BAFE8" w14:textId="2EC62164" w:rsidR="00774834" w:rsidRPr="00216B9B" w:rsidRDefault="00DB4D9D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30,775</w:t>
            </w:r>
          </w:p>
        </w:tc>
        <w:tc>
          <w:tcPr>
            <w:tcW w:w="236" w:type="dxa"/>
            <w:vAlign w:val="bottom"/>
          </w:tcPr>
          <w:p w14:paraId="72783730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A1976" w14:textId="52E717A2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37,081</w:t>
            </w:r>
          </w:p>
        </w:tc>
        <w:tc>
          <w:tcPr>
            <w:tcW w:w="236" w:type="dxa"/>
            <w:vAlign w:val="bottom"/>
          </w:tcPr>
          <w:p w14:paraId="17DF826F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9BA97F" w14:textId="7004241D" w:rsidR="00774834" w:rsidRPr="00216B9B" w:rsidRDefault="00DB4D9D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30,775</w:t>
            </w:r>
          </w:p>
        </w:tc>
        <w:tc>
          <w:tcPr>
            <w:tcW w:w="236" w:type="dxa"/>
            <w:vAlign w:val="bottom"/>
          </w:tcPr>
          <w:p w14:paraId="12C270CA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6DAE67" w14:textId="3B165D03" w:rsidR="00774834" w:rsidRPr="00EF5F20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37,081</w:t>
            </w:r>
          </w:p>
        </w:tc>
      </w:tr>
      <w:tr w:rsidR="00774834" w:rsidRPr="00A65910" w14:paraId="311861B9" w14:textId="77777777" w:rsidTr="00F442E5">
        <w:trPr>
          <w:trHeight w:hRule="exact" w:val="227"/>
        </w:trPr>
        <w:tc>
          <w:tcPr>
            <w:tcW w:w="4500" w:type="dxa"/>
            <w:vAlign w:val="bottom"/>
          </w:tcPr>
          <w:p w14:paraId="52172984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bottom"/>
          </w:tcPr>
          <w:p w14:paraId="5DA096E6" w14:textId="12E7536F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C9EF9C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bottom"/>
          </w:tcPr>
          <w:p w14:paraId="01FA2FC2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6D128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bottom"/>
          </w:tcPr>
          <w:p w14:paraId="7E92E7C3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D21AE6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6B5EDB85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A65910" w14:paraId="3C151606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F69B8F9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96" w:type="dxa"/>
            <w:vAlign w:val="bottom"/>
          </w:tcPr>
          <w:p w14:paraId="65E9D5DD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BE5BF8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5FDB2D61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8DED7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039E0EE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6E9FF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67FBA5D0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A65910" w14:paraId="65A7DD97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FFAA884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1E1F9C9B" w14:textId="0170F347" w:rsidR="00774834" w:rsidRPr="00216B9B" w:rsidRDefault="00DB4D9D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236" w:type="dxa"/>
            <w:vAlign w:val="bottom"/>
          </w:tcPr>
          <w:p w14:paraId="3DC7B92E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3217EF81" w14:textId="06829459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36" w:type="dxa"/>
            <w:vAlign w:val="bottom"/>
          </w:tcPr>
          <w:p w14:paraId="5B4C00E0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0DCA897D" w14:textId="2ABC2329" w:rsidR="00774834" w:rsidRPr="00216B9B" w:rsidRDefault="00DB4D9D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236" w:type="dxa"/>
            <w:vAlign w:val="bottom"/>
          </w:tcPr>
          <w:p w14:paraId="2E093A68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31271E3" w14:textId="63FB0225" w:rsidR="00774834" w:rsidRPr="00EF5F20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</w:tr>
    </w:tbl>
    <w:p w14:paraId="2315141F" w14:textId="187C304D" w:rsidR="00376759" w:rsidRPr="00EF5F20" w:rsidRDefault="00A628C0" w:rsidP="00376759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เงินให้กู้ยืม</w:t>
      </w:r>
      <w:r w:rsidR="003D2971" w:rsidRPr="00EF5F20">
        <w:rPr>
          <w:rFonts w:ascii="Angsana New" w:hAnsi="Angsana New" w:hint="cs"/>
          <w:sz w:val="30"/>
          <w:szCs w:val="30"/>
          <w:cs/>
        </w:rPr>
        <w:t>แก่</w:t>
      </w:r>
      <w:r w:rsidRPr="00EF5F20">
        <w:rPr>
          <w:rFonts w:ascii="Angsana New" w:hAnsi="Angsana New"/>
          <w:sz w:val="30"/>
          <w:szCs w:val="30"/>
          <w:cs/>
        </w:rPr>
        <w:t>กิจการที่เกี่ยวข้องกันมีรายการเคลื่อนไหวในระหว่างงวดดังนี้</w:t>
      </w:r>
    </w:p>
    <w:p w14:paraId="7AB1A700" w14:textId="77777777" w:rsidR="00D00A04" w:rsidRPr="00A42CEC" w:rsidRDefault="00D00A04" w:rsidP="00BD7E5E">
      <w:pPr>
        <w:tabs>
          <w:tab w:val="clear" w:pos="454"/>
          <w:tab w:val="clear" w:pos="680"/>
          <w:tab w:val="left" w:pos="0"/>
        </w:tabs>
        <w:spacing w:line="80" w:lineRule="atLeast"/>
        <w:jc w:val="both"/>
        <w:outlineLvl w:val="0"/>
        <w:rPr>
          <w:rFonts w:ascii="Angsana New" w:hAnsi="Angsana New"/>
          <w:sz w:val="30"/>
          <w:szCs w:val="30"/>
        </w:rPr>
      </w:pPr>
    </w:p>
    <w:tbl>
      <w:tblPr>
        <w:tblW w:w="9657" w:type="dxa"/>
        <w:tblLook w:val="01E0" w:firstRow="1" w:lastRow="1" w:firstColumn="1" w:lastColumn="1" w:noHBand="0" w:noVBand="0"/>
      </w:tblPr>
      <w:tblGrid>
        <w:gridCol w:w="3544"/>
        <w:gridCol w:w="1447"/>
        <w:gridCol w:w="264"/>
        <w:gridCol w:w="1191"/>
        <w:gridCol w:w="271"/>
        <w:gridCol w:w="1191"/>
        <w:gridCol w:w="303"/>
        <w:gridCol w:w="1446"/>
      </w:tblGrid>
      <w:tr w:rsidR="00446703" w:rsidRPr="00EF5F20" w14:paraId="7064E418" w14:textId="77777777" w:rsidTr="00446703">
        <w:trPr>
          <w:tblHeader/>
        </w:trPr>
        <w:tc>
          <w:tcPr>
            <w:tcW w:w="3544" w:type="dxa"/>
            <w:vAlign w:val="bottom"/>
          </w:tcPr>
          <w:p w14:paraId="5F578F04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3" w:type="dxa"/>
            <w:gridSpan w:val="7"/>
            <w:tcBorders>
              <w:bottom w:val="single" w:sz="4" w:space="0" w:color="auto"/>
            </w:tcBorders>
            <w:vAlign w:val="bottom"/>
          </w:tcPr>
          <w:p w14:paraId="21CA7E88" w14:textId="1FCC82B5" w:rsidR="00446703" w:rsidRDefault="00446703" w:rsidP="00446703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446703" w:rsidRPr="00EF5F20" w14:paraId="1425D51E" w14:textId="77777777" w:rsidTr="00446703">
        <w:trPr>
          <w:tblHeader/>
        </w:trPr>
        <w:tc>
          <w:tcPr>
            <w:tcW w:w="3544" w:type="dxa"/>
            <w:vAlign w:val="bottom"/>
          </w:tcPr>
          <w:p w14:paraId="69DEFB97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BA1B" w14:textId="70B6F644" w:rsidR="00446703" w:rsidRPr="00EF5F20" w:rsidRDefault="00446703" w:rsidP="00446703">
            <w:pPr>
              <w:tabs>
                <w:tab w:val="clear" w:pos="454"/>
                <w:tab w:val="clear" w:pos="680"/>
                <w:tab w:val="left" w:pos="-204"/>
              </w:tabs>
              <w:ind w:left="-204" w:right="-2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F5F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1FE6704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C9B0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6C0387B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B4D3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7B7D034D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9C89" w14:textId="37E37A3C" w:rsidR="00446703" w:rsidRPr="00EF5F20" w:rsidRDefault="00446703" w:rsidP="00446703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F442E5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F442E5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46703" w:rsidRPr="00024214" w14:paraId="06211B35" w14:textId="77777777" w:rsidTr="00446703">
        <w:tc>
          <w:tcPr>
            <w:tcW w:w="3544" w:type="dxa"/>
            <w:vAlign w:val="bottom"/>
          </w:tcPr>
          <w:p w14:paraId="0A6D8CDC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clear" w:pos="907"/>
                <w:tab w:val="left" w:pos="2070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7C186CD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5D26C3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EA4DAD5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6C0EF9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D872804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171F2E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13142020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17E" w:rsidRPr="00024214" w14:paraId="08530C0F" w14:textId="77777777" w:rsidTr="00446703">
        <w:tc>
          <w:tcPr>
            <w:tcW w:w="3544" w:type="dxa"/>
            <w:vAlign w:val="bottom"/>
          </w:tcPr>
          <w:p w14:paraId="3F1D80D8" w14:textId="77777777" w:rsidR="0058117E" w:rsidRPr="00024214" w:rsidRDefault="0058117E" w:rsidP="0058117E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>Suosdey Finance PLC.</w:t>
            </w:r>
          </w:p>
        </w:tc>
        <w:tc>
          <w:tcPr>
            <w:tcW w:w="1447" w:type="dxa"/>
            <w:vAlign w:val="bottom"/>
          </w:tcPr>
          <w:p w14:paraId="69E4A7F9" w14:textId="5FFE9344" w:rsidR="0058117E" w:rsidRPr="00024214" w:rsidRDefault="0058117E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169,676</w:t>
            </w:r>
          </w:p>
        </w:tc>
        <w:tc>
          <w:tcPr>
            <w:tcW w:w="264" w:type="dxa"/>
            <w:vAlign w:val="bottom"/>
          </w:tcPr>
          <w:p w14:paraId="040CDC91" w14:textId="77777777" w:rsidR="0058117E" w:rsidRPr="00024214" w:rsidRDefault="0058117E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C7669BC" w14:textId="1256BD28" w:rsidR="0058117E" w:rsidRPr="00024214" w:rsidRDefault="00650063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9,087</w:t>
            </w:r>
          </w:p>
        </w:tc>
        <w:tc>
          <w:tcPr>
            <w:tcW w:w="271" w:type="dxa"/>
            <w:vAlign w:val="bottom"/>
          </w:tcPr>
          <w:p w14:paraId="65C340F0" w14:textId="624CF082" w:rsidR="0058117E" w:rsidRPr="00024214" w:rsidRDefault="0058117E" w:rsidP="0058117E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91" w:type="dxa"/>
            <w:vAlign w:val="bottom"/>
          </w:tcPr>
          <w:p w14:paraId="0E9F29E8" w14:textId="19B4C983" w:rsidR="0058117E" w:rsidRPr="00024214" w:rsidRDefault="00650063" w:rsidP="0058117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3" w:type="dxa"/>
            <w:vAlign w:val="bottom"/>
          </w:tcPr>
          <w:p w14:paraId="0B176048" w14:textId="79446701" w:rsidR="0058117E" w:rsidRPr="00024214" w:rsidRDefault="0058117E" w:rsidP="0058117E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1AD56A13" w14:textId="34A9C284" w:rsidR="0058117E" w:rsidRPr="00024214" w:rsidRDefault="00650063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178,763</w:t>
            </w:r>
          </w:p>
        </w:tc>
      </w:tr>
      <w:tr w:rsidR="00446703" w:rsidRPr="00024214" w14:paraId="2328112E" w14:textId="77777777" w:rsidTr="00446703">
        <w:tc>
          <w:tcPr>
            <w:tcW w:w="3544" w:type="dxa"/>
            <w:vAlign w:val="bottom"/>
          </w:tcPr>
          <w:p w14:paraId="6526C04E" w14:textId="77777777" w:rsidR="00446703" w:rsidRPr="00024214" w:rsidRDefault="00446703" w:rsidP="00446703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AAC54D1" w14:textId="4A43E315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264" w:type="dxa"/>
            <w:vAlign w:val="bottom"/>
          </w:tcPr>
          <w:p w14:paraId="603E9FA7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D7FBFAE" w14:textId="24A35A09" w:rsidR="00446703" w:rsidRPr="00024214" w:rsidRDefault="00650063" w:rsidP="0044670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8E95347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A2C6ED5" w14:textId="1D4904B5" w:rsidR="00446703" w:rsidRPr="00024214" w:rsidRDefault="00650063" w:rsidP="00446703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(9,000)</w:t>
            </w:r>
          </w:p>
        </w:tc>
        <w:tc>
          <w:tcPr>
            <w:tcW w:w="303" w:type="dxa"/>
            <w:vAlign w:val="bottom"/>
          </w:tcPr>
          <w:p w14:paraId="15A4C962" w14:textId="77777777" w:rsidR="00446703" w:rsidRPr="00024214" w:rsidRDefault="00446703" w:rsidP="00446703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DCE6C92" w14:textId="6F980DA1" w:rsidR="00446703" w:rsidRPr="00024214" w:rsidRDefault="00650063" w:rsidP="0058117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703" w:rsidRPr="00A65910" w14:paraId="4F2C1760" w14:textId="77777777" w:rsidTr="00446703">
        <w:tc>
          <w:tcPr>
            <w:tcW w:w="3544" w:type="dxa"/>
            <w:vAlign w:val="bottom"/>
          </w:tcPr>
          <w:p w14:paraId="5327DA2A" w14:textId="77777777" w:rsidR="00446703" w:rsidRPr="00024214" w:rsidRDefault="00446703" w:rsidP="00446703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96FE6" w14:textId="1AD20996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178,676</w:t>
            </w:r>
          </w:p>
        </w:tc>
        <w:tc>
          <w:tcPr>
            <w:tcW w:w="264" w:type="dxa"/>
            <w:vAlign w:val="bottom"/>
          </w:tcPr>
          <w:p w14:paraId="2876A0F3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94E4F" w14:textId="6F974812" w:rsidR="00446703" w:rsidRPr="00024214" w:rsidRDefault="00650063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9,087</w:t>
            </w:r>
          </w:p>
        </w:tc>
        <w:tc>
          <w:tcPr>
            <w:tcW w:w="271" w:type="dxa"/>
            <w:vAlign w:val="bottom"/>
          </w:tcPr>
          <w:p w14:paraId="020E2A35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5F03E" w14:textId="5F36ED01" w:rsidR="00446703" w:rsidRPr="00024214" w:rsidRDefault="00650063" w:rsidP="00446703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(9,000)</w:t>
            </w:r>
          </w:p>
        </w:tc>
        <w:tc>
          <w:tcPr>
            <w:tcW w:w="303" w:type="dxa"/>
            <w:vAlign w:val="bottom"/>
          </w:tcPr>
          <w:p w14:paraId="6B8E752E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263D0" w14:textId="3851B280" w:rsidR="00446703" w:rsidRPr="00024214" w:rsidRDefault="00650063" w:rsidP="0044670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178,763</w:t>
            </w:r>
          </w:p>
        </w:tc>
      </w:tr>
    </w:tbl>
    <w:p w14:paraId="69899E88" w14:textId="77777777" w:rsidR="00181562" w:rsidRPr="00EF5F20" w:rsidRDefault="00181562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93AD62" w14:textId="4FB267F9" w:rsidR="00AA1822" w:rsidRPr="002D235B" w:rsidRDefault="00AA1822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24214">
        <w:rPr>
          <w:rFonts w:ascii="Angsana New" w:hAnsi="Angsana New" w:hint="cs"/>
          <w:color w:val="000000"/>
          <w:sz w:val="30"/>
          <w:szCs w:val="30"/>
          <w:cs/>
        </w:rPr>
        <w:t>*</w:t>
      </w:r>
      <w:r w:rsidR="00400391" w:rsidRPr="00024214">
        <w:rPr>
          <w:rFonts w:ascii="Angsana New" w:hAnsi="Angsana New"/>
          <w:color w:val="000000"/>
          <w:sz w:val="30"/>
          <w:szCs w:val="30"/>
        </w:rPr>
        <w:tab/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024214">
        <w:rPr>
          <w:rFonts w:ascii="Angsana New" w:hAnsi="Angsana New" w:hint="cs"/>
          <w:color w:val="000000"/>
          <w:sz w:val="30"/>
          <w:szCs w:val="30"/>
          <w:cs/>
        </w:rPr>
        <w:t>ผลต่างจากอัตราแลกเปลี่ยน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จำนวนเงินประมาณ</w:t>
      </w:r>
      <w:r w:rsidR="00650063">
        <w:rPr>
          <w:rFonts w:ascii="Angsana New" w:hAnsi="Angsana New"/>
          <w:color w:val="000000"/>
          <w:sz w:val="30"/>
          <w:szCs w:val="30"/>
        </w:rPr>
        <w:t xml:space="preserve"> 9,087</w:t>
      </w:r>
      <w:r w:rsidR="00E47A22" w:rsidRPr="00024214">
        <w:rPr>
          <w:rFonts w:ascii="Angsana New" w:hAnsi="Angsana New"/>
          <w:color w:val="000000"/>
          <w:sz w:val="30"/>
          <w:szCs w:val="30"/>
        </w:rPr>
        <w:t xml:space="preserve"> 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พันบาท</w:t>
      </w:r>
    </w:p>
    <w:p w14:paraId="3F6F6A9C" w14:textId="77777777" w:rsidR="009F6498" w:rsidRPr="00EF5F20" w:rsidRDefault="009F6498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4E5A70" w14:textId="172F70F9" w:rsidR="009219BD" w:rsidRPr="009219BD" w:rsidRDefault="009219BD" w:rsidP="0092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0" w:name="OLE_LINK9"/>
      <w:bookmarkStart w:id="1" w:name="OLE_LINK10"/>
      <w:r w:rsidRPr="009219BD">
        <w:rPr>
          <w:rFonts w:ascii="Angsana New" w:hAnsi="Angsana New"/>
          <w:color w:val="000000"/>
          <w:sz w:val="30"/>
          <w:szCs w:val="30"/>
          <w:cs/>
        </w:rPr>
        <w:t>บริษัทเป็นผู้ค้ำประกัน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9219BD">
        <w:rPr>
          <w:rFonts w:ascii="Angsana New" w:hAnsi="Angsana New" w:hint="cs"/>
          <w:color w:val="000000"/>
          <w:sz w:val="30"/>
          <w:szCs w:val="30"/>
        </w:rPr>
        <w:t>1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วงเงินสินเชื่อประเภทเงินกู้ยืมระยะสั้น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>และระยะยาวที่ได้รับจาก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9219BD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9219BD">
        <w:rPr>
          <w:rFonts w:ascii="Angsana New" w:hAnsi="Angsana New"/>
          <w:color w:val="000000"/>
          <w:sz w:val="30"/>
          <w:szCs w:val="30"/>
        </w:rPr>
        <w:t>Suosdey Finance PLC.</w:t>
      </w:r>
      <w:r w:rsidRPr="009219BD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เงินรวม </w:t>
      </w:r>
      <w:r w:rsidR="00300922" w:rsidRPr="00650063">
        <w:rPr>
          <w:rFonts w:ascii="Angsana New" w:hAnsi="Angsana New"/>
          <w:color w:val="000000"/>
          <w:sz w:val="30"/>
          <w:szCs w:val="30"/>
        </w:rPr>
        <w:t>20.7</w:t>
      </w:r>
      <w:r w:rsidRPr="00650063">
        <w:rPr>
          <w:rFonts w:ascii="Angsana New" w:hAnsi="Angsana New"/>
          <w:color w:val="000000"/>
          <w:sz w:val="30"/>
          <w:szCs w:val="30"/>
        </w:rPr>
        <w:t xml:space="preserve"> </w:t>
      </w:r>
      <w:r w:rsidRPr="00650063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Pr="00650063">
        <w:rPr>
          <w:rFonts w:ascii="Angsana New" w:hAnsi="Angsana New"/>
          <w:color w:val="000000"/>
          <w:sz w:val="30"/>
          <w:szCs w:val="30"/>
        </w:rPr>
        <w:t>3</w:t>
      </w:r>
      <w:r w:rsidR="00F442E5" w:rsidRPr="00650063">
        <w:rPr>
          <w:rFonts w:ascii="Angsana New" w:hAnsi="Angsana New"/>
          <w:color w:val="000000"/>
          <w:sz w:val="30"/>
          <w:szCs w:val="30"/>
        </w:rPr>
        <w:t>0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 ม</w:t>
      </w:r>
      <w:r w:rsidR="00F442E5" w:rsidRPr="00650063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50063">
        <w:rPr>
          <w:rFonts w:ascii="Angsana New" w:hAnsi="Angsana New"/>
          <w:color w:val="000000"/>
          <w:sz w:val="30"/>
          <w:szCs w:val="30"/>
        </w:rPr>
        <w:t xml:space="preserve">2569 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50063">
        <w:rPr>
          <w:rFonts w:ascii="Angsana New" w:hAnsi="Angsana New"/>
          <w:color w:val="000000"/>
          <w:sz w:val="30"/>
          <w:szCs w:val="30"/>
        </w:rPr>
        <w:t xml:space="preserve"> 21.6 </w:t>
      </w:r>
      <w:r w:rsidRPr="00650063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Pr="0065006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650063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650063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650063">
        <w:rPr>
          <w:rFonts w:ascii="Angsana New" w:hAnsi="Angsana New" w:hint="cs"/>
          <w:color w:val="000000"/>
          <w:sz w:val="30"/>
          <w:szCs w:val="30"/>
        </w:rPr>
        <w:t>2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50063">
        <w:rPr>
          <w:rFonts w:ascii="Angsana New" w:hAnsi="Angsana New"/>
          <w:sz w:val="30"/>
          <w:szCs w:val="30"/>
          <w:cs/>
        </w:rPr>
        <w:t>วงเงิน</w:t>
      </w:r>
      <w:r w:rsidRPr="00650063">
        <w:rPr>
          <w:rFonts w:ascii="Angsana New" w:hAnsi="Angsana New"/>
          <w:color w:val="000000"/>
          <w:sz w:val="30"/>
          <w:szCs w:val="30"/>
          <w:cs/>
        </w:rPr>
        <w:t>สินเชื่อประเภทเงิน</w:t>
      </w:r>
      <w:r w:rsidRPr="00650063">
        <w:rPr>
          <w:rFonts w:ascii="Angsana New" w:hAnsi="Angsana New"/>
          <w:sz w:val="30"/>
          <w:szCs w:val="30"/>
          <w:cs/>
        </w:rPr>
        <w:t>กู้ยืม</w:t>
      </w:r>
      <w:r w:rsidRPr="00650063">
        <w:rPr>
          <w:rFonts w:ascii="Angsana New" w:hAnsi="Angsana New"/>
          <w:color w:val="000000"/>
          <w:sz w:val="30"/>
          <w:szCs w:val="30"/>
          <w:cs/>
        </w:rPr>
        <w:t>ระยะสั้น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>ที่ได้รับ</w:t>
      </w:r>
      <w:r w:rsidRPr="00650063">
        <w:rPr>
          <w:rFonts w:ascii="Angsana New" w:hAnsi="Angsana New"/>
          <w:sz w:val="30"/>
          <w:szCs w:val="30"/>
          <w:cs/>
        </w:rPr>
        <w:t>จาก</w:t>
      </w:r>
      <w:r w:rsidRPr="00650063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650063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650063">
        <w:rPr>
          <w:rFonts w:ascii="Angsana New" w:hAnsi="Angsana New"/>
          <w:color w:val="000000"/>
          <w:sz w:val="30"/>
          <w:szCs w:val="30"/>
        </w:rPr>
        <w:t>Sabaidee Leasing Co., Ltd.</w:t>
      </w:r>
      <w:r w:rsidRPr="00650063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เงินรวม </w:t>
      </w:r>
      <w:r w:rsidRPr="00650063">
        <w:rPr>
          <w:rFonts w:ascii="Angsana New" w:hAnsi="Angsana New"/>
          <w:color w:val="000000"/>
          <w:sz w:val="30"/>
          <w:szCs w:val="30"/>
        </w:rPr>
        <w:t xml:space="preserve">37,376 </w:t>
      </w:r>
      <w:r w:rsidRPr="00650063">
        <w:rPr>
          <w:rFonts w:ascii="Angsana New" w:hAnsi="Angsana New"/>
          <w:color w:val="000000"/>
          <w:sz w:val="30"/>
          <w:szCs w:val="30"/>
          <w:cs/>
        </w:rPr>
        <w:t>ล้านกีบ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F442E5" w:rsidRPr="00650063">
        <w:rPr>
          <w:rFonts w:ascii="Angsana New" w:hAnsi="Angsana New"/>
          <w:color w:val="000000"/>
          <w:sz w:val="30"/>
          <w:szCs w:val="30"/>
        </w:rPr>
        <w:t>30</w:t>
      </w:r>
      <w:r w:rsidR="00F442E5"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 w:rsidRPr="00650063">
        <w:rPr>
          <w:rFonts w:ascii="Angsana New" w:hAnsi="Angsana New"/>
          <w:color w:val="000000"/>
          <w:sz w:val="30"/>
          <w:szCs w:val="30"/>
        </w:rPr>
        <w:t xml:space="preserve">2569 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50063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650063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650063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650063">
        <w:rPr>
          <w:rFonts w:ascii="Angsana New" w:hAnsi="Angsana New"/>
          <w:color w:val="000000"/>
          <w:sz w:val="30"/>
          <w:szCs w:val="30"/>
          <w:cs/>
        </w:rPr>
        <w:t>ทั้งนี้กลุ่มบริษัทไม่มีการคิดค่าธรรมเนียมการค้ำประกันวงเงินสินเชื่อ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ระหว่างกัน</w:t>
      </w:r>
    </w:p>
    <w:p w14:paraId="0E67E34D" w14:textId="77777777" w:rsidR="00C370D8" w:rsidRPr="00EF5F20" w:rsidRDefault="00C370D8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FE142D" w14:textId="77777777" w:rsidR="0065084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2BFAD740" w14:textId="7CC00148" w:rsidR="00581DCA" w:rsidRPr="0042383A" w:rsidRDefault="00581DCA" w:rsidP="0018156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2383A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ลูกหนี้ตามสัญญาเช่าซื้อ</w:t>
      </w:r>
      <w:r w:rsidRPr="0042383A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ลูกหนี้เงินให้กู้ยืม </w:t>
      </w:r>
      <w:r w:rsidR="006B18C7"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และ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ลูกหนี้สินเชื่อ</w:t>
      </w:r>
      <w:r w:rsidR="00090D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รายย่อย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เพื่อการประกอบอาชีพ </w:t>
      </w:r>
      <w:r w:rsidRPr="0042383A">
        <w:rPr>
          <w:rFonts w:ascii="Angsana New" w:hAnsi="Angsana New"/>
          <w:b/>
          <w:bCs/>
          <w:sz w:val="30"/>
          <w:szCs w:val="30"/>
        </w:rPr>
        <w:t xml:space="preserve">- </w:t>
      </w:r>
      <w:r w:rsidRPr="0042383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120705D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4838FE0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u w:val="single"/>
          <w:cs/>
        </w:rPr>
        <w:t>ลูกหนี้ตามสัญญาเช่าซื้อ</w:t>
      </w:r>
    </w:p>
    <w:p w14:paraId="26337A64" w14:textId="77777777" w:rsidR="00B03EAB" w:rsidRPr="00A65910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jc w:val="thaiDistribute"/>
        <w:rPr>
          <w:rFonts w:ascii="Angsana New" w:hAnsi="Angsana New"/>
          <w:sz w:val="8"/>
          <w:szCs w:val="8"/>
          <w:highlight w:val="yellow"/>
        </w:rPr>
      </w:pPr>
    </w:p>
    <w:bookmarkEnd w:id="0"/>
    <w:bookmarkEnd w:id="1"/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64"/>
      </w:tblGrid>
      <w:tr w:rsidR="009219BD" w:rsidRPr="000170CC" w14:paraId="323A6C14" w14:textId="77777777" w:rsidTr="00A57D20">
        <w:tc>
          <w:tcPr>
            <w:tcW w:w="2376" w:type="dxa"/>
          </w:tcPr>
          <w:p w14:paraId="3B238EA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11"/>
          </w:tcPr>
          <w:p w14:paraId="5E2450B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9219BD" w:rsidRPr="000170CC" w14:paraId="565ECCF7" w14:textId="77777777" w:rsidTr="00A57D20">
        <w:tc>
          <w:tcPr>
            <w:tcW w:w="2376" w:type="dxa"/>
          </w:tcPr>
          <w:p w14:paraId="06511A0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135F1" w14:textId="23376935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  <w:r w:rsidR="00F442E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F442E5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C5F5AD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D6A96" w14:textId="45E82C69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219BD" w:rsidRPr="000170CC" w14:paraId="334DC4C8" w14:textId="77777777" w:rsidTr="00A57D20">
        <w:tc>
          <w:tcPr>
            <w:tcW w:w="2376" w:type="dxa"/>
          </w:tcPr>
          <w:p w14:paraId="0DE9FCB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90E24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545A9EB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C9453F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66226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642335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B76DD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FE7D0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0FECF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702444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6D031AE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B2B32E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74A466DF" w14:textId="77777777" w:rsidTr="00A57D20">
        <w:tc>
          <w:tcPr>
            <w:tcW w:w="2376" w:type="dxa"/>
          </w:tcPr>
          <w:p w14:paraId="4982EAD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78578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C2C7F0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07CF943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4573463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259CC1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F7E1A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98A633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2CC6F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1CDA0D2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7436A08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EBA1AD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43D272BC" w14:textId="77777777" w:rsidTr="00A57D20">
        <w:tc>
          <w:tcPr>
            <w:tcW w:w="2376" w:type="dxa"/>
            <w:vAlign w:val="bottom"/>
          </w:tcPr>
          <w:p w14:paraId="620B5ED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42323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B8E9A6B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8C6B43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19FB93EB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366693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6ADF9B2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50132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DFB1C2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574CAD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6C970B9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9A4D6D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9219BD" w:rsidRPr="000170CC" w14:paraId="738E8957" w14:textId="77777777" w:rsidTr="00A57D20">
        <w:trPr>
          <w:trHeight w:val="113"/>
        </w:trPr>
        <w:tc>
          <w:tcPr>
            <w:tcW w:w="2376" w:type="dxa"/>
            <w:vAlign w:val="bottom"/>
          </w:tcPr>
          <w:p w14:paraId="7B88698A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45CBC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7FA7091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615F22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2F8BBBB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46D9CA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81DE09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3DE24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A1E034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C70739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510F358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F86704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9219BD" w:rsidRPr="000170CC" w14:paraId="1BE425AF" w14:textId="77777777" w:rsidTr="00A57D20">
        <w:tc>
          <w:tcPr>
            <w:tcW w:w="2376" w:type="dxa"/>
            <w:vAlign w:val="bottom"/>
          </w:tcPr>
          <w:p w14:paraId="3E37D33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7EAF4563" w14:textId="095180C2" w:rsidR="009219BD" w:rsidRPr="000170CC" w:rsidRDefault="001F1C7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2,950,336</w:t>
            </w:r>
          </w:p>
        </w:tc>
        <w:tc>
          <w:tcPr>
            <w:tcW w:w="236" w:type="dxa"/>
          </w:tcPr>
          <w:p w14:paraId="2505E7B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6E964D89" w14:textId="6B841AA6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1,482,473</w:t>
            </w:r>
          </w:p>
        </w:tc>
        <w:tc>
          <w:tcPr>
            <w:tcW w:w="236" w:type="dxa"/>
          </w:tcPr>
          <w:p w14:paraId="1729719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BF85CCB" w14:textId="777156BC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1,467,863</w:t>
            </w:r>
          </w:p>
        </w:tc>
        <w:tc>
          <w:tcPr>
            <w:tcW w:w="236" w:type="dxa"/>
          </w:tcPr>
          <w:p w14:paraId="720C998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86AE2AD" w14:textId="4FB81695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2,148,829</w:t>
            </w:r>
          </w:p>
        </w:tc>
        <w:tc>
          <w:tcPr>
            <w:tcW w:w="236" w:type="dxa"/>
          </w:tcPr>
          <w:p w14:paraId="6786F2D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F1E3250" w14:textId="1A7CCE9D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1,205,030</w:t>
            </w:r>
          </w:p>
        </w:tc>
        <w:tc>
          <w:tcPr>
            <w:tcW w:w="246" w:type="dxa"/>
          </w:tcPr>
          <w:p w14:paraId="047D009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A8CF01B" w14:textId="79584A8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943,799</w:t>
            </w:r>
          </w:p>
        </w:tc>
      </w:tr>
      <w:tr w:rsidR="009219BD" w:rsidRPr="000170CC" w14:paraId="301E6D6B" w14:textId="77777777" w:rsidTr="00A57D20">
        <w:tc>
          <w:tcPr>
            <w:tcW w:w="2376" w:type="dxa"/>
            <w:vAlign w:val="bottom"/>
          </w:tcPr>
          <w:p w14:paraId="1A86774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339B9ED0" w14:textId="01F6563A" w:rsidR="009219BD" w:rsidRPr="000170CC" w:rsidRDefault="001F1C7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30,105</w:t>
            </w:r>
          </w:p>
        </w:tc>
        <w:tc>
          <w:tcPr>
            <w:tcW w:w="236" w:type="dxa"/>
          </w:tcPr>
          <w:p w14:paraId="7428633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C73CE30" w14:textId="2E7DD5C6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30,105</w:t>
            </w:r>
          </w:p>
        </w:tc>
        <w:tc>
          <w:tcPr>
            <w:tcW w:w="236" w:type="dxa"/>
          </w:tcPr>
          <w:p w14:paraId="11B9D5B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21498662" w14:textId="5219730A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B5257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C6ADAC2" w14:textId="67A65AE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23,605</w:t>
            </w:r>
          </w:p>
        </w:tc>
        <w:tc>
          <w:tcPr>
            <w:tcW w:w="236" w:type="dxa"/>
          </w:tcPr>
          <w:p w14:paraId="5A573BD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F9F6837" w14:textId="3C60396A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23,605</w:t>
            </w:r>
          </w:p>
        </w:tc>
        <w:tc>
          <w:tcPr>
            <w:tcW w:w="246" w:type="dxa"/>
          </w:tcPr>
          <w:p w14:paraId="016E004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40CF4F6" w14:textId="2DFAD8B3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19BD" w:rsidRPr="000170CC" w14:paraId="0D0B3AAF" w14:textId="77777777" w:rsidTr="00A57D20">
        <w:tc>
          <w:tcPr>
            <w:tcW w:w="2376" w:type="dxa"/>
            <w:vAlign w:val="bottom"/>
          </w:tcPr>
          <w:p w14:paraId="1A585E0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4B1C7A0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81401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F83C5D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4A622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9A4A58D" w14:textId="369D2151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FBFD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61FFFC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4A9F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C18804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2FE1C0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9870D0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04AD0E0E" w14:textId="77777777" w:rsidTr="00A57D20">
        <w:tc>
          <w:tcPr>
            <w:tcW w:w="2376" w:type="dxa"/>
            <w:vAlign w:val="bottom"/>
          </w:tcPr>
          <w:p w14:paraId="02D6F21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121DC5" w14:textId="1311BA7C" w:rsidR="009219BD" w:rsidRPr="000170CC" w:rsidRDefault="001F1C7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(762,017)</w:t>
            </w:r>
          </w:p>
        </w:tc>
        <w:tc>
          <w:tcPr>
            <w:tcW w:w="236" w:type="dxa"/>
          </w:tcPr>
          <w:p w14:paraId="510CD7F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74C742C4" w14:textId="01163C42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(464,711)</w:t>
            </w:r>
          </w:p>
        </w:tc>
        <w:tc>
          <w:tcPr>
            <w:tcW w:w="236" w:type="dxa"/>
          </w:tcPr>
          <w:p w14:paraId="1B5954C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D15848C" w14:textId="6CC2F7E8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(297,306)</w:t>
            </w:r>
          </w:p>
        </w:tc>
        <w:tc>
          <w:tcPr>
            <w:tcW w:w="236" w:type="dxa"/>
          </w:tcPr>
          <w:p w14:paraId="4D8AC22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4837F3" w14:textId="4D74826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(505,463)</w:t>
            </w:r>
          </w:p>
        </w:tc>
        <w:tc>
          <w:tcPr>
            <w:tcW w:w="236" w:type="dxa"/>
          </w:tcPr>
          <w:p w14:paraId="70974BE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748BD74" w14:textId="513B1E39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(336,397)</w:t>
            </w:r>
          </w:p>
        </w:tc>
        <w:tc>
          <w:tcPr>
            <w:tcW w:w="246" w:type="dxa"/>
          </w:tcPr>
          <w:p w14:paraId="3C98FCC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42759CE" w14:textId="6BA081EE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(169,066)</w:t>
            </w:r>
          </w:p>
        </w:tc>
      </w:tr>
      <w:tr w:rsidR="009219BD" w:rsidRPr="000170CC" w14:paraId="709A0790" w14:textId="77777777" w:rsidTr="00A57D20">
        <w:tc>
          <w:tcPr>
            <w:tcW w:w="2376" w:type="dxa"/>
            <w:vAlign w:val="bottom"/>
          </w:tcPr>
          <w:p w14:paraId="7E00D6D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40142A" w14:textId="219E9CAE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2,218,424</w:t>
            </w:r>
          </w:p>
        </w:tc>
        <w:tc>
          <w:tcPr>
            <w:tcW w:w="236" w:type="dxa"/>
          </w:tcPr>
          <w:p w14:paraId="1252392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7670885" w14:textId="554A3E7F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1,047,867</w:t>
            </w:r>
          </w:p>
        </w:tc>
        <w:tc>
          <w:tcPr>
            <w:tcW w:w="236" w:type="dxa"/>
          </w:tcPr>
          <w:p w14:paraId="46BED7F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2708B95" w14:textId="2DDA5B8E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1,170,557</w:t>
            </w:r>
          </w:p>
        </w:tc>
        <w:tc>
          <w:tcPr>
            <w:tcW w:w="236" w:type="dxa"/>
          </w:tcPr>
          <w:p w14:paraId="52A78CF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D80EFE" w14:textId="6F2811FE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1,666,971</w:t>
            </w:r>
          </w:p>
        </w:tc>
        <w:tc>
          <w:tcPr>
            <w:tcW w:w="236" w:type="dxa"/>
          </w:tcPr>
          <w:p w14:paraId="7BC3D44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2B395DE" w14:textId="18A9FEB1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892,238</w:t>
            </w:r>
          </w:p>
        </w:tc>
        <w:tc>
          <w:tcPr>
            <w:tcW w:w="246" w:type="dxa"/>
          </w:tcPr>
          <w:p w14:paraId="5E891E3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D592981" w14:textId="2C37B772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774,733</w:t>
            </w:r>
          </w:p>
        </w:tc>
      </w:tr>
      <w:tr w:rsidR="009219BD" w:rsidRPr="000170CC" w14:paraId="081A9069" w14:textId="77777777" w:rsidTr="00A57D20">
        <w:tc>
          <w:tcPr>
            <w:tcW w:w="2376" w:type="dxa"/>
            <w:vAlign w:val="bottom"/>
          </w:tcPr>
          <w:p w14:paraId="6021070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6E16E6E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A57D4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AC3870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FCB9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0D34F7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BF3E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0AE99C5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1ED73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D32781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436363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ECBB63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438A4C93" w14:textId="77777777" w:rsidTr="00A57D20">
        <w:tc>
          <w:tcPr>
            <w:tcW w:w="2376" w:type="dxa"/>
            <w:vAlign w:val="bottom"/>
          </w:tcPr>
          <w:p w14:paraId="7E22CE9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185CEE9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391DF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6A4099F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0CE1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BCF04E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BBC6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677794E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7774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5AC8663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550724E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E1E82B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66A0F60F" w14:textId="77777777" w:rsidTr="00A57D20">
        <w:tc>
          <w:tcPr>
            <w:tcW w:w="2376" w:type="dxa"/>
            <w:vAlign w:val="bottom"/>
          </w:tcPr>
          <w:p w14:paraId="2BA87AE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806934" w14:textId="79D6F2A4" w:rsidR="009219BD" w:rsidRPr="000170CC" w:rsidRDefault="001F1C7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(126,856)</w:t>
            </w:r>
          </w:p>
        </w:tc>
        <w:tc>
          <w:tcPr>
            <w:tcW w:w="236" w:type="dxa"/>
          </w:tcPr>
          <w:p w14:paraId="4E50D5F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0E2C67AE" w14:textId="7FC4F311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(89,716)</w:t>
            </w:r>
          </w:p>
        </w:tc>
        <w:tc>
          <w:tcPr>
            <w:tcW w:w="236" w:type="dxa"/>
          </w:tcPr>
          <w:p w14:paraId="58922B9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AA02915" w14:textId="3B206954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(37,140)</w:t>
            </w:r>
          </w:p>
        </w:tc>
        <w:tc>
          <w:tcPr>
            <w:tcW w:w="236" w:type="dxa"/>
          </w:tcPr>
          <w:p w14:paraId="6D54FEE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C4539C" w14:textId="49D9CAD2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(107,260)</w:t>
            </w:r>
          </w:p>
        </w:tc>
        <w:tc>
          <w:tcPr>
            <w:tcW w:w="236" w:type="dxa"/>
          </w:tcPr>
          <w:p w14:paraId="36C88A9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678E977" w14:textId="0845C103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(80,109)</w:t>
            </w:r>
          </w:p>
        </w:tc>
        <w:tc>
          <w:tcPr>
            <w:tcW w:w="246" w:type="dxa"/>
          </w:tcPr>
          <w:p w14:paraId="27A15FA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4E0942A" w14:textId="600E208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(27,151)</w:t>
            </w:r>
          </w:p>
        </w:tc>
      </w:tr>
      <w:tr w:rsidR="009219BD" w:rsidRPr="000170CC" w14:paraId="201BA493" w14:textId="77777777" w:rsidTr="00A57D20">
        <w:tc>
          <w:tcPr>
            <w:tcW w:w="2376" w:type="dxa"/>
            <w:vAlign w:val="bottom"/>
          </w:tcPr>
          <w:p w14:paraId="480C7F6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F9597" w14:textId="28321136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2,091,568</w:t>
            </w:r>
          </w:p>
        </w:tc>
        <w:tc>
          <w:tcPr>
            <w:tcW w:w="236" w:type="dxa"/>
          </w:tcPr>
          <w:p w14:paraId="139A842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D35F2" w14:textId="72B6098F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958,151</w:t>
            </w:r>
          </w:p>
        </w:tc>
        <w:tc>
          <w:tcPr>
            <w:tcW w:w="236" w:type="dxa"/>
          </w:tcPr>
          <w:p w14:paraId="409B53F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F669" w14:textId="09C692A7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1,133,417</w:t>
            </w:r>
          </w:p>
        </w:tc>
        <w:tc>
          <w:tcPr>
            <w:tcW w:w="236" w:type="dxa"/>
          </w:tcPr>
          <w:p w14:paraId="3429DF2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2C02C" w14:textId="733BB9E4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1,559,711</w:t>
            </w:r>
          </w:p>
        </w:tc>
        <w:tc>
          <w:tcPr>
            <w:tcW w:w="236" w:type="dxa"/>
          </w:tcPr>
          <w:p w14:paraId="78732C2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0C726" w14:textId="11D2BE43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812,129</w:t>
            </w:r>
          </w:p>
        </w:tc>
        <w:tc>
          <w:tcPr>
            <w:tcW w:w="246" w:type="dxa"/>
          </w:tcPr>
          <w:p w14:paraId="0295030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0FD21" w14:textId="2BC0BD8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747,582</w:t>
            </w:r>
          </w:p>
        </w:tc>
      </w:tr>
    </w:tbl>
    <w:p w14:paraId="5F854DC1" w14:textId="77777777" w:rsidR="009219BD" w:rsidRPr="000170CC" w:rsidRDefault="009219BD" w:rsidP="0092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64"/>
      </w:tblGrid>
      <w:tr w:rsidR="009219BD" w:rsidRPr="000170CC" w14:paraId="3761DAF4" w14:textId="77777777" w:rsidTr="00A57D20">
        <w:tc>
          <w:tcPr>
            <w:tcW w:w="2376" w:type="dxa"/>
          </w:tcPr>
          <w:p w14:paraId="1804C15A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11"/>
          </w:tcPr>
          <w:p w14:paraId="097A642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9219BD" w:rsidRPr="000170CC" w14:paraId="3936C0F6" w14:textId="77777777" w:rsidTr="00A57D20">
        <w:tc>
          <w:tcPr>
            <w:tcW w:w="2376" w:type="dxa"/>
          </w:tcPr>
          <w:p w14:paraId="40199CD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34BB6" w14:textId="12DDF5D6" w:rsidR="009219BD" w:rsidRPr="000170CC" w:rsidRDefault="00F442E5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09C49E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BF304" w14:textId="5976B76E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219BD" w:rsidRPr="000170CC" w14:paraId="57395D66" w14:textId="77777777" w:rsidTr="00A57D20">
        <w:tc>
          <w:tcPr>
            <w:tcW w:w="2376" w:type="dxa"/>
          </w:tcPr>
          <w:p w14:paraId="0495756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C6010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22591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FC172D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5FA30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EFF4113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7072C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F1413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F60E3C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30E433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6536A37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C294B4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176A1B38" w14:textId="77777777" w:rsidTr="00A57D20">
        <w:tc>
          <w:tcPr>
            <w:tcW w:w="2376" w:type="dxa"/>
          </w:tcPr>
          <w:p w14:paraId="4EC0E8E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9B3870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50490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E0F36F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68BC60E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DDE0FC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F1B6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9C2D4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816F8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1FA0887A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6CA0828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E5C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074E8F2A" w14:textId="77777777" w:rsidTr="00A57D20">
        <w:tc>
          <w:tcPr>
            <w:tcW w:w="2376" w:type="dxa"/>
            <w:vAlign w:val="bottom"/>
          </w:tcPr>
          <w:p w14:paraId="5CA301B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85C98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B91508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0CA467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0AFF439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DD1B0D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7079AA33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836A0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A875FF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67A57C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0E85883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3C77E8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9219BD" w:rsidRPr="000170CC" w14:paraId="787ACD3A" w14:textId="77777777" w:rsidTr="00A57D20">
        <w:trPr>
          <w:trHeight w:val="113"/>
        </w:trPr>
        <w:tc>
          <w:tcPr>
            <w:tcW w:w="2376" w:type="dxa"/>
            <w:vAlign w:val="bottom"/>
          </w:tcPr>
          <w:p w14:paraId="6BD6EA9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F3774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4D32D9F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32DFF0E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428CB0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C014C2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8D2EC4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C01D0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B26E50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E2CC94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1733A30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30240C0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9219BD" w:rsidRPr="000170CC" w14:paraId="6E312D63" w14:textId="77777777" w:rsidTr="00A57D20">
        <w:tc>
          <w:tcPr>
            <w:tcW w:w="2376" w:type="dxa"/>
            <w:vAlign w:val="bottom"/>
          </w:tcPr>
          <w:p w14:paraId="1A20353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60A63E4B" w14:textId="2EF8C0D4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1,054,564</w:t>
            </w:r>
          </w:p>
        </w:tc>
        <w:tc>
          <w:tcPr>
            <w:tcW w:w="236" w:type="dxa"/>
          </w:tcPr>
          <w:p w14:paraId="64B0AFB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6952E676" w14:textId="5BB7B694" w:rsidR="009219BD" w:rsidRPr="000170CC" w:rsidRDefault="002762B4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485,08</w:t>
            </w:r>
            <w:r w:rsidR="00C811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C601FED" w14:textId="1B7D3AB6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EB57F84" w14:textId="50D53720" w:rsidR="009219BD" w:rsidRPr="000170CC" w:rsidRDefault="00551CE8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569,47</w:t>
            </w:r>
            <w:r w:rsidR="00C811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3E9E28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EA49E14" w14:textId="40578524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579,911</w:t>
            </w:r>
          </w:p>
        </w:tc>
        <w:tc>
          <w:tcPr>
            <w:tcW w:w="236" w:type="dxa"/>
          </w:tcPr>
          <w:p w14:paraId="5C5125D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0260C11" w14:textId="00A8562C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328,143</w:t>
            </w:r>
          </w:p>
        </w:tc>
        <w:tc>
          <w:tcPr>
            <w:tcW w:w="246" w:type="dxa"/>
          </w:tcPr>
          <w:p w14:paraId="3EA9A2E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CDBFACC" w14:textId="42205A3C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251,768</w:t>
            </w:r>
          </w:p>
        </w:tc>
      </w:tr>
      <w:tr w:rsidR="009219BD" w:rsidRPr="000170CC" w14:paraId="4E172DE6" w14:textId="77777777" w:rsidTr="00A57D20">
        <w:tc>
          <w:tcPr>
            <w:tcW w:w="2376" w:type="dxa"/>
            <w:vAlign w:val="bottom"/>
          </w:tcPr>
          <w:p w14:paraId="6FA7218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79BE2DE7" w14:textId="2C37020C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</w:t>
            </w:r>
            <w:r w:rsidR="00C8114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FF3EC7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BC40460" w14:textId="08630D7D" w:rsidR="009219BD" w:rsidRPr="000170CC" w:rsidRDefault="002762B4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</w:t>
            </w:r>
            <w:r w:rsidR="00FE0C1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9E89A9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7B80344D" w14:textId="5247423B" w:rsidR="009219BD" w:rsidRPr="000170CC" w:rsidRDefault="00551CE8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6361D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7FAC3B81" w14:textId="20D1C6AD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  <w:tc>
          <w:tcPr>
            <w:tcW w:w="236" w:type="dxa"/>
          </w:tcPr>
          <w:p w14:paraId="0D73C6F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DA5BB31" w14:textId="16DCDD1D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  <w:tc>
          <w:tcPr>
            <w:tcW w:w="246" w:type="dxa"/>
          </w:tcPr>
          <w:p w14:paraId="4A0B142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60FFAD9" w14:textId="5EDB174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19BD" w:rsidRPr="000170CC" w14:paraId="37B2845B" w14:textId="77777777" w:rsidTr="00A57D20">
        <w:tc>
          <w:tcPr>
            <w:tcW w:w="2376" w:type="dxa"/>
            <w:vAlign w:val="bottom"/>
          </w:tcPr>
          <w:p w14:paraId="6A48ACF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011F71F8" w14:textId="5D61BDB9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3F77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C191E7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2B43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4B7FF8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22F8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775962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DF65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3AF31F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1D38A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3127F8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13301D10" w14:textId="77777777" w:rsidTr="00A57D20">
        <w:tc>
          <w:tcPr>
            <w:tcW w:w="2376" w:type="dxa"/>
            <w:vAlign w:val="bottom"/>
          </w:tcPr>
          <w:p w14:paraId="568C60A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64354A" w14:textId="69C46397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(239,16</w:t>
            </w:r>
            <w:r w:rsidR="00C8114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95D3D3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49012417" w14:textId="39C3155C" w:rsidR="009219BD" w:rsidRPr="000170CC" w:rsidRDefault="002762B4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(140,</w:t>
            </w:r>
            <w:r w:rsidR="00203061">
              <w:rPr>
                <w:rFonts w:ascii="Angsana New" w:hAnsi="Angsana New"/>
                <w:sz w:val="28"/>
                <w:szCs w:val="28"/>
              </w:rPr>
              <w:t>34</w:t>
            </w:r>
            <w:r w:rsidR="00C8114C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D2756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3EEAB3C" w14:textId="6619587D" w:rsidR="009219BD" w:rsidRPr="000170CC" w:rsidRDefault="00551CE8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6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(98,8</w:t>
            </w:r>
            <w:r w:rsidR="00C8114C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62C0D3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02D5F5" w14:textId="51FC535E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(108,308)</w:t>
            </w:r>
          </w:p>
        </w:tc>
        <w:tc>
          <w:tcPr>
            <w:tcW w:w="236" w:type="dxa"/>
          </w:tcPr>
          <w:p w14:paraId="4ED70AF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ACBB1F8" w14:textId="0ADF224F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(68,698)</w:t>
            </w:r>
          </w:p>
        </w:tc>
        <w:tc>
          <w:tcPr>
            <w:tcW w:w="246" w:type="dxa"/>
          </w:tcPr>
          <w:p w14:paraId="6377389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FC27C86" w14:textId="38C5BB0A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(39,610)</w:t>
            </w:r>
          </w:p>
        </w:tc>
      </w:tr>
      <w:tr w:rsidR="009219BD" w:rsidRPr="000170CC" w14:paraId="6D577ABE" w14:textId="77777777" w:rsidTr="00A57D20">
        <w:tc>
          <w:tcPr>
            <w:tcW w:w="2376" w:type="dxa"/>
            <w:vAlign w:val="bottom"/>
          </w:tcPr>
          <w:p w14:paraId="37D7B65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7C1FE5" w14:textId="1F9415DE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822,166</w:t>
            </w:r>
          </w:p>
        </w:tc>
        <w:tc>
          <w:tcPr>
            <w:tcW w:w="236" w:type="dxa"/>
          </w:tcPr>
          <w:p w14:paraId="59E075A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30F2D64" w14:textId="7565DBB4" w:rsidR="009219BD" w:rsidRPr="000170CC" w:rsidRDefault="002762B4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351,50</w:t>
            </w:r>
            <w:r w:rsidR="00C811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84D0A0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4E859670" w14:textId="129C5CEE" w:rsidR="009219BD" w:rsidRPr="000170CC" w:rsidRDefault="00551CE8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470,6</w:t>
            </w:r>
            <w:r w:rsidR="00C8114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75E92AD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1E5ADF" w14:textId="247B1463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475,036</w:t>
            </w:r>
          </w:p>
        </w:tc>
        <w:tc>
          <w:tcPr>
            <w:tcW w:w="236" w:type="dxa"/>
          </w:tcPr>
          <w:p w14:paraId="6090D6C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F8C9238" w14:textId="7E72B951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262,878</w:t>
            </w:r>
          </w:p>
        </w:tc>
        <w:tc>
          <w:tcPr>
            <w:tcW w:w="246" w:type="dxa"/>
          </w:tcPr>
          <w:p w14:paraId="3ED246D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3F44713" w14:textId="2D358BDC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212,158</w:t>
            </w:r>
          </w:p>
        </w:tc>
      </w:tr>
      <w:tr w:rsidR="009219BD" w:rsidRPr="000170CC" w14:paraId="11FD4A8F" w14:textId="77777777" w:rsidTr="00A57D20">
        <w:tc>
          <w:tcPr>
            <w:tcW w:w="2376" w:type="dxa"/>
            <w:vAlign w:val="bottom"/>
          </w:tcPr>
          <w:p w14:paraId="500CB8D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131D019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D257F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28495D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75120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D42585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44A0E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64DCC17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F6B11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9F4CEC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FAD285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0F27EF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2244706F" w14:textId="77777777" w:rsidTr="00A57D20">
        <w:tc>
          <w:tcPr>
            <w:tcW w:w="2376" w:type="dxa"/>
            <w:vAlign w:val="bottom"/>
          </w:tcPr>
          <w:p w14:paraId="3D22035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5CE75E6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D4C9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60F248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91E5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90CEA0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7A2DB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3D396B6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DAFE4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258CC4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A23A6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1A857F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350FEC1E" w14:textId="77777777" w:rsidTr="00A57D20">
        <w:tc>
          <w:tcPr>
            <w:tcW w:w="2376" w:type="dxa"/>
            <w:vAlign w:val="bottom"/>
          </w:tcPr>
          <w:p w14:paraId="369A1EE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A04FD2" w14:textId="246BFD6D" w:rsidR="009219BD" w:rsidRPr="000170CC" w:rsidRDefault="00230609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62B4">
              <w:rPr>
                <w:rFonts w:ascii="Angsana New" w:hAnsi="Angsana New"/>
                <w:sz w:val="28"/>
                <w:szCs w:val="28"/>
              </w:rPr>
              <w:t>42,53</w:t>
            </w:r>
            <w:r w:rsidR="00C8114C">
              <w:rPr>
                <w:rFonts w:ascii="Angsana New" w:hAnsi="Angsana New"/>
                <w:sz w:val="28"/>
                <w:szCs w:val="28"/>
              </w:rPr>
              <w:t>8</w:t>
            </w:r>
            <w:r w:rsidR="002762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E23053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708B7487" w14:textId="3E7ED9D1" w:rsidR="009219BD" w:rsidRPr="000170CC" w:rsidRDefault="002762B4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(26,224)</w:t>
            </w:r>
          </w:p>
        </w:tc>
        <w:tc>
          <w:tcPr>
            <w:tcW w:w="236" w:type="dxa"/>
          </w:tcPr>
          <w:p w14:paraId="31025AA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25D6D99" w14:textId="5DEFA370" w:rsidR="009219BD" w:rsidRPr="000170CC" w:rsidRDefault="00551CE8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60" w:lineRule="atLeast"/>
              <w:ind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(16,31</w:t>
            </w:r>
            <w:r w:rsidR="00C8114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5425CC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ED073F" w14:textId="0410B3EC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(35,805)</w:t>
            </w:r>
          </w:p>
        </w:tc>
        <w:tc>
          <w:tcPr>
            <w:tcW w:w="236" w:type="dxa"/>
          </w:tcPr>
          <w:p w14:paraId="793BB90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33623C7" w14:textId="2D86019F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(27,302)</w:t>
            </w:r>
          </w:p>
        </w:tc>
        <w:tc>
          <w:tcPr>
            <w:tcW w:w="246" w:type="dxa"/>
          </w:tcPr>
          <w:p w14:paraId="4F0741D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4769A72" w14:textId="543291F6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(8,503)</w:t>
            </w:r>
          </w:p>
        </w:tc>
      </w:tr>
      <w:tr w:rsidR="009219BD" w:rsidRPr="000170CC" w14:paraId="1A929CEC" w14:textId="77777777" w:rsidTr="00A57D20">
        <w:tc>
          <w:tcPr>
            <w:tcW w:w="2376" w:type="dxa"/>
            <w:vAlign w:val="bottom"/>
          </w:tcPr>
          <w:p w14:paraId="3EE2198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A600F" w14:textId="5E6CBC0F" w:rsidR="009219BD" w:rsidRPr="000170CC" w:rsidRDefault="002762B4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779,62</w:t>
            </w:r>
            <w:r w:rsidR="00C811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A43D74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65845" w14:textId="2CFC18E5" w:rsidR="009219BD" w:rsidRPr="000170CC" w:rsidRDefault="002762B4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</w:t>
            </w:r>
            <w:r w:rsidR="00551CE8">
              <w:rPr>
                <w:rFonts w:ascii="Angsana New" w:hAnsi="Angsana New"/>
                <w:sz w:val="28"/>
                <w:szCs w:val="28"/>
              </w:rPr>
              <w:t>28</w:t>
            </w:r>
            <w:r w:rsidR="00C811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395369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D2670" w14:textId="21F2C0C0" w:rsidR="009219BD" w:rsidRPr="000170CC" w:rsidRDefault="00551CE8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454,346</w:t>
            </w:r>
          </w:p>
        </w:tc>
        <w:tc>
          <w:tcPr>
            <w:tcW w:w="236" w:type="dxa"/>
          </w:tcPr>
          <w:p w14:paraId="669864C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E7104" w14:textId="0067B064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439,231</w:t>
            </w:r>
          </w:p>
        </w:tc>
        <w:tc>
          <w:tcPr>
            <w:tcW w:w="236" w:type="dxa"/>
          </w:tcPr>
          <w:p w14:paraId="6522A10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8B666" w14:textId="3E6AF51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235,576</w:t>
            </w:r>
          </w:p>
        </w:tc>
        <w:tc>
          <w:tcPr>
            <w:tcW w:w="246" w:type="dxa"/>
          </w:tcPr>
          <w:p w14:paraId="23CA68F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A3DD3" w14:textId="74E56F5B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203,655</w:t>
            </w:r>
          </w:p>
        </w:tc>
      </w:tr>
    </w:tbl>
    <w:p w14:paraId="0BAA465F" w14:textId="144F3EE7" w:rsidR="00850342" w:rsidRPr="0042383A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620C32">
        <w:rPr>
          <w:rFonts w:ascii="Angsana New" w:hAnsi="Angsana New" w:hint="cs"/>
          <w:sz w:val="30"/>
          <w:szCs w:val="30"/>
        </w:rPr>
        <w:t>3</w:t>
      </w:r>
      <w:r w:rsidR="00F442E5">
        <w:rPr>
          <w:rFonts w:ascii="Angsana New" w:hAnsi="Angsana New"/>
          <w:sz w:val="30"/>
          <w:szCs w:val="30"/>
        </w:rPr>
        <w:t xml:space="preserve">0 </w:t>
      </w:r>
      <w:r w:rsidR="00F442E5">
        <w:rPr>
          <w:rFonts w:ascii="Angsana New" w:hAnsi="Angsana New" w:hint="cs"/>
          <w:sz w:val="30"/>
          <w:szCs w:val="30"/>
          <w:cs/>
        </w:rPr>
        <w:t>มิถุนายน</w:t>
      </w:r>
      <w:r w:rsidR="00620C32">
        <w:rPr>
          <w:rFonts w:ascii="Angsana New" w:hAnsi="Angsana New" w:hint="cs"/>
          <w:sz w:val="30"/>
          <w:szCs w:val="30"/>
          <w:cs/>
        </w:rPr>
        <w:t xml:space="preserve"> </w:t>
      </w:r>
      <w:r w:rsidR="00620C32">
        <w:rPr>
          <w:rFonts w:ascii="Angsana New" w:hAnsi="Angsana New" w:hint="cs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9</w:t>
      </w:r>
      <w:r w:rsidR="00A576B6" w:rsidRPr="0042383A">
        <w:rPr>
          <w:rFonts w:ascii="Angsana New" w:hAnsi="Angsana New"/>
          <w:sz w:val="30"/>
          <w:szCs w:val="30"/>
          <w:cs/>
        </w:rPr>
        <w:t xml:space="preserve"> และ</w:t>
      </w:r>
      <w:r w:rsidRPr="0042383A">
        <w:rPr>
          <w:rFonts w:ascii="Angsana New" w:hAnsi="Angsana New"/>
          <w:sz w:val="30"/>
          <w:szCs w:val="30"/>
          <w:cs/>
        </w:rPr>
        <w:t xml:space="preserve"> </w:t>
      </w:r>
      <w:r w:rsidRPr="0042383A">
        <w:rPr>
          <w:rFonts w:ascii="Angsana New" w:hAnsi="Angsana New"/>
          <w:sz w:val="30"/>
          <w:szCs w:val="30"/>
        </w:rPr>
        <w:t>31</w:t>
      </w:r>
      <w:r w:rsidRPr="0042383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8</w:t>
      </w:r>
      <w:r w:rsidR="00384018" w:rsidRPr="0042383A">
        <w:rPr>
          <w:rFonts w:ascii="Angsana New" w:hAnsi="Angsana New"/>
          <w:sz w:val="30"/>
          <w:szCs w:val="30"/>
        </w:rPr>
        <w:t xml:space="preserve"> </w:t>
      </w:r>
      <w:r w:rsidR="00DD7AB2" w:rsidRPr="0042383A">
        <w:rPr>
          <w:rFonts w:ascii="Angsana New" w:hAnsi="Angsana New"/>
          <w:sz w:val="30"/>
          <w:szCs w:val="30"/>
          <w:cs/>
        </w:rPr>
        <w:t>ลูกหนี้ตามสัญญาเช่าซื้อ</w:t>
      </w:r>
      <w:r w:rsidR="00850342" w:rsidRPr="0042383A">
        <w:rPr>
          <w:rFonts w:ascii="Angsana New" w:hAnsi="Angsana New"/>
          <w:sz w:val="30"/>
          <w:szCs w:val="30"/>
          <w:cs/>
        </w:rPr>
        <w:t>แยกตาม</w:t>
      </w:r>
      <w:r w:rsidR="00D979D0" w:rsidRPr="0042383A">
        <w:rPr>
          <w:rFonts w:ascii="Angsana New" w:hAnsi="Angsana New"/>
          <w:sz w:val="30"/>
          <w:szCs w:val="30"/>
          <w:cs/>
        </w:rPr>
        <w:t>ประเภทการจัด</w:t>
      </w:r>
      <w:r w:rsidR="00E6381C" w:rsidRPr="0042383A">
        <w:rPr>
          <w:rFonts w:ascii="Angsana New" w:hAnsi="Angsana New"/>
          <w:sz w:val="30"/>
          <w:szCs w:val="30"/>
          <w:cs/>
        </w:rPr>
        <w:t>ลำดับขั้น</w:t>
      </w:r>
      <w:r w:rsidR="004E53DA" w:rsidRPr="0042383A">
        <w:rPr>
          <w:rFonts w:ascii="Angsana New" w:hAnsi="Angsana New"/>
          <w:sz w:val="30"/>
          <w:szCs w:val="30"/>
          <w:cs/>
        </w:rPr>
        <w:t>ได้</w:t>
      </w:r>
      <w:r w:rsidR="00D979D0" w:rsidRPr="0042383A">
        <w:rPr>
          <w:rFonts w:ascii="Angsana New" w:hAnsi="Angsana New"/>
          <w:sz w:val="30"/>
          <w:szCs w:val="30"/>
          <w:cs/>
        </w:rPr>
        <w:t>ดังนี้</w:t>
      </w:r>
    </w:p>
    <w:p w14:paraId="1E5A58F8" w14:textId="77777777" w:rsidR="007E3676" w:rsidRPr="00F43736" w:rsidRDefault="007E3676" w:rsidP="0090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highlight w:val="yellow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3792"/>
        <w:gridCol w:w="1275"/>
        <w:gridCol w:w="236"/>
        <w:gridCol w:w="1355"/>
        <w:gridCol w:w="236"/>
        <w:gridCol w:w="1293"/>
        <w:gridCol w:w="236"/>
        <w:gridCol w:w="1355"/>
      </w:tblGrid>
      <w:tr w:rsidR="00D3112A" w:rsidRPr="00A65910" w14:paraId="7DECBBF4" w14:textId="77777777" w:rsidTr="00520E63">
        <w:tc>
          <w:tcPr>
            <w:tcW w:w="3792" w:type="dxa"/>
          </w:tcPr>
          <w:p w14:paraId="0B13ED40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6816AD9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3112A" w:rsidRPr="00A65910" w14:paraId="2218AC5D" w14:textId="77777777" w:rsidTr="00520E63">
        <w:tc>
          <w:tcPr>
            <w:tcW w:w="3792" w:type="dxa"/>
          </w:tcPr>
          <w:p w14:paraId="7DF37786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3D4180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067BAE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39430" w14:textId="77777777" w:rsidR="00D3112A" w:rsidRPr="0042383A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5D5" w:rsidRPr="00A65910" w14:paraId="75807CCD" w14:textId="77777777" w:rsidTr="00520E63">
        <w:tc>
          <w:tcPr>
            <w:tcW w:w="3792" w:type="dxa"/>
          </w:tcPr>
          <w:p w14:paraId="279924BC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22F592" w14:textId="59583FAE" w:rsidR="00D3112A" w:rsidRPr="0042383A" w:rsidRDefault="00620C32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rFonts w:hint="cs"/>
              </w:rPr>
              <w:t>3</w:t>
            </w:r>
            <w:r w:rsidR="00F442E5">
              <w:rPr>
                <w:lang w:val="en-US"/>
              </w:rPr>
              <w:t>0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ม</w:t>
            </w:r>
            <w:r w:rsidR="00F442E5">
              <w:rPr>
                <w:rFonts w:hint="cs"/>
                <w:cs/>
              </w:rPr>
              <w:t>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33C18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930EB7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45A83355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</w:tcPr>
          <w:p w14:paraId="60C62E33" w14:textId="1320D904" w:rsidR="00D3112A" w:rsidRPr="0042383A" w:rsidRDefault="00F442E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rFonts w:hint="cs"/>
              </w:rPr>
              <w:t>3</w:t>
            </w:r>
            <w:r>
              <w:rPr>
                <w:lang w:val="en-US"/>
              </w:rPr>
              <w:t>0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E75111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</w:tcPr>
          <w:p w14:paraId="1E1DBA4A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3875D5" w:rsidRPr="00A65910" w14:paraId="760E4B9C" w14:textId="77777777" w:rsidTr="00520E63">
        <w:tc>
          <w:tcPr>
            <w:tcW w:w="3792" w:type="dxa"/>
          </w:tcPr>
          <w:p w14:paraId="5D40AF18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A17D8" w14:textId="48388559" w:rsidR="00D3112A" w:rsidRPr="0042383A" w:rsidRDefault="009219BD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6DC1711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1B6A79" w14:textId="291CA4BF" w:rsidR="00D3112A" w:rsidRPr="0042383A" w:rsidRDefault="009219BD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03D080F2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0EF8759" w14:textId="1BE310E3" w:rsidR="00D3112A" w:rsidRPr="0042383A" w:rsidRDefault="009219BD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30284D74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30392E" w14:textId="343A7783" w:rsidR="00D3112A" w:rsidRPr="0042383A" w:rsidRDefault="009219BD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</w:tr>
      <w:tr w:rsidR="003875D5" w:rsidRPr="00A65910" w14:paraId="10066C0E" w14:textId="77777777" w:rsidTr="00520E63">
        <w:tc>
          <w:tcPr>
            <w:tcW w:w="3792" w:type="dxa"/>
          </w:tcPr>
          <w:p w14:paraId="1D779ED4" w14:textId="77777777" w:rsidR="00D3112A" w:rsidRPr="00F43736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14E7EF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A12892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24620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2D17D9C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CCA610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B0B65DD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F4FB603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3875D5" w:rsidRPr="00A65910" w14:paraId="3358D605" w14:textId="77777777" w:rsidTr="00520E63">
        <w:tc>
          <w:tcPr>
            <w:tcW w:w="3792" w:type="dxa"/>
          </w:tcPr>
          <w:p w14:paraId="616C1C31" w14:textId="77777777" w:rsidR="00426664" w:rsidRPr="0042383A" w:rsidRDefault="00D3112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0B826C1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579F54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C3FB89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95A6F0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F321BCE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6186C7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C4B12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AD6F24" w:rsidRPr="00A65910" w14:paraId="2A08ACFC" w14:textId="77777777" w:rsidTr="00520E63">
        <w:tc>
          <w:tcPr>
            <w:tcW w:w="3792" w:type="dxa"/>
          </w:tcPr>
          <w:p w14:paraId="7217478B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02209583" w14:textId="753472FB" w:rsidR="00AD6F24" w:rsidRPr="0080285C" w:rsidRDefault="009F47C1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1,967,830</w:t>
            </w:r>
          </w:p>
        </w:tc>
        <w:tc>
          <w:tcPr>
            <w:tcW w:w="236" w:type="dxa"/>
          </w:tcPr>
          <w:p w14:paraId="3714795D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780B629" w14:textId="6F22DC8A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1,411,729</w:t>
            </w:r>
          </w:p>
        </w:tc>
        <w:tc>
          <w:tcPr>
            <w:tcW w:w="236" w:type="dxa"/>
          </w:tcPr>
          <w:p w14:paraId="0FD9176B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6641327" w14:textId="42EEC5F3" w:rsidR="00AD6F24" w:rsidRPr="0080285C" w:rsidRDefault="00567901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737,418</w:t>
            </w:r>
          </w:p>
        </w:tc>
        <w:tc>
          <w:tcPr>
            <w:tcW w:w="236" w:type="dxa"/>
          </w:tcPr>
          <w:p w14:paraId="183F8A40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A76CE0" w14:textId="3F979B35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376,303</w:t>
            </w:r>
          </w:p>
        </w:tc>
      </w:tr>
      <w:tr w:rsidR="00AD6F24" w:rsidRPr="00A65910" w14:paraId="785A2323" w14:textId="77777777" w:rsidTr="00520E63">
        <w:tc>
          <w:tcPr>
            <w:tcW w:w="3792" w:type="dxa"/>
          </w:tcPr>
          <w:p w14:paraId="29E110B2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3A4A4BA4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49749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56CBB04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F46B9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758D883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E0FE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9A27472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74EFCE42" w14:textId="77777777" w:rsidTr="00520E63">
        <w:tc>
          <w:tcPr>
            <w:tcW w:w="3792" w:type="dxa"/>
          </w:tcPr>
          <w:p w14:paraId="3502DADE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499358E1" w14:textId="55F2B0F5" w:rsidR="00AD6F24" w:rsidRPr="0080285C" w:rsidRDefault="009F47C1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141,440</w:t>
            </w:r>
          </w:p>
        </w:tc>
        <w:tc>
          <w:tcPr>
            <w:tcW w:w="236" w:type="dxa"/>
          </w:tcPr>
          <w:p w14:paraId="34C58E99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9FC5BC6" w14:textId="277387C1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146,628</w:t>
            </w:r>
          </w:p>
        </w:tc>
        <w:tc>
          <w:tcPr>
            <w:tcW w:w="236" w:type="dxa"/>
          </w:tcPr>
          <w:p w14:paraId="01598CC1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3798913" w14:textId="52A57AA9" w:rsidR="00AD6F24" w:rsidRPr="0080285C" w:rsidRDefault="00567901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59,875</w:t>
            </w:r>
          </w:p>
        </w:tc>
        <w:tc>
          <w:tcPr>
            <w:tcW w:w="236" w:type="dxa"/>
          </w:tcPr>
          <w:p w14:paraId="488C8A40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A09137" w14:textId="362A16F2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70,941</w:t>
            </w:r>
          </w:p>
        </w:tc>
      </w:tr>
      <w:tr w:rsidR="00AD6F24" w:rsidRPr="00A65910" w14:paraId="0D092D29" w14:textId="77777777" w:rsidTr="00520E63">
        <w:tc>
          <w:tcPr>
            <w:tcW w:w="3792" w:type="dxa"/>
          </w:tcPr>
          <w:p w14:paraId="2EC8ADAB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63BB3DFA" w14:textId="7B950F9B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59D41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6AE7CA4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051A1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4787438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F3D04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A4B6E5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24F69CBC" w14:textId="77777777" w:rsidTr="00520E63">
        <w:tc>
          <w:tcPr>
            <w:tcW w:w="3792" w:type="dxa"/>
          </w:tcPr>
          <w:p w14:paraId="341639B0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AFECD4" w14:textId="310D4F62" w:rsidR="00AD6F24" w:rsidRPr="0080285C" w:rsidRDefault="009F47C1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109,154</w:t>
            </w:r>
          </w:p>
        </w:tc>
        <w:tc>
          <w:tcPr>
            <w:tcW w:w="236" w:type="dxa"/>
          </w:tcPr>
          <w:p w14:paraId="1F1D5D54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9230F6" w14:textId="162BC711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108,614</w:t>
            </w:r>
          </w:p>
        </w:tc>
        <w:tc>
          <w:tcPr>
            <w:tcW w:w="236" w:type="dxa"/>
          </w:tcPr>
          <w:p w14:paraId="376D3837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4127091" w14:textId="1E6605E7" w:rsidR="00AD6F24" w:rsidRPr="0080285C" w:rsidRDefault="00567901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24,873</w:t>
            </w:r>
          </w:p>
        </w:tc>
        <w:tc>
          <w:tcPr>
            <w:tcW w:w="236" w:type="dxa"/>
          </w:tcPr>
          <w:p w14:paraId="02755BAC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4A85A9" w14:textId="07BF21D3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27,792</w:t>
            </w:r>
          </w:p>
        </w:tc>
      </w:tr>
      <w:tr w:rsidR="00AD6F24" w:rsidRPr="00A65910" w14:paraId="454D7078" w14:textId="77777777" w:rsidTr="00520E63">
        <w:tc>
          <w:tcPr>
            <w:tcW w:w="3792" w:type="dxa"/>
          </w:tcPr>
          <w:p w14:paraId="23E797EA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BBA7A8" w14:textId="77C834A7" w:rsidR="00AD6F24" w:rsidRPr="0080285C" w:rsidRDefault="009F47C1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2,218,424</w:t>
            </w:r>
          </w:p>
        </w:tc>
        <w:tc>
          <w:tcPr>
            <w:tcW w:w="236" w:type="dxa"/>
          </w:tcPr>
          <w:p w14:paraId="681B7B9F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626752" w14:textId="28808363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1,666,971</w:t>
            </w:r>
          </w:p>
        </w:tc>
        <w:tc>
          <w:tcPr>
            <w:tcW w:w="236" w:type="dxa"/>
          </w:tcPr>
          <w:p w14:paraId="37225F20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CA81A28" w14:textId="4F48C5DF" w:rsidR="00AD6F24" w:rsidRPr="0080285C" w:rsidRDefault="00567901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822,166</w:t>
            </w:r>
          </w:p>
        </w:tc>
        <w:tc>
          <w:tcPr>
            <w:tcW w:w="236" w:type="dxa"/>
          </w:tcPr>
          <w:p w14:paraId="18003312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B3F867" w14:textId="4A81624F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475,036</w:t>
            </w:r>
          </w:p>
        </w:tc>
      </w:tr>
      <w:tr w:rsidR="00AD6F24" w:rsidRPr="00A65910" w14:paraId="37472669" w14:textId="77777777" w:rsidTr="00520E63">
        <w:tc>
          <w:tcPr>
            <w:tcW w:w="3792" w:type="dxa"/>
          </w:tcPr>
          <w:p w14:paraId="46E07865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2C779B80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4B0E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16D0B7D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E851E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825870D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AA536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D60D7E4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1866" w:rsidRPr="00A65910" w14:paraId="12485EBE" w14:textId="77777777" w:rsidTr="00E54BF1">
        <w:tc>
          <w:tcPr>
            <w:tcW w:w="3792" w:type="dxa"/>
          </w:tcPr>
          <w:p w14:paraId="3F99693B" w14:textId="77777777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238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66C32A" w14:textId="0D728973" w:rsidR="00211866" w:rsidRPr="0080285C" w:rsidRDefault="009F47C1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(126,856)</w:t>
            </w:r>
          </w:p>
        </w:tc>
        <w:tc>
          <w:tcPr>
            <w:tcW w:w="236" w:type="dxa"/>
          </w:tcPr>
          <w:p w14:paraId="305A0E15" w14:textId="77777777" w:rsidR="00211866" w:rsidRPr="00A65910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DAFDCB" w14:textId="653D26E2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(107,260)</w:t>
            </w:r>
          </w:p>
        </w:tc>
        <w:tc>
          <w:tcPr>
            <w:tcW w:w="236" w:type="dxa"/>
          </w:tcPr>
          <w:p w14:paraId="31471722" w14:textId="77777777" w:rsidR="00211866" w:rsidRPr="00A65910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F4F4AA5" w14:textId="4C81B86F" w:rsidR="00211866" w:rsidRPr="0080285C" w:rsidRDefault="00567901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(42,53</w:t>
            </w:r>
            <w:r w:rsidR="00632D5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EF66DE" w14:textId="77777777" w:rsidR="00211866" w:rsidRPr="00A65910" w:rsidRDefault="00211866" w:rsidP="0021186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4A4510" w14:textId="60A5558D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(35,805)</w:t>
            </w:r>
          </w:p>
        </w:tc>
      </w:tr>
      <w:tr w:rsidR="00211866" w:rsidRPr="00A65910" w14:paraId="47A30AA8" w14:textId="77777777" w:rsidTr="00E261BB">
        <w:tc>
          <w:tcPr>
            <w:tcW w:w="3792" w:type="dxa"/>
          </w:tcPr>
          <w:p w14:paraId="7D675006" w14:textId="77777777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F75EE70" w14:textId="4241D1DE" w:rsidR="00211866" w:rsidRPr="0080285C" w:rsidRDefault="009F47C1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2,091,568</w:t>
            </w:r>
          </w:p>
        </w:tc>
        <w:tc>
          <w:tcPr>
            <w:tcW w:w="236" w:type="dxa"/>
          </w:tcPr>
          <w:p w14:paraId="6A492D0E" w14:textId="77777777" w:rsidR="00211866" w:rsidRPr="00A65910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615C" w14:textId="76099599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1,559,711</w:t>
            </w:r>
          </w:p>
        </w:tc>
        <w:tc>
          <w:tcPr>
            <w:tcW w:w="236" w:type="dxa"/>
          </w:tcPr>
          <w:p w14:paraId="376DAFC8" w14:textId="77777777" w:rsidR="00211866" w:rsidRPr="00A65910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6FB0" w14:textId="728F7030" w:rsidR="00211866" w:rsidRPr="0080285C" w:rsidRDefault="00567901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779,62</w:t>
            </w:r>
            <w:r w:rsidR="00632D5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6B27938" w14:textId="77777777" w:rsidR="00211866" w:rsidRPr="00A65910" w:rsidRDefault="00211866" w:rsidP="0021186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141B7" w14:textId="41CFEECB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439,231</w:t>
            </w:r>
          </w:p>
        </w:tc>
      </w:tr>
      <w:tr w:rsidR="00AD6F24" w:rsidRPr="00A65910" w14:paraId="6146BDD1" w14:textId="77777777" w:rsidTr="00F43736">
        <w:tc>
          <w:tcPr>
            <w:tcW w:w="3792" w:type="dxa"/>
          </w:tcPr>
          <w:p w14:paraId="0EABC3F6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E896DFC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D508A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6177881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6B373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14:paraId="6DCEFA4C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5264D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B7B3902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5BD3BC5B" w14:textId="77777777" w:rsidTr="00F43736">
        <w:tc>
          <w:tcPr>
            <w:tcW w:w="3792" w:type="dxa"/>
          </w:tcPr>
          <w:p w14:paraId="0937699D" w14:textId="1BB12134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ค่าเผื่อการด้อยค่าสำหรับผลขาดทุนด้าน</w:t>
            </w:r>
          </w:p>
        </w:tc>
        <w:tc>
          <w:tcPr>
            <w:tcW w:w="1275" w:type="dxa"/>
            <w:vAlign w:val="bottom"/>
          </w:tcPr>
          <w:p w14:paraId="2DDB5EC4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F430E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514C5AF8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CD62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45B61B04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5060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4313709B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236B58E9" w14:textId="77777777" w:rsidTr="00F43736">
        <w:tc>
          <w:tcPr>
            <w:tcW w:w="3792" w:type="dxa"/>
          </w:tcPr>
          <w:p w14:paraId="7077FE95" w14:textId="29083C5F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คิดเป็นร้อยละของ</w:t>
            </w:r>
          </w:p>
        </w:tc>
        <w:tc>
          <w:tcPr>
            <w:tcW w:w="1275" w:type="dxa"/>
            <w:vAlign w:val="bottom"/>
          </w:tcPr>
          <w:p w14:paraId="466E7FA8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42EAB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3F1F1968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E88F8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597951EE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90E60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73B93677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1132A4BA" w14:textId="77777777" w:rsidTr="00F43736">
        <w:tc>
          <w:tcPr>
            <w:tcW w:w="3792" w:type="dxa"/>
          </w:tcPr>
          <w:p w14:paraId="1E1903AE" w14:textId="2B6C78C0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ยอดรวมลูกหนี้ตามสัญญาเช่าซื้อ (ร้อยละ)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0AEF7FD" w14:textId="704C35F4" w:rsidR="00AD6F24" w:rsidRDefault="00567901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5.72</w:t>
            </w:r>
          </w:p>
        </w:tc>
        <w:tc>
          <w:tcPr>
            <w:tcW w:w="236" w:type="dxa"/>
          </w:tcPr>
          <w:p w14:paraId="136C6D38" w14:textId="77777777" w:rsidR="00AD6F24" w:rsidRPr="00973A65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41A6BBAF" w14:textId="68BD0531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6.43</w:t>
            </w:r>
          </w:p>
        </w:tc>
        <w:tc>
          <w:tcPr>
            <w:tcW w:w="236" w:type="dxa"/>
          </w:tcPr>
          <w:p w14:paraId="347B0736" w14:textId="77777777" w:rsidR="00AD6F24" w:rsidRPr="00973A65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6ED065E6" w14:textId="46C98635" w:rsidR="00AD6F24" w:rsidRDefault="00567901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5.17</w:t>
            </w:r>
          </w:p>
        </w:tc>
        <w:tc>
          <w:tcPr>
            <w:tcW w:w="236" w:type="dxa"/>
          </w:tcPr>
          <w:p w14:paraId="4BE22D1A" w14:textId="77777777" w:rsidR="00AD6F24" w:rsidRPr="00973A65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EE924B9" w14:textId="6108C32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7.54</w:t>
            </w:r>
          </w:p>
        </w:tc>
      </w:tr>
    </w:tbl>
    <w:p w14:paraId="54DCAE90" w14:textId="77777777" w:rsidR="00B03EAB" w:rsidRPr="00A65910" w:rsidRDefault="00B03EAB" w:rsidP="0044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  <w:tab w:val="left" w:pos="4230"/>
        </w:tabs>
        <w:autoSpaceDE w:val="0"/>
        <w:autoSpaceDN w:val="0"/>
        <w:spacing w:line="220" w:lineRule="atLeast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00DF8F5F" w14:textId="23AEC6CE" w:rsidR="003875D5" w:rsidRPr="00604CD4" w:rsidRDefault="00DD7216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3EAB" w:rsidRPr="00A65910">
        <w:rPr>
          <w:rFonts w:ascii="Angsana New" w:hAnsi="Angsana New"/>
          <w:sz w:val="28"/>
          <w:szCs w:val="28"/>
          <w:highlight w:val="yellow"/>
          <w:u w:val="single"/>
          <w:cs/>
        </w:rPr>
        <w:br w:type="page"/>
      </w:r>
      <w:r w:rsidR="003875D5" w:rsidRPr="00604CD4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="003875D5" w:rsidRPr="00604CD4">
        <w:rPr>
          <w:rFonts w:ascii="Angsana New" w:hAnsi="Angsana New" w:hint="cs"/>
          <w:sz w:val="30"/>
          <w:szCs w:val="30"/>
          <w:u w:val="single"/>
          <w:cs/>
        </w:rPr>
        <w:t>เงินให้กู้ยืม</w:t>
      </w:r>
    </w:p>
    <w:p w14:paraId="1B8BD5CD" w14:textId="77777777" w:rsidR="00CA3C13" w:rsidRPr="00604CD4" w:rsidRDefault="00CA3C13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8"/>
          <w:szCs w:val="8"/>
          <w:highlight w:val="yellow"/>
        </w:rPr>
      </w:pPr>
    </w:p>
    <w:tbl>
      <w:tblPr>
        <w:tblW w:w="10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222"/>
        <w:gridCol w:w="230"/>
        <w:gridCol w:w="1104"/>
        <w:gridCol w:w="241"/>
        <w:gridCol w:w="1104"/>
        <w:gridCol w:w="232"/>
        <w:gridCol w:w="1104"/>
        <w:gridCol w:w="239"/>
        <w:gridCol w:w="1104"/>
        <w:gridCol w:w="232"/>
        <w:gridCol w:w="1104"/>
      </w:tblGrid>
      <w:tr w:rsidR="00604CD4" w:rsidRPr="009E44FF" w14:paraId="32FE6978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11A369CA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91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E35B0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604CD4" w:rsidRPr="009E44FF" w14:paraId="1B1963DA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6520F3D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75161" w14:textId="035D3FA6" w:rsidR="00604CD4" w:rsidRPr="009E44FF" w:rsidRDefault="009A44DB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04C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604C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04CD4" w:rsidRPr="009E44FF">
              <w:rPr>
                <w:rFonts w:ascii="Angsana New" w:hAnsi="Angsana New"/>
                <w:sz w:val="30"/>
                <w:szCs w:val="30"/>
              </w:rPr>
              <w:t>256</w:t>
            </w:r>
            <w:r w:rsidR="00604CD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9BAA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A45EE" w14:textId="0379993C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04CD4" w:rsidRPr="009E44FF" w14:paraId="4D922B1C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8185200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E9F7F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98848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DEE05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13B0B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2C6F9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F381E3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6EC0310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3E69FC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B4F9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84F98C9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0A53940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24736074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7B8CA95C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E4A269B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DB7EFA2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0632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F079F08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26CBAEA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04B8803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CADAF3C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E2869F7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E20D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86DE4D7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AF0D6F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46E01069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794807BF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E20C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451C2578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648C1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EB1FDFD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99FA2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81E0A0D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48CD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4BA7BC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EC7C3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2F27668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54334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</w:tr>
      <w:tr w:rsidR="00604CD4" w:rsidRPr="00604CD4" w14:paraId="2B3E13DF" w14:textId="77777777" w:rsidTr="00604CD4">
        <w:trPr>
          <w:trHeight w:val="125"/>
        </w:trPr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1CE262EA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96B86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29EB638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14136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9EF774F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0CF25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9D76FD3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999AA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4B8E873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A4783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9564E38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AE2E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604CD4" w:rsidRPr="009E44FF" w14:paraId="7F969036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20D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4C318EE1" w14:textId="70A5BAC2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51,382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4431F1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E0D590D" w14:textId="2459F8A6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11E266F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CB53A95" w14:textId="6672A4CB" w:rsidR="00604CD4" w:rsidRPr="009E44FF" w:rsidRDefault="008530B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F9519D4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60CC098" w14:textId="798EF494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70,469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245545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8C0A41B" w14:textId="35F7D50D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63,739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164833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80B966C" w14:textId="65C1320D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6,730</w:t>
            </w:r>
          </w:p>
        </w:tc>
      </w:tr>
      <w:tr w:rsidR="00604CD4" w:rsidRPr="009E44FF" w14:paraId="635ACC82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765CC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ดอกผลค้างรับ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8791874" w14:textId="2D8322EA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8ABEFB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717DD3A" w14:textId="1650028C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98ED82F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83BF1" w14:textId="5728DCE2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EF0879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C8E42B6" w14:textId="77D4B36D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8A202F4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A582562" w14:textId="7BF7A670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29ED2C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9F723" w14:textId="660ED63B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4CD4" w:rsidRPr="009E44FF" w14:paraId="6B68B4B1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8C6A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หัก ดอกผลรอการ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056B9BA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C3EDA5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4A12F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EC5864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ABC829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CEADB4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8EB3FBB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3F8DC6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D2C0B6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DBD1EF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B58DED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370F8E5C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D00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 xml:space="preserve">      ตัดบัญชี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27656" w14:textId="61611F2C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(433)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802A57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3D453" w14:textId="08BFB339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45502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13733" w14:textId="55AE9B79" w:rsidR="00604CD4" w:rsidRPr="009E44FF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54F4E2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54772" w14:textId="6C6F24BE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(439)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42A12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C74A9" w14:textId="2BAC35FF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(424)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3845308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2395E" w14:textId="08379472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</w:tr>
      <w:tr w:rsidR="00604CD4" w:rsidRPr="009E44FF" w14:paraId="0D54532F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36A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DF58B" w14:textId="7E7B89C5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52,027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16E17F6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09AAE" w14:textId="195979A9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45,913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A9AFB6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A5682" w14:textId="74344D86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C5A1C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B2B80" w14:textId="49838DE5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71,615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20A4CB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ECAAD" w14:textId="06FDCCAF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64,900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4921AE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ED167" w14:textId="50DD4269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</w:tr>
      <w:tr w:rsidR="00604CD4" w:rsidRPr="009E44FF" w14:paraId="28E5BC60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E1BA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E44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44FF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8A7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CACC93C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C4E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77DF3E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009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5DD726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BEB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9562C4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EA9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605B62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210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614F5099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81C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 xml:space="preserve">      สำหรับผลขาดทุน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6522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455B87BA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2BC5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3AF4FC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9C2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B3643C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0B9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12AC5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75D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7D9BD5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F04C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39B6AD17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F83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9E44FF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7234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E4098C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099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A6FD6F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576C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BBA4FB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F0E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E1978D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E201C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4628EA4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F37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220E402E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202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9E44FF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E2981" w14:textId="22F3EC26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(4,850)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37AF47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107FE" w14:textId="607D6792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(4,708)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59C6CC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69990" w14:textId="4B938470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13DFFC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A66A9" w14:textId="49397BCE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(7,090)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91346B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4AA3E" w14:textId="286BFEFD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(6,731)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D53B6E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DC152" w14:textId="7DD46851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</w:tr>
      <w:tr w:rsidR="00604CD4" w:rsidRPr="009E44FF" w14:paraId="2286F8DF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F2F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4ACF0" w14:textId="251E3074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47,177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FDB658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2CCEC" w14:textId="7C60F29B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41,205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0C749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2A70B" w14:textId="5C2B5C05" w:rsidR="00604CD4" w:rsidRPr="009E44FF" w:rsidRDefault="008530B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5,972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22F1C2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7BEC3" w14:textId="624899C5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64,525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3E1A5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4DA09" w14:textId="300E5A41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58,169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5AD7D1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48B75" w14:textId="44BBEC99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6,356</w:t>
            </w:r>
          </w:p>
        </w:tc>
      </w:tr>
    </w:tbl>
    <w:p w14:paraId="19028B37" w14:textId="77777777" w:rsidR="00604CD4" w:rsidRPr="00604CD4" w:rsidRDefault="00604CD4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16"/>
          <w:szCs w:val="16"/>
          <w:highlight w:val="yellow"/>
        </w:rPr>
      </w:pPr>
    </w:p>
    <w:p w14:paraId="768CB143" w14:textId="4FC3C26B" w:rsidR="00C76E62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363CA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</w:t>
      </w:r>
      <w:r w:rsidR="00363CA2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9</w:t>
      </w:r>
      <w:r w:rsidRPr="008171F5">
        <w:rPr>
          <w:rFonts w:ascii="Angsana New" w:hAnsi="Angsana New"/>
          <w:sz w:val="30"/>
          <w:szCs w:val="30"/>
          <w:cs/>
        </w:rPr>
        <w:t xml:space="preserve"> และ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8</w:t>
      </w:r>
      <w:r w:rsidRPr="008171F5">
        <w:rPr>
          <w:rFonts w:ascii="Angsana New" w:hAnsi="Angsana New"/>
          <w:sz w:val="30"/>
          <w:szCs w:val="30"/>
        </w:rPr>
        <w:t xml:space="preserve"> </w:t>
      </w: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ลูกหนี้เงินให้กู้ยืมแยกตามประเภทการจัดลำดับขั้นได้ดังนี้</w:t>
      </w:r>
    </w:p>
    <w:p w14:paraId="6D8E9239" w14:textId="77777777" w:rsidR="00C76E62" w:rsidRPr="00604CD4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16"/>
          <w:szCs w:val="16"/>
          <w:highlight w:val="yellow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C76E62" w:rsidRPr="00A65910" w14:paraId="07F30C1B" w14:textId="77777777" w:rsidTr="00FC59A6">
        <w:tc>
          <w:tcPr>
            <w:tcW w:w="7054" w:type="dxa"/>
            <w:vAlign w:val="bottom"/>
          </w:tcPr>
          <w:p w14:paraId="18ECDD80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51FA3C95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76E62" w:rsidRPr="00A65910" w14:paraId="781ABEF4" w14:textId="77777777" w:rsidTr="00FC59A6">
        <w:tc>
          <w:tcPr>
            <w:tcW w:w="7054" w:type="dxa"/>
            <w:vAlign w:val="bottom"/>
          </w:tcPr>
          <w:p w14:paraId="12241179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BF0223" w14:textId="078ABA2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  <w:r w:rsidR="00363CA2">
              <w:rPr>
                <w:lang w:val="en-US" w:eastAsia="en-US"/>
              </w:rPr>
              <w:t>0</w:t>
            </w:r>
            <w:r>
              <w:rPr>
                <w:lang w:val="en-US" w:eastAsia="en-US"/>
              </w:rPr>
              <w:t xml:space="preserve"> </w:t>
            </w:r>
            <w:r w:rsidR="00363CA2"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16C1AE84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1F50C177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C76E62" w:rsidRPr="00A65910" w14:paraId="07A8AD40" w14:textId="77777777" w:rsidTr="00FC59A6">
        <w:tc>
          <w:tcPr>
            <w:tcW w:w="7054" w:type="dxa"/>
            <w:vAlign w:val="bottom"/>
          </w:tcPr>
          <w:p w14:paraId="351C96D8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24D3AE38" w14:textId="54C54B72" w:rsidR="00C76E62" w:rsidRPr="008171F5" w:rsidRDefault="009219BD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67CF5456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17E357B6" w14:textId="12634C20" w:rsidR="00C76E62" w:rsidRPr="008171F5" w:rsidRDefault="009219BD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</w:tr>
      <w:tr w:rsidR="00C76E62" w:rsidRPr="00604CD4" w14:paraId="40D5F5B9" w14:textId="77777777" w:rsidTr="00FC59A6">
        <w:tc>
          <w:tcPr>
            <w:tcW w:w="7054" w:type="dxa"/>
            <w:vAlign w:val="bottom"/>
          </w:tcPr>
          <w:p w14:paraId="6D0B1257" w14:textId="77777777" w:rsidR="00C76E62" w:rsidRPr="00604CD4" w:rsidRDefault="00C76E62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CB863F" w14:textId="77777777" w:rsidR="00C76E62" w:rsidRPr="00604CD4" w:rsidRDefault="00C76E62" w:rsidP="00604CD4">
            <w:pPr>
              <w:tabs>
                <w:tab w:val="clear" w:pos="907"/>
              </w:tabs>
              <w:spacing w:line="80" w:lineRule="atLeast"/>
              <w:ind w:right="237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70" w:type="dxa"/>
          </w:tcPr>
          <w:p w14:paraId="06E9F56F" w14:textId="77777777" w:rsidR="00C76E62" w:rsidRPr="00604CD4" w:rsidRDefault="00C76E62" w:rsidP="00604CD4">
            <w:pPr>
              <w:tabs>
                <w:tab w:val="clear" w:pos="907"/>
              </w:tabs>
              <w:spacing w:line="80" w:lineRule="atLeast"/>
              <w:ind w:right="237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8794EEE" w14:textId="77777777" w:rsidR="00C76E62" w:rsidRPr="00604CD4" w:rsidRDefault="00C76E62" w:rsidP="00604CD4">
            <w:pPr>
              <w:tabs>
                <w:tab w:val="clear" w:pos="907"/>
              </w:tabs>
              <w:spacing w:line="80" w:lineRule="atLeast"/>
              <w:ind w:right="237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604CD4" w:rsidRPr="00A65910" w14:paraId="4D77AC16" w14:textId="77777777" w:rsidTr="00FC59A6">
        <w:tc>
          <w:tcPr>
            <w:tcW w:w="7054" w:type="dxa"/>
            <w:vAlign w:val="bottom"/>
          </w:tcPr>
          <w:p w14:paraId="6B409E4F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29063051" w14:textId="01C01029" w:rsidR="00604CD4" w:rsidRPr="0080285C" w:rsidRDefault="008530B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41,352</w:t>
            </w:r>
          </w:p>
        </w:tc>
        <w:tc>
          <w:tcPr>
            <w:tcW w:w="270" w:type="dxa"/>
          </w:tcPr>
          <w:p w14:paraId="6D785164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BD74B7C" w14:textId="499E6759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55,063</w:t>
            </w:r>
          </w:p>
        </w:tc>
      </w:tr>
      <w:tr w:rsidR="00604CD4" w:rsidRPr="00A65910" w14:paraId="0600D6B4" w14:textId="77777777" w:rsidTr="00FC59A6">
        <w:tc>
          <w:tcPr>
            <w:tcW w:w="7054" w:type="dxa"/>
            <w:vAlign w:val="bottom"/>
          </w:tcPr>
          <w:p w14:paraId="0311B23F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58EFBDBA" w14:textId="70BAE93D" w:rsidR="00604CD4" w:rsidRPr="0080285C" w:rsidRDefault="008530B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6,356</w:t>
            </w:r>
          </w:p>
        </w:tc>
        <w:tc>
          <w:tcPr>
            <w:tcW w:w="270" w:type="dxa"/>
          </w:tcPr>
          <w:p w14:paraId="004E742D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5CCB802B" w14:textId="5CEF93C0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9,855</w:t>
            </w:r>
          </w:p>
        </w:tc>
      </w:tr>
      <w:tr w:rsidR="00604CD4" w:rsidRPr="00A65910" w14:paraId="2643B423" w14:textId="77777777" w:rsidTr="00FC59A6">
        <w:tc>
          <w:tcPr>
            <w:tcW w:w="7054" w:type="dxa"/>
            <w:vAlign w:val="bottom"/>
          </w:tcPr>
          <w:p w14:paraId="69397A86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1E5D4A" w14:textId="5E40B2E3" w:rsidR="00604CD4" w:rsidRPr="0080285C" w:rsidRDefault="008530B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4,319</w:t>
            </w:r>
          </w:p>
        </w:tc>
        <w:tc>
          <w:tcPr>
            <w:tcW w:w="270" w:type="dxa"/>
          </w:tcPr>
          <w:p w14:paraId="70EDCE53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E113C50" w14:textId="6E042575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6,697</w:t>
            </w:r>
          </w:p>
        </w:tc>
      </w:tr>
      <w:tr w:rsidR="00604CD4" w:rsidRPr="00A65910" w14:paraId="68213C94" w14:textId="77777777" w:rsidTr="00FC59A6">
        <w:tc>
          <w:tcPr>
            <w:tcW w:w="7054" w:type="dxa"/>
            <w:vAlign w:val="bottom"/>
          </w:tcPr>
          <w:p w14:paraId="0E626BEC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D301F7" w14:textId="67813043" w:rsidR="00604CD4" w:rsidRPr="0080285C" w:rsidRDefault="008530B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52,027</w:t>
            </w:r>
          </w:p>
        </w:tc>
        <w:tc>
          <w:tcPr>
            <w:tcW w:w="270" w:type="dxa"/>
          </w:tcPr>
          <w:p w14:paraId="69FF5AA3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04450D70" w14:textId="301DEB3F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71,615</w:t>
            </w:r>
          </w:p>
        </w:tc>
      </w:tr>
      <w:tr w:rsidR="00604CD4" w:rsidRPr="00A65910" w14:paraId="733CE49F" w14:textId="77777777" w:rsidTr="00FC59A6">
        <w:tc>
          <w:tcPr>
            <w:tcW w:w="7054" w:type="dxa"/>
            <w:vAlign w:val="bottom"/>
          </w:tcPr>
          <w:p w14:paraId="5E1DF120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DB84007" w14:textId="4A66E68D" w:rsidR="00604CD4" w:rsidRPr="0080285C" w:rsidRDefault="008530B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(4,850)</w:t>
            </w:r>
          </w:p>
        </w:tc>
        <w:tc>
          <w:tcPr>
            <w:tcW w:w="270" w:type="dxa"/>
          </w:tcPr>
          <w:p w14:paraId="607D197E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3A47E585" w14:textId="06D69F8A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(7,090)</w:t>
            </w:r>
          </w:p>
        </w:tc>
      </w:tr>
      <w:tr w:rsidR="00604CD4" w:rsidRPr="00A65910" w14:paraId="5AF9BAEA" w14:textId="77777777" w:rsidTr="00FC59A6">
        <w:tc>
          <w:tcPr>
            <w:tcW w:w="7054" w:type="dxa"/>
            <w:vAlign w:val="bottom"/>
          </w:tcPr>
          <w:p w14:paraId="021BA8A4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A215F3C" w14:textId="7D9A68C8" w:rsidR="00604CD4" w:rsidRPr="0080285C" w:rsidRDefault="008530B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47,177</w:t>
            </w:r>
          </w:p>
        </w:tc>
        <w:tc>
          <w:tcPr>
            <w:tcW w:w="270" w:type="dxa"/>
          </w:tcPr>
          <w:p w14:paraId="6D4F81D3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E346454" w14:textId="72B327D4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64,525</w:t>
            </w:r>
          </w:p>
        </w:tc>
      </w:tr>
    </w:tbl>
    <w:p w14:paraId="51BBED03" w14:textId="77777777" w:rsidR="00BB59AB" w:rsidRPr="00604CD4" w:rsidRDefault="00BB59AB" w:rsidP="00BB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16"/>
          <w:szCs w:val="16"/>
          <w:highlight w:val="yellow"/>
        </w:rPr>
      </w:pPr>
    </w:p>
    <w:p w14:paraId="519C0D60" w14:textId="4AE0616D" w:rsidR="008804C8" w:rsidRPr="008171F5" w:rsidRDefault="00C76E62" w:rsidP="00C7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ลูกหนี้เงินให้กู้ยืมครบกำหนดชำระเป็นรายเดือนด้วยจำนวนเงินเดือนละเท่า</w:t>
      </w:r>
      <w:r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171F5">
        <w:rPr>
          <w:rFonts w:ascii="Angsana New" w:hAnsi="Angsana New"/>
          <w:sz w:val="30"/>
          <w:szCs w:val="30"/>
          <w:cs/>
        </w:rPr>
        <w:t>ๆ</w:t>
      </w:r>
      <w:r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171F5">
        <w:rPr>
          <w:rFonts w:ascii="Angsana New" w:hAnsi="Angsana New"/>
          <w:sz w:val="30"/>
          <w:szCs w:val="30"/>
          <w:cs/>
        </w:rPr>
        <w:t>กัน</w:t>
      </w:r>
    </w:p>
    <w:p w14:paraId="3692A146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  <w:r w:rsidRPr="00A65910">
        <w:rPr>
          <w:rFonts w:ascii="Angsana New" w:hAnsi="Angsana New"/>
          <w:sz w:val="30"/>
          <w:szCs w:val="30"/>
          <w:highlight w:val="yellow"/>
          <w:u w:val="single"/>
          <w:cs/>
        </w:rPr>
        <w:br w:type="page"/>
      </w:r>
      <w:r w:rsidRPr="008171F5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Pr="008171F5">
        <w:rPr>
          <w:rFonts w:ascii="Angsana New" w:hAnsi="Angsana New" w:hint="cs"/>
          <w:sz w:val="30"/>
          <w:szCs w:val="30"/>
          <w:u w:val="single"/>
          <w:cs/>
        </w:rPr>
        <w:t>สินเชื่อรายย่อยเพื่อการประกอบอาชีพ</w:t>
      </w:r>
    </w:p>
    <w:p w14:paraId="3241D578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104"/>
        <w:gridCol w:w="231"/>
        <w:gridCol w:w="1104"/>
        <w:gridCol w:w="242"/>
        <w:gridCol w:w="1095"/>
        <w:gridCol w:w="233"/>
        <w:gridCol w:w="1104"/>
        <w:gridCol w:w="240"/>
        <w:gridCol w:w="1104"/>
        <w:gridCol w:w="233"/>
        <w:gridCol w:w="1102"/>
      </w:tblGrid>
      <w:tr w:rsidR="00C161E0" w:rsidRPr="000170CC" w14:paraId="46C71725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47E36E" w14:textId="77777777" w:rsidR="00C161E0" w:rsidRPr="00C161E0" w:rsidRDefault="00C161E0" w:rsidP="00A57D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CD57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161E0" w:rsidRPr="000170CC" w14:paraId="4741AA2F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CFAE25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8BB20" w14:textId="16AC88FD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3</w:t>
            </w:r>
            <w:r w:rsidR="00363CA2">
              <w:rPr>
                <w:rFonts w:ascii="Angsana New" w:hAnsi="Angsana New"/>
                <w:sz w:val="30"/>
                <w:szCs w:val="30"/>
              </w:rPr>
              <w:t>0</w:t>
            </w:r>
            <w:r w:rsidRPr="00C161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63CA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61E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F93D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A86BF0" w14:textId="584DE49B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31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161E0">
              <w:rPr>
                <w:rFonts w:ascii="Angsana New" w:hAnsi="Angsana New"/>
                <w:sz w:val="30"/>
                <w:szCs w:val="30"/>
              </w:rPr>
              <w:t>256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C161E0" w:rsidRPr="000170CC" w14:paraId="68DD6601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D2A984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1A9E6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FB3EB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636A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AACDB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63CC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9A580D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D4DACCC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7EAFA6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472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F79D2C4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F97AD3A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1E0" w:rsidRPr="000170CC" w14:paraId="16309E7E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09F2FB3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5F598C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79F1FCD3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2D40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43DE12C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4F3FE3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F6B9A4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E09A480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2F8AA20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36F7A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0F8A41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DBAE6A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1E0" w:rsidRPr="000170CC" w14:paraId="1DC477BC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23D163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A695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4F8FAC3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ECD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7630AC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1A59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D59C91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4B60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648CED8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3D7D6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9EBFC65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6564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</w:tr>
      <w:tr w:rsidR="00C161E0" w:rsidRPr="00C161E0" w14:paraId="069D6136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53228F0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9372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9A5EDAC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BA7CB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780D516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B8BA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2A862C7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2241E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9052B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30437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185668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A495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</w:tr>
      <w:tr w:rsidR="00C161E0" w:rsidRPr="000170CC" w14:paraId="006A05EE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70D56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9B78956" w14:textId="55FA9C21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11C941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0691243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9EE761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C365EA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CDADD67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36C87F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5A9F15E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39D71A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A1EBB1C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7FD0307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530BF" w:rsidRPr="000170CC" w14:paraId="058F043E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1B87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เพื่อการประกอบอาชีพ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A97005A" w14:textId="4A32824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DF58418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ED948E3" w14:textId="16714D50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0CE00D6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02D973" w14:textId="2E3CF7F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A5CE418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8A76C53" w14:textId="7406790E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9F36C72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A93FF0C" w14:textId="53CE08FA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AAC3A97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C50746C" w14:textId="539DACB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0BF" w:rsidRPr="000170CC" w14:paraId="51565817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6A0E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ดอกผลค้างรับ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3CB8962" w14:textId="77C99FF0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52623676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CD0401C" w14:textId="13AFA81E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C383395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1FCAED" w14:textId="740196EB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5B899E0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5F3ED8E" w14:textId="55D2765D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9ED4FDC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01D5448" w14:textId="3F53E5C8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0373230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08D21CB" w14:textId="5A5F3E93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0BF" w:rsidRPr="000170CC" w14:paraId="3FB2E904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410B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24945" w14:textId="0F3A8468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D11A2B9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C780F" w14:textId="54D14743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5B6C42D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094F7" w14:textId="7C07AD8D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8AF9E6B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D7526" w14:textId="2ACCB1AC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063D31A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64AEF" w14:textId="7A7C4F62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6959F65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0C71A" w14:textId="7385E621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0BF" w:rsidRPr="000170CC" w14:paraId="02127CB3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1D9D" w14:textId="5957CE56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161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6DDBC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2855D00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8B75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6EC0C20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14F1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A226246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19E2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4EAAFB8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FDA9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90711BC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0553B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0BF" w:rsidRPr="000170CC" w14:paraId="69F6168A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67E5A" w14:textId="7A443E5C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สำหรับผลขาดทุนด้าน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F354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4A8A394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11DF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8F27F30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32D9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AD98394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88F4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27B75C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F92C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AB0E207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069A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0BF" w:rsidRPr="000170CC" w14:paraId="4BD18898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88BF" w14:textId="27193B18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9CE58" w14:textId="088D07A0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197DE056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3F8F8" w14:textId="7BA7B04D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242FEA3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F840F" w14:textId="4D9A07E9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CEA3348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E0024" w14:textId="411BE4A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181449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EF8A1" w14:textId="683D3DD4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C251699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0CAD0" w14:textId="2F27FDDD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0BF" w:rsidRPr="000170CC" w14:paraId="1CCDA4E2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12F3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DC50C" w14:textId="56D2AB1B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98D5639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7BBD" w14:textId="6B236771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B64A986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8456E" w14:textId="292E6211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11C7F4D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C8E00" w14:textId="1BAF66B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CF09ED1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9ABD7" w14:textId="441E8DC2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C1230F2" w14:textId="77777777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C8596" w14:textId="7200C89C" w:rsidR="008530BF" w:rsidRPr="00C161E0" w:rsidRDefault="008530BF" w:rsidP="00853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631599D" w14:textId="77777777" w:rsidR="00C161E0" w:rsidRPr="008171F5" w:rsidRDefault="00C161E0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1234BA" w14:textId="31F9E8D8" w:rsidR="001E02DC" w:rsidRPr="008171F5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0C32">
        <w:rPr>
          <w:rFonts w:ascii="Angsana New" w:hAnsi="Angsana New"/>
          <w:sz w:val="30"/>
          <w:szCs w:val="30"/>
        </w:rPr>
        <w:t>3</w:t>
      </w:r>
      <w:r w:rsidR="00363CA2">
        <w:rPr>
          <w:rFonts w:ascii="Angsana New" w:hAnsi="Angsana New"/>
          <w:sz w:val="30"/>
          <w:szCs w:val="30"/>
        </w:rPr>
        <w:t>0</w:t>
      </w:r>
      <w:r w:rsidR="00620C32">
        <w:rPr>
          <w:rFonts w:ascii="Angsana New" w:hAnsi="Angsana New"/>
          <w:sz w:val="30"/>
          <w:szCs w:val="30"/>
        </w:rPr>
        <w:t xml:space="preserve"> </w:t>
      </w:r>
      <w:r w:rsidR="00620C32">
        <w:rPr>
          <w:rFonts w:ascii="Angsana New" w:hAnsi="Angsana New"/>
          <w:sz w:val="30"/>
          <w:szCs w:val="30"/>
          <w:cs/>
        </w:rPr>
        <w:t>ม</w:t>
      </w:r>
      <w:r w:rsidR="00363CA2">
        <w:rPr>
          <w:rFonts w:ascii="Angsana New" w:hAnsi="Angsana New" w:hint="cs"/>
          <w:sz w:val="30"/>
          <w:szCs w:val="30"/>
          <w:cs/>
        </w:rPr>
        <w:t>ิถุนายน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9</w:t>
      </w:r>
      <w:r w:rsidR="00A576B6" w:rsidRPr="008171F5">
        <w:rPr>
          <w:rFonts w:ascii="Angsana New" w:hAnsi="Angsana New"/>
          <w:sz w:val="30"/>
          <w:szCs w:val="30"/>
          <w:cs/>
        </w:rPr>
        <w:t xml:space="preserve"> และ</w:t>
      </w:r>
      <w:r w:rsidRPr="008171F5">
        <w:rPr>
          <w:rFonts w:ascii="Angsana New" w:hAnsi="Angsana New"/>
          <w:sz w:val="30"/>
          <w:szCs w:val="30"/>
          <w:cs/>
        </w:rPr>
        <w:t xml:space="preserve">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8</w:t>
      </w:r>
      <w:r w:rsidR="00413D77" w:rsidRPr="008171F5">
        <w:rPr>
          <w:rFonts w:ascii="Angsana New" w:hAnsi="Angsana New" w:hint="cs"/>
          <w:sz w:val="30"/>
          <w:szCs w:val="30"/>
          <w:cs/>
        </w:rPr>
        <w:t xml:space="preserve"> </w:t>
      </w:r>
      <w:r w:rsidR="00CA3C13" w:rsidRPr="008171F5">
        <w:rPr>
          <w:rFonts w:ascii="Angsana New" w:hAnsi="Angsana New"/>
          <w:sz w:val="30"/>
          <w:szCs w:val="30"/>
          <w:cs/>
        </w:rPr>
        <w:t>ลูกหนี้</w:t>
      </w:r>
      <w:r w:rsidR="00CA3C13" w:rsidRPr="008171F5">
        <w:rPr>
          <w:rFonts w:ascii="Angsana New" w:hAnsi="Angsana New" w:hint="cs"/>
          <w:sz w:val="30"/>
          <w:szCs w:val="30"/>
          <w:cs/>
        </w:rPr>
        <w:t>สินเชื่อรายย่อยเพื่อการประกอบอาชีพ</w:t>
      </w:r>
      <w:r w:rsidR="001E02DC" w:rsidRPr="008171F5">
        <w:rPr>
          <w:rFonts w:ascii="Angsana New" w:hAnsi="Angsana New"/>
          <w:sz w:val="30"/>
          <w:szCs w:val="30"/>
          <w:cs/>
        </w:rPr>
        <w:t>แยกตาม</w:t>
      </w:r>
      <w:r w:rsidR="001E02DC" w:rsidRPr="008171F5">
        <w:rPr>
          <w:rFonts w:ascii="Angsana New" w:hAnsi="Angsana New" w:hint="cs"/>
          <w:sz w:val="30"/>
          <w:szCs w:val="30"/>
          <w:cs/>
        </w:rPr>
        <w:t>ประเภทการจัด</w:t>
      </w:r>
      <w:r w:rsidR="004810D1" w:rsidRPr="008171F5">
        <w:rPr>
          <w:rFonts w:ascii="Angsana New" w:hAnsi="Angsana New" w:hint="cs"/>
          <w:sz w:val="30"/>
          <w:szCs w:val="30"/>
          <w:cs/>
        </w:rPr>
        <w:t>ลำดับขั้น</w:t>
      </w:r>
      <w:r w:rsidR="001E02DC" w:rsidRPr="008171F5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1D7DB936" w14:textId="77777777" w:rsidR="001E02DC" w:rsidRPr="00F266CE" w:rsidRDefault="001E02DC" w:rsidP="001E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064357" w:rsidRPr="00A65910" w14:paraId="7DBE91E0" w14:textId="77777777" w:rsidTr="005A0D99">
        <w:tc>
          <w:tcPr>
            <w:tcW w:w="7054" w:type="dxa"/>
            <w:vAlign w:val="bottom"/>
          </w:tcPr>
          <w:p w14:paraId="7B3706D5" w14:textId="77777777" w:rsidR="00064357" w:rsidRPr="00A65910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090E1EC1" w14:textId="77777777" w:rsidR="00064357" w:rsidRPr="008171F5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55679" w:rsidRPr="00A65910" w14:paraId="3C9BC2AD" w14:textId="77777777" w:rsidTr="005A0D99">
        <w:tc>
          <w:tcPr>
            <w:tcW w:w="7054" w:type="dxa"/>
            <w:vAlign w:val="bottom"/>
          </w:tcPr>
          <w:p w14:paraId="12EF2E52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D0C1A6" w14:textId="7EEEAD27" w:rsidR="00E55679" w:rsidRPr="008171F5" w:rsidRDefault="00620C32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  <w:r w:rsidR="00363CA2">
              <w:rPr>
                <w:lang w:val="en-US" w:eastAsia="en-US"/>
              </w:rPr>
              <w:t>0</w:t>
            </w:r>
            <w:r>
              <w:rPr>
                <w:lang w:val="en-US" w:eastAsia="en-US"/>
              </w:rPr>
              <w:t xml:space="preserve"> </w:t>
            </w:r>
            <w:r>
              <w:rPr>
                <w:cs/>
                <w:lang w:val="en-US" w:eastAsia="en-US"/>
              </w:rPr>
              <w:t>ม</w:t>
            </w:r>
            <w:r w:rsidR="00363CA2">
              <w:rPr>
                <w:rFonts w:hint="cs"/>
                <w:cs/>
                <w:lang w:val="en-US" w:eastAsia="en-US"/>
              </w:rPr>
              <w:t>ิถุนายน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6FA1F08B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3295EC6C" w14:textId="77777777" w:rsidR="00E55679" w:rsidRPr="008171F5" w:rsidRDefault="00161F0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="00E55679"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E55679" w:rsidRPr="00A65910" w14:paraId="176CFE97" w14:textId="77777777" w:rsidTr="005A0D99">
        <w:tc>
          <w:tcPr>
            <w:tcW w:w="7054" w:type="dxa"/>
            <w:vAlign w:val="bottom"/>
          </w:tcPr>
          <w:p w14:paraId="3E883FB7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C01134B" w14:textId="4E4E57E1" w:rsidR="00E55679" w:rsidRPr="008171F5" w:rsidRDefault="009219BD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204DE67C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678FEC66" w14:textId="0A741BAD" w:rsidR="00E55679" w:rsidRPr="008171F5" w:rsidRDefault="009219BD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</w:tr>
      <w:tr w:rsidR="005A0D99" w:rsidRPr="00A65910" w14:paraId="4675086F" w14:textId="77777777" w:rsidTr="005A0D99">
        <w:tc>
          <w:tcPr>
            <w:tcW w:w="7054" w:type="dxa"/>
            <w:vAlign w:val="bottom"/>
          </w:tcPr>
          <w:p w14:paraId="4B6FB228" w14:textId="77777777" w:rsidR="005A0D99" w:rsidRPr="008171F5" w:rsidRDefault="005A0D9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12976E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F4803D8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8C847BD" w14:textId="77777777" w:rsidR="005A0D99" w:rsidRPr="00A65910" w:rsidRDefault="005A0D99" w:rsidP="00C943A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161E0" w:rsidRPr="00A65910" w14:paraId="20AE2770" w14:textId="77777777" w:rsidTr="005A0D99">
        <w:tc>
          <w:tcPr>
            <w:tcW w:w="7054" w:type="dxa"/>
            <w:vAlign w:val="bottom"/>
          </w:tcPr>
          <w:p w14:paraId="12D15DF3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050DDBAB" w14:textId="2439082B" w:rsidR="00C161E0" w:rsidRPr="0080285C" w:rsidRDefault="008530BF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7FB0DEEC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F64FF97" w14:textId="4B329A6A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C161E0" w:rsidRPr="00A65910" w14:paraId="214624B5" w14:textId="77777777" w:rsidTr="005A0D99">
        <w:tc>
          <w:tcPr>
            <w:tcW w:w="7054" w:type="dxa"/>
            <w:vAlign w:val="bottom"/>
          </w:tcPr>
          <w:p w14:paraId="542BB686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2C060D6B" w14:textId="4FD2BFFB" w:rsidR="00C161E0" w:rsidRPr="0080285C" w:rsidRDefault="008530BF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F3D9A6F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795A88FC" w14:textId="6F5AA8F3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C161E0" w:rsidRPr="00A65910" w14:paraId="2107BBEC" w14:textId="77777777" w:rsidTr="005A0D99">
        <w:tc>
          <w:tcPr>
            <w:tcW w:w="7054" w:type="dxa"/>
            <w:vAlign w:val="bottom"/>
          </w:tcPr>
          <w:p w14:paraId="1AFB02A8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1A4C6" w14:textId="2E1ECB4C" w:rsidR="00C161E0" w:rsidRPr="0080285C" w:rsidRDefault="008530BF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163B0D2F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727581F6" w14:textId="04106752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C161E0" w:rsidRPr="00A65910" w14:paraId="1D9471DB" w14:textId="77777777" w:rsidTr="005A0D99">
        <w:tc>
          <w:tcPr>
            <w:tcW w:w="7054" w:type="dxa"/>
            <w:vAlign w:val="bottom"/>
          </w:tcPr>
          <w:p w14:paraId="40C10275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882569" w14:textId="6BDA259E" w:rsidR="00C161E0" w:rsidRPr="0080285C" w:rsidRDefault="008530BF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4D0FFDFE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98FD2BC" w14:textId="04585DC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</w:t>
            </w:r>
          </w:p>
        </w:tc>
      </w:tr>
      <w:tr w:rsidR="00C161E0" w:rsidRPr="00A65910" w14:paraId="4FB04CAC" w14:textId="77777777" w:rsidTr="00D44D2B">
        <w:tc>
          <w:tcPr>
            <w:tcW w:w="7054" w:type="dxa"/>
            <w:vAlign w:val="bottom"/>
          </w:tcPr>
          <w:p w14:paraId="62E0A643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F575206" w14:textId="256E1689" w:rsidR="00C161E0" w:rsidRPr="0080285C" w:rsidRDefault="008530BF" w:rsidP="00C161E0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270" w:type="dxa"/>
          </w:tcPr>
          <w:p w14:paraId="33F2896C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7A8EB485" w14:textId="4D125C7B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</w:tr>
      <w:tr w:rsidR="00C161E0" w:rsidRPr="00A65910" w14:paraId="73107ACC" w14:textId="77777777" w:rsidTr="008171F5">
        <w:tc>
          <w:tcPr>
            <w:tcW w:w="7054" w:type="dxa"/>
            <w:vAlign w:val="bottom"/>
          </w:tcPr>
          <w:p w14:paraId="397A5427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FB24B3" w14:textId="48CE3D90" w:rsidR="00C161E0" w:rsidRPr="0080285C" w:rsidRDefault="008530BF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1BBBA46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9E5E1B4" w14:textId="5472B592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</w:tbl>
    <w:p w14:paraId="00E9CB67" w14:textId="77777777" w:rsidR="00C161E0" w:rsidRDefault="00C161E0" w:rsidP="00C16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9"/>
          <w:szCs w:val="29"/>
          <w:lang w:eastAsia="zh-CN"/>
        </w:rPr>
      </w:pPr>
    </w:p>
    <w:p w14:paraId="071D4AAD" w14:textId="77777777" w:rsidR="000C1ED7" w:rsidRPr="00C161E0" w:rsidRDefault="000C1ED7" w:rsidP="00C16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9"/>
          <w:szCs w:val="29"/>
          <w:lang w:eastAsia="zh-CN"/>
        </w:rPr>
      </w:pPr>
    </w:p>
    <w:p w14:paraId="736CC1ED" w14:textId="6A740B7E" w:rsidR="008F0BEE" w:rsidRPr="00FF2F00" w:rsidRDefault="008F0BEE" w:rsidP="008F0BE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FF2F0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ลูกหนี้หมุนเวียนอื่น</w:t>
      </w:r>
    </w:p>
    <w:p w14:paraId="2F5BD993" w14:textId="77777777" w:rsidR="008F0BEE" w:rsidRPr="00C8114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4"/>
          <w:szCs w:val="24"/>
          <w:lang w:eastAsia="zh-CN"/>
        </w:rPr>
      </w:pPr>
    </w:p>
    <w:tbl>
      <w:tblPr>
        <w:tblW w:w="9677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335"/>
        <w:gridCol w:w="270"/>
        <w:gridCol w:w="1289"/>
        <w:gridCol w:w="270"/>
        <w:gridCol w:w="1293"/>
      </w:tblGrid>
      <w:tr w:rsidR="008F0BEE" w:rsidRPr="00CB0E55" w14:paraId="6EDC1533" w14:textId="77777777" w:rsidTr="00241B5B">
        <w:tc>
          <w:tcPr>
            <w:tcW w:w="3690" w:type="dxa"/>
            <w:vAlign w:val="bottom"/>
          </w:tcPr>
          <w:p w14:paraId="037DA291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87" w:type="dxa"/>
            <w:gridSpan w:val="7"/>
            <w:tcBorders>
              <w:bottom w:val="single" w:sz="4" w:space="0" w:color="auto"/>
            </w:tcBorders>
            <w:vAlign w:val="bottom"/>
          </w:tcPr>
          <w:p w14:paraId="05D24635" w14:textId="77777777" w:rsidR="008F0BEE" w:rsidRPr="00586860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86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0BEE" w:rsidRPr="00CB0E55" w14:paraId="2B6F903E" w14:textId="77777777" w:rsidTr="00241B5B">
        <w:tc>
          <w:tcPr>
            <w:tcW w:w="3690" w:type="dxa"/>
            <w:vAlign w:val="bottom"/>
          </w:tcPr>
          <w:p w14:paraId="0C263D57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BF72B" w14:textId="77777777" w:rsidR="008F0BEE" w:rsidRPr="00586860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86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  <w:vAlign w:val="bottom"/>
          </w:tcPr>
          <w:p w14:paraId="1015E7D1" w14:textId="77777777" w:rsidR="008F0BEE" w:rsidRPr="00586860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B036F" w14:textId="77777777" w:rsidR="008F0BEE" w:rsidRPr="00586860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86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0BEE" w:rsidRPr="00CB0E55" w14:paraId="2EF579F4" w14:textId="77777777" w:rsidTr="001720AE">
        <w:tc>
          <w:tcPr>
            <w:tcW w:w="3690" w:type="dxa"/>
            <w:vAlign w:val="bottom"/>
          </w:tcPr>
          <w:p w14:paraId="71FD68F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1B0F91E" w14:textId="33E55BC9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</w:t>
            </w:r>
            <w:r w:rsidR="00363CA2">
              <w:rPr>
                <w:rFonts w:ascii="Angsana New" w:hAnsi="Angsana New"/>
                <w:sz w:val="30"/>
                <w:szCs w:val="30"/>
              </w:rPr>
              <w:t>0</w:t>
            </w:r>
            <w:r w:rsidRPr="005868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63CA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D51B3AA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2664A56" w14:textId="441EF59E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31</w:t>
            </w:r>
            <w:r w:rsidRPr="005868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93EAD52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448BE1BB" w14:textId="5E571597" w:rsidR="008F0BEE" w:rsidRPr="00586860" w:rsidRDefault="00363CA2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58686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55F8C97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DA14588" w14:textId="371267FC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31</w:t>
            </w:r>
            <w:r w:rsidRPr="005868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0BEE" w:rsidRPr="00CB0E55" w14:paraId="013A3C3F" w14:textId="77777777" w:rsidTr="001720AE">
        <w:tc>
          <w:tcPr>
            <w:tcW w:w="3690" w:type="dxa"/>
            <w:vAlign w:val="bottom"/>
          </w:tcPr>
          <w:p w14:paraId="5B82A3DB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D4F37B" w14:textId="10143E4C" w:rsidR="008F0BEE" w:rsidRPr="00586860" w:rsidRDefault="009219BD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D8D973E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BEFEC08" w14:textId="6DEBFFB8" w:rsidR="008F0BEE" w:rsidRPr="00586860" w:rsidRDefault="009219BD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2E3EC5D3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37FE1A" w14:textId="79C69F01" w:rsidR="008F0BEE" w:rsidRPr="00586860" w:rsidRDefault="009219BD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41C0C1B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09276D" w14:textId="3261708A" w:rsidR="008F0BEE" w:rsidRPr="00586860" w:rsidRDefault="009219BD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F0BEE" w:rsidRPr="00CB0E55" w14:paraId="557DA5D8" w14:textId="77777777" w:rsidTr="008F0BEE">
        <w:tc>
          <w:tcPr>
            <w:tcW w:w="3690" w:type="dxa"/>
            <w:vAlign w:val="bottom"/>
          </w:tcPr>
          <w:p w14:paraId="1A544FBF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841E84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37668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632666D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9013C7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0538B43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127E9A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08FBE1F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1E0" w:rsidRPr="00CB0E55" w14:paraId="7F44AE11" w14:textId="77777777" w:rsidTr="00241B5B">
        <w:tc>
          <w:tcPr>
            <w:tcW w:w="3690" w:type="dxa"/>
            <w:vAlign w:val="bottom"/>
          </w:tcPr>
          <w:p w14:paraId="50502F9A" w14:textId="02CA0FE7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F3F0282" w14:textId="670F0362" w:rsidR="00C161E0" w:rsidRPr="00586860" w:rsidRDefault="000F315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10,488</w:t>
            </w:r>
          </w:p>
        </w:tc>
        <w:tc>
          <w:tcPr>
            <w:tcW w:w="270" w:type="dxa"/>
            <w:vAlign w:val="bottom"/>
          </w:tcPr>
          <w:p w14:paraId="1F500DB8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D2B132D" w14:textId="1622EA9A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10,322</w:t>
            </w:r>
          </w:p>
        </w:tc>
        <w:tc>
          <w:tcPr>
            <w:tcW w:w="270" w:type="dxa"/>
            <w:vAlign w:val="bottom"/>
          </w:tcPr>
          <w:p w14:paraId="588B7C30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7A282B47" w14:textId="6BCC6507" w:rsidR="00C161E0" w:rsidRPr="00586860" w:rsidRDefault="0015089C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4,008</w:t>
            </w:r>
          </w:p>
        </w:tc>
        <w:tc>
          <w:tcPr>
            <w:tcW w:w="270" w:type="dxa"/>
            <w:vAlign w:val="bottom"/>
          </w:tcPr>
          <w:p w14:paraId="72114DEF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CE7AF81" w14:textId="393D4ED6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4,206</w:t>
            </w:r>
          </w:p>
        </w:tc>
      </w:tr>
      <w:tr w:rsidR="00C161E0" w:rsidRPr="00CB0E55" w14:paraId="0EC2EEE7" w14:textId="77777777" w:rsidTr="00241B5B">
        <w:tc>
          <w:tcPr>
            <w:tcW w:w="3690" w:type="dxa"/>
            <w:vAlign w:val="bottom"/>
          </w:tcPr>
          <w:p w14:paraId="08D6C9F3" w14:textId="1205119B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330E27D9" w14:textId="7D69E572" w:rsidR="00C161E0" w:rsidRPr="00586860" w:rsidRDefault="0094350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(8,828)</w:t>
            </w:r>
          </w:p>
        </w:tc>
        <w:tc>
          <w:tcPr>
            <w:tcW w:w="270" w:type="dxa"/>
            <w:vAlign w:val="bottom"/>
          </w:tcPr>
          <w:p w14:paraId="411B8EFE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94973F9" w14:textId="548ED316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(8,520)</w:t>
            </w:r>
          </w:p>
        </w:tc>
        <w:tc>
          <w:tcPr>
            <w:tcW w:w="270" w:type="dxa"/>
            <w:vAlign w:val="bottom"/>
          </w:tcPr>
          <w:p w14:paraId="71F2FF28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12338A5C" w14:textId="02B89F62" w:rsidR="00C161E0" w:rsidRPr="00586860" w:rsidRDefault="00943505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(2,612)</w:t>
            </w:r>
          </w:p>
        </w:tc>
        <w:tc>
          <w:tcPr>
            <w:tcW w:w="270" w:type="dxa"/>
            <w:vAlign w:val="bottom"/>
          </w:tcPr>
          <w:p w14:paraId="5E4FA364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03C2778" w14:textId="00064302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(2,612)</w:t>
            </w:r>
          </w:p>
        </w:tc>
      </w:tr>
      <w:tr w:rsidR="00C161E0" w:rsidRPr="00CB0E55" w14:paraId="73B38BA0" w14:textId="77777777" w:rsidTr="008F2066">
        <w:tc>
          <w:tcPr>
            <w:tcW w:w="3690" w:type="dxa"/>
            <w:vAlign w:val="bottom"/>
          </w:tcPr>
          <w:p w14:paraId="6753D242" w14:textId="62D8958E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B60C9D" w14:textId="31D7210F" w:rsidR="00C161E0" w:rsidRPr="00586860" w:rsidRDefault="000F315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1,660</w:t>
            </w:r>
          </w:p>
        </w:tc>
        <w:tc>
          <w:tcPr>
            <w:tcW w:w="270" w:type="dxa"/>
            <w:vAlign w:val="bottom"/>
          </w:tcPr>
          <w:p w14:paraId="040EA653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10F75F9" w14:textId="0644D53A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  <w:tc>
          <w:tcPr>
            <w:tcW w:w="270" w:type="dxa"/>
            <w:vAlign w:val="bottom"/>
          </w:tcPr>
          <w:p w14:paraId="092DB7AA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39EB9EF1" w14:textId="6799F6D7" w:rsidR="00C161E0" w:rsidRPr="00586860" w:rsidRDefault="0094350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5089C">
              <w:rPr>
                <w:rFonts w:ascii="Angsana New" w:hAnsi="Angsana New"/>
                <w:sz w:val="30"/>
                <w:szCs w:val="30"/>
              </w:rPr>
              <w:t>,396</w:t>
            </w:r>
          </w:p>
        </w:tc>
        <w:tc>
          <w:tcPr>
            <w:tcW w:w="270" w:type="dxa"/>
            <w:vAlign w:val="bottom"/>
          </w:tcPr>
          <w:p w14:paraId="1F3D6782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1B8A58B" w14:textId="0B456059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</w:tr>
      <w:tr w:rsidR="00924665" w:rsidRPr="00CB0E55" w14:paraId="27F54196" w14:textId="77777777" w:rsidTr="008F2066">
        <w:tc>
          <w:tcPr>
            <w:tcW w:w="3690" w:type="dxa"/>
            <w:vAlign w:val="bottom"/>
          </w:tcPr>
          <w:p w14:paraId="17396342" w14:textId="412CE3BD" w:rsidR="00924665" w:rsidRPr="000170CC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14:paraId="0FA19B58" w14:textId="72299915" w:rsidR="00924665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17,964</w:t>
            </w:r>
          </w:p>
        </w:tc>
        <w:tc>
          <w:tcPr>
            <w:tcW w:w="270" w:type="dxa"/>
            <w:vAlign w:val="bottom"/>
          </w:tcPr>
          <w:p w14:paraId="45D13392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5B42F26" w14:textId="40E2A926" w:rsidR="00924665" w:rsidRPr="00586860" w:rsidRDefault="00924665" w:rsidP="0048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8186BD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01AFADE" w14:textId="527FEDA5" w:rsidR="00924665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17,964</w:t>
            </w:r>
          </w:p>
        </w:tc>
        <w:tc>
          <w:tcPr>
            <w:tcW w:w="270" w:type="dxa"/>
            <w:vAlign w:val="bottom"/>
          </w:tcPr>
          <w:p w14:paraId="6616FA60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A902C03" w14:textId="10CCC0CA" w:rsidR="00924665" w:rsidRPr="00586860" w:rsidRDefault="00924665" w:rsidP="0048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4665" w:rsidRPr="00CB0E55" w14:paraId="46E0CD8F" w14:textId="77777777" w:rsidTr="00241B5B">
        <w:tc>
          <w:tcPr>
            <w:tcW w:w="3690" w:type="dxa"/>
            <w:vAlign w:val="bottom"/>
          </w:tcPr>
          <w:p w14:paraId="4A0079ED" w14:textId="3754204B" w:rsidR="00924665" w:rsidRPr="00CB0E55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0" w:type="dxa"/>
            <w:vAlign w:val="bottom"/>
          </w:tcPr>
          <w:p w14:paraId="0F525C3B" w14:textId="5D879A09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21,825</w:t>
            </w:r>
          </w:p>
        </w:tc>
        <w:tc>
          <w:tcPr>
            <w:tcW w:w="270" w:type="dxa"/>
            <w:vAlign w:val="bottom"/>
          </w:tcPr>
          <w:p w14:paraId="65A902D2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FDE25C1" w14:textId="7A0DD99C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21,022</w:t>
            </w:r>
          </w:p>
        </w:tc>
        <w:tc>
          <w:tcPr>
            <w:tcW w:w="270" w:type="dxa"/>
            <w:vAlign w:val="bottom"/>
          </w:tcPr>
          <w:p w14:paraId="285B336F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DD0E664" w14:textId="7B9E499E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7,409</w:t>
            </w:r>
          </w:p>
        </w:tc>
        <w:tc>
          <w:tcPr>
            <w:tcW w:w="270" w:type="dxa"/>
            <w:vAlign w:val="bottom"/>
          </w:tcPr>
          <w:p w14:paraId="62236597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2FD34D7" w14:textId="3825FF01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8,260</w:t>
            </w:r>
          </w:p>
        </w:tc>
      </w:tr>
      <w:tr w:rsidR="00924665" w:rsidRPr="00CB0E55" w14:paraId="48E8F6FC" w14:textId="77777777" w:rsidTr="00241B5B">
        <w:tc>
          <w:tcPr>
            <w:tcW w:w="3690" w:type="dxa"/>
            <w:vAlign w:val="bottom"/>
          </w:tcPr>
          <w:p w14:paraId="393ABC4C" w14:textId="7094936F" w:rsidR="00924665" w:rsidRPr="00CB0E55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1D5675D2" w14:textId="699D5522" w:rsidR="00924665" w:rsidRPr="00586860" w:rsidRDefault="00CC7AB3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9,336</w:t>
            </w:r>
          </w:p>
        </w:tc>
        <w:tc>
          <w:tcPr>
            <w:tcW w:w="270" w:type="dxa"/>
            <w:vAlign w:val="bottom"/>
          </w:tcPr>
          <w:p w14:paraId="18F2B456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1FCFFD0" w14:textId="47CBF4DE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9,009</w:t>
            </w:r>
          </w:p>
        </w:tc>
        <w:tc>
          <w:tcPr>
            <w:tcW w:w="270" w:type="dxa"/>
            <w:vAlign w:val="bottom"/>
          </w:tcPr>
          <w:p w14:paraId="51EEADB8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C8B5FE8" w14:textId="4E87B085" w:rsidR="00924665" w:rsidRPr="00586860" w:rsidRDefault="00CC7AB3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7,797</w:t>
            </w:r>
          </w:p>
        </w:tc>
        <w:tc>
          <w:tcPr>
            <w:tcW w:w="270" w:type="dxa"/>
            <w:vAlign w:val="bottom"/>
          </w:tcPr>
          <w:p w14:paraId="19EB2EFC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E763C01" w14:textId="0201ED06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7,575</w:t>
            </w:r>
          </w:p>
        </w:tc>
      </w:tr>
      <w:tr w:rsidR="00924665" w:rsidRPr="00CB0E55" w14:paraId="2E3FC91F" w14:textId="77777777" w:rsidTr="00241B5B">
        <w:tc>
          <w:tcPr>
            <w:tcW w:w="3690" w:type="dxa"/>
            <w:vAlign w:val="bottom"/>
          </w:tcPr>
          <w:p w14:paraId="2C580EDE" w14:textId="18AA2536" w:rsidR="00924665" w:rsidRPr="00CB0E55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รายได้ค้างรับจากการให้เช่ารถจักรยานยนต์</w:t>
            </w:r>
          </w:p>
        </w:tc>
        <w:tc>
          <w:tcPr>
            <w:tcW w:w="1260" w:type="dxa"/>
            <w:vAlign w:val="bottom"/>
          </w:tcPr>
          <w:p w14:paraId="493F3503" w14:textId="484A2FE9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  <w:vAlign w:val="bottom"/>
          </w:tcPr>
          <w:p w14:paraId="18E1902E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064F141" w14:textId="767DBA78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270" w:type="dxa"/>
            <w:vAlign w:val="bottom"/>
          </w:tcPr>
          <w:p w14:paraId="5B881B76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0F925756" w14:textId="1042236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  <w:vAlign w:val="bottom"/>
          </w:tcPr>
          <w:p w14:paraId="7C2D2D12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C26F988" w14:textId="1EEEA8EB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</w:tr>
      <w:tr w:rsidR="00924665" w:rsidRPr="00CB0E55" w14:paraId="758C16AB" w14:textId="77777777" w:rsidTr="00241B5B">
        <w:tc>
          <w:tcPr>
            <w:tcW w:w="3690" w:type="dxa"/>
            <w:vAlign w:val="bottom"/>
          </w:tcPr>
          <w:p w14:paraId="11E516FE" w14:textId="2ADB0225" w:rsidR="00924665" w:rsidRPr="000170CC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605E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260" w:type="dxa"/>
            <w:vAlign w:val="bottom"/>
          </w:tcPr>
          <w:p w14:paraId="1CAFCE1D" w14:textId="669A14A5" w:rsidR="00924665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70" w:type="dxa"/>
            <w:vAlign w:val="bottom"/>
          </w:tcPr>
          <w:p w14:paraId="1F82FF16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F80AC94" w14:textId="08E6765C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69B5CF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0708C69" w14:textId="2DBD7AB3" w:rsidR="00924665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3,476</w:t>
            </w:r>
          </w:p>
        </w:tc>
        <w:tc>
          <w:tcPr>
            <w:tcW w:w="270" w:type="dxa"/>
            <w:vAlign w:val="bottom"/>
          </w:tcPr>
          <w:p w14:paraId="18C75331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1CF375F" w14:textId="20C98645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4665" w:rsidRPr="00CB0E55" w14:paraId="763BDF12" w14:textId="77777777" w:rsidTr="00241B5B">
        <w:tc>
          <w:tcPr>
            <w:tcW w:w="3690" w:type="dxa"/>
            <w:vAlign w:val="bottom"/>
          </w:tcPr>
          <w:p w14:paraId="601387B2" w14:textId="1DA55686" w:rsidR="00924665" w:rsidRPr="00CB0E55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49A4E8" w14:textId="23C574F1" w:rsidR="00924665" w:rsidRPr="00586860" w:rsidRDefault="00CC7AB3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270" w:type="dxa"/>
            <w:vAlign w:val="bottom"/>
          </w:tcPr>
          <w:p w14:paraId="6C48520A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D8029D8" w14:textId="506774EB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  <w:vAlign w:val="bottom"/>
          </w:tcPr>
          <w:p w14:paraId="28D1FFA3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1B48E496" w14:textId="2AAE29A9" w:rsidR="00924665" w:rsidRPr="00586860" w:rsidRDefault="00CC7AB3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270" w:type="dxa"/>
            <w:vAlign w:val="bottom"/>
          </w:tcPr>
          <w:p w14:paraId="56761633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B3E75DA" w14:textId="44D2F985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924665" w:rsidRPr="00CB0E55" w14:paraId="11E261DC" w14:textId="77777777" w:rsidTr="00241B5B">
        <w:tc>
          <w:tcPr>
            <w:tcW w:w="3690" w:type="dxa"/>
            <w:vAlign w:val="bottom"/>
          </w:tcPr>
          <w:p w14:paraId="71E99C30" w14:textId="5586D7DD" w:rsidR="00924665" w:rsidRPr="00CB0E55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9D7F2" w14:textId="399B736A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56,789</w:t>
            </w:r>
          </w:p>
        </w:tc>
        <w:tc>
          <w:tcPr>
            <w:tcW w:w="270" w:type="dxa"/>
            <w:vAlign w:val="bottom"/>
          </w:tcPr>
          <w:p w14:paraId="3C7E3827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16D2" w14:textId="6F1CCBAD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33,522</w:t>
            </w:r>
          </w:p>
        </w:tc>
        <w:tc>
          <w:tcPr>
            <w:tcW w:w="270" w:type="dxa"/>
            <w:vAlign w:val="bottom"/>
          </w:tcPr>
          <w:p w14:paraId="2FA14A49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B9DBF" w14:textId="2D1802FE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39,750</w:t>
            </w:r>
          </w:p>
        </w:tc>
        <w:tc>
          <w:tcPr>
            <w:tcW w:w="270" w:type="dxa"/>
            <w:vAlign w:val="bottom"/>
          </w:tcPr>
          <w:p w14:paraId="27CF9050" w14:textId="77777777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0246D" w14:textId="6B16067B" w:rsidR="00924665" w:rsidRPr="00586860" w:rsidRDefault="00924665" w:rsidP="0092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18,802</w:t>
            </w:r>
          </w:p>
        </w:tc>
      </w:tr>
    </w:tbl>
    <w:p w14:paraId="5B7A0709" w14:textId="77777777" w:rsidR="008F0BEE" w:rsidRPr="00C8114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4"/>
          <w:szCs w:val="24"/>
          <w:lang w:eastAsia="zh-CN"/>
        </w:rPr>
      </w:pPr>
    </w:p>
    <w:p w14:paraId="10AA1F2D" w14:textId="51A90036" w:rsidR="00A30CD0" w:rsidRPr="00684C27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เงินให้กู้ยืมแก่กิจการอื่น</w:t>
      </w:r>
    </w:p>
    <w:p w14:paraId="697AAEC1" w14:textId="77777777" w:rsidR="00A30CD0" w:rsidRPr="00C8114C" w:rsidRDefault="00A30CD0" w:rsidP="00781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both"/>
        <w:rPr>
          <w:rFonts w:ascii="Angsana New" w:eastAsia="SimSun" w:hAnsi="Angsana New"/>
          <w:sz w:val="24"/>
          <w:szCs w:val="24"/>
          <w:highlight w:val="yellow"/>
          <w:lang w:eastAsia="zh-CN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6518"/>
        <w:gridCol w:w="236"/>
        <w:gridCol w:w="1276"/>
        <w:gridCol w:w="236"/>
        <w:gridCol w:w="1319"/>
      </w:tblGrid>
      <w:tr w:rsidR="00CA3C13" w:rsidRPr="00A65910" w14:paraId="4F3EAF12" w14:textId="77777777" w:rsidTr="00CA3C13">
        <w:tc>
          <w:tcPr>
            <w:tcW w:w="6518" w:type="dxa"/>
          </w:tcPr>
          <w:p w14:paraId="228EFEC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2D1CC65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259B3B4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A3C13" w:rsidRPr="00A65910" w14:paraId="01BECF81" w14:textId="77777777" w:rsidTr="00CA3C13">
        <w:tc>
          <w:tcPr>
            <w:tcW w:w="6518" w:type="dxa"/>
          </w:tcPr>
          <w:p w14:paraId="32CF24E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FC8545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</w:tcBorders>
          </w:tcPr>
          <w:p w14:paraId="535868F1" w14:textId="58AB9178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481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</w:tc>
      </w:tr>
      <w:tr w:rsidR="00CA3C13" w:rsidRPr="00A65910" w14:paraId="5F1723F8" w14:textId="77777777" w:rsidTr="00CA3C13">
        <w:tc>
          <w:tcPr>
            <w:tcW w:w="6518" w:type="dxa"/>
          </w:tcPr>
          <w:p w14:paraId="102B3533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4A494E2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</w:tcPr>
          <w:p w14:paraId="18F08B2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C27" w:rsidRPr="00A65910" w14:paraId="32D7D691" w14:textId="77777777" w:rsidTr="00CA3C13">
        <w:tc>
          <w:tcPr>
            <w:tcW w:w="6518" w:type="dxa"/>
          </w:tcPr>
          <w:p w14:paraId="15CBC1E7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4DA8878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B23D5C" w14:textId="6B423AB9" w:rsidR="00684C27" w:rsidRPr="00684C27" w:rsidRDefault="00620C32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573C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73C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8BD20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9AC5224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3C13" w:rsidRPr="00A65910" w14:paraId="79C96F65" w14:textId="77777777" w:rsidTr="00CA3C13">
        <w:tc>
          <w:tcPr>
            <w:tcW w:w="6518" w:type="dxa"/>
          </w:tcPr>
          <w:p w14:paraId="1D4F47F4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58815DD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BB77EE" w14:textId="69495542" w:rsidR="00CA3C13" w:rsidRPr="00684C27" w:rsidRDefault="009219BD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2569</w:t>
            </w:r>
          </w:p>
        </w:tc>
        <w:tc>
          <w:tcPr>
            <w:tcW w:w="236" w:type="dxa"/>
          </w:tcPr>
          <w:p w14:paraId="42F4CB97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433296F" w14:textId="2FC4F060" w:rsidR="00CA3C13" w:rsidRPr="00684C27" w:rsidRDefault="009219BD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</w:tr>
      <w:tr w:rsidR="00CA3C13" w:rsidRPr="00A65910" w14:paraId="7BA842B1" w14:textId="77777777" w:rsidTr="00CA3C13">
        <w:tc>
          <w:tcPr>
            <w:tcW w:w="6518" w:type="dxa"/>
          </w:tcPr>
          <w:p w14:paraId="3FC3815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4A46701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677F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974601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097691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4810C3" w:rsidRPr="00A65910" w14:paraId="6FDEC989" w14:textId="77777777" w:rsidTr="004810C3">
        <w:tc>
          <w:tcPr>
            <w:tcW w:w="6518" w:type="dxa"/>
          </w:tcPr>
          <w:p w14:paraId="01137352" w14:textId="76EC68E0" w:rsidR="004810C3" w:rsidRPr="00684C27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236" w:type="dxa"/>
          </w:tcPr>
          <w:p w14:paraId="623BBD5F" w14:textId="77777777" w:rsidR="004810C3" w:rsidRPr="00A65910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14:paraId="28DCC247" w14:textId="3366A5C1" w:rsidR="004810C3" w:rsidRPr="0080285C" w:rsidRDefault="00943505" w:rsidP="00481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15,229</w:t>
            </w:r>
          </w:p>
        </w:tc>
        <w:tc>
          <w:tcPr>
            <w:tcW w:w="236" w:type="dxa"/>
          </w:tcPr>
          <w:p w14:paraId="3815D7CA" w14:textId="77777777" w:rsidR="004810C3" w:rsidRPr="00A65910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</w:tcPr>
          <w:p w14:paraId="39042A7D" w14:textId="3F669E10" w:rsidR="004810C3" w:rsidRPr="00103904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16,684</w:t>
            </w:r>
          </w:p>
        </w:tc>
      </w:tr>
      <w:tr w:rsidR="004810C3" w:rsidRPr="00A65910" w14:paraId="3F36DD9F" w14:textId="77777777" w:rsidTr="004810C3">
        <w:tc>
          <w:tcPr>
            <w:tcW w:w="6518" w:type="dxa"/>
          </w:tcPr>
          <w:p w14:paraId="10B60F67" w14:textId="6BD37187" w:rsidR="004810C3" w:rsidRPr="00684C27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36" w:type="dxa"/>
          </w:tcPr>
          <w:p w14:paraId="337991A0" w14:textId="77777777" w:rsidR="004810C3" w:rsidRPr="00A65910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D46B3C" w14:textId="30A2A322" w:rsidR="004810C3" w:rsidRPr="0080285C" w:rsidRDefault="0094350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236" w:type="dxa"/>
          </w:tcPr>
          <w:p w14:paraId="4522BAE8" w14:textId="77777777" w:rsidR="004810C3" w:rsidRPr="00A65910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0693583" w14:textId="5FAD19DE" w:rsidR="004810C3" w:rsidRPr="00103904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10C3" w:rsidRPr="00A65910" w14:paraId="0142E61F" w14:textId="77777777" w:rsidTr="004810C3">
        <w:tc>
          <w:tcPr>
            <w:tcW w:w="6518" w:type="dxa"/>
          </w:tcPr>
          <w:p w14:paraId="6CDBC2F4" w14:textId="3892C4CF" w:rsidR="004810C3" w:rsidRPr="00684C27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5D2F377" w14:textId="77777777" w:rsidR="004810C3" w:rsidRPr="00A65910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D2FA91" w14:textId="6611A0D5" w:rsidR="004810C3" w:rsidRPr="0080285C" w:rsidRDefault="0094350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16,155</w:t>
            </w:r>
          </w:p>
        </w:tc>
        <w:tc>
          <w:tcPr>
            <w:tcW w:w="236" w:type="dxa"/>
          </w:tcPr>
          <w:p w14:paraId="60E35A73" w14:textId="77777777" w:rsidR="004810C3" w:rsidRPr="00A65910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D11DC73" w14:textId="7E30F387" w:rsidR="004810C3" w:rsidRPr="00103904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16,684</w:t>
            </w:r>
          </w:p>
        </w:tc>
      </w:tr>
      <w:tr w:rsidR="00C161E0" w:rsidRPr="00A65910" w14:paraId="0685889A" w14:textId="77777777" w:rsidTr="00CA3C13">
        <w:tc>
          <w:tcPr>
            <w:tcW w:w="6518" w:type="dxa"/>
          </w:tcPr>
          <w:p w14:paraId="50E67B96" w14:textId="77777777" w:rsidR="00C161E0" w:rsidRPr="00684C27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35201C35" w14:textId="77777777" w:rsidR="00C161E0" w:rsidRPr="00A6591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6FA9E" w14:textId="5B3B70FE" w:rsidR="00C161E0" w:rsidRPr="0080285C" w:rsidRDefault="0094350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(3,652)</w:t>
            </w:r>
          </w:p>
        </w:tc>
        <w:tc>
          <w:tcPr>
            <w:tcW w:w="236" w:type="dxa"/>
          </w:tcPr>
          <w:p w14:paraId="57293F50" w14:textId="77777777" w:rsidR="00C161E0" w:rsidRPr="00A6591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46EB794" w14:textId="0FEF365B" w:rsidR="00C161E0" w:rsidRPr="00103904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(3,001)</w:t>
            </w:r>
          </w:p>
        </w:tc>
      </w:tr>
      <w:tr w:rsidR="00C161E0" w:rsidRPr="00A65910" w14:paraId="1DFDC5BE" w14:textId="77777777" w:rsidTr="00684C27">
        <w:tc>
          <w:tcPr>
            <w:tcW w:w="6518" w:type="dxa"/>
          </w:tcPr>
          <w:p w14:paraId="4BD63BA2" w14:textId="77777777" w:rsidR="00C161E0" w:rsidRPr="00684C27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236" w:type="dxa"/>
          </w:tcPr>
          <w:p w14:paraId="74BA9ED3" w14:textId="77777777" w:rsidR="00C161E0" w:rsidRPr="00A6591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6BF0DA" w14:textId="34BB10BB" w:rsidR="00C161E0" w:rsidRPr="0080285C" w:rsidRDefault="0094350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12,503</w:t>
            </w:r>
          </w:p>
        </w:tc>
        <w:tc>
          <w:tcPr>
            <w:tcW w:w="236" w:type="dxa"/>
          </w:tcPr>
          <w:p w14:paraId="660399C2" w14:textId="77777777" w:rsidR="00C161E0" w:rsidRPr="00A6591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32E9B04" w14:textId="67050CF5" w:rsidR="00C161E0" w:rsidRPr="00103904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13,683</w:t>
            </w:r>
          </w:p>
        </w:tc>
      </w:tr>
    </w:tbl>
    <w:p w14:paraId="25644D7C" w14:textId="5BE2E06D" w:rsidR="00C161E0" w:rsidRDefault="00C161E0" w:rsidP="00C1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61E0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เงินให้กู้ยืมแก่กิจการอื่นชนิดไม่มีหลักประกันประกอบด้วย (</w:t>
      </w:r>
      <w:r w:rsidRPr="00C161E0">
        <w:rPr>
          <w:rFonts w:ascii="Angsana New" w:hAnsi="Angsana New" w:hint="cs"/>
          <w:spacing w:val="-4"/>
          <w:sz w:val="30"/>
          <w:szCs w:val="30"/>
        </w:rPr>
        <w:t>1</w:t>
      </w:r>
      <w:r w:rsidRPr="00C161E0">
        <w:rPr>
          <w:rFonts w:ascii="Angsana New" w:hAnsi="Angsana New" w:hint="cs"/>
          <w:spacing w:val="-4"/>
          <w:sz w:val="30"/>
          <w:szCs w:val="30"/>
          <w:cs/>
        </w:rPr>
        <w:t>) เงินให้กู้ยืมแก่บริษัทที่ไม่เกี่ยวข้องกันในประเทศแห่งหนึ่ง</w:t>
      </w:r>
      <w:r w:rsidRPr="00C161E0">
        <w:rPr>
          <w:rFonts w:ascii="Angsana New" w:hAnsi="Angsana New"/>
          <w:sz w:val="30"/>
          <w:szCs w:val="30"/>
          <w:cs/>
        </w:rPr>
        <w:t>ซึ่งดำเนินธุรกิจเกี่ยวกับการ</w:t>
      </w:r>
      <w:r w:rsidRPr="00C161E0">
        <w:rPr>
          <w:rFonts w:ascii="Angsana New" w:hAnsi="Angsana New" w:hint="cs"/>
          <w:sz w:val="30"/>
          <w:szCs w:val="30"/>
          <w:cs/>
        </w:rPr>
        <w:t>จำหน่ายแผงโซล่าเซลล์จำนวน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="00943505">
        <w:rPr>
          <w:rFonts w:ascii="Angsana New" w:hAnsi="Angsana New"/>
          <w:sz w:val="30"/>
          <w:szCs w:val="30"/>
        </w:rPr>
        <w:t>5.</w:t>
      </w:r>
      <w:r w:rsidR="00B4091B">
        <w:rPr>
          <w:rFonts w:ascii="Angsana New" w:hAnsi="Angsana New"/>
          <w:sz w:val="30"/>
          <w:szCs w:val="30"/>
        </w:rPr>
        <w:t>4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Pr="00C161E0">
        <w:rPr>
          <w:rFonts w:ascii="Angsana New" w:hAnsi="Angsana New" w:hint="cs"/>
          <w:sz w:val="30"/>
          <w:szCs w:val="30"/>
          <w:cs/>
        </w:rPr>
        <w:t>ล้านบาท</w:t>
      </w:r>
      <w:r w:rsidRPr="00C161E0">
        <w:rPr>
          <w:rFonts w:ascii="Angsana New" w:hAnsi="Angsana New" w:hint="cs"/>
          <w:sz w:val="29"/>
          <w:szCs w:val="29"/>
          <w:cs/>
        </w:rPr>
        <w:t xml:space="preserve"> ณ วันที่ </w:t>
      </w:r>
      <w:r w:rsidRPr="00C161E0">
        <w:rPr>
          <w:rFonts w:ascii="Angsana New" w:hAnsi="Angsana New"/>
          <w:sz w:val="29"/>
          <w:szCs w:val="29"/>
        </w:rPr>
        <w:t>3</w:t>
      </w:r>
      <w:r w:rsidR="00DD5301">
        <w:rPr>
          <w:rFonts w:ascii="Angsana New" w:hAnsi="Angsana New"/>
          <w:sz w:val="29"/>
          <w:szCs w:val="29"/>
        </w:rPr>
        <w:t>0</w:t>
      </w:r>
      <w:r w:rsidRPr="00C161E0">
        <w:rPr>
          <w:rFonts w:ascii="Angsana New" w:hAnsi="Angsana New"/>
          <w:sz w:val="29"/>
          <w:szCs w:val="29"/>
        </w:rPr>
        <w:t xml:space="preserve"> </w:t>
      </w:r>
      <w:r w:rsidR="00DD5301">
        <w:rPr>
          <w:rFonts w:ascii="Angsana New" w:hAnsi="Angsana New" w:hint="cs"/>
          <w:sz w:val="29"/>
          <w:szCs w:val="29"/>
          <w:cs/>
        </w:rPr>
        <w:t>มิถุนายน</w:t>
      </w:r>
      <w:r w:rsidRPr="00C161E0">
        <w:rPr>
          <w:rFonts w:ascii="Angsana New" w:hAnsi="Angsana New"/>
          <w:sz w:val="29"/>
          <w:szCs w:val="29"/>
        </w:rPr>
        <w:t xml:space="preserve"> </w:t>
      </w:r>
      <w:r w:rsidRPr="00C161E0">
        <w:rPr>
          <w:rFonts w:ascii="Angsana New" w:hAnsi="Angsana New" w:hint="cs"/>
          <w:sz w:val="29"/>
          <w:szCs w:val="29"/>
        </w:rPr>
        <w:t>256</w:t>
      </w:r>
      <w:r w:rsidRPr="00C161E0">
        <w:rPr>
          <w:rFonts w:ascii="Angsana New" w:hAnsi="Angsana New"/>
          <w:sz w:val="29"/>
          <w:szCs w:val="29"/>
        </w:rPr>
        <w:t>9</w:t>
      </w:r>
      <w:r w:rsidRPr="00C161E0">
        <w:rPr>
          <w:rFonts w:ascii="Angsana New" w:hAnsi="Angsana New" w:hint="cs"/>
          <w:sz w:val="29"/>
          <w:szCs w:val="29"/>
          <w:cs/>
        </w:rPr>
        <w:t xml:space="preserve"> </w:t>
      </w:r>
      <w:r w:rsidRPr="00C161E0">
        <w:rPr>
          <w:rFonts w:ascii="Angsana New" w:hAnsi="Angsana New"/>
          <w:sz w:val="29"/>
          <w:szCs w:val="29"/>
        </w:rPr>
        <w:t>(</w:t>
      </w:r>
      <w:r w:rsidRPr="00C161E0">
        <w:rPr>
          <w:rFonts w:ascii="Angsana New" w:hAnsi="Angsana New" w:hint="cs"/>
          <w:sz w:val="29"/>
          <w:szCs w:val="29"/>
          <w:cs/>
        </w:rPr>
        <w:t>จำนวน</w:t>
      </w:r>
      <w:r w:rsidRPr="00C161E0">
        <w:rPr>
          <w:rFonts w:ascii="Angsana New" w:hAnsi="Angsana New" w:hint="cs"/>
          <w:sz w:val="30"/>
          <w:szCs w:val="30"/>
          <w:cs/>
        </w:rPr>
        <w:t xml:space="preserve"> </w:t>
      </w:r>
      <w:r w:rsidRPr="00C161E0">
        <w:rPr>
          <w:rFonts w:ascii="Angsana New" w:hAnsi="Angsana New"/>
          <w:sz w:val="30"/>
          <w:szCs w:val="30"/>
        </w:rPr>
        <w:t xml:space="preserve">6.9 </w:t>
      </w:r>
      <w:r w:rsidRPr="00C161E0">
        <w:rPr>
          <w:rFonts w:ascii="Angsana New" w:hAnsi="Angsana New" w:hint="cs"/>
          <w:sz w:val="30"/>
          <w:szCs w:val="30"/>
          <w:cs/>
        </w:rPr>
        <w:t xml:space="preserve">ล้านบาท ณ วันที่ </w:t>
      </w:r>
      <w:r w:rsidRPr="00C161E0">
        <w:rPr>
          <w:rFonts w:ascii="Angsana New" w:hAnsi="Angsana New"/>
          <w:sz w:val="30"/>
          <w:szCs w:val="30"/>
        </w:rPr>
        <w:t xml:space="preserve">31 </w:t>
      </w:r>
      <w:r w:rsidRPr="00C161E0">
        <w:rPr>
          <w:rFonts w:ascii="Angsana New" w:hAnsi="Angsana New"/>
          <w:sz w:val="30"/>
          <w:szCs w:val="30"/>
          <w:cs/>
        </w:rPr>
        <w:t>ธันวาคม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Pr="00C161E0">
        <w:rPr>
          <w:rFonts w:ascii="Angsana New" w:hAnsi="Angsana New" w:hint="cs"/>
          <w:sz w:val="30"/>
          <w:szCs w:val="30"/>
        </w:rPr>
        <w:t>256</w:t>
      </w:r>
      <w:r w:rsidRPr="00C161E0">
        <w:rPr>
          <w:rFonts w:ascii="Angsana New" w:hAnsi="Angsana New"/>
          <w:sz w:val="30"/>
          <w:szCs w:val="30"/>
        </w:rPr>
        <w:t>8</w:t>
      </w:r>
      <w:r w:rsidRPr="00C161E0">
        <w:rPr>
          <w:rFonts w:ascii="Angsana New" w:hAnsi="Angsana New" w:hint="cs"/>
          <w:sz w:val="30"/>
          <w:szCs w:val="30"/>
          <w:cs/>
        </w:rPr>
        <w:t>) อัตรา</w:t>
      </w:r>
      <w:r w:rsidRPr="00C161E0">
        <w:rPr>
          <w:rFonts w:ascii="Angsana New" w:hAnsi="Angsana New"/>
          <w:sz w:val="30"/>
          <w:szCs w:val="30"/>
          <w:cs/>
        </w:rPr>
        <w:t xml:space="preserve">ดอกเบี้ยร้อยละ </w:t>
      </w:r>
      <w:r w:rsidRPr="00C161E0">
        <w:rPr>
          <w:rFonts w:ascii="Angsana New" w:hAnsi="Angsana New"/>
          <w:sz w:val="30"/>
          <w:szCs w:val="30"/>
        </w:rPr>
        <w:t xml:space="preserve">10 </w:t>
      </w:r>
      <w:r w:rsidRPr="00C161E0">
        <w:rPr>
          <w:rFonts w:ascii="Angsana New" w:hAnsi="Angsana New"/>
          <w:sz w:val="30"/>
          <w:szCs w:val="30"/>
          <w:cs/>
        </w:rPr>
        <w:t>ต่อปี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Pr="00C161E0">
        <w:rPr>
          <w:rFonts w:ascii="Angsana New" w:hAnsi="Angsana New"/>
          <w:sz w:val="30"/>
          <w:szCs w:val="30"/>
          <w:cs/>
        </w:rPr>
        <w:t>และ</w:t>
      </w:r>
      <w:r w:rsidRPr="00C161E0">
        <w:rPr>
          <w:rFonts w:ascii="Angsana New" w:hAnsi="Angsana New" w:hint="cs"/>
          <w:sz w:val="30"/>
          <w:szCs w:val="30"/>
          <w:cs/>
        </w:rPr>
        <w:t xml:space="preserve">มีกำหนดชำระคืนเป็นรายเดือนรวมทั้งสิ้น </w:t>
      </w:r>
      <w:r w:rsidRPr="00C161E0">
        <w:rPr>
          <w:rFonts w:ascii="Angsana New" w:hAnsi="Angsana New"/>
          <w:sz w:val="30"/>
          <w:szCs w:val="30"/>
        </w:rPr>
        <w:t>72</w:t>
      </w:r>
      <w:r w:rsidRPr="00C161E0">
        <w:rPr>
          <w:rFonts w:ascii="Angsana New" w:hAnsi="Angsana New" w:hint="cs"/>
          <w:sz w:val="30"/>
          <w:szCs w:val="30"/>
          <w:cs/>
        </w:rPr>
        <w:t xml:space="preserve"> เดือน โดยเริ่มชำระงวดแรกในเดือนมีนาคม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 w:hint="cs"/>
          <w:sz w:val="30"/>
          <w:szCs w:val="30"/>
        </w:rPr>
        <w:t>2565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/>
          <w:sz w:val="30"/>
          <w:szCs w:val="30"/>
          <w:cs/>
        </w:rPr>
        <w:t>จนถึงเดือน</w:t>
      </w:r>
      <w:r w:rsidRPr="00C161E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/>
          <w:sz w:val="30"/>
          <w:szCs w:val="30"/>
        </w:rPr>
        <w:t>25</w:t>
      </w:r>
      <w:r w:rsidRPr="00C161E0">
        <w:rPr>
          <w:rFonts w:ascii="Angsana New" w:hAnsi="Angsana New" w:hint="cs"/>
          <w:sz w:val="30"/>
          <w:szCs w:val="30"/>
        </w:rPr>
        <w:t>71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 w:hint="cs"/>
          <w:sz w:val="30"/>
          <w:szCs w:val="30"/>
          <w:cs/>
        </w:rPr>
        <w:t>และ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 w:hint="cs"/>
          <w:sz w:val="30"/>
          <w:szCs w:val="30"/>
          <w:cs/>
        </w:rPr>
        <w:t>(</w:t>
      </w:r>
      <w:r w:rsidRPr="00C161E0">
        <w:rPr>
          <w:rFonts w:ascii="Angsana New" w:hAnsi="Angsana New" w:hint="cs"/>
          <w:sz w:val="30"/>
          <w:szCs w:val="30"/>
        </w:rPr>
        <w:t>2</w:t>
      </w:r>
      <w:r w:rsidRPr="00C161E0">
        <w:rPr>
          <w:rFonts w:ascii="Angsana New" w:hAnsi="Angsana New" w:hint="cs"/>
          <w:sz w:val="30"/>
          <w:szCs w:val="30"/>
          <w:cs/>
        </w:rPr>
        <w:t>)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 w:hint="cs"/>
          <w:sz w:val="30"/>
          <w:szCs w:val="30"/>
          <w:cs/>
        </w:rPr>
        <w:t>เงินให้กู้ยืมแก่ตัวแทนจำหน่าย</w:t>
      </w:r>
      <w:r w:rsidRPr="00943505">
        <w:rPr>
          <w:rFonts w:ascii="Angsana New" w:hAnsi="Angsana New" w:hint="cs"/>
          <w:sz w:val="30"/>
          <w:szCs w:val="30"/>
          <w:cs/>
        </w:rPr>
        <w:t>จำนวน</w:t>
      </w:r>
      <w:r w:rsidRPr="00943505">
        <w:rPr>
          <w:rFonts w:ascii="Angsana New" w:hAnsi="Angsana New"/>
          <w:sz w:val="30"/>
          <w:szCs w:val="30"/>
        </w:rPr>
        <w:t xml:space="preserve"> </w:t>
      </w:r>
      <w:r w:rsidR="009C2B49" w:rsidRPr="00943505">
        <w:rPr>
          <w:rFonts w:ascii="Angsana New" w:hAnsi="Angsana New"/>
          <w:sz w:val="30"/>
          <w:szCs w:val="30"/>
        </w:rPr>
        <w:t>9.8</w:t>
      </w:r>
      <w:r w:rsidRPr="00943505">
        <w:rPr>
          <w:rFonts w:ascii="Angsana New" w:hAnsi="Angsana New"/>
          <w:sz w:val="30"/>
          <w:szCs w:val="30"/>
        </w:rPr>
        <w:t xml:space="preserve"> </w:t>
      </w:r>
      <w:r w:rsidRPr="00943505">
        <w:rPr>
          <w:rFonts w:ascii="Angsana New" w:hAnsi="Angsana New" w:hint="cs"/>
          <w:sz w:val="30"/>
          <w:szCs w:val="30"/>
          <w:cs/>
        </w:rPr>
        <w:t xml:space="preserve">ล้านบาท ณ วันที่ </w:t>
      </w:r>
      <w:r w:rsidRPr="00943505">
        <w:rPr>
          <w:rFonts w:ascii="Angsana New" w:hAnsi="Angsana New"/>
          <w:sz w:val="30"/>
          <w:szCs w:val="30"/>
        </w:rPr>
        <w:t>3</w:t>
      </w:r>
      <w:r w:rsidR="00DD5301" w:rsidRPr="00943505">
        <w:rPr>
          <w:rFonts w:ascii="Angsana New" w:hAnsi="Angsana New"/>
          <w:sz w:val="30"/>
          <w:szCs w:val="30"/>
        </w:rPr>
        <w:t>0</w:t>
      </w:r>
      <w:r w:rsidRPr="00943505">
        <w:rPr>
          <w:rFonts w:ascii="Angsana New" w:hAnsi="Angsana New"/>
          <w:sz w:val="30"/>
          <w:szCs w:val="30"/>
        </w:rPr>
        <w:t xml:space="preserve"> </w:t>
      </w:r>
      <w:r w:rsidR="00DD5301" w:rsidRPr="00943505">
        <w:rPr>
          <w:rFonts w:ascii="Angsana New" w:hAnsi="Angsana New" w:hint="cs"/>
          <w:sz w:val="30"/>
          <w:szCs w:val="30"/>
          <w:cs/>
        </w:rPr>
        <w:t>มิถุนายน</w:t>
      </w:r>
      <w:r w:rsidRPr="00943505">
        <w:rPr>
          <w:rFonts w:ascii="Angsana New" w:hAnsi="Angsana New"/>
          <w:sz w:val="30"/>
          <w:szCs w:val="30"/>
        </w:rPr>
        <w:t xml:space="preserve"> </w:t>
      </w:r>
      <w:r w:rsidRPr="00943505">
        <w:rPr>
          <w:rFonts w:ascii="Angsana New" w:hAnsi="Angsana New" w:hint="cs"/>
          <w:sz w:val="30"/>
          <w:szCs w:val="30"/>
        </w:rPr>
        <w:t>256</w:t>
      </w:r>
      <w:r w:rsidRPr="00943505">
        <w:rPr>
          <w:rFonts w:ascii="Angsana New" w:hAnsi="Angsana New"/>
          <w:sz w:val="30"/>
          <w:szCs w:val="30"/>
        </w:rPr>
        <w:t>9</w:t>
      </w:r>
      <w:r w:rsidRPr="00943505">
        <w:rPr>
          <w:rFonts w:ascii="Angsana New" w:hAnsi="Angsana New" w:hint="cs"/>
          <w:sz w:val="30"/>
          <w:szCs w:val="30"/>
          <w:cs/>
        </w:rPr>
        <w:t xml:space="preserve"> </w:t>
      </w:r>
      <w:r w:rsidR="008F4343" w:rsidRPr="0094350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43505">
        <w:rPr>
          <w:rFonts w:ascii="Angsana New" w:hAnsi="Angsana New"/>
          <w:sz w:val="30"/>
          <w:szCs w:val="30"/>
        </w:rPr>
        <w:t xml:space="preserve">31 </w:t>
      </w:r>
      <w:r w:rsidRPr="00943505">
        <w:rPr>
          <w:rFonts w:ascii="Angsana New" w:hAnsi="Angsana New"/>
          <w:sz w:val="30"/>
          <w:szCs w:val="30"/>
          <w:cs/>
        </w:rPr>
        <w:t>ธันวาคม</w:t>
      </w:r>
      <w:r w:rsidRPr="00943505">
        <w:rPr>
          <w:rFonts w:ascii="Angsana New" w:hAnsi="Angsana New" w:hint="cs"/>
          <w:sz w:val="30"/>
          <w:szCs w:val="30"/>
          <w:cs/>
        </w:rPr>
        <w:t xml:space="preserve"> </w:t>
      </w:r>
      <w:r w:rsidRPr="00943505">
        <w:rPr>
          <w:rFonts w:ascii="Angsana New" w:hAnsi="Angsana New" w:hint="cs"/>
          <w:sz w:val="30"/>
          <w:szCs w:val="30"/>
        </w:rPr>
        <w:t>256</w:t>
      </w:r>
      <w:r w:rsidRPr="00943505">
        <w:rPr>
          <w:rFonts w:ascii="Angsana New" w:hAnsi="Angsana New"/>
          <w:sz w:val="30"/>
          <w:szCs w:val="30"/>
        </w:rPr>
        <w:t xml:space="preserve">8 </w:t>
      </w:r>
      <w:r w:rsidRPr="00943505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943505">
        <w:rPr>
          <w:rFonts w:ascii="Angsana New" w:hAnsi="Angsana New"/>
          <w:sz w:val="30"/>
          <w:szCs w:val="30"/>
        </w:rPr>
        <w:t xml:space="preserve">9 </w:t>
      </w:r>
      <w:r w:rsidRPr="00943505">
        <w:rPr>
          <w:rFonts w:ascii="Angsana New" w:hAnsi="Angsana New" w:hint="cs"/>
          <w:sz w:val="30"/>
          <w:szCs w:val="30"/>
          <w:cs/>
        </w:rPr>
        <w:t>ต่อปี</w:t>
      </w:r>
      <w:r w:rsidRPr="00943505">
        <w:rPr>
          <w:rFonts w:ascii="Angsana New" w:hAnsi="Angsana New"/>
          <w:sz w:val="30"/>
          <w:szCs w:val="30"/>
        </w:rPr>
        <w:t xml:space="preserve"> </w:t>
      </w:r>
      <w:r w:rsidRPr="00943505">
        <w:rPr>
          <w:rFonts w:ascii="Angsana New" w:hAnsi="Angsana New" w:hint="cs"/>
          <w:sz w:val="30"/>
          <w:szCs w:val="30"/>
          <w:cs/>
        </w:rPr>
        <w:t>และมีกำหนดชำระคืน</w:t>
      </w:r>
      <w:r w:rsidRPr="00C161E0">
        <w:rPr>
          <w:rFonts w:ascii="Angsana New" w:hAnsi="Angsana New" w:hint="cs"/>
          <w:sz w:val="30"/>
          <w:szCs w:val="30"/>
          <w:cs/>
        </w:rPr>
        <w:t xml:space="preserve">ภายในปี </w:t>
      </w:r>
      <w:r w:rsidRPr="00C161E0">
        <w:rPr>
          <w:rFonts w:ascii="Angsana New" w:hAnsi="Angsana New"/>
          <w:sz w:val="30"/>
          <w:szCs w:val="30"/>
        </w:rPr>
        <w:t>2571</w:t>
      </w:r>
    </w:p>
    <w:p w14:paraId="66D4B772" w14:textId="77777777" w:rsidR="004810C3" w:rsidRPr="0069516C" w:rsidRDefault="004810C3" w:rsidP="00C1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38106B77" w14:textId="6373E1D3" w:rsidR="004810C3" w:rsidRPr="00C161E0" w:rsidRDefault="004810C3" w:rsidP="00C1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เงินให้กู้ยืมแก่กิจการอื่นชนิดมีหลักประกันเป็นเงิน</w:t>
      </w:r>
      <w:r w:rsidRPr="00C161E0">
        <w:rPr>
          <w:rFonts w:ascii="Angsana New" w:hAnsi="Angsana New" w:hint="cs"/>
          <w:spacing w:val="-4"/>
          <w:sz w:val="30"/>
          <w:szCs w:val="30"/>
          <w:cs/>
        </w:rPr>
        <w:t>ให้กู้ยืมแก่บริษัทที่ไม่เกี่ยวข้องกันในประเทศแห่งหนึ่ง</w:t>
      </w:r>
      <w:r w:rsidRPr="00C161E0">
        <w:rPr>
          <w:rFonts w:ascii="Angsana New" w:hAnsi="Angsana New"/>
          <w:sz w:val="30"/>
          <w:szCs w:val="30"/>
          <w:cs/>
        </w:rPr>
        <w:t>ซึ่งดำเนินธุรกิจเกี่ยวกับการ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 xml:space="preserve">ผลิตและจำหน่ายน้ำดื่มจำนวน </w:t>
      </w:r>
      <w:r w:rsidR="00943505">
        <w:rPr>
          <w:rFonts w:ascii="Angsana New" w:hAnsi="Angsana New"/>
          <w:sz w:val="30"/>
          <w:szCs w:val="30"/>
        </w:rPr>
        <w:t>0.9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ณ วันที่ </w:t>
      </w:r>
      <w:r>
        <w:rPr>
          <w:rFonts w:ascii="Angsana New" w:hAnsi="Angsana New"/>
          <w:sz w:val="30"/>
          <w:szCs w:val="30"/>
        </w:rPr>
        <w:t>3</w:t>
      </w:r>
      <w:r w:rsidR="00515A5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515A52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9C2B49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และมีกำหนดชำระคืนเป็นรายเดือนรวมทั้งสิ้น </w:t>
      </w:r>
      <w:r w:rsidR="009C2B49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เดือน โดยเริ่มชำระงวดแรกในเดือน</w:t>
      </w:r>
      <w:r w:rsidR="009C2B49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</w:t>
      </w:r>
      <w:r w:rsidR="009C2B49"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จนถึงเดือน</w:t>
      </w:r>
      <w:r w:rsidR="009C2B49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</w:t>
      </w:r>
      <w:r w:rsidR="009C2B49">
        <w:rPr>
          <w:rFonts w:ascii="Angsana New" w:hAnsi="Angsana New"/>
          <w:sz w:val="30"/>
          <w:szCs w:val="30"/>
        </w:rPr>
        <w:t>71</w:t>
      </w:r>
      <w:r>
        <w:rPr>
          <w:rFonts w:ascii="Angsana New" w:hAnsi="Angsana New"/>
          <w:sz w:val="30"/>
          <w:szCs w:val="30"/>
        </w:rPr>
        <w:t xml:space="preserve"> </w:t>
      </w:r>
    </w:p>
    <w:p w14:paraId="1260AB99" w14:textId="77777777" w:rsidR="00C161E0" w:rsidRPr="0069516C" w:rsidRDefault="00C161E0" w:rsidP="00C1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SimSun" w:hAnsi="Angsana New"/>
          <w:b/>
          <w:bCs/>
          <w:sz w:val="16"/>
          <w:szCs w:val="16"/>
          <w:cs/>
          <w:lang w:eastAsia="zh-CN"/>
        </w:rPr>
      </w:pPr>
    </w:p>
    <w:p w14:paraId="33B9FEB2" w14:textId="64D0A832" w:rsidR="007E04C7" w:rsidRDefault="007E04C7" w:rsidP="007E04C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สินทรัพย์ทางการเงินหมุนเวียนอื่น</w:t>
      </w:r>
    </w:p>
    <w:p w14:paraId="4C74B113" w14:textId="77777777" w:rsidR="007E04C7" w:rsidRPr="0069516C" w:rsidRDefault="007E04C7" w:rsidP="0069516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eastAsia="SimSun" w:hAnsi="Angsana New"/>
          <w:b/>
          <w:bCs/>
          <w:sz w:val="10"/>
          <w:szCs w:val="10"/>
          <w:lang w:eastAsia="zh-CN"/>
        </w:rPr>
      </w:pPr>
    </w:p>
    <w:tbl>
      <w:tblPr>
        <w:tblW w:w="9836" w:type="dxa"/>
        <w:tblLook w:val="04A0" w:firstRow="1" w:lastRow="0" w:firstColumn="1" w:lastColumn="0" w:noHBand="0" w:noVBand="1"/>
      </w:tblPr>
      <w:tblGrid>
        <w:gridCol w:w="4395"/>
        <w:gridCol w:w="1168"/>
        <w:gridCol w:w="240"/>
        <w:gridCol w:w="1168"/>
        <w:gridCol w:w="290"/>
        <w:gridCol w:w="1169"/>
        <w:gridCol w:w="237"/>
        <w:gridCol w:w="1169"/>
      </w:tblGrid>
      <w:tr w:rsidR="00C161E0" w:rsidRPr="000170CC" w14:paraId="5B2372A4" w14:textId="77777777" w:rsidTr="00A57D20">
        <w:tc>
          <w:tcPr>
            <w:tcW w:w="4395" w:type="dxa"/>
          </w:tcPr>
          <w:p w14:paraId="6E9F38D6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441" w:type="dxa"/>
            <w:gridSpan w:val="7"/>
          </w:tcPr>
          <w:p w14:paraId="6D546E96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C161E0" w:rsidRPr="000170CC" w14:paraId="6FEDA4BA" w14:textId="77777777" w:rsidTr="00A57D20">
        <w:tc>
          <w:tcPr>
            <w:tcW w:w="4395" w:type="dxa"/>
          </w:tcPr>
          <w:p w14:paraId="79F1EB0C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D313A9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4CA60E3D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7D1DD1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C6C" w:rsidRPr="000170CC" w14:paraId="3409361D" w14:textId="77777777" w:rsidTr="00622C6C">
        <w:tc>
          <w:tcPr>
            <w:tcW w:w="4395" w:type="dxa"/>
          </w:tcPr>
          <w:p w14:paraId="65E6083A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44D68CE9" w14:textId="15C98990" w:rsidR="00622C6C" w:rsidRPr="00515A52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515A52"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  <w:t>3</w:t>
            </w:r>
            <w:r w:rsidR="00515A52" w:rsidRPr="00515A52"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  <w:t>0</w:t>
            </w:r>
            <w:r w:rsidRPr="00515A52"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  <w:t xml:space="preserve"> </w:t>
            </w:r>
            <w:r w:rsidR="00515A52" w:rsidRPr="00515A52">
              <w:rPr>
                <w:rFonts w:ascii="Angsana New" w:eastAsia="SimSun" w:hAnsi="Angsana New" w:hint="cs"/>
                <w:spacing w:val="-2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40" w:type="dxa"/>
          </w:tcPr>
          <w:p w14:paraId="75E89970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75352DF" w14:textId="18B9CD74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90" w:type="dxa"/>
          </w:tcPr>
          <w:p w14:paraId="529F3883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147CB0A" w14:textId="0F501A56" w:rsidR="00622C6C" w:rsidRPr="000170CC" w:rsidRDefault="00515A52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15A52"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  <w:t xml:space="preserve">30 </w:t>
            </w:r>
            <w:r w:rsidRPr="00515A52">
              <w:rPr>
                <w:rFonts w:ascii="Angsana New" w:eastAsia="SimSun" w:hAnsi="Angsana New" w:hint="cs"/>
                <w:spacing w:val="-2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37" w:type="dxa"/>
          </w:tcPr>
          <w:p w14:paraId="7A45031D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495707D" w14:textId="789B705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C161E0" w:rsidRPr="000170CC" w14:paraId="7A38CA61" w14:textId="77777777" w:rsidTr="00A57D20">
        <w:tc>
          <w:tcPr>
            <w:tcW w:w="4395" w:type="dxa"/>
          </w:tcPr>
          <w:p w14:paraId="0AD5708E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94BAA2A" w14:textId="51B56E59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</w:t>
            </w:r>
            <w:r w:rsidR="00622C6C"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40" w:type="dxa"/>
          </w:tcPr>
          <w:p w14:paraId="26CBD80A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52BB5BF" w14:textId="0F52DD11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90" w:type="dxa"/>
          </w:tcPr>
          <w:p w14:paraId="28E8507B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3644E54" w14:textId="00EA8879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</w:t>
            </w:r>
            <w:r w:rsidR="00622C6C"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37" w:type="dxa"/>
          </w:tcPr>
          <w:p w14:paraId="6A1DEFF0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98ABB1B" w14:textId="5F36A019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</w:t>
            </w:r>
            <w:r w:rsidR="00622C6C"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</w:p>
        </w:tc>
      </w:tr>
      <w:tr w:rsidR="00C161E0" w:rsidRPr="000170CC" w14:paraId="4546B9AD" w14:textId="77777777" w:rsidTr="00A57D20">
        <w:tc>
          <w:tcPr>
            <w:tcW w:w="4395" w:type="dxa"/>
            <w:vAlign w:val="bottom"/>
          </w:tcPr>
          <w:p w14:paraId="6FB8E7B1" w14:textId="77777777" w:rsidR="00C161E0" w:rsidRPr="000170CC" w:rsidRDefault="00C161E0" w:rsidP="00C161E0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68" w:type="dxa"/>
          </w:tcPr>
          <w:p w14:paraId="239D6644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8690702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03EBC6F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1CFA699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636FEDE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6DC68D5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0AE9996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161E0" w:rsidRPr="000170CC" w14:paraId="594A6654" w14:textId="77777777" w:rsidTr="00A57D20">
        <w:tc>
          <w:tcPr>
            <w:tcW w:w="4395" w:type="dxa"/>
          </w:tcPr>
          <w:p w14:paraId="454E05CE" w14:textId="77777777" w:rsidR="00C161E0" w:rsidRPr="000170CC" w:rsidRDefault="00C161E0" w:rsidP="00C161E0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4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เดือนและ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5D417A9D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409BD84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4B83AAE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AB01B39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11136D8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C71CDD6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4F294FC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161E0" w:rsidRPr="000170CC" w14:paraId="7B0F38E9" w14:textId="77777777" w:rsidTr="00A57D20">
        <w:trPr>
          <w:trHeight w:val="79"/>
        </w:trPr>
        <w:tc>
          <w:tcPr>
            <w:tcW w:w="4395" w:type="dxa"/>
          </w:tcPr>
          <w:p w14:paraId="16449C1B" w14:textId="0D4BD09A" w:rsidR="00C161E0" w:rsidRPr="000170CC" w:rsidRDefault="00C161E0" w:rsidP="00C161E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943505">
              <w:rPr>
                <w:rFonts w:ascii="Angsana New" w:hAnsi="Angsana New" w:cs="Angsana New"/>
                <w:color w:val="auto"/>
                <w:sz w:val="30"/>
                <w:szCs w:val="30"/>
              </w:rPr>
              <w:t>0.90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ถึงร้อย</w:t>
            </w:r>
            <w:r w:rsidRPr="009435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ละ </w:t>
            </w:r>
            <w:r w:rsidR="00815A52">
              <w:rPr>
                <w:rFonts w:ascii="Angsana New" w:hAnsi="Angsana New" w:cs="Angsana New"/>
                <w:color w:val="auto"/>
                <w:sz w:val="30"/>
                <w:szCs w:val="30"/>
              </w:rPr>
              <w:t>3.70</w:t>
            </w:r>
            <w:r w:rsidRPr="0094350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9435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68" w:type="dxa"/>
          </w:tcPr>
          <w:p w14:paraId="61256763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72FC27EA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4E942BE0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564118F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B0264FB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5E8B657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BA81A8B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161E0" w:rsidRPr="000170CC" w14:paraId="5EF0BD66" w14:textId="77777777" w:rsidTr="00A57D20">
        <w:tc>
          <w:tcPr>
            <w:tcW w:w="4395" w:type="dxa"/>
          </w:tcPr>
          <w:p w14:paraId="12072A93" w14:textId="126B30A1" w:rsidR="00C161E0" w:rsidRPr="000170CC" w:rsidRDefault="00C161E0" w:rsidP="00C161E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93A0E">
              <w:rPr>
                <w:rFonts w:ascii="Angsana New" w:hAnsi="Angsana New" w:cs="Angsana New"/>
                <w:color w:val="auto"/>
                <w:sz w:val="30"/>
                <w:szCs w:val="30"/>
              </w:rPr>
              <w:t>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A93A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622C6C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="00622C6C">
              <w:rPr>
                <w:rFonts w:ascii="Angsana New" w:hAnsi="Angsana New" w:cs="Angsana New"/>
                <w:color w:val="auto"/>
                <w:sz w:val="30"/>
                <w:szCs w:val="30"/>
              </w:rPr>
              <w:t>0.90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</w:t>
            </w:r>
          </w:p>
        </w:tc>
        <w:tc>
          <w:tcPr>
            <w:tcW w:w="1168" w:type="dxa"/>
          </w:tcPr>
          <w:p w14:paraId="37F8FA7B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5AE198C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316FA08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0382ED83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0DE5D95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DB8F04C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AE78547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22C6C" w:rsidRPr="000170CC" w14:paraId="4A2C3A3F" w14:textId="77777777" w:rsidTr="00A57D20">
        <w:tc>
          <w:tcPr>
            <w:tcW w:w="4395" w:type="dxa"/>
          </w:tcPr>
          <w:p w14:paraId="549ECC44" w14:textId="0492F663" w:rsidR="00622C6C" w:rsidRPr="000170CC" w:rsidRDefault="00622C6C" w:rsidP="00622C6C">
            <w:pPr>
              <w:pStyle w:val="1"/>
              <w:widowControl/>
              <w:spacing w:line="240" w:lineRule="atLeast"/>
              <w:ind w:right="-249" w:hanging="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4.30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ต่อปี 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B0F4137" w14:textId="6CB8E05E" w:rsidR="00622C6C" w:rsidRPr="000170CC" w:rsidRDefault="00943505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1,302,696</w:t>
            </w:r>
          </w:p>
        </w:tc>
        <w:tc>
          <w:tcPr>
            <w:tcW w:w="240" w:type="dxa"/>
          </w:tcPr>
          <w:p w14:paraId="4345C621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CEB03C" w14:textId="4AC0E629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1,533,395</w:t>
            </w:r>
          </w:p>
        </w:tc>
        <w:tc>
          <w:tcPr>
            <w:tcW w:w="290" w:type="dxa"/>
          </w:tcPr>
          <w:p w14:paraId="224BDC3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34D0652" w14:textId="2CBF4C5B" w:rsidR="00622C6C" w:rsidRPr="000170CC" w:rsidRDefault="00943505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722,696</w:t>
            </w:r>
          </w:p>
        </w:tc>
        <w:tc>
          <w:tcPr>
            <w:tcW w:w="237" w:type="dxa"/>
          </w:tcPr>
          <w:p w14:paraId="4CF862C9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FF2A18B" w14:textId="046353BE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953,395</w:t>
            </w:r>
          </w:p>
        </w:tc>
      </w:tr>
      <w:tr w:rsidR="00622C6C" w:rsidRPr="000170CC" w14:paraId="33324BDF" w14:textId="77777777" w:rsidTr="0069516C">
        <w:trPr>
          <w:cantSplit/>
          <w:trHeight w:hRule="exact" w:val="142"/>
        </w:trPr>
        <w:tc>
          <w:tcPr>
            <w:tcW w:w="4395" w:type="dxa"/>
          </w:tcPr>
          <w:p w14:paraId="1DC35A55" w14:textId="77777777" w:rsidR="00622C6C" w:rsidRPr="0069516C" w:rsidRDefault="00622C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A6D2161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40" w:type="dxa"/>
          </w:tcPr>
          <w:p w14:paraId="77A67069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73354BF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90" w:type="dxa"/>
          </w:tcPr>
          <w:p w14:paraId="1746ECBF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6F50832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7" w:type="dxa"/>
          </w:tcPr>
          <w:p w14:paraId="51483177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99E9120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622C6C" w:rsidRPr="000170CC" w14:paraId="1E75F6F3" w14:textId="77777777" w:rsidTr="00A57D20">
        <w:tc>
          <w:tcPr>
            <w:tcW w:w="4395" w:type="dxa"/>
          </w:tcPr>
          <w:p w14:paraId="2B957C49" w14:textId="77777777" w:rsidR="00622C6C" w:rsidRPr="000170CC" w:rsidRDefault="00622C6C" w:rsidP="00622C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เงินลงทุนในตราสารหนี้ที่จะครบกำหนดภายในหนึ่งปี</w:t>
            </w:r>
          </w:p>
        </w:tc>
        <w:tc>
          <w:tcPr>
            <w:tcW w:w="1168" w:type="dxa"/>
          </w:tcPr>
          <w:p w14:paraId="20CDC0E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06F3E16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6AD7A62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183CB169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B6EB846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11A038F0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AB50B0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22C6C" w:rsidRPr="000170CC" w14:paraId="76A38B53" w14:textId="77777777" w:rsidTr="00A57D20">
        <w:tc>
          <w:tcPr>
            <w:tcW w:w="4395" w:type="dxa"/>
          </w:tcPr>
          <w:p w14:paraId="7833F976" w14:textId="77777777" w:rsidR="00622C6C" w:rsidRPr="000170CC" w:rsidRDefault="00622C6C" w:rsidP="00622C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หุ้นกู้ บริษัท เบทาโกร จำกัด (มหาชน)</w:t>
            </w:r>
          </w:p>
        </w:tc>
        <w:tc>
          <w:tcPr>
            <w:tcW w:w="1168" w:type="dxa"/>
          </w:tcPr>
          <w:p w14:paraId="7CF622B8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99EDA9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E3596EC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8EBA610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34E94D8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8B104EC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A16C580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22C6C" w:rsidRPr="000170CC" w14:paraId="4A9EEC55" w14:textId="77777777" w:rsidTr="00382AF7">
        <w:tc>
          <w:tcPr>
            <w:tcW w:w="4395" w:type="dxa"/>
          </w:tcPr>
          <w:p w14:paraId="7B24E875" w14:textId="77777777" w:rsidR="00622C6C" w:rsidRPr="000170CC" w:rsidRDefault="00622C6C" w:rsidP="00622C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2.70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68" w:type="dxa"/>
          </w:tcPr>
          <w:p w14:paraId="51F6D3B4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5247C55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3C2777C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</w:tcPr>
          <w:p w14:paraId="366EA923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E5B7C6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6C16433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42DC301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516C" w:rsidRPr="000170CC" w14:paraId="27CF8722" w14:textId="77777777" w:rsidTr="00382AF7">
        <w:tc>
          <w:tcPr>
            <w:tcW w:w="4395" w:type="dxa"/>
          </w:tcPr>
          <w:p w14:paraId="4DDD5318" w14:textId="77777777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ครบกำหนดไถ่ถอนวันที่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29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กรกฎาคม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9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168" w:type="dxa"/>
          </w:tcPr>
          <w:p w14:paraId="3EC98DDF" w14:textId="7B60ED91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40" w:type="dxa"/>
          </w:tcPr>
          <w:p w14:paraId="555468CB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2452A36" w14:textId="34B4A919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90" w:type="dxa"/>
          </w:tcPr>
          <w:p w14:paraId="527113C3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70FF7E1" w14:textId="2CF1748A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37" w:type="dxa"/>
          </w:tcPr>
          <w:p w14:paraId="1AA55CFD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4ED1F1D" w14:textId="22892D8B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</w:tr>
      <w:tr w:rsidR="0069516C" w:rsidRPr="000170CC" w14:paraId="1EDE01BC" w14:textId="77777777" w:rsidTr="00382AF7">
        <w:tc>
          <w:tcPr>
            <w:tcW w:w="4395" w:type="dxa"/>
          </w:tcPr>
          <w:p w14:paraId="3A120BD8" w14:textId="13D1A7E8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หุ้นกู้ บริษัท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ทรู คอร์ปอเรชั่น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168" w:type="dxa"/>
          </w:tcPr>
          <w:p w14:paraId="615D3967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0701FC0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87EE1D6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0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6AACDD2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1A6CD86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07277E87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12DA34A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9516C" w:rsidRPr="000170CC" w14:paraId="45CB3437" w14:textId="77777777" w:rsidTr="0069516C">
        <w:tc>
          <w:tcPr>
            <w:tcW w:w="4395" w:type="dxa"/>
          </w:tcPr>
          <w:p w14:paraId="1CFE9FA0" w14:textId="3895B90C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45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68" w:type="dxa"/>
          </w:tcPr>
          <w:p w14:paraId="6F3E7E89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B893D90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B0B9773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0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6BE0453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2B8AD35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1D9A7E9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60B97CC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9516C" w:rsidRPr="000170CC" w14:paraId="71B7F138" w14:textId="77777777" w:rsidTr="0069516C">
        <w:tc>
          <w:tcPr>
            <w:tcW w:w="4395" w:type="dxa"/>
          </w:tcPr>
          <w:p w14:paraId="5F7FF6E5" w14:textId="3023B788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ครบกำหนดไถ่ถอนวันที่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กุมภาพันธ์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168" w:type="dxa"/>
          </w:tcPr>
          <w:p w14:paraId="4B2F9D56" w14:textId="4B75B28E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40" w:type="dxa"/>
          </w:tcPr>
          <w:p w14:paraId="7CB3C687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7D42487" w14:textId="4DB03DFD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408A0FB5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B89633B" w14:textId="4610A993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37" w:type="dxa"/>
          </w:tcPr>
          <w:p w14:paraId="30B0850F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EED53E2" w14:textId="251124AC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516C" w:rsidRPr="000170CC" w14:paraId="529228F6" w14:textId="77777777" w:rsidTr="00A57D20">
        <w:tc>
          <w:tcPr>
            <w:tcW w:w="4395" w:type="dxa"/>
          </w:tcPr>
          <w:p w14:paraId="38ADF5BE" w14:textId="77777777" w:rsidR="0069516C" w:rsidRPr="0069516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4B9525E" w14:textId="58DA59C1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20,000</w:t>
            </w:r>
          </w:p>
        </w:tc>
        <w:tc>
          <w:tcPr>
            <w:tcW w:w="240" w:type="dxa"/>
          </w:tcPr>
          <w:p w14:paraId="5499998B" w14:textId="77777777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3A44895" w14:textId="562425A1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90" w:type="dxa"/>
          </w:tcPr>
          <w:p w14:paraId="708142DC" w14:textId="77777777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9EEDDBF" w14:textId="6B1A3B8F" w:rsidR="0069516C" w:rsidRPr="0069516C" w:rsidRDefault="00A93A0E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20,000</w:t>
            </w:r>
          </w:p>
        </w:tc>
        <w:tc>
          <w:tcPr>
            <w:tcW w:w="237" w:type="dxa"/>
          </w:tcPr>
          <w:p w14:paraId="4BBDAA8C" w14:textId="77777777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44A59C" w14:textId="6EAEDB1D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</w:tr>
      <w:tr w:rsidR="0069516C" w:rsidRPr="000170CC" w14:paraId="43BC7088" w14:textId="77777777" w:rsidTr="0069516C">
        <w:trPr>
          <w:cantSplit/>
          <w:trHeight w:hRule="exact" w:val="170"/>
        </w:trPr>
        <w:tc>
          <w:tcPr>
            <w:tcW w:w="4395" w:type="dxa"/>
          </w:tcPr>
          <w:p w14:paraId="766524D4" w14:textId="77777777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142BFAB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</w:tcPr>
          <w:p w14:paraId="18BFD745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2B224DF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573D3855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A6ECFE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7" w:type="dxa"/>
          </w:tcPr>
          <w:p w14:paraId="38DEBD7E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184FDB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516C" w:rsidRPr="000170CC" w14:paraId="496870B0" w14:textId="77777777" w:rsidTr="00A57D20">
        <w:tc>
          <w:tcPr>
            <w:tcW w:w="4395" w:type="dxa"/>
          </w:tcPr>
          <w:p w14:paraId="4C3A56A9" w14:textId="77777777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51B5D72" w14:textId="38E1606B" w:rsidR="0069516C" w:rsidRPr="000170CC" w:rsidRDefault="00943505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1,322,696</w:t>
            </w:r>
          </w:p>
        </w:tc>
        <w:tc>
          <w:tcPr>
            <w:tcW w:w="240" w:type="dxa"/>
          </w:tcPr>
          <w:p w14:paraId="35DCC644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1AEEF40" w14:textId="4799C91E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1,548,395</w:t>
            </w:r>
          </w:p>
        </w:tc>
        <w:tc>
          <w:tcPr>
            <w:tcW w:w="290" w:type="dxa"/>
          </w:tcPr>
          <w:p w14:paraId="5F1D4E34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24E06B9" w14:textId="0EA65ADE" w:rsidR="0069516C" w:rsidRPr="000170CC" w:rsidRDefault="00943505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742,696</w:t>
            </w:r>
          </w:p>
        </w:tc>
        <w:tc>
          <w:tcPr>
            <w:tcW w:w="237" w:type="dxa"/>
          </w:tcPr>
          <w:p w14:paraId="066494EB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5BB1A735" w14:textId="4A7416CE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968,395</w:t>
            </w:r>
          </w:p>
        </w:tc>
      </w:tr>
    </w:tbl>
    <w:p w14:paraId="4DDFAECD" w14:textId="77777777" w:rsidR="00333183" w:rsidRDefault="0033318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333183" w:rsidSect="001120E4">
          <w:footerReference w:type="default" r:id="rId14"/>
          <w:headerReference w:type="first" r:id="rId15"/>
          <w:footerReference w:type="first" r:id="rId16"/>
          <w:pgSz w:w="11909" w:h="16834" w:code="9"/>
          <w:pgMar w:top="1440" w:right="1109" w:bottom="709" w:left="1440" w:header="994" w:footer="497" w:gutter="0"/>
          <w:cols w:space="720"/>
          <w:titlePg/>
          <w:docGrid w:linePitch="245"/>
        </w:sectPr>
      </w:pPr>
    </w:p>
    <w:p w14:paraId="3C0A0901" w14:textId="77777777" w:rsidR="00F42E63" w:rsidRDefault="00F42E6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สินทรัพย์ทางการเงินไม่หมุนเวียนอื่น</w:t>
      </w:r>
    </w:p>
    <w:p w14:paraId="68083025" w14:textId="77777777" w:rsidR="006B5367" w:rsidRPr="00303883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20"/>
          <w:szCs w:val="20"/>
          <w:lang w:eastAsia="zh-CN"/>
        </w:rPr>
      </w:pPr>
    </w:p>
    <w:p w14:paraId="12C8D3B8" w14:textId="55307812" w:rsidR="0039512A" w:rsidRPr="00DC0705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>รายละเอียดของสินทรัพย์ทางการเงินไม่หมุนเวียนอื่น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="00F43FA9"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>-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เงินลงทุนในตราสารหนี้ ณ วันที่ 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>3</w:t>
      </w:r>
      <w:r w:rsidR="00682948">
        <w:rPr>
          <w:rFonts w:ascii="Angsana New" w:eastAsia="SimSun" w:hAnsi="Angsana New"/>
          <w:sz w:val="30"/>
          <w:szCs w:val="30"/>
          <w:lang w:eastAsia="zh-CN"/>
        </w:rPr>
        <w:t>0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="00682948">
        <w:rPr>
          <w:rFonts w:ascii="Angsana New" w:eastAsia="SimSun" w:hAnsi="Angsana New" w:hint="cs"/>
          <w:sz w:val="30"/>
          <w:szCs w:val="30"/>
          <w:cs/>
          <w:lang w:eastAsia="zh-CN"/>
        </w:rPr>
        <w:t>มิถุนายน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256</w:t>
      </w:r>
      <w:r w:rsidR="004810C3" w:rsidRPr="00DC0705">
        <w:rPr>
          <w:rFonts w:ascii="Angsana New" w:eastAsia="SimSun" w:hAnsi="Angsana New"/>
          <w:sz w:val="30"/>
          <w:szCs w:val="30"/>
          <w:lang w:eastAsia="zh-CN"/>
        </w:rPr>
        <w:t>9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และ 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31 </w:t>
      </w: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ธันวาคม 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>256</w:t>
      </w:r>
      <w:r w:rsidR="004810C3" w:rsidRPr="00DC0705">
        <w:rPr>
          <w:rFonts w:ascii="Angsana New" w:eastAsia="SimSun" w:hAnsi="Angsana New"/>
          <w:sz w:val="30"/>
          <w:szCs w:val="30"/>
          <w:lang w:eastAsia="zh-CN"/>
        </w:rPr>
        <w:t>8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>มีดังนี้</w:t>
      </w:r>
    </w:p>
    <w:p w14:paraId="3D6EF99C" w14:textId="77777777" w:rsidR="0039512A" w:rsidRPr="00CA2BD7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0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8"/>
        <w:gridCol w:w="1136"/>
        <w:gridCol w:w="236"/>
        <w:gridCol w:w="1134"/>
      </w:tblGrid>
      <w:tr w:rsidR="007A2D9D" w:rsidRPr="000170CC" w14:paraId="195556FE" w14:textId="77777777" w:rsidTr="0019588F">
        <w:tc>
          <w:tcPr>
            <w:tcW w:w="4250" w:type="dxa"/>
          </w:tcPr>
          <w:p w14:paraId="2E921D03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366FBF2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7805047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3887BF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6091BA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677D7C6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E9DA08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024D7A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91" w:type="dxa"/>
            <w:gridSpan w:val="7"/>
          </w:tcPr>
          <w:p w14:paraId="5070FAE1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7A2D9D" w:rsidRPr="000170CC" w14:paraId="55337691" w14:textId="77777777" w:rsidTr="0019588F">
        <w:tc>
          <w:tcPr>
            <w:tcW w:w="4250" w:type="dxa"/>
          </w:tcPr>
          <w:p w14:paraId="79F70C2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59A8273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38B2B80" w14:textId="57271A18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D10B06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44C56A1" w14:textId="592E0FF5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FA43806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A0640B5" w14:textId="3062CBB8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CED236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74742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E998D95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</w:tcBorders>
          </w:tcPr>
          <w:p w14:paraId="53D95F8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D9D" w:rsidRPr="000170CC" w14:paraId="42B2CB3E" w14:textId="77777777" w:rsidTr="0019588F">
        <w:tc>
          <w:tcPr>
            <w:tcW w:w="4250" w:type="dxa"/>
          </w:tcPr>
          <w:p w14:paraId="44396C0D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69F305F0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2B37B283" w14:textId="74640E21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12C81BC4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1DDEF51" w14:textId="3D7F05CB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5A32CA58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9897C97" w14:textId="4D0E15AF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5A7D98E7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F5FACE9" w14:textId="25BC1C90" w:rsidR="007A2D9D" w:rsidRPr="00682948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8294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682948" w:rsidRPr="00682948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682948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682948" w:rsidRPr="006829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34793C10" w14:textId="77777777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2A020E5A" w14:textId="1B81F9A7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2BED52B0" w14:textId="77777777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</w:tcBorders>
          </w:tcPr>
          <w:p w14:paraId="4A89E20F" w14:textId="4704CF86" w:rsidR="007A2D9D" w:rsidRPr="00DC0705" w:rsidRDefault="00682948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948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6829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B2352A" w14:textId="77777777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AE4C53" w14:textId="6AB99CC5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2D9D" w:rsidRPr="000170CC" w14:paraId="23A46A7D" w14:textId="77777777" w:rsidTr="0019588F">
        <w:tc>
          <w:tcPr>
            <w:tcW w:w="4250" w:type="dxa"/>
            <w:tcBorders>
              <w:bottom w:val="single" w:sz="4" w:space="0" w:color="auto"/>
            </w:tcBorders>
          </w:tcPr>
          <w:p w14:paraId="32588A6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09C2FA6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80BDDA4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1A4288D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89472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7E7C485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0F0E86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3510C8B4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FF082F2" w14:textId="2BAC5E00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28DC764A" w14:textId="77777777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B2B420" w14:textId="047C1046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5EB4EECA" w14:textId="77777777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</w:tcBorders>
          </w:tcPr>
          <w:p w14:paraId="5E3999F1" w14:textId="7050BD52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62D3953B" w14:textId="77777777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10DABD" w14:textId="02C9A494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A2D9D" w:rsidRPr="000170CC" w14:paraId="6DAFB750" w14:textId="77777777" w:rsidTr="0019588F">
        <w:tc>
          <w:tcPr>
            <w:tcW w:w="4250" w:type="dxa"/>
            <w:tcBorders>
              <w:top w:val="single" w:sz="4" w:space="0" w:color="auto"/>
            </w:tcBorders>
          </w:tcPr>
          <w:p w14:paraId="7596117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19296DE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569349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014701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B1DAC6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C6CABA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002591F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6521D53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DFDD92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6E817BA5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716325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30F58C8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</w:tcBorders>
          </w:tcPr>
          <w:p w14:paraId="571D349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16786AD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A8757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34438B" w:rsidRPr="000170CC" w14:paraId="750E81D4" w14:textId="77777777" w:rsidTr="0019588F">
        <w:tc>
          <w:tcPr>
            <w:tcW w:w="4250" w:type="dxa"/>
          </w:tcPr>
          <w:p w14:paraId="09186A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 คอร์ปอเรชั่น จำกัด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08C531B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01199D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0E46BA5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A66BBF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6247082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A112DF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3.60</w:t>
            </w:r>
          </w:p>
        </w:tc>
        <w:tc>
          <w:tcPr>
            <w:tcW w:w="236" w:type="dxa"/>
          </w:tcPr>
          <w:p w14:paraId="601E30F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149E082" w14:textId="5E9F370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0A368E1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9F66219" w14:textId="4101CB5C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2C1E389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E6D5FAF" w14:textId="7EB2ABF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4FC6ED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357677" w14:textId="0556B27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3D533E99" w14:textId="77777777" w:rsidTr="0019588F">
        <w:tc>
          <w:tcPr>
            <w:tcW w:w="4250" w:type="dxa"/>
          </w:tcPr>
          <w:p w14:paraId="4897909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79938E6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CCB0E8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สิงหาคม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4F9873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3C4527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กุมภาพันธ์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4D9BAB9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8139BE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3.45</w:t>
            </w:r>
          </w:p>
        </w:tc>
        <w:tc>
          <w:tcPr>
            <w:tcW w:w="236" w:type="dxa"/>
          </w:tcPr>
          <w:p w14:paraId="535095A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58B06DB" w14:textId="57979F8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92E6C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BAD7895" w14:textId="37C7F256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8" w:type="dxa"/>
          </w:tcPr>
          <w:p w14:paraId="18F7966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D513EE3" w14:textId="3A1EDF9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E66C0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CAE8D7" w14:textId="6E07B26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34438B" w:rsidRPr="000170CC" w14:paraId="5E5CEA1C" w14:textId="77777777" w:rsidTr="0019588F">
        <w:tc>
          <w:tcPr>
            <w:tcW w:w="4250" w:type="dxa"/>
          </w:tcPr>
          <w:p w14:paraId="3D9539C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หุ้นกู้ บริษัท เอสซีจี เจดับเบิ้ลยูดี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โลจิสติกส์ จำกัด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20D6F2C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12D2B9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6CEF060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8C6BB8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6B149EB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11A355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4.04</w:t>
            </w:r>
          </w:p>
        </w:tc>
        <w:tc>
          <w:tcPr>
            <w:tcW w:w="236" w:type="dxa"/>
          </w:tcPr>
          <w:p w14:paraId="357E0AE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F75ED48" w14:textId="3FF442D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A1CAC1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901B18A" w14:textId="3A55C260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4104B8C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D3256C1" w14:textId="537F705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F37127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CD204C" w14:textId="2458525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78DB1777" w14:textId="77777777" w:rsidTr="0019588F">
        <w:tc>
          <w:tcPr>
            <w:tcW w:w="4250" w:type="dxa"/>
          </w:tcPr>
          <w:p w14:paraId="2D8E2098" w14:textId="77777777" w:rsidR="0034438B" w:rsidRPr="0019588F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</w:pP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จำกัด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40853AB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229591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74C8BF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EA197A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2574</w:t>
            </w:r>
          </w:p>
        </w:tc>
        <w:tc>
          <w:tcPr>
            <w:tcW w:w="236" w:type="dxa"/>
          </w:tcPr>
          <w:p w14:paraId="4843F29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1BDFCF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3.53</w:t>
            </w:r>
          </w:p>
        </w:tc>
        <w:tc>
          <w:tcPr>
            <w:tcW w:w="236" w:type="dxa"/>
          </w:tcPr>
          <w:p w14:paraId="209F855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2CA8E1B" w14:textId="18B4784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FBA6A3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D889F1C" w14:textId="586234B9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3D4CCFB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6C85699" w14:textId="5B04A47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EAF064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8F707B" w14:textId="6473D5B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72F18AF9" w14:textId="77777777" w:rsidTr="0019588F">
        <w:tc>
          <w:tcPr>
            <w:tcW w:w="4250" w:type="dxa"/>
          </w:tcPr>
          <w:p w14:paraId="082028F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ไทยเบจเวอเรจ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54CF710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52F09D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ตุลาคม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6898FB6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FF0B19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ตุลาคม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5FDB047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048268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3.07</w:t>
            </w:r>
          </w:p>
        </w:tc>
        <w:tc>
          <w:tcPr>
            <w:tcW w:w="236" w:type="dxa"/>
          </w:tcPr>
          <w:p w14:paraId="1AFB9B5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183CB73" w14:textId="5E76737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820C90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CCBF71E" w14:textId="32673EA6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57D405F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BF52320" w14:textId="5C278A8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651796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AAA10E" w14:textId="6476F1A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7D07F5C4" w14:textId="77777777" w:rsidTr="0019588F">
        <w:tc>
          <w:tcPr>
            <w:tcW w:w="4250" w:type="dxa"/>
          </w:tcPr>
          <w:p w14:paraId="376D5A1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หุ้นกู้ บริษัท แอดวานซ์ อินโฟร์</w:t>
            </w:r>
            <w:r w:rsidRPr="000170CC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เซอร์วิส จำกัด (มหาชน)</w:t>
            </w:r>
          </w:p>
        </w:tc>
        <w:tc>
          <w:tcPr>
            <w:tcW w:w="239" w:type="dxa"/>
          </w:tcPr>
          <w:p w14:paraId="7925B98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74C8C4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EAF287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0AF089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05E9294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CE23B7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2.74</w:t>
            </w:r>
          </w:p>
        </w:tc>
        <w:tc>
          <w:tcPr>
            <w:tcW w:w="236" w:type="dxa"/>
          </w:tcPr>
          <w:p w14:paraId="6E107C4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97BA7A7" w14:textId="0139516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7DB63A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68A90B3" w14:textId="1FA5D833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6CDE021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C03D945" w14:textId="73F9660E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AB2F18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E88A22" w14:textId="32CD2AD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268FDB2C" w14:textId="77777777" w:rsidTr="0019588F">
        <w:tc>
          <w:tcPr>
            <w:tcW w:w="4250" w:type="dxa"/>
          </w:tcPr>
          <w:p w14:paraId="356C61F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19F7A4B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C77B63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2796F1E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4CA865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4891125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078B5A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31DD5D5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451FF97" w14:textId="0EF407A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8C6F8F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44916C4" w14:textId="6D654C0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32FB644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14234BB" w14:textId="41CD163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3EDD45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F79806" w14:textId="7AB31D1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533B1A5E" w14:textId="77777777" w:rsidTr="0019588F">
        <w:tc>
          <w:tcPr>
            <w:tcW w:w="4250" w:type="dxa"/>
          </w:tcPr>
          <w:p w14:paraId="77D7FB4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33CFB9E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31B5DA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BE3E8B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1639EA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25CA554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E36016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3.70</w:t>
            </w:r>
          </w:p>
        </w:tc>
        <w:tc>
          <w:tcPr>
            <w:tcW w:w="236" w:type="dxa"/>
          </w:tcPr>
          <w:p w14:paraId="58E15F6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915E415" w14:textId="42D740F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7DBE88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A742FEE" w14:textId="61C571C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265F695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55A25EC" w14:textId="73D9B11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E6DA25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FA4BCF" w14:textId="002A768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64B9BA9D" w14:textId="77777777" w:rsidTr="0019588F">
        <w:tc>
          <w:tcPr>
            <w:tcW w:w="4250" w:type="dxa"/>
          </w:tcPr>
          <w:p w14:paraId="1D6F5DA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เจริญโภคภัณฑ์อาหาร จำกัด (มหาชน)</w:t>
            </w:r>
          </w:p>
        </w:tc>
        <w:tc>
          <w:tcPr>
            <w:tcW w:w="239" w:type="dxa"/>
          </w:tcPr>
          <w:p w14:paraId="5468401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E6F47D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E24A1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E5F4D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593A4FA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D0EA0F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3.48</w:t>
            </w:r>
          </w:p>
        </w:tc>
        <w:tc>
          <w:tcPr>
            <w:tcW w:w="236" w:type="dxa"/>
          </w:tcPr>
          <w:p w14:paraId="25431C9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AADCC44" w14:textId="56E4A6F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88211A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0EB7840" w14:textId="27D1F069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7471078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F3A2BBF" w14:textId="016C98C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5ACFB4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1ACAA" w14:textId="59E929A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30A528DD" w14:textId="77777777" w:rsidTr="0019588F">
        <w:tc>
          <w:tcPr>
            <w:tcW w:w="4250" w:type="dxa"/>
          </w:tcPr>
          <w:p w14:paraId="4439167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เอสซี แอสเสท คอร์ปอเรชั่น จำกัด (มหาชน)</w:t>
            </w:r>
          </w:p>
        </w:tc>
        <w:tc>
          <w:tcPr>
            <w:tcW w:w="239" w:type="dxa"/>
          </w:tcPr>
          <w:p w14:paraId="5D1FAF9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3A118D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24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641CA4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4FA53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24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มกราคม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226F731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89F093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4.20</w:t>
            </w:r>
          </w:p>
        </w:tc>
        <w:tc>
          <w:tcPr>
            <w:tcW w:w="236" w:type="dxa"/>
          </w:tcPr>
          <w:p w14:paraId="7831E80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D9F85AD" w14:textId="1CE59EA2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BD8009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89C3472" w14:textId="03DDB00D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6B94AFB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226B396" w14:textId="3E2DCBD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1C457B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66A3C2" w14:textId="59DD51A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A014C0" w:rsidRPr="000170CC" w14:paraId="1133144E" w14:textId="77777777" w:rsidTr="0019588F">
        <w:tc>
          <w:tcPr>
            <w:tcW w:w="4250" w:type="dxa"/>
          </w:tcPr>
          <w:p w14:paraId="4FC2CA66" w14:textId="78A860C0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 ศรีราชา จำกัด (มหาชน)</w:t>
            </w:r>
          </w:p>
        </w:tc>
        <w:tc>
          <w:tcPr>
            <w:tcW w:w="239" w:type="dxa"/>
          </w:tcPr>
          <w:p w14:paraId="7EDB8C4F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7A2AA0F" w14:textId="6E94982A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662E8ED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B8EA004" w14:textId="559E6B2F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099DA414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FAC58F2" w14:textId="3982C184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3.34</w:t>
            </w:r>
          </w:p>
        </w:tc>
        <w:tc>
          <w:tcPr>
            <w:tcW w:w="236" w:type="dxa"/>
          </w:tcPr>
          <w:p w14:paraId="11DD3946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EEAE18F" w14:textId="6846BDD1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3DC0E74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C235A5F" w14:textId="7CECE519" w:rsidR="00A014C0" w:rsidRPr="000170CC" w:rsidRDefault="00A014C0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234ECD5F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1298DDB" w14:textId="271DD8AF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233C3F4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F146BA" w14:textId="3F0E7AEE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7A2D9D" w:rsidRPr="000170CC" w14:paraId="19F3A383" w14:textId="77777777" w:rsidTr="0019588F">
        <w:trPr>
          <w:tblHeader/>
        </w:trPr>
        <w:tc>
          <w:tcPr>
            <w:tcW w:w="4250" w:type="dxa"/>
          </w:tcPr>
          <w:p w14:paraId="38223F1F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4DC6D0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74FFE3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02D92954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01333B6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BB3AFC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76C1E6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9D7CBA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91" w:type="dxa"/>
            <w:gridSpan w:val="7"/>
          </w:tcPr>
          <w:p w14:paraId="56ABDABF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7A2D9D" w:rsidRPr="000170CC" w14:paraId="0247F981" w14:textId="77777777" w:rsidTr="0019588F">
        <w:trPr>
          <w:tblHeader/>
        </w:trPr>
        <w:tc>
          <w:tcPr>
            <w:tcW w:w="4250" w:type="dxa"/>
          </w:tcPr>
          <w:p w14:paraId="32D48F1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F8134A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3ACE9ED9" w14:textId="5988ED7B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3B0C80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FF72656" w14:textId="66655C0B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786910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0758C15" w14:textId="4E45CA0E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188BEEB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521B0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E3C3FF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</w:tcBorders>
          </w:tcPr>
          <w:p w14:paraId="67E2C90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0D2" w:rsidRPr="000170CC" w14:paraId="573B9C1B" w14:textId="77777777" w:rsidTr="0019588F">
        <w:trPr>
          <w:tblHeader/>
        </w:trPr>
        <w:tc>
          <w:tcPr>
            <w:tcW w:w="4250" w:type="dxa"/>
          </w:tcPr>
          <w:p w14:paraId="75AD1B08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CF2F96C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0574CEB" w14:textId="0A6D3D2C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102EC56A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D583884" w14:textId="1BD07836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6C7D04F4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333FF27" w14:textId="27A05E13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4CD02E0B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98342A5" w14:textId="689E8849" w:rsidR="00E270D2" w:rsidRPr="00DC0705" w:rsidRDefault="00682948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948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6829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6BA0AE4C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0E4B8B34" w14:textId="001A493F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03280B75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24C3882" w14:textId="609B8CDB" w:rsidR="00E270D2" w:rsidRPr="00DC0705" w:rsidRDefault="00682948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948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6829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20A520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6B9B8F" w14:textId="30ACB373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2D9D" w:rsidRPr="000170CC" w14:paraId="2CC5749D" w14:textId="77777777" w:rsidTr="0019588F">
        <w:trPr>
          <w:tblHeader/>
        </w:trPr>
        <w:tc>
          <w:tcPr>
            <w:tcW w:w="4250" w:type="dxa"/>
            <w:tcBorders>
              <w:bottom w:val="single" w:sz="4" w:space="0" w:color="auto"/>
            </w:tcBorders>
          </w:tcPr>
          <w:p w14:paraId="1E3B6E0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68F9DEA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4DFE67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2C9A353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F900E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15A3BFE3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6051C84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4D23BE8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F5050CC" w14:textId="7493023F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77389E9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27EF46" w14:textId="538252EF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61133F1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A6886C9" w14:textId="35AA97CE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5707ABA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510F51" w14:textId="35C9B9C0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A2D9D" w:rsidRPr="000170CC" w14:paraId="4F1EA44A" w14:textId="77777777" w:rsidTr="0019588F">
        <w:trPr>
          <w:tblHeader/>
        </w:trPr>
        <w:tc>
          <w:tcPr>
            <w:tcW w:w="4250" w:type="dxa"/>
            <w:tcBorders>
              <w:top w:val="single" w:sz="4" w:space="0" w:color="auto"/>
            </w:tcBorders>
          </w:tcPr>
          <w:p w14:paraId="2E176AE0" w14:textId="77777777" w:rsidR="007A2D9D" w:rsidRPr="00F1420A" w:rsidRDefault="007A2D9D" w:rsidP="00F142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9" w:type="dxa"/>
          </w:tcPr>
          <w:p w14:paraId="536BE3E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D13B8B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8A11D9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F9FC9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5C5CA7B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99AF66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8EC1FA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587B0D3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1975011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E7659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6C31C57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C70940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15EBED3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F84FE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34438B" w:rsidRPr="000170CC" w14:paraId="384891E8" w14:textId="77777777" w:rsidTr="0019588F">
        <w:tc>
          <w:tcPr>
            <w:tcW w:w="4250" w:type="dxa"/>
          </w:tcPr>
          <w:p w14:paraId="4F9EB485" w14:textId="70C36C8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ศรีตรังแอโกรอินดัสทรี จำกัด (มหาชน)</w:t>
            </w:r>
          </w:p>
        </w:tc>
        <w:tc>
          <w:tcPr>
            <w:tcW w:w="239" w:type="dxa"/>
          </w:tcPr>
          <w:p w14:paraId="1680379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FE2986A" w14:textId="14284F3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42FE098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6C14768" w14:textId="6972C8E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5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5FDD2AC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2C032B9" w14:textId="7392A91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6266AF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8727DED" w14:textId="6E6BC908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B55A0A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F00D8F2" w14:textId="5C6E1A18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7E8F914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4C4668B" w14:textId="465D5E6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D9ECD1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2FE3F2" w14:textId="06EBE7D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5957BEBC" w14:textId="77777777" w:rsidTr="0019588F">
        <w:tc>
          <w:tcPr>
            <w:tcW w:w="4250" w:type="dxa"/>
          </w:tcPr>
          <w:p w14:paraId="6591946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1CF643D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E95CA4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37DD59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D77ECD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11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0CC64FB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EED2E9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3.35</w:t>
            </w:r>
          </w:p>
        </w:tc>
        <w:tc>
          <w:tcPr>
            <w:tcW w:w="236" w:type="dxa"/>
          </w:tcPr>
          <w:p w14:paraId="5C21548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5B3F086" w14:textId="380C326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31EEA5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4120000" w14:textId="5C8FAAEF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3196D06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1C5AF14" w14:textId="06FB787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7DA337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F4FB41" w14:textId="117C8E5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3EC268A9" w14:textId="77777777" w:rsidTr="0019588F">
        <w:tc>
          <w:tcPr>
            <w:tcW w:w="4250" w:type="dxa"/>
          </w:tcPr>
          <w:p w14:paraId="163D0F2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ซีพีเอฟ (ประเทศไทย) จำกัด (มหาชน)</w:t>
            </w:r>
          </w:p>
        </w:tc>
        <w:tc>
          <w:tcPr>
            <w:tcW w:w="239" w:type="dxa"/>
          </w:tcPr>
          <w:p w14:paraId="3F7A673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5D676F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1F9F586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F0EF30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3B8E59A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F12ADD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236" w:type="dxa"/>
          </w:tcPr>
          <w:p w14:paraId="6AA3FE3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05BD65A" w14:textId="46F6E5B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E3AFC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8006670" w14:textId="489AE4B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5266B21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8CB5A00" w14:textId="784998B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C48819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9FBA7F" w14:textId="76670E0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724F0D1C" w14:textId="77777777" w:rsidTr="0019588F">
        <w:tc>
          <w:tcPr>
            <w:tcW w:w="4250" w:type="dxa"/>
          </w:tcPr>
          <w:p w14:paraId="43360305" w14:textId="77777777" w:rsidR="0034438B" w:rsidRPr="0019588F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10"/>
                <w:sz w:val="28"/>
                <w:szCs w:val="28"/>
                <w:cs/>
                <w:lang w:eastAsia="zh-CN"/>
              </w:rPr>
            </w:pP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จำกัด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0A1EB8A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79F80D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D1F8B1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E27749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มีนาคม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2AB0245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26ED78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314F192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285C9F6" w14:textId="08D8B70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21A1AA7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214CD93" w14:textId="6985BF2D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8" w:type="dxa"/>
          </w:tcPr>
          <w:p w14:paraId="031F6B6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7681094" w14:textId="3A75823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E50E68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A84440" w14:textId="00D9275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253249CD" w14:textId="77777777" w:rsidTr="0019588F">
        <w:tc>
          <w:tcPr>
            <w:tcW w:w="4250" w:type="dxa"/>
          </w:tcPr>
          <w:p w14:paraId="5DB6DE6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ไออาร์พีซี จำกัด (มหาชน)</w:t>
            </w:r>
          </w:p>
        </w:tc>
        <w:tc>
          <w:tcPr>
            <w:tcW w:w="239" w:type="dxa"/>
          </w:tcPr>
          <w:p w14:paraId="4B7F4A1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D496BE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มีนาคม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34BD752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3452DB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25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6FF7B4A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CDB199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3.80</w:t>
            </w:r>
          </w:p>
        </w:tc>
        <w:tc>
          <w:tcPr>
            <w:tcW w:w="236" w:type="dxa"/>
          </w:tcPr>
          <w:p w14:paraId="4C72112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F0991DC" w14:textId="7CF2CEA0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D2D8CB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77B7876" w14:textId="76D8C34A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76C8FAA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7445320" w14:textId="491280D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335BBA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6DDFDF" w14:textId="4CE43F0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0D17EDC6" w14:textId="77777777" w:rsidTr="0019588F">
        <w:tc>
          <w:tcPr>
            <w:tcW w:w="4250" w:type="dxa"/>
          </w:tcPr>
          <w:p w14:paraId="1546048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บ้านปู จำกัด (มหาชน)</w:t>
            </w:r>
          </w:p>
        </w:tc>
        <w:tc>
          <w:tcPr>
            <w:tcW w:w="239" w:type="dxa"/>
          </w:tcPr>
          <w:p w14:paraId="3A27AA3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EB9182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DDF8D4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43B5D6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73</w:t>
            </w:r>
          </w:p>
        </w:tc>
        <w:tc>
          <w:tcPr>
            <w:tcW w:w="236" w:type="dxa"/>
          </w:tcPr>
          <w:p w14:paraId="347AB08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1D3E84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3.49</w:t>
            </w:r>
          </w:p>
        </w:tc>
        <w:tc>
          <w:tcPr>
            <w:tcW w:w="236" w:type="dxa"/>
          </w:tcPr>
          <w:p w14:paraId="19833B4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A859E7B" w14:textId="09EDC1B8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531DBB6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6AB861C" w14:textId="5BF80D03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8" w:type="dxa"/>
          </w:tcPr>
          <w:p w14:paraId="6D44A74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DD23717" w14:textId="65E52BF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0498679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C9E30A" w14:textId="56417DB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1C621E97" w14:textId="77777777" w:rsidTr="0019588F">
        <w:tc>
          <w:tcPr>
            <w:tcW w:w="4250" w:type="dxa"/>
          </w:tcPr>
          <w:p w14:paraId="6A09710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239" w:type="dxa"/>
          </w:tcPr>
          <w:p w14:paraId="07434C2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BCC553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8EF21C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8EF017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0417307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8AABB4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18DEF37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C2F45A5" w14:textId="012D716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7C8F98D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BE852E4" w14:textId="7606A655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8" w:type="dxa"/>
          </w:tcPr>
          <w:p w14:paraId="0AC0D15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22CC324" w14:textId="23D4929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A46F43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13243C" w14:textId="3A00592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41692A6E" w14:textId="77777777" w:rsidTr="0019588F">
        <w:tc>
          <w:tcPr>
            <w:tcW w:w="4250" w:type="dxa"/>
          </w:tcPr>
          <w:p w14:paraId="7B3C460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ไมเนอร์ อินเตอร์เนชั่นแนล จำกัด (มหาชน)</w:t>
            </w:r>
          </w:p>
        </w:tc>
        <w:tc>
          <w:tcPr>
            <w:tcW w:w="239" w:type="dxa"/>
          </w:tcPr>
          <w:p w14:paraId="52570C6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082A1B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E8266A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BA8329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0EA9874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8B6652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2.85</w:t>
            </w:r>
          </w:p>
        </w:tc>
        <w:tc>
          <w:tcPr>
            <w:tcW w:w="236" w:type="dxa"/>
          </w:tcPr>
          <w:p w14:paraId="2853B79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EB76364" w14:textId="47647A2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C6CC20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35B6F91" w14:textId="31DF4628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8" w:type="dxa"/>
          </w:tcPr>
          <w:p w14:paraId="65D3C0E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79D273B" w14:textId="2D08D8B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32F6C1D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7688C1" w14:textId="05C12C8E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4438B" w:rsidRPr="000170CC" w14:paraId="246F9CA7" w14:textId="77777777" w:rsidTr="0019588F">
        <w:tc>
          <w:tcPr>
            <w:tcW w:w="4250" w:type="dxa"/>
          </w:tcPr>
          <w:p w14:paraId="7A8DA16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เอสซีบี เอกซ์ จำกัด (มหาชน)</w:t>
            </w:r>
          </w:p>
        </w:tc>
        <w:tc>
          <w:tcPr>
            <w:tcW w:w="239" w:type="dxa"/>
          </w:tcPr>
          <w:p w14:paraId="2675549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E3B07F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9AE344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B193B3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4201DDF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CAD01B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2.60</w:t>
            </w:r>
          </w:p>
        </w:tc>
        <w:tc>
          <w:tcPr>
            <w:tcW w:w="236" w:type="dxa"/>
          </w:tcPr>
          <w:p w14:paraId="7427405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0DC1D4D" w14:textId="74AED5B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75CE8C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25A8039" w14:textId="71D7EC08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</w:tcPr>
          <w:p w14:paraId="64F5B61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15770B7" w14:textId="476DC15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528BFD9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8C4CEA" w14:textId="76B17F6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21203CA8" w14:textId="77777777" w:rsidTr="0019588F">
        <w:tc>
          <w:tcPr>
            <w:tcW w:w="4250" w:type="dxa"/>
          </w:tcPr>
          <w:p w14:paraId="68D97ED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ซีเค พาวเวอร์ จำกัด (มหาชน)</w:t>
            </w:r>
          </w:p>
        </w:tc>
        <w:tc>
          <w:tcPr>
            <w:tcW w:w="239" w:type="dxa"/>
          </w:tcPr>
          <w:p w14:paraId="7AE5006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E4E90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717854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C62158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71</w:t>
            </w:r>
          </w:p>
        </w:tc>
        <w:tc>
          <w:tcPr>
            <w:tcW w:w="236" w:type="dxa"/>
          </w:tcPr>
          <w:p w14:paraId="29E15A4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551150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3.15</w:t>
            </w:r>
          </w:p>
        </w:tc>
        <w:tc>
          <w:tcPr>
            <w:tcW w:w="236" w:type="dxa"/>
          </w:tcPr>
          <w:p w14:paraId="52A0B96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AF6B5E1" w14:textId="72492DC8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65AC81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5FBB80A" w14:textId="6908E881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</w:tcPr>
          <w:p w14:paraId="44D01E1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F1E421F" w14:textId="589FD610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46DB983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6A9698" w14:textId="39C53AB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34438B" w:rsidRPr="000170CC" w14:paraId="68696376" w14:textId="77777777" w:rsidTr="0019588F">
        <w:tc>
          <w:tcPr>
            <w:tcW w:w="4250" w:type="dxa"/>
          </w:tcPr>
          <w:p w14:paraId="6CC3C12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บี.กริม เพาเวอร์ จำกัด (มหาชน)</w:t>
            </w:r>
          </w:p>
        </w:tc>
        <w:tc>
          <w:tcPr>
            <w:tcW w:w="239" w:type="dxa"/>
          </w:tcPr>
          <w:p w14:paraId="2CD7253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4BB22E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A3761D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9B1787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6" w:type="dxa"/>
          </w:tcPr>
          <w:p w14:paraId="1866E3F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E435A4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3.30</w:t>
            </w:r>
          </w:p>
        </w:tc>
        <w:tc>
          <w:tcPr>
            <w:tcW w:w="236" w:type="dxa"/>
          </w:tcPr>
          <w:p w14:paraId="38EC66A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02B32B1" w14:textId="7C6E584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74448D3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4EA3374" w14:textId="646D9576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8" w:type="dxa"/>
          </w:tcPr>
          <w:p w14:paraId="27C48CB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A57C67D" w14:textId="06E41662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36" w:type="dxa"/>
          </w:tcPr>
          <w:p w14:paraId="54667A1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674FB2" w14:textId="2B02B61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34438B" w:rsidRPr="000170CC" w14:paraId="74BC093C" w14:textId="77777777" w:rsidTr="0019588F">
        <w:tc>
          <w:tcPr>
            <w:tcW w:w="4250" w:type="dxa"/>
          </w:tcPr>
          <w:p w14:paraId="2E199330" w14:textId="047D998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ไซยะบุรี</w:t>
            </w:r>
            <w:r w:rsidR="00DC0705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="00DC0705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พาวเวอร์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จำกัด</w:t>
            </w:r>
          </w:p>
        </w:tc>
        <w:tc>
          <w:tcPr>
            <w:tcW w:w="239" w:type="dxa"/>
          </w:tcPr>
          <w:p w14:paraId="263072C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BB0FE9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02296D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A02206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0EA20F4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A2FB91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2.80</w:t>
            </w:r>
          </w:p>
        </w:tc>
        <w:tc>
          <w:tcPr>
            <w:tcW w:w="236" w:type="dxa"/>
          </w:tcPr>
          <w:p w14:paraId="13DC224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F1B30B0" w14:textId="303E6B8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5127D3A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FEFE0D1" w14:textId="6A352E04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8" w:type="dxa"/>
          </w:tcPr>
          <w:p w14:paraId="3090BDB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BCBF9C4" w14:textId="773B56A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1B39A29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1EE175" w14:textId="4451ACC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4438B" w:rsidRPr="000170CC" w14:paraId="0AE6BE49" w14:textId="77777777" w:rsidTr="0019588F">
        <w:tc>
          <w:tcPr>
            <w:tcW w:w="4250" w:type="dxa"/>
          </w:tcPr>
          <w:p w14:paraId="6CBB4ACA" w14:textId="45615A7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ซีพี แอ็กซ์ตร้า จำกัด (มหาชน)</w:t>
            </w:r>
          </w:p>
        </w:tc>
        <w:tc>
          <w:tcPr>
            <w:tcW w:w="239" w:type="dxa"/>
          </w:tcPr>
          <w:p w14:paraId="68311B4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EF10C7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077697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0153A2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096551D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F01BD9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2.23</w:t>
            </w:r>
          </w:p>
        </w:tc>
        <w:tc>
          <w:tcPr>
            <w:tcW w:w="236" w:type="dxa"/>
          </w:tcPr>
          <w:p w14:paraId="50D2EF7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739AF7A" w14:textId="65B0B12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B0DAF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71FA0C0" w14:textId="0EDB62C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8" w:type="dxa"/>
          </w:tcPr>
          <w:p w14:paraId="0366B0D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59A8F02" w14:textId="3A787FE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56CF8F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98399B" w14:textId="66EB967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A014C0" w:rsidRPr="000170CC" w14:paraId="72E3483F" w14:textId="77777777" w:rsidTr="0019588F">
        <w:tc>
          <w:tcPr>
            <w:tcW w:w="4250" w:type="dxa"/>
          </w:tcPr>
          <w:p w14:paraId="712B3C34" w14:textId="42D844D2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เจริญโภคภัณฑ์อาหาร จำกัด (มหาชน)</w:t>
            </w:r>
          </w:p>
        </w:tc>
        <w:tc>
          <w:tcPr>
            <w:tcW w:w="239" w:type="dxa"/>
          </w:tcPr>
          <w:p w14:paraId="22B1966C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1E466B5" w14:textId="4F9944D0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244ED72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955F107" w14:textId="45F1B4AE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610C5F60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2B3E1CF" w14:textId="64AD5E3C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2.70</w:t>
            </w:r>
          </w:p>
        </w:tc>
        <w:tc>
          <w:tcPr>
            <w:tcW w:w="236" w:type="dxa"/>
          </w:tcPr>
          <w:p w14:paraId="39EA864F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52F62CE" w14:textId="6A051AA2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6" w:type="dxa"/>
          </w:tcPr>
          <w:p w14:paraId="35EE7E6F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9753D12" w14:textId="60DB95D6" w:rsidR="00A014C0" w:rsidRPr="000170CC" w:rsidRDefault="00A014C0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8" w:type="dxa"/>
          </w:tcPr>
          <w:p w14:paraId="41B49FB9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9606149" w14:textId="63101C8A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118108A3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3503E6" w14:textId="7C23C640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19588F" w:rsidRPr="000170CC" w14:paraId="5D8007FC" w14:textId="77777777" w:rsidTr="00A57D20">
        <w:trPr>
          <w:tblHeader/>
        </w:trPr>
        <w:tc>
          <w:tcPr>
            <w:tcW w:w="4250" w:type="dxa"/>
          </w:tcPr>
          <w:p w14:paraId="1ADFAC28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1DC4889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AD7669E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448893BD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698996B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7427CF4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CC089BC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0170DD1F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91" w:type="dxa"/>
            <w:gridSpan w:val="7"/>
          </w:tcPr>
          <w:p w14:paraId="61DFB06C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9588F" w:rsidRPr="000170CC" w14:paraId="7E3BAA4A" w14:textId="77777777" w:rsidTr="00A57D20">
        <w:trPr>
          <w:tblHeader/>
        </w:trPr>
        <w:tc>
          <w:tcPr>
            <w:tcW w:w="4250" w:type="dxa"/>
          </w:tcPr>
          <w:p w14:paraId="13BF314E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28D34040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B549298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0688A5AB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348396F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44D02686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062BC4C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6DE6C60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F084A0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F1CEFFB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</w:tcBorders>
          </w:tcPr>
          <w:p w14:paraId="642F1B6A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0D2" w:rsidRPr="000170CC" w14:paraId="5434BD62" w14:textId="77777777" w:rsidTr="00A57D20">
        <w:trPr>
          <w:tblHeader/>
        </w:trPr>
        <w:tc>
          <w:tcPr>
            <w:tcW w:w="4250" w:type="dxa"/>
          </w:tcPr>
          <w:p w14:paraId="5200D197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4757FAD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2AAFBFF4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3363BEA5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49592F7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4933CB19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3034EDA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10F4FA0F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129C467" w14:textId="273D3F71" w:rsidR="00E270D2" w:rsidRPr="00DC0705" w:rsidRDefault="00682948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948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6829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5A606AAC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3FE93EB9" w14:textId="1D03953B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72180ACF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F638B9B" w14:textId="2499FE89" w:rsidR="00E270D2" w:rsidRPr="00DC0705" w:rsidRDefault="00682948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948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6829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EF7C12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779250" w14:textId="3CC004A9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9588F" w:rsidRPr="000170CC" w14:paraId="142D94CE" w14:textId="77777777" w:rsidTr="00A57D20">
        <w:trPr>
          <w:tblHeader/>
        </w:trPr>
        <w:tc>
          <w:tcPr>
            <w:tcW w:w="4250" w:type="dxa"/>
            <w:tcBorders>
              <w:bottom w:val="single" w:sz="4" w:space="0" w:color="auto"/>
            </w:tcBorders>
          </w:tcPr>
          <w:p w14:paraId="06524CE5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1E5C9D13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2029800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188E1763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23ED36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634FE597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B27BBCF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0E5CA189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2ADB421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2CE401AC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20F95A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060AD1AF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81ACDD6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67576B79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C2EDE8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9588F" w:rsidRPr="00A014C0" w14:paraId="7CE97892" w14:textId="77777777" w:rsidTr="00A57D20">
        <w:trPr>
          <w:tblHeader/>
        </w:trPr>
        <w:tc>
          <w:tcPr>
            <w:tcW w:w="4250" w:type="dxa"/>
            <w:tcBorders>
              <w:top w:val="single" w:sz="4" w:space="0" w:color="auto"/>
            </w:tcBorders>
          </w:tcPr>
          <w:p w14:paraId="33B26D2A" w14:textId="77777777" w:rsidR="0019588F" w:rsidRPr="00F1420A" w:rsidRDefault="0019588F" w:rsidP="00F142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9" w:type="dxa"/>
          </w:tcPr>
          <w:p w14:paraId="5F12C54A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E278A56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DF2F901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478DA0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6D11337A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7F0AF01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776918D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ABAC669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0A5A6B1C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CBD728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238" w:type="dxa"/>
          </w:tcPr>
          <w:p w14:paraId="2C09E609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2CAAC35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236" w:type="dxa"/>
          </w:tcPr>
          <w:p w14:paraId="043D24EE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BE705D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</w:tr>
      <w:tr w:rsidR="0034438B" w:rsidRPr="000170CC" w14:paraId="69E10C5D" w14:textId="77777777" w:rsidTr="00A57D20">
        <w:tc>
          <w:tcPr>
            <w:tcW w:w="4250" w:type="dxa"/>
          </w:tcPr>
          <w:p w14:paraId="50E29D8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ทรัสต์เพื่อการลงทุนในอสังหาริมทรัพย์และ</w:t>
            </w:r>
          </w:p>
        </w:tc>
        <w:tc>
          <w:tcPr>
            <w:tcW w:w="239" w:type="dxa"/>
          </w:tcPr>
          <w:p w14:paraId="20C3343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BB7F85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5BBE852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706424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062A020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49C84A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39A112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88FC84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3027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183662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F3B45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85A98A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9FA5E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AC310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38B" w:rsidRPr="000170CC" w14:paraId="31BB24C2" w14:textId="77777777" w:rsidTr="00A57D20">
        <w:tc>
          <w:tcPr>
            <w:tcW w:w="4250" w:type="dxa"/>
          </w:tcPr>
          <w:p w14:paraId="79A448B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  สิทธิการเช่าดับบลิวเอชเอ พรีเมี่ยม โกรท</w:t>
            </w:r>
          </w:p>
        </w:tc>
        <w:tc>
          <w:tcPr>
            <w:tcW w:w="239" w:type="dxa"/>
          </w:tcPr>
          <w:p w14:paraId="2E85804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296CC7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E2F565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910F2C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1A3F3AD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6C08B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2.65</w:t>
            </w:r>
          </w:p>
        </w:tc>
        <w:tc>
          <w:tcPr>
            <w:tcW w:w="236" w:type="dxa"/>
          </w:tcPr>
          <w:p w14:paraId="23C1931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435C1D6" w14:textId="449860C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D5A03B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14D3634" w14:textId="24D6F538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</w:tcPr>
          <w:p w14:paraId="3A2567F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8127155" w14:textId="0ED2DE8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0692945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525607" w14:textId="1985C6C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10F90398" w14:textId="77777777" w:rsidTr="00A57D20">
        <w:tc>
          <w:tcPr>
            <w:tcW w:w="4250" w:type="dxa"/>
          </w:tcPr>
          <w:p w14:paraId="51078EC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ไทยเบฟเวอเรจ จำกัด (มหาชน)</w:t>
            </w:r>
          </w:p>
        </w:tc>
        <w:tc>
          <w:tcPr>
            <w:tcW w:w="239" w:type="dxa"/>
          </w:tcPr>
          <w:p w14:paraId="29FE71D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16137D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9A90A6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501DC1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4364B4F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9806A4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1.90</w:t>
            </w:r>
          </w:p>
        </w:tc>
        <w:tc>
          <w:tcPr>
            <w:tcW w:w="236" w:type="dxa"/>
          </w:tcPr>
          <w:p w14:paraId="1E7A4F9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54BD188" w14:textId="24C4926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8B2366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7DE121E" w14:textId="0125BC9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8" w:type="dxa"/>
          </w:tcPr>
          <w:p w14:paraId="2D69D6A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05D7327" w14:textId="4AB0819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C1783E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2AE0A6" w14:textId="00C2732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4438B" w:rsidRPr="000170CC" w14:paraId="16D02E18" w14:textId="77777777" w:rsidTr="00A57D20">
        <w:tc>
          <w:tcPr>
            <w:tcW w:w="4250" w:type="dxa"/>
          </w:tcPr>
          <w:p w14:paraId="3C0B960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 ปตท. จำกัด (มหาชน)</w:t>
            </w:r>
          </w:p>
        </w:tc>
        <w:tc>
          <w:tcPr>
            <w:tcW w:w="239" w:type="dxa"/>
          </w:tcPr>
          <w:p w14:paraId="2387E3D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F3C594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12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93A4FD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D15AA6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12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1337B75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B826B9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2.50</w:t>
            </w:r>
          </w:p>
        </w:tc>
        <w:tc>
          <w:tcPr>
            <w:tcW w:w="236" w:type="dxa"/>
          </w:tcPr>
          <w:p w14:paraId="35663C8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E2DA5A5" w14:textId="24311512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8387C2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A002D34" w14:textId="3B80524E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</w:tcPr>
          <w:p w14:paraId="13D2E47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C940C31" w14:textId="70686AC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76A46E8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31B3EC" w14:textId="48340CB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0A6C1620" w14:textId="77777777" w:rsidTr="00A57D20">
        <w:tc>
          <w:tcPr>
            <w:tcW w:w="4250" w:type="dxa"/>
          </w:tcPr>
          <w:p w14:paraId="4B84FB8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ปูนซีเมนต์ไทย จำกัด (มหาชน)</w:t>
            </w:r>
          </w:p>
        </w:tc>
        <w:tc>
          <w:tcPr>
            <w:tcW w:w="239" w:type="dxa"/>
          </w:tcPr>
          <w:p w14:paraId="47B2355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AB55FD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B2B748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D2257A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798A729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F5C116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2.70</w:t>
            </w:r>
          </w:p>
        </w:tc>
        <w:tc>
          <w:tcPr>
            <w:tcW w:w="236" w:type="dxa"/>
          </w:tcPr>
          <w:p w14:paraId="1A13AB5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FA171DC" w14:textId="0A0207FE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</w:tcPr>
          <w:p w14:paraId="6F9A00C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21CB5E0" w14:textId="3655EB7E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8" w:type="dxa"/>
          </w:tcPr>
          <w:p w14:paraId="227A154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08F733B" w14:textId="70D6185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5A44638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AAAAEE" w14:textId="0FFE550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34438B" w:rsidRPr="000170CC" w14:paraId="1342034A" w14:textId="77777777" w:rsidTr="00A57D20">
        <w:tc>
          <w:tcPr>
            <w:tcW w:w="4250" w:type="dxa"/>
          </w:tcPr>
          <w:p w14:paraId="6F997CCC" w14:textId="78D6BBB6" w:rsidR="0034438B" w:rsidRPr="000170CC" w:rsidRDefault="007409C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จำกัด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6E55A0A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60050E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52B7C1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0453D1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5B45DCB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2325E1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2.00</w:t>
            </w:r>
          </w:p>
        </w:tc>
        <w:tc>
          <w:tcPr>
            <w:tcW w:w="236" w:type="dxa"/>
          </w:tcPr>
          <w:p w14:paraId="0151200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0468DCD" w14:textId="0AF9547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6" w:type="dxa"/>
          </w:tcPr>
          <w:p w14:paraId="4DBAC27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0C36880" w14:textId="16BE1D9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8" w:type="dxa"/>
          </w:tcPr>
          <w:p w14:paraId="338CABB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6A3CA85" w14:textId="60714BD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449D17A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A11225" w14:textId="50D1908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1F44DFF7" w14:textId="77777777" w:rsidTr="00A57D20">
        <w:tc>
          <w:tcPr>
            <w:tcW w:w="4250" w:type="dxa"/>
          </w:tcPr>
          <w:p w14:paraId="6684EC4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ซีพีเอฟ (ประเทศไทย) จำกัด (มหาชน)</w:t>
            </w:r>
          </w:p>
        </w:tc>
        <w:tc>
          <w:tcPr>
            <w:tcW w:w="239" w:type="dxa"/>
          </w:tcPr>
          <w:p w14:paraId="146A053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256CE2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22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72F400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AB722A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22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2574</w:t>
            </w:r>
          </w:p>
        </w:tc>
        <w:tc>
          <w:tcPr>
            <w:tcW w:w="236" w:type="dxa"/>
          </w:tcPr>
          <w:p w14:paraId="2EBA4F8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C8960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2.54</w:t>
            </w:r>
          </w:p>
        </w:tc>
        <w:tc>
          <w:tcPr>
            <w:tcW w:w="236" w:type="dxa"/>
          </w:tcPr>
          <w:p w14:paraId="7D52ACB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7B92DC4" w14:textId="1A29639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236" w:type="dxa"/>
          </w:tcPr>
          <w:p w14:paraId="461D9C1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8F9B056" w14:textId="12F1AB11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238" w:type="dxa"/>
          </w:tcPr>
          <w:p w14:paraId="1DEEC3D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BDCA90F" w14:textId="7576C5B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B4E91F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43ACB1" w14:textId="1A83F90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2884E5CF" w14:textId="77777777" w:rsidTr="00A57D20">
        <w:tc>
          <w:tcPr>
            <w:tcW w:w="4250" w:type="dxa"/>
          </w:tcPr>
          <w:p w14:paraId="3050BC2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244F119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861A2A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4A96BE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29D869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40400FA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4A4CB6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2.80</w:t>
            </w:r>
          </w:p>
        </w:tc>
        <w:tc>
          <w:tcPr>
            <w:tcW w:w="236" w:type="dxa"/>
          </w:tcPr>
          <w:p w14:paraId="711D5EC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EC8EEA7" w14:textId="40DE915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4D783CB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8BEB764" w14:textId="133BBC04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8" w:type="dxa"/>
          </w:tcPr>
          <w:p w14:paraId="678E288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3B6B663" w14:textId="688C55D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37FD5E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3D9B8A" w14:textId="739A8CC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000C5010" w14:textId="77777777" w:rsidTr="00A57D20">
        <w:tc>
          <w:tcPr>
            <w:tcW w:w="4250" w:type="dxa"/>
          </w:tcPr>
          <w:p w14:paraId="0D71069A" w14:textId="42E87205" w:rsidR="0034438B" w:rsidRPr="00E73663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3"/>
                <w:sz w:val="28"/>
                <w:szCs w:val="28"/>
                <w:cs/>
                <w:lang w:eastAsia="zh-CN"/>
              </w:rPr>
            </w:pPr>
            <w:r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E73663"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 xml:space="preserve"> </w:t>
            </w:r>
            <w:r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>โตโยต้า</w:t>
            </w:r>
            <w:r w:rsidR="00E93919"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 xml:space="preserve"> </w:t>
            </w:r>
            <w:r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>ลีสซิ่ง</w:t>
            </w:r>
            <w:r w:rsidR="00E93919"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 xml:space="preserve"> </w:t>
            </w:r>
            <w:r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>(ประเทศไทย) จำกัด (มหาชน)</w:t>
            </w:r>
          </w:p>
        </w:tc>
        <w:tc>
          <w:tcPr>
            <w:tcW w:w="239" w:type="dxa"/>
          </w:tcPr>
          <w:p w14:paraId="4416F19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F3F688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E98E23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A2C6C5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2546382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1E405A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1.93</w:t>
            </w:r>
          </w:p>
        </w:tc>
        <w:tc>
          <w:tcPr>
            <w:tcW w:w="236" w:type="dxa"/>
          </w:tcPr>
          <w:p w14:paraId="73B8E1C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6BB8064" w14:textId="357994C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32394D2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B5290D0" w14:textId="60503083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8" w:type="dxa"/>
          </w:tcPr>
          <w:p w14:paraId="098A50C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A48EA1C" w14:textId="6AC73C0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A4A008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02F20B" w14:textId="1BE06AC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5E4245B1" w14:textId="77777777" w:rsidTr="00A57D20">
        <w:tc>
          <w:tcPr>
            <w:tcW w:w="4250" w:type="dxa"/>
          </w:tcPr>
          <w:p w14:paraId="736834E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บี.กริม เพาเวอร์ จำกัด (มหาชน)</w:t>
            </w:r>
          </w:p>
        </w:tc>
        <w:tc>
          <w:tcPr>
            <w:tcW w:w="239" w:type="dxa"/>
          </w:tcPr>
          <w:p w14:paraId="7FC2598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DF0C4B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8B871E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6F5C22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2D26C82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3D98CE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2.90</w:t>
            </w:r>
          </w:p>
        </w:tc>
        <w:tc>
          <w:tcPr>
            <w:tcW w:w="236" w:type="dxa"/>
          </w:tcPr>
          <w:p w14:paraId="0BFE989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1308E34" w14:textId="144CC97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236" w:type="dxa"/>
          </w:tcPr>
          <w:p w14:paraId="7ECC475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DD8D3E0" w14:textId="6A7AADAA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238" w:type="dxa"/>
          </w:tcPr>
          <w:p w14:paraId="0245367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447DB22" w14:textId="7856C79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3AE880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A4B1B6" w14:textId="1425EB4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4438B" w:rsidRPr="000170CC" w14:paraId="2E1BCCC0" w14:textId="77777777" w:rsidTr="00A57D20">
        <w:tc>
          <w:tcPr>
            <w:tcW w:w="4250" w:type="dxa"/>
          </w:tcPr>
          <w:p w14:paraId="2F78887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แอดวานซ์ อินโฟร์ เซอร์วิส จำกัด (มหาชน)</w:t>
            </w:r>
          </w:p>
        </w:tc>
        <w:tc>
          <w:tcPr>
            <w:tcW w:w="239" w:type="dxa"/>
          </w:tcPr>
          <w:p w14:paraId="3E173B8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C539A2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E4D005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B13CC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41A66B3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86CC4E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2.29</w:t>
            </w:r>
          </w:p>
        </w:tc>
        <w:tc>
          <w:tcPr>
            <w:tcW w:w="236" w:type="dxa"/>
          </w:tcPr>
          <w:p w14:paraId="6FC9845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0E5E115" w14:textId="60DAB9A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2DF8AB6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7D3B6C1" w14:textId="6C5202DE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8" w:type="dxa"/>
          </w:tcPr>
          <w:p w14:paraId="5016D00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6373BB7" w14:textId="3433A6D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FFAA48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86F96E" w14:textId="6BDD388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A014C0" w:rsidRPr="000170CC" w14:paraId="3189D685" w14:textId="77777777" w:rsidTr="00A57D20">
        <w:tc>
          <w:tcPr>
            <w:tcW w:w="4250" w:type="dxa"/>
          </w:tcPr>
          <w:p w14:paraId="3A9CC2D4" w14:textId="18583950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ไทยเบฟเวอเรจ จำกัด (มหาชน)</w:t>
            </w:r>
          </w:p>
        </w:tc>
        <w:tc>
          <w:tcPr>
            <w:tcW w:w="239" w:type="dxa"/>
          </w:tcPr>
          <w:p w14:paraId="2AEB041A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5091F0F" w14:textId="54E731B1" w:rsidR="00A014C0" w:rsidRP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A014C0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19F92C1D" w14:textId="77777777" w:rsidR="00A014C0" w:rsidRP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71E07B7" w14:textId="21952AAC" w:rsidR="00A014C0" w:rsidRP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A014C0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มีนาคม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2574</w:t>
            </w:r>
          </w:p>
        </w:tc>
        <w:tc>
          <w:tcPr>
            <w:tcW w:w="236" w:type="dxa"/>
          </w:tcPr>
          <w:p w14:paraId="261AAD48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87666AA" w14:textId="5D39AC1A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2.14</w:t>
            </w:r>
          </w:p>
        </w:tc>
        <w:tc>
          <w:tcPr>
            <w:tcW w:w="236" w:type="dxa"/>
          </w:tcPr>
          <w:p w14:paraId="214D7ADA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46EB0AC" w14:textId="1E76E11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57C8829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5803FEB" w14:textId="54B69936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4210EF7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347BF20" w14:textId="78D2B7CE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27BD43C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8A090C" w14:textId="09F7E3F8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775A" w:rsidRPr="000170CC" w14:paraId="08AE40BD" w14:textId="77777777" w:rsidTr="00A57D20">
        <w:tc>
          <w:tcPr>
            <w:tcW w:w="4250" w:type="dxa"/>
          </w:tcPr>
          <w:p w14:paraId="7F7158A9" w14:textId="3EABE9FE" w:rsidR="0057775A" w:rsidRPr="000170CC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จำกัด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3A63357E" w14:textId="77777777" w:rsidR="0057775A" w:rsidRPr="000170CC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B080469" w14:textId="643C78EF" w:rsidR="0057775A" w:rsidRPr="00A014C0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20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A014C0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4D9DD742" w14:textId="77777777" w:rsidR="0057775A" w:rsidRPr="00A014C0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B57D1C6" w14:textId="7EF8437C" w:rsidR="0057775A" w:rsidRPr="00A014C0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20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A014C0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มีนาคม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36" w:type="dxa"/>
          </w:tcPr>
          <w:p w14:paraId="331767C1" w14:textId="77777777" w:rsidR="0057775A" w:rsidRPr="000170CC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3F43440" w14:textId="1541E403" w:rsidR="0057775A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2.80</w:t>
            </w:r>
          </w:p>
        </w:tc>
        <w:tc>
          <w:tcPr>
            <w:tcW w:w="236" w:type="dxa"/>
          </w:tcPr>
          <w:p w14:paraId="6A854C9F" w14:textId="77777777" w:rsidR="0057775A" w:rsidRPr="000170CC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6D953A5" w14:textId="1BD4F33A" w:rsidR="0057775A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A6A994A" w14:textId="77777777" w:rsidR="0057775A" w:rsidRPr="000170CC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6877623" w14:textId="5383AB05" w:rsidR="0057775A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5CBF6C8" w14:textId="77777777" w:rsidR="0057775A" w:rsidRPr="000170CC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CC716DF" w14:textId="7D44CC6F" w:rsidR="0057775A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CC5360A" w14:textId="77777777" w:rsidR="0057775A" w:rsidRPr="000170CC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B6ECFB" w14:textId="5363B48F" w:rsidR="0057775A" w:rsidRDefault="0057775A" w:rsidP="0057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775A" w:rsidRPr="000170CC" w14:paraId="5D5229E0" w14:textId="77777777" w:rsidTr="006B0512">
        <w:tc>
          <w:tcPr>
            <w:tcW w:w="4250" w:type="dxa"/>
          </w:tcPr>
          <w:p w14:paraId="1AC4A654" w14:textId="193CD67D" w:rsidR="0057775A" w:rsidRPr="000170CC" w:rsidRDefault="00A936E1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ซีเค พาวเวอร์ จำกัด (มหาชน)</w:t>
            </w:r>
          </w:p>
        </w:tc>
        <w:tc>
          <w:tcPr>
            <w:tcW w:w="239" w:type="dxa"/>
          </w:tcPr>
          <w:p w14:paraId="052DA123" w14:textId="77777777" w:rsidR="0057775A" w:rsidRPr="000170CC" w:rsidRDefault="0057775A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28B6D2B" w14:textId="46527962" w:rsidR="0057775A" w:rsidRDefault="00B06AE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79E7DFF6" w14:textId="77777777" w:rsidR="0057775A" w:rsidRPr="000170CC" w:rsidRDefault="0057775A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F87DC4C" w14:textId="2296F74D" w:rsidR="0057775A" w:rsidRDefault="00B06AE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 w:rsidR="006930BD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2A1B3A3C" w14:textId="77777777" w:rsidR="0057775A" w:rsidRPr="000170CC" w:rsidRDefault="0057775A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195D57A" w14:textId="1D516366" w:rsidR="0057775A" w:rsidRDefault="006930BD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2.89</w:t>
            </w:r>
          </w:p>
        </w:tc>
        <w:tc>
          <w:tcPr>
            <w:tcW w:w="236" w:type="dxa"/>
          </w:tcPr>
          <w:p w14:paraId="1C2BA6AE" w14:textId="77777777" w:rsidR="0057775A" w:rsidRPr="000170CC" w:rsidRDefault="0057775A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1A61057" w14:textId="5280E3E5" w:rsidR="0057775A" w:rsidRPr="000170CC" w:rsidRDefault="006930BD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6ACDBD1C" w14:textId="77777777" w:rsidR="0057775A" w:rsidRPr="000170CC" w:rsidRDefault="0057775A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1DCBD66" w14:textId="52D69323" w:rsidR="0057775A" w:rsidRDefault="006930BD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C5AF75A" w14:textId="77777777" w:rsidR="0057775A" w:rsidRPr="000170CC" w:rsidRDefault="0057775A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8D016EF" w14:textId="518830CD" w:rsidR="0057775A" w:rsidRPr="000170CC" w:rsidRDefault="006930BD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20C7D22" w14:textId="77777777" w:rsidR="0057775A" w:rsidRPr="000170CC" w:rsidRDefault="0057775A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293E92" w14:textId="70C50ED2" w:rsidR="0057775A" w:rsidRDefault="006930BD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0512" w:rsidRPr="000170CC" w14:paraId="349E6B5E" w14:textId="77777777" w:rsidTr="006B0512">
        <w:trPr>
          <w:tblHeader/>
        </w:trPr>
        <w:tc>
          <w:tcPr>
            <w:tcW w:w="4250" w:type="dxa"/>
          </w:tcPr>
          <w:p w14:paraId="1A3B3BB8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6D6EC7E6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DF7BC63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403094B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388483A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4E47CBEF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3677B33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3EE122B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91" w:type="dxa"/>
            <w:gridSpan w:val="7"/>
          </w:tcPr>
          <w:p w14:paraId="7F3BCFC3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6B0512" w:rsidRPr="000170CC" w14:paraId="1BFFDE0B" w14:textId="77777777" w:rsidTr="00123E79">
        <w:trPr>
          <w:tblHeader/>
        </w:trPr>
        <w:tc>
          <w:tcPr>
            <w:tcW w:w="4250" w:type="dxa"/>
          </w:tcPr>
          <w:p w14:paraId="3C89D4FB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EBC873D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719CF1C5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CF3FEC4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78163C5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9DD49BF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962DB50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0844502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58395C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C9D843F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</w:tcBorders>
          </w:tcPr>
          <w:p w14:paraId="01E72840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512" w:rsidRPr="00DC0705" w14:paraId="3DDEC942" w14:textId="77777777" w:rsidTr="00123E79">
        <w:trPr>
          <w:tblHeader/>
        </w:trPr>
        <w:tc>
          <w:tcPr>
            <w:tcW w:w="4250" w:type="dxa"/>
          </w:tcPr>
          <w:p w14:paraId="41F607B7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692DF69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1B917026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358833B4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5344852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01C75A05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7D51854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2513364C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D16BBAD" w14:textId="77777777" w:rsidR="006B0512" w:rsidRPr="00DC0705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948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6829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C2AD349" w14:textId="77777777" w:rsidR="006B0512" w:rsidRPr="00DC0705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31F85FAD" w14:textId="77777777" w:rsidR="006B0512" w:rsidRPr="00DC0705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207B469E" w14:textId="77777777" w:rsidR="006B0512" w:rsidRPr="00DC0705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450DBEA" w14:textId="77777777" w:rsidR="006B0512" w:rsidRPr="00DC0705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948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6829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11628C" w14:textId="77777777" w:rsidR="006B0512" w:rsidRPr="00DC0705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FE53B9" w14:textId="77777777" w:rsidR="006B0512" w:rsidRPr="00DC0705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B0512" w:rsidRPr="000170CC" w14:paraId="092F599A" w14:textId="77777777" w:rsidTr="00123E79">
        <w:trPr>
          <w:tblHeader/>
        </w:trPr>
        <w:tc>
          <w:tcPr>
            <w:tcW w:w="4250" w:type="dxa"/>
            <w:tcBorders>
              <w:bottom w:val="single" w:sz="4" w:space="0" w:color="auto"/>
            </w:tcBorders>
          </w:tcPr>
          <w:p w14:paraId="26DBB5C8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55D97419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247D700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690FCE66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6E1020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7F6D52C5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00D43C8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37EE1F02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52850EA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36B4FBE6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3066B1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53E080B9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6B70CAD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176E3007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353496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B0512" w:rsidRPr="00A014C0" w14:paraId="35160363" w14:textId="77777777" w:rsidTr="00123E79">
        <w:trPr>
          <w:tblHeader/>
        </w:trPr>
        <w:tc>
          <w:tcPr>
            <w:tcW w:w="4250" w:type="dxa"/>
            <w:tcBorders>
              <w:top w:val="single" w:sz="4" w:space="0" w:color="auto"/>
            </w:tcBorders>
          </w:tcPr>
          <w:p w14:paraId="788D2D34" w14:textId="77777777" w:rsidR="006B0512" w:rsidRPr="00F1420A" w:rsidRDefault="006B0512" w:rsidP="00F142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9" w:type="dxa"/>
          </w:tcPr>
          <w:p w14:paraId="5B0C0FF0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78CC4153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EF316DF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C13D74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65F802E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8C533EA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0654B43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905061C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0C81F8F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6FA46A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238" w:type="dxa"/>
          </w:tcPr>
          <w:p w14:paraId="7E034CE6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FA9FDF4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236" w:type="dxa"/>
          </w:tcPr>
          <w:p w14:paraId="178050C9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A7EC03" w14:textId="77777777" w:rsidR="006B0512" w:rsidRPr="00A014C0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</w:tr>
      <w:tr w:rsidR="006B0512" w:rsidRPr="000170CC" w14:paraId="7F896F17" w14:textId="77777777" w:rsidTr="00BD3A2C">
        <w:tc>
          <w:tcPr>
            <w:tcW w:w="4250" w:type="dxa"/>
          </w:tcPr>
          <w:p w14:paraId="288CADB4" w14:textId="6DB2C62B" w:rsidR="006B0512" w:rsidRPr="000170CC" w:rsidRDefault="009902C1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หุ้นกู้ </w:t>
            </w:r>
            <w:r w:rsidR="001C68C0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บริษัท ซีพี ออลล์ </w:t>
            </w:r>
            <w:r w:rsidR="00F26178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37F0A9D5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6B0293F" w14:textId="687559CF" w:rsidR="006B0512" w:rsidRPr="000170CC" w:rsidRDefault="00F26178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7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4F2B19B2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385AA44" w14:textId="1947BF0A" w:rsidR="006B0512" w:rsidRPr="000170CC" w:rsidRDefault="00F26178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="0043176E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79E1BC0E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3F85E9E" w14:textId="7AB34406" w:rsidR="006B0512" w:rsidRPr="000170CC" w:rsidRDefault="0043176E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2.09</w:t>
            </w:r>
          </w:p>
        </w:tc>
        <w:tc>
          <w:tcPr>
            <w:tcW w:w="236" w:type="dxa"/>
          </w:tcPr>
          <w:p w14:paraId="4A52C537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464A572" w14:textId="55C0A7C2" w:rsidR="006B0512" w:rsidRPr="000170CC" w:rsidRDefault="0043176E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042BF7C9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5CD86AE" w14:textId="5AF0A0FB" w:rsidR="006B0512" w:rsidRPr="000170CC" w:rsidRDefault="0043176E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8B47E93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F68C48A" w14:textId="4FFF1249" w:rsidR="006B0512" w:rsidRPr="000170CC" w:rsidRDefault="0043176E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1148B4A2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465DCE" w14:textId="076D5890" w:rsidR="006B0512" w:rsidRPr="000170CC" w:rsidRDefault="0043176E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0512" w:rsidRPr="000170CC" w14:paraId="78F2F07E" w14:textId="77777777" w:rsidTr="00BD3A2C">
        <w:tc>
          <w:tcPr>
            <w:tcW w:w="4250" w:type="dxa"/>
          </w:tcPr>
          <w:p w14:paraId="5677BB97" w14:textId="140C2EDF" w:rsidR="006B0512" w:rsidRPr="000170CC" w:rsidRDefault="00C601CB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ไออาร์พีซี จำกัด (มหาชน)</w:t>
            </w:r>
          </w:p>
        </w:tc>
        <w:tc>
          <w:tcPr>
            <w:tcW w:w="239" w:type="dxa"/>
          </w:tcPr>
          <w:p w14:paraId="4A6481F9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CDAF970" w14:textId="387ABF5D" w:rsidR="006B0512" w:rsidRPr="000170CC" w:rsidRDefault="00C601CB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479FF835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F01DDC5" w14:textId="1C73BAEC" w:rsidR="006B0512" w:rsidRPr="000170CC" w:rsidRDefault="001868C6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65A5CA92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459347C" w14:textId="3A68A3CE" w:rsidR="006B0512" w:rsidRPr="000170CC" w:rsidRDefault="001868C6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2.70</w:t>
            </w:r>
          </w:p>
        </w:tc>
        <w:tc>
          <w:tcPr>
            <w:tcW w:w="236" w:type="dxa"/>
          </w:tcPr>
          <w:p w14:paraId="0D3F2CAD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BA1A218" w14:textId="0CBA658B" w:rsidR="006B0512" w:rsidRPr="000170CC" w:rsidRDefault="001868C6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12D443DF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3C6A9F" w14:textId="65D636CC" w:rsidR="006B0512" w:rsidRPr="000170CC" w:rsidRDefault="001868C6" w:rsidP="0018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CD340D5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F6B1AF2" w14:textId="4213E02D" w:rsidR="006B0512" w:rsidRPr="000170CC" w:rsidRDefault="001868C6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AF5A183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41F223" w14:textId="0F8BF053" w:rsidR="006B0512" w:rsidRPr="000170CC" w:rsidRDefault="001868C6" w:rsidP="0018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0512" w:rsidRPr="000170CC" w14:paraId="7F6A4F76" w14:textId="77777777" w:rsidTr="00CE3043">
        <w:trPr>
          <w:trHeight w:hRule="exact" w:val="170"/>
        </w:trPr>
        <w:tc>
          <w:tcPr>
            <w:tcW w:w="4250" w:type="dxa"/>
          </w:tcPr>
          <w:p w14:paraId="1B01126E" w14:textId="5D912639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32CB4CB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5209761" w14:textId="4C1BB23A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3E5C3097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1C0EE37" w14:textId="759ABB98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117F9A43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74DAD91" w14:textId="3EDE6A24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A087A7B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24F7C41" w14:textId="3408562A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E8C99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44B241" w14:textId="700CBF00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2775E4D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8697F05" w14:textId="5BFF6684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AD4DB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04C0EF" w14:textId="21BC9DD3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0512" w:rsidRPr="000170CC" w14:paraId="3395375E" w14:textId="77777777" w:rsidTr="00CE3043">
        <w:tc>
          <w:tcPr>
            <w:tcW w:w="4250" w:type="dxa"/>
          </w:tcPr>
          <w:p w14:paraId="2C775C60" w14:textId="4D29E40E" w:rsidR="006B0512" w:rsidRPr="000170CC" w:rsidRDefault="00BD3A2C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7A1FA81D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B814730" w14:textId="23AD0698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1994D096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D12BD4A" w14:textId="372864BA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52F4C5EE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35A13A8" w14:textId="50B7D30C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01B0BF7E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4AF05BC" w14:textId="5CFB11F4" w:rsidR="006B0512" w:rsidRPr="000170CC" w:rsidRDefault="00CE3043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1,117,000</w:t>
            </w:r>
          </w:p>
        </w:tc>
        <w:tc>
          <w:tcPr>
            <w:tcW w:w="236" w:type="dxa"/>
          </w:tcPr>
          <w:p w14:paraId="797BE9A4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1BF4286" w14:textId="048BC7F0" w:rsidR="006B0512" w:rsidRPr="000170CC" w:rsidRDefault="00CE3043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1,012,000</w:t>
            </w:r>
          </w:p>
        </w:tc>
        <w:tc>
          <w:tcPr>
            <w:tcW w:w="238" w:type="dxa"/>
          </w:tcPr>
          <w:p w14:paraId="4167D197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46E06F90" w14:textId="6DF7B5E4" w:rsidR="006B0512" w:rsidRPr="000170CC" w:rsidRDefault="00CE3043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956,000</w:t>
            </w:r>
          </w:p>
        </w:tc>
        <w:tc>
          <w:tcPr>
            <w:tcW w:w="236" w:type="dxa"/>
          </w:tcPr>
          <w:p w14:paraId="2B24BBC2" w14:textId="77777777" w:rsidR="006B0512" w:rsidRPr="000170CC" w:rsidRDefault="006B0512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B43D027" w14:textId="1FB1C7E0" w:rsidR="006B0512" w:rsidRPr="000170CC" w:rsidRDefault="00CE3043" w:rsidP="0012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891,000</w:t>
            </w:r>
          </w:p>
        </w:tc>
      </w:tr>
    </w:tbl>
    <w:p w14:paraId="651B476D" w14:textId="6BA0ED28" w:rsidR="00333183" w:rsidRDefault="00333183" w:rsidP="00A01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  <w:sectPr w:rsidR="00333183" w:rsidSect="00333183">
          <w:headerReference w:type="first" r:id="rId17"/>
          <w:pgSz w:w="16834" w:h="11909" w:orient="landscape" w:code="9"/>
          <w:pgMar w:top="1440" w:right="1440" w:bottom="1109" w:left="1418" w:header="994" w:footer="497" w:gutter="0"/>
          <w:cols w:space="720"/>
          <w:titlePg/>
          <w:docGrid w:linePitch="245"/>
        </w:sectPr>
      </w:pPr>
    </w:p>
    <w:p w14:paraId="6133E6A9" w14:textId="34E40D93" w:rsidR="003D0E2B" w:rsidRDefault="003D0E2B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สินทรัพย์ที่มีไว้เพื่อให้เช่า</w:t>
      </w:r>
      <w:r w:rsidR="00450856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- </w:t>
      </w:r>
      <w:r w:rsidR="00450856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สุทธิ</w:t>
      </w:r>
    </w:p>
    <w:p w14:paraId="581070B5" w14:textId="77777777" w:rsidR="00A245CE" w:rsidRPr="006D6704" w:rsidRDefault="00A245CE" w:rsidP="00A24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16"/>
          <w:szCs w:val="16"/>
          <w:lang w:eastAsia="zh-CN"/>
        </w:rPr>
      </w:pPr>
    </w:p>
    <w:p w14:paraId="1F24C0B5" w14:textId="77777777" w:rsidR="003D0E2B" w:rsidRPr="00AD3E6D" w:rsidRDefault="00AD3E6D" w:rsidP="00AD3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18"/>
        </w:tabs>
        <w:spacing w:line="0" w:lineRule="atLeast"/>
        <w:rPr>
          <w:rFonts w:ascii="Angsana New" w:eastAsia="SimSun" w:hAnsi="Angsana New"/>
          <w:sz w:val="6"/>
          <w:szCs w:val="6"/>
          <w:highlight w:val="yellow"/>
          <w:lang w:eastAsia="zh-CN"/>
        </w:rPr>
      </w:pPr>
      <w:r w:rsidRPr="00AD3E6D">
        <w:rPr>
          <w:rFonts w:ascii="Angsana New" w:eastAsia="SimSun" w:hAnsi="Angsana New"/>
          <w:sz w:val="6"/>
          <w:szCs w:val="6"/>
          <w:lang w:eastAsia="zh-CN"/>
        </w:rPr>
        <w:tab/>
      </w:r>
    </w:p>
    <w:tbl>
      <w:tblPr>
        <w:tblW w:w="10051" w:type="dxa"/>
        <w:tblLook w:val="04A0" w:firstRow="1" w:lastRow="0" w:firstColumn="1" w:lastColumn="0" w:noHBand="0" w:noVBand="1"/>
      </w:tblPr>
      <w:tblGrid>
        <w:gridCol w:w="3936"/>
        <w:gridCol w:w="1278"/>
        <w:gridCol w:w="235"/>
        <w:gridCol w:w="1302"/>
        <w:gridCol w:w="235"/>
        <w:gridCol w:w="1453"/>
        <w:gridCol w:w="235"/>
        <w:gridCol w:w="1377"/>
      </w:tblGrid>
      <w:tr w:rsidR="003D0E2B" w:rsidRPr="00A65910" w14:paraId="3762A293" w14:textId="77777777" w:rsidTr="00BC609B">
        <w:tc>
          <w:tcPr>
            <w:tcW w:w="3936" w:type="dxa"/>
          </w:tcPr>
          <w:p w14:paraId="60019507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37BF0D01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E2B" w:rsidRPr="00A65910" w14:paraId="7A3A6B7D" w14:textId="77777777" w:rsidTr="00BC609B">
        <w:tc>
          <w:tcPr>
            <w:tcW w:w="3936" w:type="dxa"/>
          </w:tcPr>
          <w:p w14:paraId="5E03B89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FCE6FB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A0DC6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F335CB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C2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078AC6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07AAFAE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B26BE5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0E20730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167D7CF8" w14:textId="77777777" w:rsidTr="00BC609B">
        <w:tc>
          <w:tcPr>
            <w:tcW w:w="3936" w:type="dxa"/>
          </w:tcPr>
          <w:p w14:paraId="2E3A9D5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19B1D1A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5C54B2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CE14D0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C2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5" w:type="dxa"/>
          </w:tcPr>
          <w:p w14:paraId="3A548C9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8A2332D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19239A2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1B9F875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2CDC466F" w14:textId="77777777" w:rsidTr="00BC609B">
        <w:tc>
          <w:tcPr>
            <w:tcW w:w="3936" w:type="dxa"/>
          </w:tcPr>
          <w:p w14:paraId="672FEF1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4F50E24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5" w:type="dxa"/>
          </w:tcPr>
          <w:p w14:paraId="382C566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7FC0A7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5" w:type="dxa"/>
          </w:tcPr>
          <w:p w14:paraId="3B29FE33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509C03F" w14:textId="0B6DF396" w:rsidR="003D0E2B" w:rsidRPr="00DE6C2C" w:rsidRDefault="00CF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235" w:type="dxa"/>
          </w:tcPr>
          <w:p w14:paraId="722102EE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77A60B0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82B41" w:rsidRPr="00A65910" w14:paraId="4E95D0D2" w14:textId="77777777" w:rsidTr="00BC609B">
        <w:tc>
          <w:tcPr>
            <w:tcW w:w="3936" w:type="dxa"/>
          </w:tcPr>
          <w:p w14:paraId="25F0C6AC" w14:textId="77777777" w:rsidR="00482B41" w:rsidRPr="00DE6C2C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278" w:type="dxa"/>
            <w:vAlign w:val="center"/>
          </w:tcPr>
          <w:p w14:paraId="21026C15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F932EC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17238B03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998AE8F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16D6DD5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E1B3B99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5CA57C4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9BD" w:rsidRPr="00A65910" w14:paraId="536C0A09" w14:textId="77777777" w:rsidTr="00494A02">
        <w:tc>
          <w:tcPr>
            <w:tcW w:w="3936" w:type="dxa"/>
          </w:tcPr>
          <w:p w14:paraId="6478E13A" w14:textId="3DE86E2E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59083023"/>
            <w:r w:rsidRPr="00DE6C2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E6C2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E6C2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78" w:type="dxa"/>
            <w:vAlign w:val="center"/>
          </w:tcPr>
          <w:p w14:paraId="0C655F37" w14:textId="77777777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28027F19" w14:textId="77777777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</w:tcPr>
          <w:p w14:paraId="02D2ABD1" w14:textId="4F4D0CC3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2,888</w:t>
            </w:r>
          </w:p>
        </w:tc>
        <w:tc>
          <w:tcPr>
            <w:tcW w:w="235" w:type="dxa"/>
          </w:tcPr>
          <w:p w14:paraId="67161A36" w14:textId="77777777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</w:tcPr>
          <w:p w14:paraId="55F866AE" w14:textId="53A94189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102,101</w:t>
            </w:r>
          </w:p>
        </w:tc>
        <w:tc>
          <w:tcPr>
            <w:tcW w:w="235" w:type="dxa"/>
          </w:tcPr>
          <w:p w14:paraId="3588029E" w14:textId="77777777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DD94655" w14:textId="0E29BCBF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117,789</w:t>
            </w:r>
          </w:p>
        </w:tc>
      </w:tr>
      <w:bookmarkEnd w:id="2"/>
      <w:tr w:rsidR="0010125D" w:rsidRPr="00A65910" w14:paraId="402D9D70" w14:textId="77777777" w:rsidTr="00D44D2B">
        <w:tc>
          <w:tcPr>
            <w:tcW w:w="3936" w:type="dxa"/>
          </w:tcPr>
          <w:p w14:paraId="1AFB16BA" w14:textId="0C3996E5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โอนมาจาก “</w:t>
            </w:r>
            <w:r w:rsidR="008C7D8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="008B1094">
              <w:rPr>
                <w:rFonts w:ascii="Angsana New" w:hAnsi="Angsana New" w:hint="cs"/>
                <w:sz w:val="30"/>
                <w:szCs w:val="30"/>
                <w:cs/>
              </w:rPr>
              <w:t>ที่มีไว้เพื่อขายและ</w:t>
            </w:r>
          </w:p>
        </w:tc>
        <w:tc>
          <w:tcPr>
            <w:tcW w:w="1278" w:type="dxa"/>
          </w:tcPr>
          <w:p w14:paraId="2DA39F96" w14:textId="01EC7404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92DFD71" w14:textId="77777777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7460C63B" w14:textId="4BB1E008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FA1B680" w14:textId="77777777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39E32A16" w14:textId="24181A33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AD262CF" w14:textId="77777777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542590B7" w14:textId="4A546E4B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094" w:rsidRPr="00A65910" w14:paraId="5B5DF0ED" w14:textId="77777777" w:rsidTr="00D44D2B">
        <w:tc>
          <w:tcPr>
            <w:tcW w:w="3936" w:type="dxa"/>
          </w:tcPr>
          <w:p w14:paraId="5E97F9D5" w14:textId="41EC434F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E6C2C">
              <w:rPr>
                <w:rFonts w:ascii="Angsana New" w:hAnsi="Angsana New"/>
                <w:sz w:val="30"/>
                <w:szCs w:val="30"/>
                <w:cs/>
              </w:rPr>
              <w:t>สินทรัพย์รอการขาย”</w:t>
            </w:r>
          </w:p>
        </w:tc>
        <w:tc>
          <w:tcPr>
            <w:tcW w:w="1278" w:type="dxa"/>
          </w:tcPr>
          <w:p w14:paraId="07584310" w14:textId="7098AE70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601178C1" w14:textId="77777777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195269F2" w14:textId="222ACDDF" w:rsidR="008B1094" w:rsidRPr="00DE6C2C" w:rsidRDefault="00155240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9B716A0" w14:textId="77777777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FEBA3F5" w14:textId="40943833" w:rsidR="008B1094" w:rsidRPr="00DE6C2C" w:rsidRDefault="00155240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35" w:type="dxa"/>
          </w:tcPr>
          <w:p w14:paraId="1DFDD1D0" w14:textId="77777777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D66C9F1" w14:textId="539E24A8" w:rsidR="008B1094" w:rsidRPr="00DE6C2C" w:rsidRDefault="00696A4D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9C3369" w:rsidRPr="00A65910" w14:paraId="2FC6B626" w14:textId="77777777" w:rsidTr="00C4288D">
        <w:tc>
          <w:tcPr>
            <w:tcW w:w="3936" w:type="dxa"/>
          </w:tcPr>
          <w:p w14:paraId="50E991B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2B88F779" w14:textId="1889BA54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08AA171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16046A4" w14:textId="5F28A6FF" w:rsidR="009C3369" w:rsidRPr="00DE6C2C" w:rsidRDefault="00155240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582CC3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05E0E3CD" w14:textId="7DFAE839" w:rsidR="009C3369" w:rsidRPr="00DE6C2C" w:rsidRDefault="008554A2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(10,113)</w:t>
            </w:r>
          </w:p>
        </w:tc>
        <w:tc>
          <w:tcPr>
            <w:tcW w:w="235" w:type="dxa"/>
          </w:tcPr>
          <w:p w14:paraId="1F8FDB1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6CD48387" w14:textId="02EA7248" w:rsidR="009C3369" w:rsidRPr="00DE6C2C" w:rsidRDefault="008554A2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(10,113)</w:t>
            </w:r>
          </w:p>
        </w:tc>
      </w:tr>
      <w:tr w:rsidR="009C3369" w:rsidRPr="00A65910" w14:paraId="31B28DCB" w14:textId="77777777" w:rsidTr="00BC609B">
        <w:tc>
          <w:tcPr>
            <w:tcW w:w="3936" w:type="dxa"/>
          </w:tcPr>
          <w:p w14:paraId="75469D0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31040657" w14:textId="543E45DA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27412F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A079180" w14:textId="03D6195D" w:rsidR="009C3369" w:rsidRPr="00DE6C2C" w:rsidRDefault="00155240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  <w:tc>
          <w:tcPr>
            <w:tcW w:w="235" w:type="dxa"/>
          </w:tcPr>
          <w:p w14:paraId="4F65AF3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AFEFDE3" w14:textId="227031B5" w:rsidR="009C3369" w:rsidRPr="00DE6C2C" w:rsidRDefault="00155240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(12,397)</w:t>
            </w:r>
          </w:p>
        </w:tc>
        <w:tc>
          <w:tcPr>
            <w:tcW w:w="235" w:type="dxa"/>
          </w:tcPr>
          <w:p w14:paraId="735EB671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8A0A1C" w14:textId="28188BAF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(12,597)</w:t>
            </w:r>
          </w:p>
        </w:tc>
      </w:tr>
      <w:tr w:rsidR="009C3369" w:rsidRPr="00A65910" w14:paraId="67562669" w14:textId="77777777" w:rsidTr="00BC609B">
        <w:tc>
          <w:tcPr>
            <w:tcW w:w="3936" w:type="dxa"/>
          </w:tcPr>
          <w:p w14:paraId="24DB8B6D" w14:textId="3F2D6091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</w:tcPr>
          <w:p w14:paraId="158088FA" w14:textId="46B0E31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F13910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CAF617B" w14:textId="4797C36D" w:rsidR="009C3369" w:rsidRPr="00DE6C2C" w:rsidRDefault="00155240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F3B7E7A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8700383" w14:textId="3E5BB9EF" w:rsidR="009C3369" w:rsidRPr="00DE6C2C" w:rsidRDefault="008554A2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(9,53</w:t>
            </w:r>
            <w:r w:rsidR="00FD05C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C436F5D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2141428" w14:textId="6792A67B" w:rsidR="009C3369" w:rsidRPr="00DE6C2C" w:rsidRDefault="008554A2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(9,53</w:t>
            </w:r>
            <w:r w:rsidR="00FD05C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3369" w:rsidRPr="00A65910" w14:paraId="10984D2D" w14:textId="77777777" w:rsidTr="00D44D2B">
        <w:tc>
          <w:tcPr>
            <w:tcW w:w="3936" w:type="dxa"/>
          </w:tcPr>
          <w:p w14:paraId="29F67260" w14:textId="0088B601" w:rsidR="009C3369" w:rsidRPr="00F24700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470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F247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47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4700">
              <w:rPr>
                <w:rFonts w:ascii="Angsana New" w:hAnsi="Angsana New" w:hint="cs"/>
                <w:sz w:val="30"/>
                <w:szCs w:val="30"/>
              </w:rPr>
              <w:t>3</w:t>
            </w:r>
            <w:r w:rsidR="00A10D26" w:rsidRPr="00F24700">
              <w:rPr>
                <w:rFonts w:ascii="Angsana New" w:hAnsi="Angsana New"/>
                <w:sz w:val="30"/>
                <w:szCs w:val="30"/>
              </w:rPr>
              <w:t>0</w:t>
            </w:r>
            <w:r w:rsidRPr="00F247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10D26" w:rsidRPr="00F2470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247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470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247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8E873E" w14:textId="5C82D46A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6CE74277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DD3A0" w14:textId="7431B017" w:rsidR="009C3369" w:rsidRPr="00DE6C2C" w:rsidRDefault="00155240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2,688</w:t>
            </w:r>
          </w:p>
        </w:tc>
        <w:tc>
          <w:tcPr>
            <w:tcW w:w="235" w:type="dxa"/>
          </w:tcPr>
          <w:p w14:paraId="04DC9FD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C67DA" w14:textId="3295BB43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70,760</w:t>
            </w:r>
          </w:p>
        </w:tc>
        <w:tc>
          <w:tcPr>
            <w:tcW w:w="235" w:type="dxa"/>
          </w:tcPr>
          <w:p w14:paraId="6E58D5E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22813" w14:textId="21FE8886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86,248</w:t>
            </w:r>
          </w:p>
        </w:tc>
      </w:tr>
      <w:tr w:rsidR="009C3369" w:rsidRPr="005B2E51" w14:paraId="03345067" w14:textId="77777777" w:rsidTr="00BC609B">
        <w:tc>
          <w:tcPr>
            <w:tcW w:w="3936" w:type="dxa"/>
          </w:tcPr>
          <w:p w14:paraId="3DD57CE2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1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224B328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4F9E332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518DAA96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2D629E3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</w:tcPr>
          <w:p w14:paraId="2D11CACC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E9DCC14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26AAD82F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9C3369" w:rsidRPr="00A65910" w14:paraId="579D4018" w14:textId="77777777" w:rsidTr="00BC609B">
        <w:tc>
          <w:tcPr>
            <w:tcW w:w="3936" w:type="dxa"/>
          </w:tcPr>
          <w:p w14:paraId="08FD4448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78" w:type="dxa"/>
            <w:vAlign w:val="center"/>
          </w:tcPr>
          <w:p w14:paraId="77312EDC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DFA14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23BED8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50150740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1C3F19A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518792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EC0589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369" w:rsidRPr="00A65910" w14:paraId="78895637" w14:textId="77777777" w:rsidTr="00BC609B">
        <w:tc>
          <w:tcPr>
            <w:tcW w:w="3936" w:type="dxa"/>
          </w:tcPr>
          <w:p w14:paraId="46B0C524" w14:textId="2A568616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E6C2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E6C2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78" w:type="dxa"/>
          </w:tcPr>
          <w:p w14:paraId="0687C98D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24BE70A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54EB22A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B9E41F4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61551830" w14:textId="5A7565FB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102,101</w:t>
            </w:r>
          </w:p>
        </w:tc>
        <w:tc>
          <w:tcPr>
            <w:tcW w:w="235" w:type="dxa"/>
          </w:tcPr>
          <w:p w14:paraId="188DCE8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387912" w14:textId="49606D7B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102,101</w:t>
            </w:r>
          </w:p>
        </w:tc>
      </w:tr>
      <w:tr w:rsidR="009C3369" w:rsidRPr="00A65910" w14:paraId="05ED2641" w14:textId="77777777" w:rsidTr="00D44D2B">
        <w:tc>
          <w:tcPr>
            <w:tcW w:w="3936" w:type="dxa"/>
          </w:tcPr>
          <w:p w14:paraId="5C849C15" w14:textId="48067E8D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โอนมาจาก 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สินค้าที่มีไว้เพื่อขายและ</w:t>
            </w:r>
          </w:p>
        </w:tc>
        <w:tc>
          <w:tcPr>
            <w:tcW w:w="1278" w:type="dxa"/>
          </w:tcPr>
          <w:p w14:paraId="6664A792" w14:textId="5D607399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E7D72F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6DB143C7" w14:textId="1CB8173E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44820A6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BD5D47A" w14:textId="318D81C4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5453BF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C1A3EEF" w14:textId="6D8C11A3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369" w:rsidRPr="00A65910" w14:paraId="7C0E9D90" w14:textId="77777777" w:rsidTr="00D44D2B">
        <w:tc>
          <w:tcPr>
            <w:tcW w:w="3936" w:type="dxa"/>
          </w:tcPr>
          <w:p w14:paraId="595C068D" w14:textId="3CFC4782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E6C2C">
              <w:rPr>
                <w:rFonts w:ascii="Angsana New" w:hAnsi="Angsana New"/>
                <w:sz w:val="30"/>
                <w:szCs w:val="30"/>
                <w:cs/>
              </w:rPr>
              <w:t>สินทรัพย์รอการขาย”</w:t>
            </w:r>
          </w:p>
        </w:tc>
        <w:tc>
          <w:tcPr>
            <w:tcW w:w="1278" w:type="dxa"/>
          </w:tcPr>
          <w:p w14:paraId="3A742A30" w14:textId="1FDE205B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5833A8C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6669CECB" w14:textId="3CC8443D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42F3BF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231BE34C" w14:textId="4783EF7F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35" w:type="dxa"/>
          </w:tcPr>
          <w:p w14:paraId="7FEBA469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0E0F4D21" w14:textId="71C23D8F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9C3369" w:rsidRPr="00A65910" w14:paraId="0A31D627" w14:textId="77777777" w:rsidTr="005855B6">
        <w:tc>
          <w:tcPr>
            <w:tcW w:w="3936" w:type="dxa"/>
          </w:tcPr>
          <w:p w14:paraId="78A1F6AD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78814B92" w14:textId="7B5C2B95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33D22A4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66B822" w14:textId="69EEB48B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EB2BFE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A79BD31" w14:textId="501FE604" w:rsidR="009C3369" w:rsidRPr="00DE6C2C" w:rsidRDefault="008554A2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(10,113)</w:t>
            </w:r>
          </w:p>
        </w:tc>
        <w:tc>
          <w:tcPr>
            <w:tcW w:w="235" w:type="dxa"/>
          </w:tcPr>
          <w:p w14:paraId="3B5BCF54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4C2D8AC7" w14:textId="09D0F625" w:rsidR="009C3369" w:rsidRPr="00DE6C2C" w:rsidRDefault="008554A2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(10,113)</w:t>
            </w:r>
          </w:p>
        </w:tc>
      </w:tr>
      <w:tr w:rsidR="009C3369" w:rsidRPr="00A65910" w14:paraId="3EA8A24C" w14:textId="77777777" w:rsidTr="005855B6">
        <w:tc>
          <w:tcPr>
            <w:tcW w:w="3936" w:type="dxa"/>
          </w:tcPr>
          <w:p w14:paraId="34F15230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3" w:name="_Hlk159083055"/>
            <w:r w:rsidRPr="00DE6C2C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28EAC1DF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11C57F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7674AF0" w14:textId="05913747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0B2B978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43821A18" w14:textId="133B4EE4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(12,397)</w:t>
            </w:r>
          </w:p>
        </w:tc>
        <w:tc>
          <w:tcPr>
            <w:tcW w:w="235" w:type="dxa"/>
          </w:tcPr>
          <w:p w14:paraId="712FDAF7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F0242D" w14:textId="5F6B24D0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(12,397)</w:t>
            </w:r>
          </w:p>
        </w:tc>
      </w:tr>
      <w:tr w:rsidR="009C3369" w:rsidRPr="00A65910" w14:paraId="042A7190" w14:textId="77777777" w:rsidTr="005855B6">
        <w:tc>
          <w:tcPr>
            <w:tcW w:w="3936" w:type="dxa"/>
          </w:tcPr>
          <w:p w14:paraId="2CA14618" w14:textId="497C5C6B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20AC9A1" w14:textId="6F4F67F0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2E6073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DAEDD9C" w14:textId="2F025F28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8787858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0ADBD88" w14:textId="10722436" w:rsidR="009C3369" w:rsidRPr="00DE6C2C" w:rsidRDefault="008554A2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(9,53</w:t>
            </w:r>
            <w:r w:rsidR="00FD05C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644CE418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4D756D0" w14:textId="10434E73" w:rsidR="009C3369" w:rsidRPr="00DE6C2C" w:rsidRDefault="008554A2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(9,53</w:t>
            </w:r>
            <w:r w:rsidR="00FD05C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3"/>
      <w:tr w:rsidR="009C3369" w:rsidRPr="00A65910" w14:paraId="2971795C" w14:textId="77777777" w:rsidTr="00B73DD0">
        <w:tc>
          <w:tcPr>
            <w:tcW w:w="3936" w:type="dxa"/>
          </w:tcPr>
          <w:p w14:paraId="6667102E" w14:textId="64240CC2" w:rsidR="009C3369" w:rsidRPr="00F24700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470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F247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0D26" w:rsidRPr="00F247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10D26" w:rsidRPr="00F24700">
              <w:rPr>
                <w:rFonts w:ascii="Angsana New" w:hAnsi="Angsana New" w:hint="cs"/>
                <w:sz w:val="30"/>
                <w:szCs w:val="30"/>
              </w:rPr>
              <w:t>3</w:t>
            </w:r>
            <w:r w:rsidR="00A10D26" w:rsidRPr="00F24700">
              <w:rPr>
                <w:rFonts w:ascii="Angsana New" w:hAnsi="Angsana New"/>
                <w:sz w:val="30"/>
                <w:szCs w:val="30"/>
              </w:rPr>
              <w:t>0</w:t>
            </w:r>
            <w:r w:rsidR="00A10D26" w:rsidRPr="00F247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10D26" w:rsidRPr="00F2470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A10D26" w:rsidRPr="00F2470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10D26" w:rsidRPr="00F247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E494FF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E34BDC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861252D" w14:textId="09095C7F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DC1DCB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FC48C" w14:textId="26E5DD8A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70,760</w:t>
            </w:r>
          </w:p>
        </w:tc>
        <w:tc>
          <w:tcPr>
            <w:tcW w:w="235" w:type="dxa"/>
          </w:tcPr>
          <w:p w14:paraId="1ED3F37F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1114C" w14:textId="65929D90" w:rsidR="009C3369" w:rsidRPr="00DE6C2C" w:rsidRDefault="00696A4D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70,760</w:t>
            </w:r>
          </w:p>
        </w:tc>
      </w:tr>
    </w:tbl>
    <w:p w14:paraId="62F3A29C" w14:textId="77777777" w:rsidR="005855B6" w:rsidRDefault="0058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6E4C7E" w14:textId="52797E93" w:rsidR="00F06885" w:rsidRDefault="003D0E2B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B73DD0">
        <w:rPr>
          <w:rFonts w:ascii="Angsana New" w:hAnsi="Angsana New" w:cs="Angsana New" w:hint="cs"/>
          <w:sz w:val="30"/>
          <w:szCs w:val="30"/>
          <w:cs/>
        </w:rPr>
        <w:lastRenderedPageBreak/>
        <w:t>จำนวนค่าเช่าตามสัญญาที่จะได้รับจากสินทรัพย์ให้เช่า มีดังนี้</w:t>
      </w:r>
    </w:p>
    <w:p w14:paraId="1AF63729" w14:textId="77777777" w:rsidR="00F06885" w:rsidRDefault="00F06885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1272"/>
        <w:gridCol w:w="240"/>
        <w:gridCol w:w="1277"/>
        <w:gridCol w:w="236"/>
        <w:gridCol w:w="1369"/>
        <w:gridCol w:w="239"/>
        <w:gridCol w:w="1321"/>
      </w:tblGrid>
      <w:tr w:rsidR="00F06885" w:rsidRPr="00922551" w14:paraId="7659D073" w14:textId="77777777" w:rsidTr="00B44156">
        <w:trPr>
          <w:cantSplit/>
          <w:trHeight w:val="395"/>
        </w:trPr>
        <w:tc>
          <w:tcPr>
            <w:tcW w:w="3686" w:type="dxa"/>
          </w:tcPr>
          <w:p w14:paraId="54181C12" w14:textId="77777777" w:rsidR="00F06885" w:rsidRPr="006761A2" w:rsidRDefault="00F06885" w:rsidP="00B44156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3BF9B9CD" w14:textId="77777777" w:rsidR="00F06885" w:rsidRPr="00922551" w:rsidRDefault="00F06885" w:rsidP="00B44156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06885" w:rsidRPr="00922551" w14:paraId="143A868C" w14:textId="77777777" w:rsidTr="00B44156">
        <w:trPr>
          <w:cantSplit/>
          <w:trHeight w:val="352"/>
        </w:trPr>
        <w:tc>
          <w:tcPr>
            <w:tcW w:w="3686" w:type="dxa"/>
          </w:tcPr>
          <w:p w14:paraId="6E9EC9F4" w14:textId="77777777" w:rsidR="00F06885" w:rsidRPr="00922551" w:rsidRDefault="00F06885" w:rsidP="00B44156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B69159" w14:textId="77777777" w:rsidR="00F06885" w:rsidRDefault="00F06885" w:rsidP="00B4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971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F2D8F9" w14:textId="77777777" w:rsidR="00F06885" w:rsidRDefault="00F06885" w:rsidP="00B4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7AB9E7" w14:textId="77777777" w:rsidR="00F06885" w:rsidRPr="003568F1" w:rsidRDefault="00F06885" w:rsidP="00B44156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Cs w:val="30"/>
                <w:cs/>
              </w:rPr>
              <w:t>งบการเงินเฉพาะกิจการ</w:t>
            </w:r>
          </w:p>
        </w:tc>
      </w:tr>
      <w:tr w:rsidR="00F06885" w:rsidRPr="00922551" w14:paraId="2BF03C42" w14:textId="77777777" w:rsidTr="006632B8">
        <w:trPr>
          <w:cantSplit/>
          <w:trHeight w:val="352"/>
        </w:trPr>
        <w:tc>
          <w:tcPr>
            <w:tcW w:w="3686" w:type="dxa"/>
          </w:tcPr>
          <w:p w14:paraId="2448621B" w14:textId="77777777" w:rsidR="00F06885" w:rsidRPr="00922551" w:rsidRDefault="00F06885" w:rsidP="00F06885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07E876F6" w14:textId="788A4D32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632B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32B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C2863FA" w14:textId="77777777" w:rsidR="00F06885" w:rsidRPr="003944A4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49058E5" w14:textId="0FF3023B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0AF1266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77619849" w14:textId="076C733B" w:rsidR="00F06885" w:rsidRPr="00922551" w:rsidRDefault="006632B8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761C226D" w14:textId="77777777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0619DD2" w14:textId="36FB454A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6885" w:rsidRPr="00922551" w14:paraId="0BA53AF9" w14:textId="77777777" w:rsidTr="006632B8">
        <w:trPr>
          <w:cantSplit/>
          <w:trHeight w:val="352"/>
        </w:trPr>
        <w:tc>
          <w:tcPr>
            <w:tcW w:w="3686" w:type="dxa"/>
          </w:tcPr>
          <w:p w14:paraId="1F084E23" w14:textId="77777777" w:rsidR="00F06885" w:rsidRPr="00922551" w:rsidRDefault="00F06885" w:rsidP="00F06885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CAA5947" w14:textId="65C582CA" w:rsidR="00F06885" w:rsidRDefault="001B79BD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4E2FB3FC" w14:textId="77777777" w:rsidR="00F06885" w:rsidRPr="003944A4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718B76C" w14:textId="40BAAAB1" w:rsidR="00F06885" w:rsidRDefault="001B79BD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A415ACA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844C5D6" w14:textId="6DD0C16A" w:rsidR="00F06885" w:rsidRDefault="001B79BD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71665D09" w14:textId="77777777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F0C083E" w14:textId="02BB1651" w:rsidR="00F06885" w:rsidRDefault="001B79BD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06885" w:rsidRPr="00922551" w14:paraId="3F0457EC" w14:textId="77777777" w:rsidTr="006632B8">
        <w:trPr>
          <w:trHeight w:val="1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4487F1" w14:textId="77777777" w:rsidR="00F06885" w:rsidRPr="00922551" w:rsidRDefault="00F06885" w:rsidP="00F06885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72200BD4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272B7B4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5FE5F9E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A6E11A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</w:tcPr>
          <w:p w14:paraId="4F167ED5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D0C89CC" w14:textId="77777777" w:rsidR="00F06885" w:rsidRPr="00922551" w:rsidRDefault="00F06885" w:rsidP="00F06885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</w:tcPr>
          <w:p w14:paraId="550F1779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1B79BD" w:rsidRPr="00922551" w14:paraId="606AD16A" w14:textId="77777777" w:rsidTr="006632B8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4ADBFD8" w14:textId="77777777" w:rsidR="001B79BD" w:rsidRPr="00B26C33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38A58368" w14:textId="00C0157C" w:rsidR="001B79BD" w:rsidRDefault="00696A4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21,826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0AF00A0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4B7DDC8" w14:textId="45164F8D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34,557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C40B75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37F8847C" w14:textId="18A464EB" w:rsidR="001B79BD" w:rsidRPr="00D04C47" w:rsidRDefault="00696A4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20,866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3FF61FC" w14:textId="77777777" w:rsidR="001B79BD" w:rsidRPr="00922551" w:rsidRDefault="001B79BD" w:rsidP="001B79BD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075EF1B1" w14:textId="7D620534" w:rsidR="001B79BD" w:rsidRPr="00D04C47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34,137</w:t>
            </w:r>
          </w:p>
        </w:tc>
      </w:tr>
      <w:tr w:rsidR="001B79BD" w:rsidRPr="00922551" w14:paraId="76179760" w14:textId="77777777" w:rsidTr="006632B8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F0BF99" w14:textId="74772100" w:rsidR="001B79BD" w:rsidRPr="00B26C33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หลังจากหนึ่งปีแต่</w:t>
            </w:r>
            <w:r w:rsidRPr="004638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ไม่</w:t>
            </w:r>
            <w:r w:rsidRPr="002C19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เกินส</w:t>
            </w:r>
            <w:r w:rsidR="006676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าม</w:t>
            </w:r>
            <w:r w:rsidRPr="002C19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3AF34698" w14:textId="29054AE8" w:rsidR="001B79BD" w:rsidRDefault="00696A4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1E8125B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5F14FE6E" w14:textId="03F69E7B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71A5D7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79F407D0" w14:textId="4B082F2A" w:rsidR="001B79BD" w:rsidRDefault="00696A4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1DCA72F" w14:textId="77777777" w:rsidR="001B79BD" w:rsidRPr="00922551" w:rsidRDefault="001B79BD" w:rsidP="001B79BD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290669DA" w14:textId="346E85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2,610</w:t>
            </w:r>
          </w:p>
        </w:tc>
      </w:tr>
      <w:tr w:rsidR="001B79BD" w:rsidRPr="00922551" w14:paraId="04F14882" w14:textId="77777777" w:rsidTr="006632B8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172D26" w14:textId="77777777" w:rsidR="001B79BD" w:rsidRPr="00160ABA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BB43D" w14:textId="204E5924" w:rsidR="001B79BD" w:rsidRDefault="00696A4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23,515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DAE7328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4C510" w14:textId="272A8863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39,087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88B049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FA034" w14:textId="3BE485E8" w:rsidR="001B79BD" w:rsidRDefault="00696A4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21,595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411FA3A" w14:textId="77777777" w:rsidR="001B79BD" w:rsidRPr="00922551" w:rsidRDefault="001B79BD" w:rsidP="001B79BD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96F58" w14:textId="0F02FD86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36,747</w:t>
            </w:r>
          </w:p>
        </w:tc>
      </w:tr>
    </w:tbl>
    <w:p w14:paraId="148874B9" w14:textId="77777777" w:rsidR="008A03E3" w:rsidRPr="00482B41" w:rsidRDefault="008A03E3" w:rsidP="008A03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1F29F5E" w14:textId="77777777" w:rsidR="001150DF" w:rsidRPr="00B73DD0" w:rsidRDefault="001150DF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สินทรัพย์</w:t>
      </w: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ภาษีเงินได้รอการตัดบัญชี - สุทธิ</w:t>
      </w:r>
    </w:p>
    <w:p w14:paraId="63D8C1E5" w14:textId="77777777" w:rsidR="001150DF" w:rsidRPr="00482B41" w:rsidRDefault="001150DF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D936BD9" w14:textId="77777777" w:rsidR="00F80F85" w:rsidRPr="00B73DD0" w:rsidRDefault="00F80F85" w:rsidP="00F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3DD0">
        <w:rPr>
          <w:rFonts w:ascii="Angsana New" w:hAnsi="Angsana New" w:hint="cs"/>
          <w:spacing w:val="4"/>
          <w:sz w:val="30"/>
          <w:szCs w:val="30"/>
          <w:cs/>
        </w:rPr>
        <w:t>รายละเอียดของ</w:t>
      </w:r>
      <w:r w:rsidRPr="00B73DD0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B73DD0">
        <w:rPr>
          <w:rFonts w:ascii="Angsana New" w:hAnsi="Angsana New"/>
          <w:spacing w:val="4"/>
          <w:sz w:val="30"/>
          <w:szCs w:val="30"/>
        </w:rPr>
        <w:t xml:space="preserve"> 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(หนี้สิน) </w:t>
      </w:r>
      <w:r w:rsidRPr="00B73DD0">
        <w:rPr>
          <w:rFonts w:ascii="Angsana New" w:hAnsi="Angsana New"/>
          <w:spacing w:val="4"/>
          <w:sz w:val="30"/>
          <w:szCs w:val="30"/>
          <w:cs/>
        </w:rPr>
        <w:t>ภาษีเงินได้รอการตัดบัญชี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 มี</w:t>
      </w:r>
      <w:r w:rsidRPr="00B73DD0">
        <w:rPr>
          <w:rFonts w:ascii="Angsana New" w:hAnsi="Angsana New"/>
          <w:sz w:val="30"/>
          <w:szCs w:val="30"/>
          <w:cs/>
        </w:rPr>
        <w:t>ดังนี้</w:t>
      </w:r>
    </w:p>
    <w:p w14:paraId="6B9D2EC2" w14:textId="77777777" w:rsidR="001150DF" w:rsidRPr="00482B41" w:rsidRDefault="001150DF" w:rsidP="0011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516EA" w:rsidRPr="00A65910" w14:paraId="1CE2577B" w14:textId="77777777" w:rsidTr="005855B6">
        <w:trPr>
          <w:tblHeader/>
        </w:trPr>
        <w:tc>
          <w:tcPr>
            <w:tcW w:w="3794" w:type="dxa"/>
          </w:tcPr>
          <w:p w14:paraId="0817BAE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169A4C2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16EA" w:rsidRPr="00A65910" w14:paraId="17A1CBFC" w14:textId="77777777" w:rsidTr="005855B6">
        <w:trPr>
          <w:tblHeader/>
        </w:trPr>
        <w:tc>
          <w:tcPr>
            <w:tcW w:w="3794" w:type="dxa"/>
          </w:tcPr>
          <w:p w14:paraId="3242DB9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EAB0F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2546AC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527BA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6EA" w:rsidRPr="00A65910" w14:paraId="3EF256C6" w14:textId="77777777" w:rsidTr="005855B6">
        <w:trPr>
          <w:tblHeader/>
        </w:trPr>
        <w:tc>
          <w:tcPr>
            <w:tcW w:w="3794" w:type="dxa"/>
          </w:tcPr>
          <w:p w14:paraId="351B4BFA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733E8FF5" w14:textId="33FDD9C8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>
              <w:rPr>
                <w:lang w:val="en-US" w:eastAsia="en-US"/>
              </w:rPr>
              <w:t>3</w:t>
            </w:r>
            <w:r w:rsidR="0021154C">
              <w:rPr>
                <w:lang w:val="en-US" w:eastAsia="en-US"/>
              </w:rPr>
              <w:t xml:space="preserve">0 </w:t>
            </w:r>
            <w:r w:rsidR="0021154C"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36" w:type="dxa"/>
          </w:tcPr>
          <w:p w14:paraId="4225978D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3733C547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8241274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7AE4C7ED" w14:textId="406F7F4D" w:rsidR="006516EA" w:rsidRPr="00B73DD0" w:rsidRDefault="0021154C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30 </w:t>
            </w:r>
            <w:r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36" w:type="dxa"/>
          </w:tcPr>
          <w:p w14:paraId="35D6BC7E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A0A0F1C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516EA" w:rsidRPr="00A65910" w14:paraId="7A0FB85D" w14:textId="77777777" w:rsidTr="005855B6">
        <w:trPr>
          <w:tblHeader/>
        </w:trPr>
        <w:tc>
          <w:tcPr>
            <w:tcW w:w="3794" w:type="dxa"/>
          </w:tcPr>
          <w:p w14:paraId="71F7CD35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885DF1" w14:textId="52B9782E" w:rsidR="006516EA" w:rsidRPr="00B73DD0" w:rsidRDefault="001B79BD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2569</w:t>
            </w:r>
          </w:p>
        </w:tc>
        <w:tc>
          <w:tcPr>
            <w:tcW w:w="236" w:type="dxa"/>
          </w:tcPr>
          <w:p w14:paraId="6C88D1C5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E46FFF" w14:textId="0F302A50" w:rsidR="006516EA" w:rsidRPr="00B73DD0" w:rsidRDefault="001B79BD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71A9662C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AC18C57" w14:textId="69E0D497" w:rsidR="006516EA" w:rsidRPr="00B73DD0" w:rsidRDefault="001B79BD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2569</w:t>
            </w:r>
          </w:p>
        </w:tc>
        <w:tc>
          <w:tcPr>
            <w:tcW w:w="236" w:type="dxa"/>
          </w:tcPr>
          <w:p w14:paraId="3E319DE1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828407" w14:textId="564661CB" w:rsidR="006516EA" w:rsidRPr="00B73DD0" w:rsidRDefault="001B79BD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2568</w:t>
            </w:r>
          </w:p>
        </w:tc>
      </w:tr>
      <w:tr w:rsidR="006516EA" w:rsidRPr="006D6704" w14:paraId="05B5F096" w14:textId="77777777" w:rsidTr="005855B6">
        <w:trPr>
          <w:tblHeader/>
        </w:trPr>
        <w:tc>
          <w:tcPr>
            <w:tcW w:w="3794" w:type="dxa"/>
          </w:tcPr>
          <w:p w14:paraId="4820ADFD" w14:textId="77777777" w:rsidR="006516EA" w:rsidRPr="006D6704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BF9376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888D375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25152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AA7234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EEC35B1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06D4AA6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9B23B7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516EA" w:rsidRPr="00A65910" w14:paraId="5873ECF8" w14:textId="77777777" w:rsidTr="000E5EFB">
        <w:tc>
          <w:tcPr>
            <w:tcW w:w="3794" w:type="dxa"/>
          </w:tcPr>
          <w:p w14:paraId="2FDB5A73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0D29AAD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8BFBBC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4517EB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8B343D3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03DCAFF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DA16E34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50DAB5D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6516EA" w:rsidRPr="00A65910" w14:paraId="6296FE87" w14:textId="77777777" w:rsidTr="000E5EFB">
        <w:tc>
          <w:tcPr>
            <w:tcW w:w="3794" w:type="dxa"/>
          </w:tcPr>
          <w:p w14:paraId="7256CC4B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06E8502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957F290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E01449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1B16397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D46990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69A770" w14:textId="77777777" w:rsidR="006516EA" w:rsidRPr="00A65910" w:rsidRDefault="006516EA" w:rsidP="000E5EFB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849643A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B7F64" w:rsidRPr="00A65910" w14:paraId="147FFEF7" w14:textId="77777777" w:rsidTr="000E5EFB">
        <w:tc>
          <w:tcPr>
            <w:tcW w:w="3794" w:type="dxa"/>
          </w:tcPr>
          <w:p w14:paraId="55AF6BBD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</w:tcPr>
          <w:p w14:paraId="45C524AD" w14:textId="1B0ACD39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27,721</w:t>
            </w:r>
          </w:p>
        </w:tc>
        <w:tc>
          <w:tcPr>
            <w:tcW w:w="236" w:type="dxa"/>
          </w:tcPr>
          <w:p w14:paraId="371CD3B8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7F30FA2" w14:textId="0996E73D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24,327</w:t>
            </w:r>
          </w:p>
        </w:tc>
        <w:tc>
          <w:tcPr>
            <w:tcW w:w="236" w:type="dxa"/>
          </w:tcPr>
          <w:p w14:paraId="72ABB93A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0EDDE2E" w14:textId="03F8BE6B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9,030</w:t>
            </w:r>
          </w:p>
        </w:tc>
        <w:tc>
          <w:tcPr>
            <w:tcW w:w="236" w:type="dxa"/>
          </w:tcPr>
          <w:p w14:paraId="00716B26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A283B84" w14:textId="33E2F31F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7,683</w:t>
            </w:r>
          </w:p>
        </w:tc>
      </w:tr>
      <w:tr w:rsidR="00FB7F64" w:rsidRPr="00A65910" w14:paraId="2826E212" w14:textId="77777777" w:rsidTr="000E5EFB">
        <w:tc>
          <w:tcPr>
            <w:tcW w:w="3794" w:type="dxa"/>
          </w:tcPr>
          <w:p w14:paraId="0D64F7B4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75" w:type="dxa"/>
          </w:tcPr>
          <w:p w14:paraId="757F656E" w14:textId="68919D6D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1,790</w:t>
            </w:r>
          </w:p>
        </w:tc>
        <w:tc>
          <w:tcPr>
            <w:tcW w:w="236" w:type="dxa"/>
          </w:tcPr>
          <w:p w14:paraId="33631586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B3D8EC4" w14:textId="7D31D5F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36" w:type="dxa"/>
          </w:tcPr>
          <w:p w14:paraId="039AF449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A9A4A64" w14:textId="04D5B4B6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36" w:type="dxa"/>
          </w:tcPr>
          <w:p w14:paraId="3C24CF2C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B2C9396" w14:textId="2495BA0A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FB7F64" w:rsidRPr="00A65910" w14:paraId="218B201C" w14:textId="77777777" w:rsidTr="00D44D2B">
        <w:tc>
          <w:tcPr>
            <w:tcW w:w="3794" w:type="dxa"/>
          </w:tcPr>
          <w:p w14:paraId="76BB9AB0" w14:textId="06D9854D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75" w:type="dxa"/>
            <w:vAlign w:val="bottom"/>
          </w:tcPr>
          <w:p w14:paraId="162A3D16" w14:textId="4AA03CF2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35,650</w:t>
            </w:r>
          </w:p>
        </w:tc>
        <w:tc>
          <w:tcPr>
            <w:tcW w:w="236" w:type="dxa"/>
          </w:tcPr>
          <w:p w14:paraId="6D76453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6D4B239A" w14:textId="7BEA5784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  <w:tc>
          <w:tcPr>
            <w:tcW w:w="236" w:type="dxa"/>
          </w:tcPr>
          <w:p w14:paraId="76A1C141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67FD3A0" w14:textId="21D872C1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</w:t>
            </w:r>
            <w:r w:rsidR="003508A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60E66216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14DD258" w14:textId="1F0ED9F1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</w:tr>
      <w:tr w:rsidR="00FB7F64" w:rsidRPr="00A65910" w14:paraId="292658A6" w14:textId="77777777" w:rsidTr="000E5EFB">
        <w:tc>
          <w:tcPr>
            <w:tcW w:w="3794" w:type="dxa"/>
          </w:tcPr>
          <w:p w14:paraId="715B971B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61C0D058" w14:textId="297D5257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  <w:tc>
          <w:tcPr>
            <w:tcW w:w="236" w:type="dxa"/>
          </w:tcPr>
          <w:p w14:paraId="3D05A6FF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CE4551D" w14:textId="682C6DA5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13,217</w:t>
            </w:r>
          </w:p>
        </w:tc>
        <w:tc>
          <w:tcPr>
            <w:tcW w:w="236" w:type="dxa"/>
          </w:tcPr>
          <w:p w14:paraId="7EA1F028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5871855" w14:textId="0AF099C0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7,347</w:t>
            </w:r>
          </w:p>
        </w:tc>
        <w:tc>
          <w:tcPr>
            <w:tcW w:w="236" w:type="dxa"/>
          </w:tcPr>
          <w:p w14:paraId="4ABD3AA3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F5D2C" w14:textId="17CBB0E5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9,356</w:t>
            </w:r>
          </w:p>
        </w:tc>
      </w:tr>
      <w:tr w:rsidR="00FB7F64" w:rsidRPr="00A65910" w14:paraId="508FB971" w14:textId="77777777" w:rsidTr="000E5EFB">
        <w:tc>
          <w:tcPr>
            <w:tcW w:w="3794" w:type="dxa"/>
          </w:tcPr>
          <w:p w14:paraId="3F238EDA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75" w:type="dxa"/>
          </w:tcPr>
          <w:p w14:paraId="522C2406" w14:textId="77777777" w:rsidR="00FB7F64" w:rsidRPr="0080285C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EEA6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4240ED1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631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E3C0B67" w14:textId="77777777" w:rsidR="00FB7F64" w:rsidRPr="0080285C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E4D46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E3774FC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64" w:rsidRPr="00A65910" w14:paraId="6AA0DF9F" w14:textId="77777777" w:rsidTr="00FB7F64">
        <w:tc>
          <w:tcPr>
            <w:tcW w:w="3794" w:type="dxa"/>
          </w:tcPr>
          <w:p w14:paraId="34CA1259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ผลประโยชน์พนักงาน</w:t>
            </w:r>
          </w:p>
        </w:tc>
        <w:tc>
          <w:tcPr>
            <w:tcW w:w="1275" w:type="dxa"/>
          </w:tcPr>
          <w:p w14:paraId="472EA232" w14:textId="796A8011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6,720</w:t>
            </w:r>
          </w:p>
        </w:tc>
        <w:tc>
          <w:tcPr>
            <w:tcW w:w="236" w:type="dxa"/>
          </w:tcPr>
          <w:p w14:paraId="6311250A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3C6D869" w14:textId="0B77352D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7,618</w:t>
            </w:r>
          </w:p>
        </w:tc>
        <w:tc>
          <w:tcPr>
            <w:tcW w:w="236" w:type="dxa"/>
          </w:tcPr>
          <w:p w14:paraId="1E68FD94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CD4CA8B" w14:textId="1052E293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</w:t>
            </w:r>
            <w:r w:rsidR="00C860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A6AFDAD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592C51F" w14:textId="7C4DF976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</w:tr>
      <w:tr w:rsidR="00FB7F64" w:rsidRPr="00A65910" w14:paraId="2AFE8D6F" w14:textId="77777777" w:rsidTr="00FB7F64">
        <w:tc>
          <w:tcPr>
            <w:tcW w:w="3794" w:type="dxa"/>
          </w:tcPr>
          <w:p w14:paraId="38AFBACB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75" w:type="dxa"/>
          </w:tcPr>
          <w:p w14:paraId="489DC407" w14:textId="57AABEDF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77628EA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B0C9A2F" w14:textId="773FB7D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D83DC9B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76B316D9" w14:textId="70615E13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4F807C71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F32CD66" w14:textId="56680D84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FB7F64" w:rsidRPr="00A65910" w14:paraId="67EC4299" w14:textId="77777777" w:rsidTr="00FB7F64">
        <w:tc>
          <w:tcPr>
            <w:tcW w:w="3794" w:type="dxa"/>
          </w:tcPr>
          <w:p w14:paraId="368DD12C" w14:textId="44888E7F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9E6005" w14:textId="034E83F2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14:paraId="4BD69441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20265F2" w14:textId="627CB1A8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14:paraId="310DB0B5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540E7A5" w14:textId="6262E0E8" w:rsidR="00FB7F64" w:rsidRPr="0080285C" w:rsidRDefault="00696A4D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039841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F4E46E" w14:textId="70DB5F49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F64" w:rsidRPr="00A65910" w14:paraId="3E848017" w14:textId="77777777" w:rsidTr="000E5EFB">
        <w:tc>
          <w:tcPr>
            <w:tcW w:w="3794" w:type="dxa"/>
          </w:tcPr>
          <w:p w14:paraId="0284AAD4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9A2FC7" w14:textId="701099AC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90,264</w:t>
            </w:r>
          </w:p>
        </w:tc>
        <w:tc>
          <w:tcPr>
            <w:tcW w:w="236" w:type="dxa"/>
          </w:tcPr>
          <w:p w14:paraId="5427B7F1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2C87072" w14:textId="64B8724A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87,108</w:t>
            </w:r>
          </w:p>
        </w:tc>
        <w:tc>
          <w:tcPr>
            <w:tcW w:w="236" w:type="dxa"/>
          </w:tcPr>
          <w:p w14:paraId="2E8E7B5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B1F703C" w14:textId="7069AD65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65,343</w:t>
            </w:r>
          </w:p>
        </w:tc>
        <w:tc>
          <w:tcPr>
            <w:tcW w:w="236" w:type="dxa"/>
          </w:tcPr>
          <w:p w14:paraId="70217247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E2A0EBE" w14:textId="2AE367A9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64,717</w:t>
            </w:r>
          </w:p>
        </w:tc>
      </w:tr>
    </w:tbl>
    <w:p w14:paraId="21FA0C34" w14:textId="77777777" w:rsidR="00400391" w:rsidRDefault="00400391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D6704" w:rsidRPr="00A65910" w14:paraId="024251AD" w14:textId="77777777" w:rsidTr="002B752E">
        <w:trPr>
          <w:tblHeader/>
        </w:trPr>
        <w:tc>
          <w:tcPr>
            <w:tcW w:w="3794" w:type="dxa"/>
          </w:tcPr>
          <w:p w14:paraId="483EEBD0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30E953D8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D6704" w:rsidRPr="00A65910" w14:paraId="4F3BA09A" w14:textId="77777777" w:rsidTr="002B752E">
        <w:trPr>
          <w:tblHeader/>
        </w:trPr>
        <w:tc>
          <w:tcPr>
            <w:tcW w:w="3794" w:type="dxa"/>
          </w:tcPr>
          <w:p w14:paraId="454402E9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06CCD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CAE23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64255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704" w:rsidRPr="00A65910" w14:paraId="43B7C94F" w14:textId="77777777" w:rsidTr="002B752E">
        <w:trPr>
          <w:tblHeader/>
        </w:trPr>
        <w:tc>
          <w:tcPr>
            <w:tcW w:w="3794" w:type="dxa"/>
          </w:tcPr>
          <w:p w14:paraId="3D8D192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690B9608" w14:textId="58190E45" w:rsidR="006D6704" w:rsidRPr="00B73DD0" w:rsidRDefault="0021154C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30 </w:t>
            </w:r>
            <w:r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36" w:type="dxa"/>
          </w:tcPr>
          <w:p w14:paraId="7C87A411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7AAE275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6284EE3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53670DF1" w14:textId="56EB75AE" w:rsidR="006D6704" w:rsidRPr="00B73DD0" w:rsidRDefault="0021154C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30 </w:t>
            </w:r>
            <w:r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36" w:type="dxa"/>
          </w:tcPr>
          <w:p w14:paraId="338EA839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2D86C1A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D6704" w:rsidRPr="00A65910" w14:paraId="59A400AD" w14:textId="77777777" w:rsidTr="002B752E">
        <w:trPr>
          <w:tblHeader/>
        </w:trPr>
        <w:tc>
          <w:tcPr>
            <w:tcW w:w="3794" w:type="dxa"/>
          </w:tcPr>
          <w:p w14:paraId="7CB2A773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CEF01E" w14:textId="141B1C6F" w:rsidR="006D6704" w:rsidRPr="00B73DD0" w:rsidRDefault="001B79BD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2569</w:t>
            </w:r>
          </w:p>
        </w:tc>
        <w:tc>
          <w:tcPr>
            <w:tcW w:w="236" w:type="dxa"/>
          </w:tcPr>
          <w:p w14:paraId="59DEAD27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A58D8E" w14:textId="419BA18C" w:rsidR="006D6704" w:rsidRPr="00B73DD0" w:rsidRDefault="001B79BD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40345900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473BBA" w14:textId="32892B3B" w:rsidR="006D6704" w:rsidRPr="00B73DD0" w:rsidRDefault="001B79BD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2569</w:t>
            </w:r>
          </w:p>
        </w:tc>
        <w:tc>
          <w:tcPr>
            <w:tcW w:w="236" w:type="dxa"/>
          </w:tcPr>
          <w:p w14:paraId="4ECB298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0533E0" w14:textId="2513DAAF" w:rsidR="006D6704" w:rsidRPr="00B73DD0" w:rsidRDefault="001B79BD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2568</w:t>
            </w:r>
          </w:p>
        </w:tc>
      </w:tr>
      <w:tr w:rsidR="006D6704" w:rsidRPr="006D6704" w14:paraId="00DB3D12" w14:textId="77777777" w:rsidTr="002B752E">
        <w:trPr>
          <w:tblHeader/>
        </w:trPr>
        <w:tc>
          <w:tcPr>
            <w:tcW w:w="3794" w:type="dxa"/>
          </w:tcPr>
          <w:p w14:paraId="03BAC0B2" w14:textId="77777777" w:rsidR="006D6704" w:rsidRP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7F29F5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F7965CF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F438CD1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7E06DD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6DA3D6E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4D73633A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EB27FBC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D6704" w:rsidRPr="00A65910" w14:paraId="01F27BC8" w14:textId="77777777" w:rsidTr="002B752E">
        <w:tc>
          <w:tcPr>
            <w:tcW w:w="3794" w:type="dxa"/>
          </w:tcPr>
          <w:p w14:paraId="4DF8996A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</w:tcPr>
          <w:p w14:paraId="5522449C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EEAF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779CF57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417D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8E482A1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4324E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1BAAFAE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64" w:rsidRPr="00A65910" w14:paraId="2ACF7B58" w14:textId="77777777" w:rsidTr="002B752E">
        <w:tc>
          <w:tcPr>
            <w:tcW w:w="3794" w:type="dxa"/>
          </w:tcPr>
          <w:p w14:paraId="4E836BC4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</w:tcPr>
          <w:p w14:paraId="22CA1C51" w14:textId="0BF23FA9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(5,648)</w:t>
            </w:r>
          </w:p>
        </w:tc>
        <w:tc>
          <w:tcPr>
            <w:tcW w:w="236" w:type="dxa"/>
          </w:tcPr>
          <w:p w14:paraId="3EAD1F4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2969894" w14:textId="6248FF4A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(5,382)</w:t>
            </w:r>
          </w:p>
        </w:tc>
        <w:tc>
          <w:tcPr>
            <w:tcW w:w="236" w:type="dxa"/>
          </w:tcPr>
          <w:p w14:paraId="366823CF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4327EF6" w14:textId="20A43A44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(1,712)</w:t>
            </w:r>
          </w:p>
        </w:tc>
        <w:tc>
          <w:tcPr>
            <w:tcW w:w="236" w:type="dxa"/>
          </w:tcPr>
          <w:p w14:paraId="303D7723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1105667" w14:textId="7D55C739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</w:tr>
      <w:tr w:rsidR="00FB7F64" w:rsidRPr="00A65910" w14:paraId="71BE109E" w14:textId="77777777" w:rsidTr="002B752E">
        <w:tc>
          <w:tcPr>
            <w:tcW w:w="3794" w:type="dxa"/>
          </w:tcPr>
          <w:p w14:paraId="74BBB535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23B514" w14:textId="54B2D6B8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(12,289)</w:t>
            </w:r>
          </w:p>
        </w:tc>
        <w:tc>
          <w:tcPr>
            <w:tcW w:w="236" w:type="dxa"/>
          </w:tcPr>
          <w:p w14:paraId="54E69FCC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E8D45A7" w14:textId="2576A63B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(16,637)</w:t>
            </w:r>
          </w:p>
        </w:tc>
        <w:tc>
          <w:tcPr>
            <w:tcW w:w="236" w:type="dxa"/>
          </w:tcPr>
          <w:p w14:paraId="7CB5EAC3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9FC2589" w14:textId="71ABD79F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(8,415)</w:t>
            </w:r>
          </w:p>
        </w:tc>
        <w:tc>
          <w:tcPr>
            <w:tcW w:w="236" w:type="dxa"/>
          </w:tcPr>
          <w:p w14:paraId="0938EBCA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7BA50E3" w14:textId="5EC8DBD4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(11,748)</w:t>
            </w:r>
          </w:p>
        </w:tc>
      </w:tr>
      <w:tr w:rsidR="00FB7F64" w:rsidRPr="00A65910" w14:paraId="7982C233" w14:textId="77777777" w:rsidTr="002B752E">
        <w:tc>
          <w:tcPr>
            <w:tcW w:w="3794" w:type="dxa"/>
          </w:tcPr>
          <w:p w14:paraId="23907CC7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90FB009" w14:textId="649D9BF5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(17,937)</w:t>
            </w:r>
          </w:p>
        </w:tc>
        <w:tc>
          <w:tcPr>
            <w:tcW w:w="236" w:type="dxa"/>
          </w:tcPr>
          <w:p w14:paraId="69E14FF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C68D88" w14:textId="53D3F1EF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(22,019)</w:t>
            </w:r>
          </w:p>
        </w:tc>
        <w:tc>
          <w:tcPr>
            <w:tcW w:w="236" w:type="dxa"/>
          </w:tcPr>
          <w:p w14:paraId="73304E1B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1F314863" w14:textId="1A684821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(10,127)</w:t>
            </w:r>
          </w:p>
        </w:tc>
        <w:tc>
          <w:tcPr>
            <w:tcW w:w="236" w:type="dxa"/>
          </w:tcPr>
          <w:p w14:paraId="40B2CB11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625217F" w14:textId="5AA63340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(13,395)</w:t>
            </w:r>
          </w:p>
        </w:tc>
      </w:tr>
      <w:tr w:rsidR="00FB7F64" w:rsidRPr="00A65910" w14:paraId="5DBFFDFE" w14:textId="77777777" w:rsidTr="002B752E">
        <w:tc>
          <w:tcPr>
            <w:tcW w:w="3794" w:type="dxa"/>
          </w:tcPr>
          <w:p w14:paraId="28612028" w14:textId="77777777" w:rsidR="00FB7F64" w:rsidRPr="005D46FB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11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1B5B4D" w14:textId="77777777" w:rsidR="00FB7F64" w:rsidRPr="0080285C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8A585E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36CB4E3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C643EC8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5CC96D96" w14:textId="77777777" w:rsidR="00FB7F64" w:rsidRPr="0080285C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67DFD84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00" w:lineRule="atLeast"/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A738B9E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B7F64" w:rsidRPr="00A65910" w14:paraId="1782BC3E" w14:textId="77777777" w:rsidTr="002B752E">
        <w:tc>
          <w:tcPr>
            <w:tcW w:w="3794" w:type="dxa"/>
          </w:tcPr>
          <w:p w14:paraId="297FF20F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C75FBCC" w14:textId="1AD13DD6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72,327</w:t>
            </w:r>
          </w:p>
        </w:tc>
        <w:tc>
          <w:tcPr>
            <w:tcW w:w="236" w:type="dxa"/>
          </w:tcPr>
          <w:p w14:paraId="45498C7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19F66E9" w14:textId="04F54920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65,089</w:t>
            </w:r>
          </w:p>
        </w:tc>
        <w:tc>
          <w:tcPr>
            <w:tcW w:w="236" w:type="dxa"/>
          </w:tcPr>
          <w:p w14:paraId="4B3BC7C5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4F6BA336" w14:textId="614A0102" w:rsidR="00FB7F64" w:rsidRPr="0080285C" w:rsidRDefault="00696A4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55,216</w:t>
            </w:r>
          </w:p>
        </w:tc>
        <w:tc>
          <w:tcPr>
            <w:tcW w:w="236" w:type="dxa"/>
          </w:tcPr>
          <w:p w14:paraId="6F6135DE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F5C6B06" w14:textId="3508F2EC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51,322</w:t>
            </w:r>
          </w:p>
        </w:tc>
      </w:tr>
    </w:tbl>
    <w:p w14:paraId="1EEEBFC0" w14:textId="77777777" w:rsidR="006D6704" w:rsidRDefault="006D6704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50B43E14" w14:textId="77777777" w:rsidR="00271920" w:rsidRPr="0063511C" w:rsidRDefault="00271920" w:rsidP="0027192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3511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เจ้าหนี้การค้าและเจ้าหนี้หมุนเวียนอื่น</w:t>
      </w:r>
    </w:p>
    <w:p w14:paraId="2DBD046F" w14:textId="77777777" w:rsidR="00271920" w:rsidRPr="00271920" w:rsidRDefault="00271920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786" w:type="dxa"/>
        <w:tblLayout w:type="fixed"/>
        <w:tblLook w:val="04A0" w:firstRow="1" w:lastRow="0" w:firstColumn="1" w:lastColumn="0" w:noHBand="0" w:noVBand="1"/>
      </w:tblPr>
      <w:tblGrid>
        <w:gridCol w:w="4111"/>
        <w:gridCol w:w="1260"/>
        <w:gridCol w:w="270"/>
        <w:gridCol w:w="1260"/>
        <w:gridCol w:w="236"/>
        <w:gridCol w:w="1170"/>
        <w:gridCol w:w="238"/>
        <w:gridCol w:w="1241"/>
      </w:tblGrid>
      <w:tr w:rsidR="00271920" w:rsidRPr="007871A6" w14:paraId="1CBC16E0" w14:textId="77777777" w:rsidTr="0055250F">
        <w:tc>
          <w:tcPr>
            <w:tcW w:w="4111" w:type="dxa"/>
            <w:vAlign w:val="bottom"/>
          </w:tcPr>
          <w:p w14:paraId="7545A86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675" w:type="dxa"/>
            <w:gridSpan w:val="7"/>
          </w:tcPr>
          <w:p w14:paraId="0C5B118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71920" w:rsidRPr="007871A6" w14:paraId="7A9F50F9" w14:textId="77777777" w:rsidTr="0055250F">
        <w:tc>
          <w:tcPr>
            <w:tcW w:w="4111" w:type="dxa"/>
            <w:vAlign w:val="bottom"/>
          </w:tcPr>
          <w:p w14:paraId="76C65701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204B41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7D40B3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</w:tcBorders>
          </w:tcPr>
          <w:p w14:paraId="55280046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920" w:rsidRPr="007871A6" w14:paraId="0FE6A394" w14:textId="77777777" w:rsidTr="0055250F">
        <w:tc>
          <w:tcPr>
            <w:tcW w:w="4111" w:type="dxa"/>
            <w:vAlign w:val="bottom"/>
          </w:tcPr>
          <w:p w14:paraId="4CF24E9A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BE4463" w14:textId="3B0632A4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5609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5609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5246A8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6D79D2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1E7182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63FC0" w14:textId="10811AE1" w:rsidR="00271920" w:rsidRPr="006946D8" w:rsidRDefault="00E5609D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4186957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78E0F1D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71920" w:rsidRPr="007871A6" w14:paraId="78B95E7E" w14:textId="77777777" w:rsidTr="0055250F">
        <w:tc>
          <w:tcPr>
            <w:tcW w:w="4111" w:type="dxa"/>
            <w:vAlign w:val="bottom"/>
          </w:tcPr>
          <w:p w14:paraId="1E1E28A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0A57E0" w14:textId="7839C955" w:rsidR="00271920" w:rsidRDefault="00FB7F64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55D9F19C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16C138" w14:textId="18F335D7" w:rsidR="00271920" w:rsidRDefault="00FB7F64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4FF491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52AEB" w14:textId="63A0D933" w:rsidR="00271920" w:rsidRDefault="00FB7F64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8" w:type="dxa"/>
            <w:vAlign w:val="bottom"/>
          </w:tcPr>
          <w:p w14:paraId="5B6C2833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F4F1A86" w14:textId="18841B18" w:rsidR="00271920" w:rsidRDefault="00FB7F64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71920" w:rsidRPr="007871A6" w14:paraId="01F237EB" w14:textId="77777777" w:rsidTr="0055250F">
        <w:tc>
          <w:tcPr>
            <w:tcW w:w="4111" w:type="dxa"/>
            <w:vAlign w:val="bottom"/>
          </w:tcPr>
          <w:p w14:paraId="7A6B037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715B53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C970A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F4312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0E87B2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78B266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</w:tcPr>
          <w:p w14:paraId="5B60BAE9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28EF5DE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150C" w:rsidRPr="007871A6" w14:paraId="5EA995A1" w14:textId="77777777" w:rsidTr="0055250F">
        <w:tc>
          <w:tcPr>
            <w:tcW w:w="4111" w:type="dxa"/>
          </w:tcPr>
          <w:p w14:paraId="4457F369" w14:textId="15FADD0C" w:rsidR="00DD150C" w:rsidRPr="007F18A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21D018" w14:textId="5506813D" w:rsidR="00DD150C" w:rsidRPr="00060266" w:rsidRDefault="00696A4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15392E78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B86DE9" w14:textId="24455F1A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10,456</w:t>
            </w:r>
          </w:p>
        </w:tc>
        <w:tc>
          <w:tcPr>
            <w:tcW w:w="236" w:type="dxa"/>
          </w:tcPr>
          <w:p w14:paraId="375D65F4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1D011C" w14:textId="22514FD4" w:rsidR="00DD150C" w:rsidRPr="00060266" w:rsidRDefault="00D65E10" w:rsidP="00E852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4C03CE2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2DEC55F0" w14:textId="377233B5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7,329</w:t>
            </w:r>
          </w:p>
        </w:tc>
      </w:tr>
      <w:tr w:rsidR="00DD150C" w:rsidRPr="007871A6" w14:paraId="4CD3B1EA" w14:textId="77777777" w:rsidTr="0055250F">
        <w:tc>
          <w:tcPr>
            <w:tcW w:w="4111" w:type="dxa"/>
          </w:tcPr>
          <w:p w14:paraId="2ADE193B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1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7ABACF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705D70E3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C09E90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378FDBF2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F5A064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7E16EF1F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50E06D73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D150C" w:rsidRPr="007871A6" w14:paraId="4FE50086" w14:textId="77777777" w:rsidTr="0055250F">
        <w:tc>
          <w:tcPr>
            <w:tcW w:w="4111" w:type="dxa"/>
            <w:vAlign w:val="bottom"/>
          </w:tcPr>
          <w:p w14:paraId="2D7F2D98" w14:textId="53FED486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0304E408" w14:textId="7777777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CC924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D59CD" w14:textId="7777777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5AD148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1B9FC2" w14:textId="7777777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CC9ED5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AF6248C" w14:textId="7777777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7871A6" w14:paraId="2B512CC5" w14:textId="77777777" w:rsidTr="0055250F">
        <w:tc>
          <w:tcPr>
            <w:tcW w:w="4111" w:type="dxa"/>
            <w:vAlign w:val="bottom"/>
          </w:tcPr>
          <w:p w14:paraId="705D2F61" w14:textId="709F72EC" w:rsidR="00DD150C" w:rsidRPr="006D0932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เจ้าหนี้อื่นกิจการที่เกี่ยวข้องกัน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721AFD">
              <w:rPr>
                <w:rFonts w:ascii="Angsana New" w:hAnsi="Angsana New"/>
                <w:sz w:val="30"/>
                <w:szCs w:val="30"/>
              </w:rPr>
              <w:t>3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1EF801E" w14:textId="57CDE9D7" w:rsidR="00DD150C" w:rsidRPr="00060266" w:rsidRDefault="00696A4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1C12DDAF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CF53CD" w14:textId="145E2A9C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</w:tcPr>
          <w:p w14:paraId="1ECE8F0E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CCAC" w14:textId="49874EC4" w:rsidR="00DD150C" w:rsidRPr="00060266" w:rsidRDefault="00D65E10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38" w:type="dxa"/>
          </w:tcPr>
          <w:p w14:paraId="0482D25B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9CCA7E1" w14:textId="33366E9C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</w:tr>
      <w:tr w:rsidR="004969BF" w:rsidRPr="007871A6" w14:paraId="033F90D6" w14:textId="77777777" w:rsidTr="0055250F">
        <w:tc>
          <w:tcPr>
            <w:tcW w:w="4111" w:type="dxa"/>
            <w:vAlign w:val="bottom"/>
          </w:tcPr>
          <w:p w14:paraId="642F46B9" w14:textId="55EA7CD7" w:rsidR="004969BF" w:rsidRPr="007871A6" w:rsidRDefault="004969BF" w:rsidP="0049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vAlign w:val="center"/>
          </w:tcPr>
          <w:p w14:paraId="04B91A27" w14:textId="54230097" w:rsidR="004969BF" w:rsidRPr="00060266" w:rsidRDefault="004969BF" w:rsidP="0049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26,178</w:t>
            </w:r>
          </w:p>
        </w:tc>
        <w:tc>
          <w:tcPr>
            <w:tcW w:w="270" w:type="dxa"/>
          </w:tcPr>
          <w:p w14:paraId="4C2CEFB5" w14:textId="77777777" w:rsidR="004969BF" w:rsidRPr="007871A6" w:rsidRDefault="004969BF" w:rsidP="0049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2F4CCAA" w14:textId="0EE699C0" w:rsidR="004969BF" w:rsidRPr="00060266" w:rsidRDefault="004969BF" w:rsidP="0049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25,562</w:t>
            </w:r>
          </w:p>
        </w:tc>
        <w:tc>
          <w:tcPr>
            <w:tcW w:w="236" w:type="dxa"/>
          </w:tcPr>
          <w:p w14:paraId="345C94C3" w14:textId="77777777" w:rsidR="004969BF" w:rsidRPr="007871A6" w:rsidRDefault="004969BF" w:rsidP="0049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3D22E" w14:textId="7B62145F" w:rsidR="004969BF" w:rsidRPr="00060266" w:rsidRDefault="004969BF" w:rsidP="0049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20,631</w:t>
            </w:r>
          </w:p>
        </w:tc>
        <w:tc>
          <w:tcPr>
            <w:tcW w:w="238" w:type="dxa"/>
          </w:tcPr>
          <w:p w14:paraId="19632AA5" w14:textId="77777777" w:rsidR="004969BF" w:rsidRPr="007871A6" w:rsidRDefault="004969BF" w:rsidP="0049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C67C00E" w14:textId="2E6B4F76" w:rsidR="004969BF" w:rsidRPr="00060266" w:rsidRDefault="004969BF" w:rsidP="0049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17,417</w:t>
            </w:r>
          </w:p>
        </w:tc>
      </w:tr>
      <w:tr w:rsidR="0070700D" w:rsidRPr="007871A6" w14:paraId="150F71C5" w14:textId="77777777" w:rsidTr="0055250F">
        <w:tc>
          <w:tcPr>
            <w:tcW w:w="4111" w:type="dxa"/>
            <w:vAlign w:val="bottom"/>
          </w:tcPr>
          <w:p w14:paraId="19A475CD" w14:textId="61A5B267" w:rsidR="0070700D" w:rsidRPr="000170CC" w:rsidRDefault="0070700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260" w:type="dxa"/>
            <w:vAlign w:val="center"/>
          </w:tcPr>
          <w:p w14:paraId="55480168" w14:textId="6792E8EF" w:rsidR="0070700D" w:rsidRDefault="007C4818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22,443</w:t>
            </w:r>
          </w:p>
        </w:tc>
        <w:tc>
          <w:tcPr>
            <w:tcW w:w="270" w:type="dxa"/>
          </w:tcPr>
          <w:p w14:paraId="466ACBA5" w14:textId="77777777" w:rsidR="0070700D" w:rsidRPr="007871A6" w:rsidRDefault="0070700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A13631E" w14:textId="29DEF310" w:rsidR="0070700D" w:rsidRPr="00417CAC" w:rsidRDefault="00E17FD3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15,402</w:t>
            </w:r>
          </w:p>
        </w:tc>
        <w:tc>
          <w:tcPr>
            <w:tcW w:w="236" w:type="dxa"/>
          </w:tcPr>
          <w:p w14:paraId="24CE3823" w14:textId="77777777" w:rsidR="0070700D" w:rsidRPr="007871A6" w:rsidRDefault="0070700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4C6013" w14:textId="0FD92839" w:rsidR="0070700D" w:rsidRDefault="007C4818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238" w:type="dxa"/>
          </w:tcPr>
          <w:p w14:paraId="0B0E65B7" w14:textId="77777777" w:rsidR="0070700D" w:rsidRPr="007871A6" w:rsidRDefault="0070700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260C26C" w14:textId="2C1754CD" w:rsidR="0070700D" w:rsidRPr="00417CAC" w:rsidRDefault="004969B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DD150C" w:rsidRPr="007871A6" w14:paraId="1D5639B8" w14:textId="77777777" w:rsidTr="0055250F">
        <w:tc>
          <w:tcPr>
            <w:tcW w:w="4111" w:type="dxa"/>
            <w:vAlign w:val="bottom"/>
          </w:tcPr>
          <w:p w14:paraId="38A41A9D" w14:textId="4601ED71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เงินมัดจำค่าทะเบียนและค่าเบี้ยประกันภัยรถ</w:t>
            </w:r>
          </w:p>
        </w:tc>
        <w:tc>
          <w:tcPr>
            <w:tcW w:w="1260" w:type="dxa"/>
            <w:vAlign w:val="center"/>
          </w:tcPr>
          <w:p w14:paraId="0A9DCDB6" w14:textId="200B7957" w:rsidR="00DD150C" w:rsidRDefault="00696A4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26,988</w:t>
            </w:r>
          </w:p>
        </w:tc>
        <w:tc>
          <w:tcPr>
            <w:tcW w:w="270" w:type="dxa"/>
          </w:tcPr>
          <w:p w14:paraId="62E96CF9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0066C97" w14:textId="2D52C7BE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25,271</w:t>
            </w:r>
          </w:p>
        </w:tc>
        <w:tc>
          <w:tcPr>
            <w:tcW w:w="236" w:type="dxa"/>
          </w:tcPr>
          <w:p w14:paraId="0180B86C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2FB95D" w14:textId="5B0BF61B" w:rsidR="00DD150C" w:rsidRDefault="00D65E10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22,817</w:t>
            </w:r>
          </w:p>
        </w:tc>
        <w:tc>
          <w:tcPr>
            <w:tcW w:w="238" w:type="dxa"/>
          </w:tcPr>
          <w:p w14:paraId="3BE6EC1E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4FD1D35" w14:textId="4FF47675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22,435</w:t>
            </w:r>
          </w:p>
        </w:tc>
      </w:tr>
      <w:tr w:rsidR="00DD150C" w:rsidRPr="007871A6" w14:paraId="1B398B56" w14:textId="77777777" w:rsidTr="0055250F">
        <w:tc>
          <w:tcPr>
            <w:tcW w:w="4111" w:type="dxa"/>
            <w:vAlign w:val="bottom"/>
          </w:tcPr>
          <w:p w14:paraId="0FF11BEB" w14:textId="1823EE61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เงินมัดจำค่าอุปกรณ์</w:t>
            </w:r>
          </w:p>
        </w:tc>
        <w:tc>
          <w:tcPr>
            <w:tcW w:w="1260" w:type="dxa"/>
            <w:vAlign w:val="center"/>
          </w:tcPr>
          <w:p w14:paraId="2FC8B235" w14:textId="28F7D033" w:rsidR="00DD150C" w:rsidRPr="00060266" w:rsidRDefault="00696A4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6,981</w:t>
            </w:r>
          </w:p>
        </w:tc>
        <w:tc>
          <w:tcPr>
            <w:tcW w:w="270" w:type="dxa"/>
          </w:tcPr>
          <w:p w14:paraId="416958B2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7C7C69" w14:textId="5BC58F06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8,220</w:t>
            </w:r>
          </w:p>
        </w:tc>
        <w:tc>
          <w:tcPr>
            <w:tcW w:w="236" w:type="dxa"/>
          </w:tcPr>
          <w:p w14:paraId="1FBD7029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1848839" w14:textId="454F1BF7" w:rsidR="00DD150C" w:rsidRPr="00060266" w:rsidRDefault="001C0FE5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3,154</w:t>
            </w:r>
          </w:p>
        </w:tc>
        <w:tc>
          <w:tcPr>
            <w:tcW w:w="238" w:type="dxa"/>
          </w:tcPr>
          <w:p w14:paraId="146AC1F2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5E9F2ACB" w14:textId="70714DE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4,537</w:t>
            </w:r>
          </w:p>
        </w:tc>
      </w:tr>
      <w:tr w:rsidR="00DD150C" w:rsidRPr="007871A6" w14:paraId="0C9688B1" w14:textId="77777777" w:rsidTr="0055250F">
        <w:tc>
          <w:tcPr>
            <w:tcW w:w="4111" w:type="dxa"/>
            <w:vAlign w:val="bottom"/>
          </w:tcPr>
          <w:p w14:paraId="09A310B4" w14:textId="1030B67F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center"/>
          </w:tcPr>
          <w:p w14:paraId="4FC46E2E" w14:textId="2DF7D494" w:rsidR="00DD150C" w:rsidRDefault="00696A4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  <w:tc>
          <w:tcPr>
            <w:tcW w:w="270" w:type="dxa"/>
          </w:tcPr>
          <w:p w14:paraId="3DC3BBAB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036A9C" w14:textId="450CD290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  <w:tc>
          <w:tcPr>
            <w:tcW w:w="236" w:type="dxa"/>
          </w:tcPr>
          <w:p w14:paraId="331DB432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96AD9F" w14:textId="4125A39B" w:rsidR="00DD150C" w:rsidRDefault="001C0FE5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  <w:tc>
          <w:tcPr>
            <w:tcW w:w="238" w:type="dxa"/>
          </w:tcPr>
          <w:p w14:paraId="508F5CDD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26EA7BA7" w14:textId="45C68A3C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</w:tr>
      <w:tr w:rsidR="00DD150C" w:rsidRPr="007871A6" w14:paraId="1FE1312A" w14:textId="77777777" w:rsidTr="0055250F">
        <w:tc>
          <w:tcPr>
            <w:tcW w:w="4111" w:type="dxa"/>
            <w:vAlign w:val="bottom"/>
          </w:tcPr>
          <w:p w14:paraId="0606ABAC" w14:textId="2088FF0A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8F48FE5" w14:textId="414C6BA7" w:rsidR="00DD150C" w:rsidRPr="00060266" w:rsidRDefault="00696A4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40,765</w:t>
            </w:r>
          </w:p>
        </w:tc>
        <w:tc>
          <w:tcPr>
            <w:tcW w:w="270" w:type="dxa"/>
          </w:tcPr>
          <w:p w14:paraId="694116AF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103742" w14:textId="17F6C20B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40,979</w:t>
            </w:r>
          </w:p>
        </w:tc>
        <w:tc>
          <w:tcPr>
            <w:tcW w:w="236" w:type="dxa"/>
          </w:tcPr>
          <w:p w14:paraId="66247FDE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A5DE3" w14:textId="79FB5D29" w:rsidR="00DD150C" w:rsidRPr="00060266" w:rsidRDefault="001C0FE5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31,715</w:t>
            </w:r>
          </w:p>
        </w:tc>
        <w:tc>
          <w:tcPr>
            <w:tcW w:w="238" w:type="dxa"/>
          </w:tcPr>
          <w:p w14:paraId="3D00A488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5CB4D1CB" w14:textId="6CB1E840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30,466</w:t>
            </w:r>
          </w:p>
        </w:tc>
      </w:tr>
      <w:tr w:rsidR="00DD150C" w:rsidRPr="007871A6" w14:paraId="5210FAD4" w14:textId="77777777" w:rsidTr="0055250F">
        <w:tc>
          <w:tcPr>
            <w:tcW w:w="4111" w:type="dxa"/>
            <w:vAlign w:val="bottom"/>
          </w:tcPr>
          <w:p w14:paraId="1D27D8A0" w14:textId="77777777" w:rsidR="00DD150C" w:rsidRPr="00D509EA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26BA" w14:textId="6B93C6A0" w:rsidR="00DD150C" w:rsidRPr="00060266" w:rsidRDefault="00D65E10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125,962</w:t>
            </w:r>
          </w:p>
        </w:tc>
        <w:tc>
          <w:tcPr>
            <w:tcW w:w="270" w:type="dxa"/>
          </w:tcPr>
          <w:p w14:paraId="601074AD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8F925" w14:textId="707EF0C4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118,654</w:t>
            </w:r>
          </w:p>
        </w:tc>
        <w:tc>
          <w:tcPr>
            <w:tcW w:w="236" w:type="dxa"/>
          </w:tcPr>
          <w:p w14:paraId="5A5AFAA6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E9608" w14:textId="5EF5731B" w:rsidR="00DD150C" w:rsidRPr="00060266" w:rsidRDefault="001C0FE5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82,968</w:t>
            </w:r>
          </w:p>
        </w:tc>
        <w:tc>
          <w:tcPr>
            <w:tcW w:w="238" w:type="dxa"/>
          </w:tcPr>
          <w:p w14:paraId="34DEA80B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80A4" w14:textId="0027D1E5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78,948</w:t>
            </w:r>
          </w:p>
        </w:tc>
      </w:tr>
      <w:tr w:rsidR="00DD150C" w:rsidRPr="007871A6" w14:paraId="68757D1D" w14:textId="77777777" w:rsidTr="0055250F">
        <w:tc>
          <w:tcPr>
            <w:tcW w:w="4111" w:type="dxa"/>
            <w:vAlign w:val="bottom"/>
          </w:tcPr>
          <w:p w14:paraId="70737C64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77FF51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B8A8AFD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02C71A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E9D1D50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C7A836C" w14:textId="258EEB3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2310755E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4973544A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D150C" w:rsidRPr="007871A6" w14:paraId="513A7E0F" w14:textId="77777777" w:rsidTr="0055250F">
        <w:tc>
          <w:tcPr>
            <w:tcW w:w="4111" w:type="dxa"/>
            <w:vAlign w:val="bottom"/>
          </w:tcPr>
          <w:p w14:paraId="7E4DA064" w14:textId="7DD2287E" w:rsidR="00DD150C" w:rsidRPr="004B6BC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0F1AE3" w14:textId="6804FC56" w:rsidR="00DD150C" w:rsidRPr="00060266" w:rsidRDefault="00D65E10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126,567</w:t>
            </w:r>
          </w:p>
        </w:tc>
        <w:tc>
          <w:tcPr>
            <w:tcW w:w="270" w:type="dxa"/>
          </w:tcPr>
          <w:p w14:paraId="758721FF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3021EF" w14:textId="50E78810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129,110</w:t>
            </w:r>
          </w:p>
        </w:tc>
        <w:tc>
          <w:tcPr>
            <w:tcW w:w="236" w:type="dxa"/>
          </w:tcPr>
          <w:p w14:paraId="3D92A6C4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E1477FB" w14:textId="1B5E0932" w:rsidR="00DD150C" w:rsidRPr="00060266" w:rsidRDefault="001C0FE5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82,968</w:t>
            </w:r>
          </w:p>
        </w:tc>
        <w:tc>
          <w:tcPr>
            <w:tcW w:w="238" w:type="dxa"/>
          </w:tcPr>
          <w:p w14:paraId="324BBCAA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1E918F7D" w14:textId="12ABEE60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86,277</w:t>
            </w:r>
          </w:p>
        </w:tc>
      </w:tr>
    </w:tbl>
    <w:p w14:paraId="49B53E8E" w14:textId="77777777" w:rsidR="00271920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69EF499" w14:textId="1F20D5C2" w:rsidR="00CA284C" w:rsidRPr="006C7E55" w:rsidRDefault="004F7E7E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ประมาณการหนี้สินสำหรับผลประโยชน์พนักงาน</w:t>
      </w:r>
    </w:p>
    <w:p w14:paraId="7B1A73E2" w14:textId="3B36A82F" w:rsidR="00CA284C" w:rsidRPr="005C4FC7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16"/>
          <w:szCs w:val="16"/>
          <w:lang w:eastAsia="zh-CN"/>
        </w:rPr>
      </w:pPr>
    </w:p>
    <w:p w14:paraId="3F9A7A0F" w14:textId="3BFC278A" w:rsidR="005C4FC7" w:rsidRPr="005C4FC7" w:rsidRDefault="005C4FC7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cs/>
          <w:lang w:eastAsia="zh-CN"/>
        </w:rPr>
      </w:pPr>
      <w:r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รายการเคลื่อนไหวของประมาณการหนี้สินสำหรับผลประโยชน์พนักงานสำหรับงวดหกเดือนสิ้นสุดวันที่ </w:t>
      </w:r>
      <w:r>
        <w:rPr>
          <w:rFonts w:ascii="Angsana New" w:eastAsia="SimSun" w:hAnsi="Angsana New"/>
          <w:sz w:val="30"/>
          <w:szCs w:val="30"/>
          <w:lang w:eastAsia="zh-CN"/>
        </w:rPr>
        <w:t xml:space="preserve">30 </w:t>
      </w:r>
      <w:r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มิถุนายน </w:t>
      </w:r>
      <w:r>
        <w:rPr>
          <w:rFonts w:ascii="Angsana New" w:eastAsia="SimSun" w:hAnsi="Angsana New"/>
          <w:sz w:val="30"/>
          <w:szCs w:val="30"/>
          <w:lang w:eastAsia="zh-CN"/>
        </w:rPr>
        <w:t xml:space="preserve">2569 </w:t>
      </w:r>
      <w:r>
        <w:rPr>
          <w:rFonts w:ascii="Angsana New" w:eastAsia="SimSun" w:hAnsi="Angsana New" w:hint="cs"/>
          <w:sz w:val="30"/>
          <w:szCs w:val="30"/>
          <w:cs/>
          <w:lang w:eastAsia="zh-CN"/>
        </w:rPr>
        <w:t>มีดังนี้</w:t>
      </w:r>
    </w:p>
    <w:p w14:paraId="65DD5F47" w14:textId="77777777" w:rsidR="005C4FC7" w:rsidRPr="005C4FC7" w:rsidRDefault="005C4FC7" w:rsidP="005C4F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jc w:val="both"/>
        <w:rPr>
          <w:rFonts w:ascii="Angsana New" w:eastAsia="SimSun" w:hAnsi="Angsana New"/>
          <w:sz w:val="10"/>
          <w:szCs w:val="10"/>
          <w:cs/>
          <w:lang w:eastAsia="zh-CN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6379"/>
        <w:gridCol w:w="1418"/>
        <w:gridCol w:w="236"/>
        <w:gridCol w:w="1323"/>
      </w:tblGrid>
      <w:tr w:rsidR="00E2260E" w:rsidRPr="00A65910" w14:paraId="23925070" w14:textId="77777777" w:rsidTr="0055250F">
        <w:tc>
          <w:tcPr>
            <w:tcW w:w="6379" w:type="dxa"/>
          </w:tcPr>
          <w:p w14:paraId="7053FB7D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0E3F09B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2260E" w:rsidRPr="00A65910" w14:paraId="0F27D0D8" w14:textId="77777777" w:rsidTr="0055250F">
        <w:tc>
          <w:tcPr>
            <w:tcW w:w="6379" w:type="dxa"/>
          </w:tcPr>
          <w:p w14:paraId="3F24A244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71F2C6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7BA19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AF3343C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</w:t>
            </w:r>
          </w:p>
        </w:tc>
      </w:tr>
      <w:tr w:rsidR="00E2260E" w:rsidRPr="00A65910" w14:paraId="1508042C" w14:textId="77777777" w:rsidTr="0055250F">
        <w:tc>
          <w:tcPr>
            <w:tcW w:w="6379" w:type="dxa"/>
          </w:tcPr>
          <w:p w14:paraId="0583A971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</w:tcPr>
          <w:p w14:paraId="270805A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9CDBAF2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6489C99A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2260E" w:rsidRPr="00A65910" w14:paraId="44946146" w14:textId="77777777" w:rsidTr="0055250F">
        <w:trPr>
          <w:trHeight w:val="170"/>
        </w:trPr>
        <w:tc>
          <w:tcPr>
            <w:tcW w:w="6379" w:type="dxa"/>
          </w:tcPr>
          <w:p w14:paraId="6F94BCAF" w14:textId="77777777" w:rsidR="00E2260E" w:rsidRPr="005C4FC7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178853" w14:textId="77777777" w:rsidR="00E2260E" w:rsidRPr="005C4FC7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9D5B0A4" w14:textId="77777777" w:rsidR="00E2260E" w:rsidRPr="005C4FC7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E67147" w14:textId="77777777" w:rsidR="00E2260E" w:rsidRPr="005C4FC7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2260E" w:rsidRPr="00A65910" w14:paraId="304B00B4" w14:textId="77777777" w:rsidTr="0055250F">
        <w:tc>
          <w:tcPr>
            <w:tcW w:w="6379" w:type="dxa"/>
          </w:tcPr>
          <w:p w14:paraId="0B6481EA" w14:textId="30089BD9" w:rsidR="00E2260E" w:rsidRPr="00A65910" w:rsidRDefault="00E2260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C7E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C7E55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D8AC6D" w14:textId="7A602086" w:rsidR="00E2260E" w:rsidRPr="006C7E55" w:rsidRDefault="00DD15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38,088</w:t>
            </w:r>
          </w:p>
        </w:tc>
        <w:tc>
          <w:tcPr>
            <w:tcW w:w="236" w:type="dxa"/>
          </w:tcPr>
          <w:p w14:paraId="785B90D6" w14:textId="77777777" w:rsidR="00E2260E" w:rsidRPr="006C7E55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D04745" w14:textId="3E321C9C" w:rsidR="00E2260E" w:rsidRPr="006C7E55" w:rsidRDefault="00DD150C" w:rsidP="0090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33,627</w:t>
            </w:r>
          </w:p>
        </w:tc>
      </w:tr>
      <w:tr w:rsidR="00E2260E" w:rsidRPr="00A65910" w14:paraId="63A71C2A" w14:textId="77777777" w:rsidTr="005C4FC7">
        <w:trPr>
          <w:trHeight w:val="113"/>
        </w:trPr>
        <w:tc>
          <w:tcPr>
            <w:tcW w:w="6379" w:type="dxa"/>
          </w:tcPr>
          <w:p w14:paraId="4866BCC0" w14:textId="77777777" w:rsidR="00E2260E" w:rsidRPr="005C4FC7" w:rsidRDefault="00E2260E" w:rsidP="00400391">
            <w:pPr>
              <w:pStyle w:val="BodyText2"/>
              <w:tabs>
                <w:tab w:val="left" w:pos="540"/>
              </w:tabs>
              <w:spacing w:line="120" w:lineRule="atLeast"/>
              <w:ind w:left="-111" w:firstLine="0"/>
              <w:jc w:val="thaiDistribute"/>
              <w:rPr>
                <w:rFonts w:ascii="Angsana New" w:hAnsi="Angsana New"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63F6E8" w14:textId="77777777" w:rsidR="00E2260E" w:rsidRPr="005C4FC7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223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</w:tcPr>
          <w:p w14:paraId="1E03DE00" w14:textId="77777777" w:rsidR="00E2260E" w:rsidRPr="005C4FC7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6876ED" w14:textId="77777777" w:rsidR="00E2260E" w:rsidRPr="005C4FC7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20" w:lineRule="atLeas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B2428E" w:rsidRPr="00A65910" w14:paraId="32F3E1DD" w14:textId="77777777" w:rsidTr="0055250F">
        <w:tc>
          <w:tcPr>
            <w:tcW w:w="6379" w:type="dxa"/>
          </w:tcPr>
          <w:p w14:paraId="1CF06EB2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4ED36AAB" w14:textId="26A0C4F6" w:rsidR="00B2428E" w:rsidRPr="0080285C" w:rsidRDefault="00B261F8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236" w:type="dxa"/>
          </w:tcPr>
          <w:p w14:paraId="1FB01151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</w:tcPr>
          <w:p w14:paraId="4095192E" w14:textId="652F3188" w:rsidR="00B2428E" w:rsidRPr="0080285C" w:rsidRDefault="00056DF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1,132</w:t>
            </w:r>
          </w:p>
        </w:tc>
      </w:tr>
      <w:tr w:rsidR="00B2428E" w:rsidRPr="00A65910" w14:paraId="339445AC" w14:textId="77777777" w:rsidTr="0055250F">
        <w:tc>
          <w:tcPr>
            <w:tcW w:w="6379" w:type="dxa"/>
          </w:tcPr>
          <w:p w14:paraId="512CA131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30C0B3" w14:textId="504FCE82" w:rsidR="00B2428E" w:rsidRPr="0080285C" w:rsidRDefault="00056DF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36" w:type="dxa"/>
          </w:tcPr>
          <w:p w14:paraId="415D5C15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5A26F4A" w14:textId="6072A28C" w:rsidR="00B2428E" w:rsidRPr="0080285C" w:rsidRDefault="00CA0783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B2428E" w:rsidRPr="00A65910" w14:paraId="5A7B4ED8" w14:textId="77777777" w:rsidTr="0055250F">
        <w:tc>
          <w:tcPr>
            <w:tcW w:w="6379" w:type="dxa"/>
          </w:tcPr>
          <w:p w14:paraId="5A419E84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ค่าใช้จ่ายที่รับรู้ในกำไรหรือขาดทุน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6B0F49" w14:textId="5372E0E0" w:rsidR="00B2428E" w:rsidRPr="0080285C" w:rsidRDefault="00056DF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B6302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0363B7D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B94E754" w14:textId="0FEF7F6A" w:rsidR="00B2428E" w:rsidRPr="0080285C" w:rsidRDefault="00CA0783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</w:tr>
      <w:tr w:rsidR="00A8000C" w:rsidRPr="00A65910" w14:paraId="296F1D98" w14:textId="77777777" w:rsidTr="005C4FC7">
        <w:trPr>
          <w:trHeight w:val="113"/>
        </w:trPr>
        <w:tc>
          <w:tcPr>
            <w:tcW w:w="6379" w:type="dxa"/>
          </w:tcPr>
          <w:p w14:paraId="478C87B7" w14:textId="77777777" w:rsidR="00A8000C" w:rsidRPr="005C4FC7" w:rsidRDefault="00A8000C" w:rsidP="00A141EC">
            <w:pPr>
              <w:pStyle w:val="BodyText2"/>
              <w:tabs>
                <w:tab w:val="left" w:pos="540"/>
              </w:tabs>
              <w:spacing w:line="120" w:lineRule="atLeast"/>
              <w:ind w:left="-111" w:firstLine="0"/>
              <w:jc w:val="thaiDistribute"/>
              <w:rPr>
                <w:rFonts w:ascii="Angsana New" w:hAnsi="Angsana New"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</w:tcPr>
          <w:p w14:paraId="753F49C0" w14:textId="42E12D8C" w:rsidR="00A8000C" w:rsidRPr="005C4FC7" w:rsidRDefault="00A8000C" w:rsidP="00A1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120" w:lineRule="atLeast"/>
              <w:rPr>
                <w:rFonts w:ascii="Angsana New" w:hAnsi="Angsana New"/>
                <w:sz w:val="10"/>
                <w:szCs w:val="10"/>
                <w:highlight w:val="yellow"/>
                <w:lang w:eastAsia="x-none"/>
              </w:rPr>
            </w:pPr>
          </w:p>
        </w:tc>
        <w:tc>
          <w:tcPr>
            <w:tcW w:w="236" w:type="dxa"/>
          </w:tcPr>
          <w:p w14:paraId="17FD3587" w14:textId="77777777" w:rsidR="00A8000C" w:rsidRPr="005C4FC7" w:rsidRDefault="00A8000C" w:rsidP="00A1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0"/>
                <w:szCs w:val="10"/>
                <w:highlight w:val="yellow"/>
                <w:lang w:eastAsia="x-none"/>
              </w:rPr>
            </w:pPr>
          </w:p>
        </w:tc>
        <w:tc>
          <w:tcPr>
            <w:tcW w:w="1323" w:type="dxa"/>
          </w:tcPr>
          <w:p w14:paraId="67FB295F" w14:textId="77777777" w:rsidR="00A8000C" w:rsidRPr="005C4FC7" w:rsidRDefault="00A8000C" w:rsidP="00A1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120" w:lineRule="atLeast"/>
              <w:rPr>
                <w:rFonts w:ascii="Angsana New" w:hAnsi="Angsana New"/>
                <w:sz w:val="10"/>
                <w:szCs w:val="10"/>
                <w:highlight w:val="yellow"/>
                <w:lang w:eastAsia="x-none"/>
              </w:rPr>
            </w:pPr>
          </w:p>
        </w:tc>
      </w:tr>
      <w:tr w:rsidR="00B2428E" w:rsidRPr="00A65910" w14:paraId="296D0F71" w14:textId="77777777" w:rsidTr="0055250F">
        <w:tc>
          <w:tcPr>
            <w:tcW w:w="6379" w:type="dxa"/>
          </w:tcPr>
          <w:p w14:paraId="26CF2244" w14:textId="77777777" w:rsidR="00B2428E" w:rsidRPr="003716A7" w:rsidRDefault="000F2961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626091" w14:textId="6017607F" w:rsidR="00B2428E" w:rsidRPr="0080285C" w:rsidRDefault="00BC5B2E" w:rsidP="0098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</w:t>
            </w:r>
            <w:r w:rsidR="00C56F68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1FA106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7130E1" w14:textId="7202249D" w:rsidR="00B2428E" w:rsidRPr="0080285C" w:rsidRDefault="00E852CF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(5,395)</w:t>
            </w:r>
          </w:p>
        </w:tc>
      </w:tr>
      <w:tr w:rsidR="00B2428E" w:rsidRPr="00A65910" w14:paraId="3CED74B6" w14:textId="77777777" w:rsidTr="005C4FC7">
        <w:trPr>
          <w:trHeight w:val="113"/>
        </w:trPr>
        <w:tc>
          <w:tcPr>
            <w:tcW w:w="6379" w:type="dxa"/>
          </w:tcPr>
          <w:p w14:paraId="57F62483" w14:textId="77777777" w:rsidR="00B2428E" w:rsidRPr="005C4FC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E393DA" w14:textId="77777777" w:rsidR="00B2428E" w:rsidRPr="005C4FC7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DABD900" w14:textId="77777777" w:rsidR="00B2428E" w:rsidRPr="005C4FC7" w:rsidRDefault="00B2428E" w:rsidP="005C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4B0C7CA" w14:textId="77777777" w:rsidR="00B2428E" w:rsidRPr="005C4FC7" w:rsidRDefault="00B2428E" w:rsidP="005C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22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2428E" w:rsidRPr="00A65910" w14:paraId="460169FA" w14:textId="77777777" w:rsidTr="0055250F">
        <w:tc>
          <w:tcPr>
            <w:tcW w:w="6379" w:type="dxa"/>
          </w:tcPr>
          <w:p w14:paraId="7CA34C58" w14:textId="554FA401" w:rsidR="00B2428E" w:rsidRPr="00A65910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620C3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B1F7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20C3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B1F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20C3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620C3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B4D132" w14:textId="6BF9AF53" w:rsidR="00B2428E" w:rsidRPr="0080285C" w:rsidRDefault="00056DFC" w:rsidP="00675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33,601</w:t>
            </w:r>
          </w:p>
        </w:tc>
        <w:tc>
          <w:tcPr>
            <w:tcW w:w="236" w:type="dxa"/>
          </w:tcPr>
          <w:p w14:paraId="76CA1D23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2CCCDD6" w14:textId="381107AE" w:rsidR="00B2428E" w:rsidRPr="0080285C" w:rsidRDefault="00CA0783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29,613</w:t>
            </w:r>
          </w:p>
        </w:tc>
      </w:tr>
    </w:tbl>
    <w:p w14:paraId="6A7E683A" w14:textId="77777777" w:rsidR="00271920" w:rsidRPr="005C4FC7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p w14:paraId="4C274EFD" w14:textId="3FE5584F" w:rsidR="00A30CD0" w:rsidRPr="006C7E55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รายได้อื่น</w:t>
      </w:r>
    </w:p>
    <w:p w14:paraId="1B0E291D" w14:textId="77777777" w:rsidR="00A30CD0" w:rsidRPr="005C4FC7" w:rsidRDefault="00A30CD0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16"/>
          <w:szCs w:val="16"/>
          <w:highlight w:val="yellow"/>
          <w:lang w:eastAsia="zh-CN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3618"/>
        <w:gridCol w:w="1344"/>
        <w:gridCol w:w="255"/>
        <w:gridCol w:w="1304"/>
        <w:gridCol w:w="252"/>
        <w:gridCol w:w="1308"/>
        <w:gridCol w:w="255"/>
        <w:gridCol w:w="1304"/>
      </w:tblGrid>
      <w:tr w:rsidR="006C7E55" w:rsidRPr="00A43E33" w14:paraId="3EEDF5EB" w14:textId="77777777" w:rsidTr="0055250F">
        <w:tc>
          <w:tcPr>
            <w:tcW w:w="3618" w:type="dxa"/>
          </w:tcPr>
          <w:p w14:paraId="094BF1EA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2" w:type="dxa"/>
            <w:gridSpan w:val="7"/>
            <w:tcBorders>
              <w:bottom w:val="single" w:sz="4" w:space="0" w:color="auto"/>
            </w:tcBorders>
          </w:tcPr>
          <w:p w14:paraId="418C5036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C7E55" w:rsidRPr="00A43E33" w14:paraId="0DCCBA79" w14:textId="77777777" w:rsidTr="0055250F">
        <w:tc>
          <w:tcPr>
            <w:tcW w:w="3618" w:type="dxa"/>
            <w:vAlign w:val="bottom"/>
          </w:tcPr>
          <w:p w14:paraId="4A000B17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5F92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357D6BA9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8038B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50C" w:rsidRPr="00A43E33" w14:paraId="12E474C6" w14:textId="77777777" w:rsidTr="0055250F">
        <w:tc>
          <w:tcPr>
            <w:tcW w:w="3618" w:type="dxa"/>
            <w:vAlign w:val="bottom"/>
          </w:tcPr>
          <w:p w14:paraId="021A78AC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C940140" w14:textId="1216A8FD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vAlign w:val="bottom"/>
          </w:tcPr>
          <w:p w14:paraId="6500D8E1" w14:textId="77777777" w:rsidR="00DD150C" w:rsidRPr="00A43E33" w:rsidRDefault="00DD150C" w:rsidP="00DD150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8D1E68" w14:textId="2D9293F1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7CD4607B" w14:textId="77777777" w:rsidR="00DD150C" w:rsidRPr="00A43E33" w:rsidRDefault="00DD150C" w:rsidP="00DD150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A8653AE" w14:textId="73721B2A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vAlign w:val="bottom"/>
          </w:tcPr>
          <w:p w14:paraId="0E4523F0" w14:textId="77777777" w:rsidR="00DD150C" w:rsidRPr="00A43E33" w:rsidRDefault="00DD150C" w:rsidP="00DD150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D806D0E" w14:textId="6CCC5A6E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D150C" w:rsidRPr="00903981" w14:paraId="0C6C9080" w14:textId="77777777" w:rsidTr="0055250F">
        <w:tc>
          <w:tcPr>
            <w:tcW w:w="3618" w:type="dxa"/>
            <w:vAlign w:val="bottom"/>
          </w:tcPr>
          <w:p w14:paraId="61609CBB" w14:textId="77777777" w:rsidR="00DD150C" w:rsidRPr="005C4FC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4" w:type="dxa"/>
            <w:vAlign w:val="bottom"/>
          </w:tcPr>
          <w:p w14:paraId="526992BD" w14:textId="77777777" w:rsidR="00DD150C" w:rsidRPr="005C4FC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72F5093" w14:textId="77777777" w:rsidR="00DD150C" w:rsidRPr="005C4FC7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10"/>
                <w:szCs w:val="10"/>
              </w:rPr>
            </w:pPr>
          </w:p>
        </w:tc>
        <w:tc>
          <w:tcPr>
            <w:tcW w:w="1304" w:type="dxa"/>
            <w:vAlign w:val="bottom"/>
          </w:tcPr>
          <w:p w14:paraId="2D32F12B" w14:textId="77777777" w:rsidR="00DD150C" w:rsidRPr="005C4FC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2" w:type="dxa"/>
            <w:vAlign w:val="bottom"/>
          </w:tcPr>
          <w:p w14:paraId="165AC954" w14:textId="77777777" w:rsidR="00DD150C" w:rsidRPr="005C4FC7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10"/>
                <w:szCs w:val="10"/>
              </w:rPr>
            </w:pPr>
          </w:p>
        </w:tc>
        <w:tc>
          <w:tcPr>
            <w:tcW w:w="1308" w:type="dxa"/>
            <w:vAlign w:val="bottom"/>
          </w:tcPr>
          <w:p w14:paraId="33EA52AA" w14:textId="77777777" w:rsidR="00DD150C" w:rsidRPr="005C4FC7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F72119C" w14:textId="77777777" w:rsidR="00DD150C" w:rsidRPr="005C4FC7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10"/>
                <w:szCs w:val="10"/>
              </w:rPr>
            </w:pPr>
          </w:p>
        </w:tc>
        <w:tc>
          <w:tcPr>
            <w:tcW w:w="1304" w:type="dxa"/>
            <w:vAlign w:val="bottom"/>
          </w:tcPr>
          <w:p w14:paraId="161A5CF3" w14:textId="77777777" w:rsidR="00DD150C" w:rsidRPr="005C4FC7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D150C" w:rsidRPr="00A43E33" w14:paraId="013912B5" w14:textId="77777777" w:rsidTr="0055250F">
        <w:tc>
          <w:tcPr>
            <w:tcW w:w="3618" w:type="dxa"/>
            <w:vAlign w:val="bottom"/>
          </w:tcPr>
          <w:p w14:paraId="3BF03725" w14:textId="43FE88A6" w:rsidR="00DD150C" w:rsidRPr="00E702F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 w:rsidR="00F72E1C">
              <w:rPr>
                <w:rFonts w:ascii="Angsana New" w:hAnsi="Angsana New"/>
                <w:sz w:val="30"/>
                <w:szCs w:val="30"/>
                <w:u w:val="single"/>
              </w:rPr>
              <w:t>0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F72E1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</w:p>
        </w:tc>
        <w:tc>
          <w:tcPr>
            <w:tcW w:w="1344" w:type="dxa"/>
            <w:vAlign w:val="bottom"/>
          </w:tcPr>
          <w:p w14:paraId="09806C93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ED1E69F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5892379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922BE43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34E9D9FF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A5CD452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64A089C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E1C" w:rsidRPr="00A43E33" w14:paraId="388A4B5F" w14:textId="77777777" w:rsidTr="0055250F">
        <w:tc>
          <w:tcPr>
            <w:tcW w:w="3618" w:type="dxa"/>
            <w:vAlign w:val="bottom"/>
          </w:tcPr>
          <w:p w14:paraId="058F488E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344" w:type="dxa"/>
            <w:vAlign w:val="bottom"/>
          </w:tcPr>
          <w:p w14:paraId="64DF15CC" w14:textId="3AA952EF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22,817</w:t>
            </w:r>
          </w:p>
        </w:tc>
        <w:tc>
          <w:tcPr>
            <w:tcW w:w="255" w:type="dxa"/>
            <w:vAlign w:val="bottom"/>
          </w:tcPr>
          <w:p w14:paraId="5D5430DF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1E3BBF9" w14:textId="37E7C125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36,341</w:t>
            </w:r>
          </w:p>
        </w:tc>
        <w:tc>
          <w:tcPr>
            <w:tcW w:w="252" w:type="dxa"/>
            <w:vAlign w:val="bottom"/>
          </w:tcPr>
          <w:p w14:paraId="18AEF495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AE9C9A8" w14:textId="401E7B69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13,931</w:t>
            </w:r>
          </w:p>
        </w:tc>
        <w:tc>
          <w:tcPr>
            <w:tcW w:w="255" w:type="dxa"/>
            <w:vAlign w:val="bottom"/>
          </w:tcPr>
          <w:p w14:paraId="45E9EE20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A610F07" w14:textId="19019E34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25,496</w:t>
            </w:r>
          </w:p>
        </w:tc>
      </w:tr>
      <w:tr w:rsidR="00F72E1C" w:rsidRPr="00A43E33" w14:paraId="384C0F88" w14:textId="77777777" w:rsidTr="0055250F">
        <w:tc>
          <w:tcPr>
            <w:tcW w:w="3618" w:type="dxa"/>
            <w:vAlign w:val="bottom"/>
          </w:tcPr>
          <w:p w14:paraId="2C7A4E75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44" w:type="dxa"/>
            <w:vAlign w:val="bottom"/>
          </w:tcPr>
          <w:p w14:paraId="6B20BB43" w14:textId="227D098B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13,609</w:t>
            </w:r>
          </w:p>
        </w:tc>
        <w:tc>
          <w:tcPr>
            <w:tcW w:w="255" w:type="dxa"/>
            <w:vAlign w:val="bottom"/>
          </w:tcPr>
          <w:p w14:paraId="61BCF498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90063C8" w14:textId="50E98CEB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4,265</w:t>
            </w:r>
          </w:p>
        </w:tc>
        <w:tc>
          <w:tcPr>
            <w:tcW w:w="252" w:type="dxa"/>
            <w:vAlign w:val="bottom"/>
          </w:tcPr>
          <w:p w14:paraId="0F00AD1A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7FD6FD3" w14:textId="28A4D26B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12,367</w:t>
            </w:r>
          </w:p>
        </w:tc>
        <w:tc>
          <w:tcPr>
            <w:tcW w:w="255" w:type="dxa"/>
            <w:vAlign w:val="bottom"/>
          </w:tcPr>
          <w:p w14:paraId="40B7C007" w14:textId="77777777" w:rsidR="00F72E1C" w:rsidRPr="00A43E33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44EA63B" w14:textId="6E1EF2C0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</w:tr>
      <w:tr w:rsidR="00F72E1C" w:rsidRPr="00A43E33" w14:paraId="694A89D1" w14:textId="77777777" w:rsidTr="0055250F">
        <w:tc>
          <w:tcPr>
            <w:tcW w:w="3618" w:type="dxa"/>
            <w:vAlign w:val="bottom"/>
          </w:tcPr>
          <w:p w14:paraId="58FCB609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344" w:type="dxa"/>
            <w:vAlign w:val="bottom"/>
          </w:tcPr>
          <w:p w14:paraId="71E06B1B" w14:textId="0B067291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19,977</w:t>
            </w:r>
          </w:p>
        </w:tc>
        <w:tc>
          <w:tcPr>
            <w:tcW w:w="255" w:type="dxa"/>
            <w:vAlign w:val="bottom"/>
          </w:tcPr>
          <w:p w14:paraId="4979E3F8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42B6FFE" w14:textId="2AD00377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15,455</w:t>
            </w:r>
          </w:p>
        </w:tc>
        <w:tc>
          <w:tcPr>
            <w:tcW w:w="252" w:type="dxa"/>
            <w:vAlign w:val="bottom"/>
          </w:tcPr>
          <w:p w14:paraId="71744760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14E3217E" w14:textId="02F02773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5" w:type="dxa"/>
            <w:vAlign w:val="bottom"/>
          </w:tcPr>
          <w:p w14:paraId="68889CBD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5BF1E0D1" w14:textId="3453A2FE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F72E1C" w:rsidRPr="00A43E33" w14:paraId="605B9BF8" w14:textId="77777777" w:rsidTr="0055250F">
        <w:tc>
          <w:tcPr>
            <w:tcW w:w="3618" w:type="dxa"/>
            <w:vAlign w:val="bottom"/>
          </w:tcPr>
          <w:p w14:paraId="6B95F33C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344" w:type="dxa"/>
            <w:vAlign w:val="bottom"/>
          </w:tcPr>
          <w:p w14:paraId="72A13C9B" w14:textId="5749ED45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2,978</w:t>
            </w:r>
          </w:p>
        </w:tc>
        <w:tc>
          <w:tcPr>
            <w:tcW w:w="255" w:type="dxa"/>
            <w:vAlign w:val="bottom"/>
          </w:tcPr>
          <w:p w14:paraId="2E9EF13C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2994611" w14:textId="0921BBE2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4,517</w:t>
            </w:r>
          </w:p>
        </w:tc>
        <w:tc>
          <w:tcPr>
            <w:tcW w:w="252" w:type="dxa"/>
            <w:vAlign w:val="bottom"/>
          </w:tcPr>
          <w:p w14:paraId="6D21C7A6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3F52477" w14:textId="6263050A" w:rsidR="00F72E1C" w:rsidRPr="0080285C" w:rsidRDefault="007E4FE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55" w:type="dxa"/>
            <w:vAlign w:val="bottom"/>
          </w:tcPr>
          <w:p w14:paraId="2E84B822" w14:textId="77777777" w:rsidR="00F72E1C" w:rsidRPr="00A43E33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498AE18" w14:textId="07A0ABD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3,817</w:t>
            </w:r>
          </w:p>
        </w:tc>
      </w:tr>
      <w:tr w:rsidR="00F72E1C" w:rsidRPr="00A43E33" w14:paraId="1F1B5AB5" w14:textId="77777777" w:rsidTr="0055250F">
        <w:tc>
          <w:tcPr>
            <w:tcW w:w="3618" w:type="dxa"/>
            <w:vAlign w:val="bottom"/>
          </w:tcPr>
          <w:p w14:paraId="357B5D59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344" w:type="dxa"/>
            <w:vAlign w:val="bottom"/>
          </w:tcPr>
          <w:p w14:paraId="58B8FA85" w14:textId="6E28C047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255" w:type="dxa"/>
            <w:vAlign w:val="bottom"/>
          </w:tcPr>
          <w:p w14:paraId="4B6F9C54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3CD1E75" w14:textId="6E3183CC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3,121</w:t>
            </w:r>
          </w:p>
        </w:tc>
        <w:tc>
          <w:tcPr>
            <w:tcW w:w="252" w:type="dxa"/>
            <w:vAlign w:val="bottom"/>
          </w:tcPr>
          <w:p w14:paraId="3F161D1C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E679443" w14:textId="0EFE4416" w:rsidR="00F72E1C" w:rsidRPr="0080285C" w:rsidRDefault="007E4FE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55" w:type="dxa"/>
            <w:vAlign w:val="bottom"/>
          </w:tcPr>
          <w:p w14:paraId="76AFA70D" w14:textId="77777777" w:rsidR="00F72E1C" w:rsidRPr="00A43E33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BA8A053" w14:textId="39ED081C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</w:t>
            </w:r>
          </w:p>
        </w:tc>
      </w:tr>
      <w:tr w:rsidR="00F72E1C" w:rsidRPr="00A43E33" w14:paraId="0008B9C7" w14:textId="77777777" w:rsidTr="0055250F">
        <w:tc>
          <w:tcPr>
            <w:tcW w:w="3618" w:type="dxa"/>
            <w:vAlign w:val="bottom"/>
          </w:tcPr>
          <w:p w14:paraId="7773A153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344" w:type="dxa"/>
            <w:vAlign w:val="bottom"/>
          </w:tcPr>
          <w:p w14:paraId="2A00E99C" w14:textId="2E6CFFC6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55" w:type="dxa"/>
            <w:vAlign w:val="bottom"/>
          </w:tcPr>
          <w:p w14:paraId="000ED447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3F249A9" w14:textId="7C9A19E0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252" w:type="dxa"/>
            <w:vAlign w:val="bottom"/>
          </w:tcPr>
          <w:p w14:paraId="1100B622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3580061" w14:textId="304AFEFB" w:rsidR="00F72E1C" w:rsidRPr="0080285C" w:rsidRDefault="007E4FE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55" w:type="dxa"/>
            <w:vAlign w:val="bottom"/>
          </w:tcPr>
          <w:p w14:paraId="421374C3" w14:textId="77777777" w:rsidR="00F72E1C" w:rsidRPr="00A43E33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F73296A" w14:textId="555CEC11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</w:tr>
      <w:tr w:rsidR="00F72E1C" w:rsidRPr="00A43E33" w14:paraId="57B8DA06" w14:textId="77777777" w:rsidTr="0055250F">
        <w:tc>
          <w:tcPr>
            <w:tcW w:w="3618" w:type="dxa"/>
            <w:vAlign w:val="bottom"/>
          </w:tcPr>
          <w:p w14:paraId="69CBBAEB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44" w:type="dxa"/>
            <w:vAlign w:val="bottom"/>
          </w:tcPr>
          <w:p w14:paraId="47CEA8FB" w14:textId="269D088D" w:rsidR="00F72E1C" w:rsidRPr="0080285C" w:rsidRDefault="00CA0783" w:rsidP="00F72E1C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5E3583F7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46149251" w14:textId="3EDF8E73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E3E035F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4C141419" w14:textId="030A55A2" w:rsidR="00F72E1C" w:rsidRPr="0080285C" w:rsidRDefault="007E4FE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10,469</w:t>
            </w:r>
          </w:p>
        </w:tc>
        <w:tc>
          <w:tcPr>
            <w:tcW w:w="255" w:type="dxa"/>
            <w:vAlign w:val="bottom"/>
          </w:tcPr>
          <w:p w14:paraId="3953F2F3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49C3562" w14:textId="68D93678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8,290</w:t>
            </w:r>
          </w:p>
        </w:tc>
      </w:tr>
      <w:tr w:rsidR="00F72E1C" w:rsidRPr="00A43E33" w14:paraId="0EBD68BE" w14:textId="77777777" w:rsidTr="0055250F">
        <w:tc>
          <w:tcPr>
            <w:tcW w:w="3618" w:type="dxa"/>
            <w:vAlign w:val="bottom"/>
          </w:tcPr>
          <w:p w14:paraId="699107D2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BE5F5DA" w14:textId="14336782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2,690</w:t>
            </w:r>
          </w:p>
        </w:tc>
        <w:tc>
          <w:tcPr>
            <w:tcW w:w="255" w:type="dxa"/>
            <w:vAlign w:val="bottom"/>
          </w:tcPr>
          <w:p w14:paraId="4015A1FC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8F408B5" w14:textId="2168B728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3,687</w:t>
            </w:r>
          </w:p>
        </w:tc>
        <w:tc>
          <w:tcPr>
            <w:tcW w:w="252" w:type="dxa"/>
            <w:vAlign w:val="bottom"/>
          </w:tcPr>
          <w:p w14:paraId="64FEB828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AEBBD69" w14:textId="058F1AFE" w:rsidR="00F72E1C" w:rsidRPr="0080285C" w:rsidRDefault="007E4FE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2,386</w:t>
            </w:r>
          </w:p>
        </w:tc>
        <w:tc>
          <w:tcPr>
            <w:tcW w:w="255" w:type="dxa"/>
            <w:vAlign w:val="bottom"/>
          </w:tcPr>
          <w:p w14:paraId="60CE27AE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FD52370" w14:textId="700B81D1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2,928</w:t>
            </w:r>
          </w:p>
        </w:tc>
      </w:tr>
      <w:tr w:rsidR="00F72E1C" w:rsidRPr="00A43E33" w14:paraId="4A13581A" w14:textId="77777777" w:rsidTr="0055250F">
        <w:tc>
          <w:tcPr>
            <w:tcW w:w="3618" w:type="dxa"/>
            <w:vAlign w:val="bottom"/>
          </w:tcPr>
          <w:p w14:paraId="1367E777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77AAD" w14:textId="5ED8D632" w:rsidR="00F72E1C" w:rsidRPr="0080285C" w:rsidRDefault="00CA078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65,162</w:t>
            </w:r>
          </w:p>
        </w:tc>
        <w:tc>
          <w:tcPr>
            <w:tcW w:w="255" w:type="dxa"/>
            <w:vAlign w:val="bottom"/>
          </w:tcPr>
          <w:p w14:paraId="499A0C66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A7ED2" w14:textId="49474A2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68,836</w:t>
            </w:r>
          </w:p>
        </w:tc>
        <w:tc>
          <w:tcPr>
            <w:tcW w:w="252" w:type="dxa"/>
            <w:vAlign w:val="bottom"/>
          </w:tcPr>
          <w:p w14:paraId="1A4008FF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5D5C9" w14:textId="7588B2FF" w:rsidR="00F72E1C" w:rsidRPr="0080285C" w:rsidRDefault="007E4FE3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42,916</w:t>
            </w:r>
          </w:p>
        </w:tc>
        <w:tc>
          <w:tcPr>
            <w:tcW w:w="255" w:type="dxa"/>
            <w:vAlign w:val="bottom"/>
          </w:tcPr>
          <w:p w14:paraId="66074DDE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33349" w14:textId="0480222B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47,210</w:t>
            </w:r>
          </w:p>
        </w:tc>
      </w:tr>
      <w:tr w:rsidR="00F72E1C" w:rsidRPr="00A43E33" w14:paraId="6EBB3C60" w14:textId="77777777" w:rsidTr="0055250F">
        <w:tc>
          <w:tcPr>
            <w:tcW w:w="3618" w:type="dxa"/>
          </w:tcPr>
          <w:p w14:paraId="006092CD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2" w:type="dxa"/>
            <w:gridSpan w:val="7"/>
            <w:tcBorders>
              <w:bottom w:val="single" w:sz="4" w:space="0" w:color="auto"/>
            </w:tcBorders>
          </w:tcPr>
          <w:p w14:paraId="13EC63BE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72E1C" w:rsidRPr="00A43E33" w14:paraId="2F6B0C72" w14:textId="77777777" w:rsidTr="0055250F">
        <w:tc>
          <w:tcPr>
            <w:tcW w:w="3618" w:type="dxa"/>
            <w:vAlign w:val="bottom"/>
          </w:tcPr>
          <w:p w14:paraId="20081A9B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16F5E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64A58CA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D3018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E1C" w:rsidRPr="00A43E33" w14:paraId="47E625DA" w14:textId="77777777" w:rsidTr="0055250F">
        <w:tc>
          <w:tcPr>
            <w:tcW w:w="3618" w:type="dxa"/>
            <w:vAlign w:val="bottom"/>
          </w:tcPr>
          <w:p w14:paraId="38C9317B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197BFAC7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vAlign w:val="bottom"/>
          </w:tcPr>
          <w:p w14:paraId="44505585" w14:textId="77777777" w:rsidR="00F72E1C" w:rsidRPr="00A43E33" w:rsidRDefault="00F72E1C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8EDB61E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32707ED5" w14:textId="77777777" w:rsidR="00F72E1C" w:rsidRPr="00A43E33" w:rsidRDefault="00F72E1C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20BE745E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vAlign w:val="bottom"/>
          </w:tcPr>
          <w:p w14:paraId="4582FC76" w14:textId="77777777" w:rsidR="00F72E1C" w:rsidRPr="00A43E33" w:rsidRDefault="00F72E1C" w:rsidP="007A37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D1C0B31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72E1C" w:rsidRPr="00903981" w14:paraId="5904E1A0" w14:textId="77777777" w:rsidTr="0055250F">
        <w:tc>
          <w:tcPr>
            <w:tcW w:w="3618" w:type="dxa"/>
            <w:vAlign w:val="bottom"/>
          </w:tcPr>
          <w:p w14:paraId="6346E7DF" w14:textId="77777777" w:rsidR="00F72E1C" w:rsidRPr="00A141EC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4" w:type="dxa"/>
            <w:vAlign w:val="bottom"/>
          </w:tcPr>
          <w:p w14:paraId="323A4163" w14:textId="77777777" w:rsidR="00F72E1C" w:rsidRPr="00A141EC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7FEB319A" w14:textId="77777777" w:rsidR="00F72E1C" w:rsidRPr="00A141EC" w:rsidRDefault="00F72E1C" w:rsidP="007A373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1304" w:type="dxa"/>
            <w:vAlign w:val="bottom"/>
          </w:tcPr>
          <w:p w14:paraId="7CDADB73" w14:textId="77777777" w:rsidR="00F72E1C" w:rsidRPr="00A141EC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7321CA61" w14:textId="77777777" w:rsidR="00F72E1C" w:rsidRPr="00A141EC" w:rsidRDefault="00F72E1C" w:rsidP="007A373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1308" w:type="dxa"/>
            <w:vAlign w:val="bottom"/>
          </w:tcPr>
          <w:p w14:paraId="725DD1F6" w14:textId="77777777" w:rsidR="00F72E1C" w:rsidRPr="00A141EC" w:rsidRDefault="00F72E1C" w:rsidP="007A373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144CCBC5" w14:textId="77777777" w:rsidR="00F72E1C" w:rsidRPr="00A141EC" w:rsidRDefault="00F72E1C" w:rsidP="007A373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1304" w:type="dxa"/>
            <w:vAlign w:val="bottom"/>
          </w:tcPr>
          <w:p w14:paraId="613212B7" w14:textId="77777777" w:rsidR="00F72E1C" w:rsidRPr="00A141EC" w:rsidRDefault="00F72E1C" w:rsidP="007A373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2E1C" w:rsidRPr="00A43E33" w14:paraId="4F843E89" w14:textId="77777777" w:rsidTr="0055250F">
        <w:tc>
          <w:tcPr>
            <w:tcW w:w="3618" w:type="dxa"/>
            <w:vAlign w:val="bottom"/>
          </w:tcPr>
          <w:p w14:paraId="2B50AD97" w14:textId="7D1C258C" w:rsidR="00F72E1C" w:rsidRPr="00E702FB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</w:p>
        </w:tc>
        <w:tc>
          <w:tcPr>
            <w:tcW w:w="1344" w:type="dxa"/>
            <w:vAlign w:val="bottom"/>
          </w:tcPr>
          <w:p w14:paraId="51203400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B77BC0A" w14:textId="77777777" w:rsidR="00F72E1C" w:rsidRPr="00A43E33" w:rsidRDefault="00F72E1C" w:rsidP="007A373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B75B5E2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DCF684F" w14:textId="77777777" w:rsidR="00F72E1C" w:rsidRPr="00A43E33" w:rsidRDefault="00F72E1C" w:rsidP="007A373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8E163EE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9C39B5F" w14:textId="77777777" w:rsidR="00F72E1C" w:rsidRPr="00A43E33" w:rsidRDefault="00F72E1C" w:rsidP="007A373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02C534B" w14:textId="77777777" w:rsidR="00F72E1C" w:rsidRPr="00A43E33" w:rsidRDefault="00F72E1C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E1C" w:rsidRPr="00A43E33" w14:paraId="05C757CB" w14:textId="77777777" w:rsidTr="0055250F">
        <w:tc>
          <w:tcPr>
            <w:tcW w:w="3618" w:type="dxa"/>
            <w:vAlign w:val="bottom"/>
          </w:tcPr>
          <w:p w14:paraId="1F5FE2E4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344" w:type="dxa"/>
            <w:vAlign w:val="bottom"/>
          </w:tcPr>
          <w:p w14:paraId="3C90057E" w14:textId="1A78CDA9" w:rsidR="00F72E1C" w:rsidRPr="0080285C" w:rsidRDefault="00A63F27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48,540</w:t>
            </w:r>
          </w:p>
        </w:tc>
        <w:tc>
          <w:tcPr>
            <w:tcW w:w="255" w:type="dxa"/>
            <w:vAlign w:val="bottom"/>
          </w:tcPr>
          <w:p w14:paraId="7C2F833E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5CAE4DF" w14:textId="0D036581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79,920</w:t>
            </w:r>
          </w:p>
        </w:tc>
        <w:tc>
          <w:tcPr>
            <w:tcW w:w="252" w:type="dxa"/>
            <w:vAlign w:val="bottom"/>
          </w:tcPr>
          <w:p w14:paraId="13BB28E3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E1C5932" w14:textId="6C3ADD44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29,724</w:t>
            </w:r>
          </w:p>
        </w:tc>
        <w:tc>
          <w:tcPr>
            <w:tcW w:w="255" w:type="dxa"/>
            <w:vAlign w:val="bottom"/>
          </w:tcPr>
          <w:p w14:paraId="709686A3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9B81340" w14:textId="59E1B882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55,019</w:t>
            </w:r>
          </w:p>
        </w:tc>
      </w:tr>
      <w:tr w:rsidR="00F72E1C" w:rsidRPr="00A43E33" w14:paraId="468FCE01" w14:textId="77777777" w:rsidTr="0055250F">
        <w:tc>
          <w:tcPr>
            <w:tcW w:w="3618" w:type="dxa"/>
            <w:vAlign w:val="bottom"/>
          </w:tcPr>
          <w:p w14:paraId="4B7FBC8B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44" w:type="dxa"/>
            <w:vAlign w:val="bottom"/>
          </w:tcPr>
          <w:p w14:paraId="7E710A5E" w14:textId="25BFA90C" w:rsidR="00F72E1C" w:rsidRPr="0080285C" w:rsidRDefault="00A63F27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24,176</w:t>
            </w:r>
          </w:p>
        </w:tc>
        <w:tc>
          <w:tcPr>
            <w:tcW w:w="255" w:type="dxa"/>
            <w:vAlign w:val="bottom"/>
          </w:tcPr>
          <w:p w14:paraId="51A7AB3D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8611D00" w14:textId="4BEB877C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9,029</w:t>
            </w:r>
          </w:p>
        </w:tc>
        <w:tc>
          <w:tcPr>
            <w:tcW w:w="252" w:type="dxa"/>
            <w:vAlign w:val="bottom"/>
          </w:tcPr>
          <w:p w14:paraId="30A25AAC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F7D51DF" w14:textId="088CC908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21,630</w:t>
            </w:r>
          </w:p>
        </w:tc>
        <w:tc>
          <w:tcPr>
            <w:tcW w:w="255" w:type="dxa"/>
            <w:vAlign w:val="bottom"/>
          </w:tcPr>
          <w:p w14:paraId="65BACC99" w14:textId="77777777" w:rsidR="00F72E1C" w:rsidRPr="00A43E33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A47FBB3" w14:textId="435521A3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</w:tr>
      <w:tr w:rsidR="00F72E1C" w:rsidRPr="00A43E33" w14:paraId="6A1BBC1F" w14:textId="77777777" w:rsidTr="0055250F">
        <w:tc>
          <w:tcPr>
            <w:tcW w:w="3618" w:type="dxa"/>
            <w:vAlign w:val="bottom"/>
          </w:tcPr>
          <w:p w14:paraId="15DEDD40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344" w:type="dxa"/>
            <w:vAlign w:val="bottom"/>
          </w:tcPr>
          <w:p w14:paraId="21DA8E68" w14:textId="2F724530" w:rsidR="00F72E1C" w:rsidRPr="0080285C" w:rsidRDefault="00A63F27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44,750</w:t>
            </w:r>
          </w:p>
        </w:tc>
        <w:tc>
          <w:tcPr>
            <w:tcW w:w="255" w:type="dxa"/>
            <w:vAlign w:val="bottom"/>
          </w:tcPr>
          <w:p w14:paraId="5896016C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0DC17DAE" w14:textId="55B42016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43,851</w:t>
            </w:r>
          </w:p>
        </w:tc>
        <w:tc>
          <w:tcPr>
            <w:tcW w:w="252" w:type="dxa"/>
            <w:vAlign w:val="bottom"/>
          </w:tcPr>
          <w:p w14:paraId="52FF2FD6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22DB045A" w14:textId="204E7CD7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55" w:type="dxa"/>
            <w:vAlign w:val="bottom"/>
          </w:tcPr>
          <w:p w14:paraId="4742C1D8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7134A71" w14:textId="5879C62F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1,432</w:t>
            </w:r>
          </w:p>
        </w:tc>
      </w:tr>
      <w:tr w:rsidR="00F72E1C" w:rsidRPr="00A43E33" w14:paraId="6B17179B" w14:textId="77777777" w:rsidTr="0055250F">
        <w:tc>
          <w:tcPr>
            <w:tcW w:w="3618" w:type="dxa"/>
            <w:vAlign w:val="bottom"/>
          </w:tcPr>
          <w:p w14:paraId="450CE0C1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344" w:type="dxa"/>
            <w:vAlign w:val="bottom"/>
          </w:tcPr>
          <w:p w14:paraId="1A1730BF" w14:textId="06FA36BA" w:rsidR="00F72E1C" w:rsidRPr="0080285C" w:rsidRDefault="00A63F27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6,009</w:t>
            </w:r>
          </w:p>
        </w:tc>
        <w:tc>
          <w:tcPr>
            <w:tcW w:w="255" w:type="dxa"/>
            <w:vAlign w:val="bottom"/>
          </w:tcPr>
          <w:p w14:paraId="06B5C0B2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5AE0DB6" w14:textId="7DD4342F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9,810</w:t>
            </w:r>
          </w:p>
        </w:tc>
        <w:tc>
          <w:tcPr>
            <w:tcW w:w="252" w:type="dxa"/>
            <w:vAlign w:val="bottom"/>
          </w:tcPr>
          <w:p w14:paraId="0150B691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0789C0A" w14:textId="22A102DE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4,164</w:t>
            </w:r>
          </w:p>
        </w:tc>
        <w:tc>
          <w:tcPr>
            <w:tcW w:w="255" w:type="dxa"/>
            <w:vAlign w:val="bottom"/>
          </w:tcPr>
          <w:p w14:paraId="7E06EA6C" w14:textId="77777777" w:rsidR="00F72E1C" w:rsidRPr="00A43E33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A5C1ED1" w14:textId="015F066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8,456</w:t>
            </w:r>
          </w:p>
        </w:tc>
      </w:tr>
      <w:tr w:rsidR="00F72E1C" w:rsidRPr="00A43E33" w14:paraId="4D676EC4" w14:textId="77777777" w:rsidTr="0055250F">
        <w:tc>
          <w:tcPr>
            <w:tcW w:w="3618" w:type="dxa"/>
            <w:vAlign w:val="bottom"/>
          </w:tcPr>
          <w:p w14:paraId="6FF193C9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344" w:type="dxa"/>
            <w:vAlign w:val="bottom"/>
          </w:tcPr>
          <w:p w14:paraId="21BF773D" w14:textId="400402C5" w:rsidR="00F72E1C" w:rsidRPr="0080285C" w:rsidRDefault="00A63F27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4,266</w:t>
            </w:r>
          </w:p>
        </w:tc>
        <w:tc>
          <w:tcPr>
            <w:tcW w:w="255" w:type="dxa"/>
            <w:vAlign w:val="bottom"/>
          </w:tcPr>
          <w:p w14:paraId="494E2452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5D42A5D" w14:textId="2A2DE922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6,949</w:t>
            </w:r>
          </w:p>
        </w:tc>
        <w:tc>
          <w:tcPr>
            <w:tcW w:w="252" w:type="dxa"/>
            <w:vAlign w:val="bottom"/>
          </w:tcPr>
          <w:p w14:paraId="476A240D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DF5E0A3" w14:textId="1C6AE45B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  <w:tc>
          <w:tcPr>
            <w:tcW w:w="255" w:type="dxa"/>
            <w:vAlign w:val="bottom"/>
          </w:tcPr>
          <w:p w14:paraId="6CB7A5DA" w14:textId="77777777" w:rsidR="00F72E1C" w:rsidRPr="00A43E33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C6297D3" w14:textId="5796E630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3,194</w:t>
            </w:r>
          </w:p>
        </w:tc>
      </w:tr>
      <w:tr w:rsidR="00F72E1C" w:rsidRPr="00A43E33" w14:paraId="19395D7E" w14:textId="77777777" w:rsidTr="0055250F">
        <w:tc>
          <w:tcPr>
            <w:tcW w:w="3618" w:type="dxa"/>
            <w:vAlign w:val="bottom"/>
          </w:tcPr>
          <w:p w14:paraId="14112B60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344" w:type="dxa"/>
            <w:vAlign w:val="bottom"/>
          </w:tcPr>
          <w:p w14:paraId="71B9B101" w14:textId="42ED5263" w:rsidR="00F72E1C" w:rsidRPr="0080285C" w:rsidRDefault="00A63F27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1,920</w:t>
            </w:r>
          </w:p>
        </w:tc>
        <w:tc>
          <w:tcPr>
            <w:tcW w:w="255" w:type="dxa"/>
            <w:vAlign w:val="bottom"/>
          </w:tcPr>
          <w:p w14:paraId="7BC856DD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FB964E1" w14:textId="7037D6C7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  <w:tc>
          <w:tcPr>
            <w:tcW w:w="252" w:type="dxa"/>
            <w:vAlign w:val="bottom"/>
          </w:tcPr>
          <w:p w14:paraId="165FEAAD" w14:textId="77777777" w:rsidR="00F72E1C" w:rsidRPr="006D3581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78BAA7A4" w14:textId="3733615E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1,881</w:t>
            </w:r>
          </w:p>
        </w:tc>
        <w:tc>
          <w:tcPr>
            <w:tcW w:w="255" w:type="dxa"/>
            <w:vAlign w:val="bottom"/>
          </w:tcPr>
          <w:p w14:paraId="2BBE32A5" w14:textId="77777777" w:rsidR="00F72E1C" w:rsidRPr="00A43E33" w:rsidRDefault="00F72E1C" w:rsidP="00F72E1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AA9A55B" w14:textId="36A83828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</w:tr>
      <w:tr w:rsidR="00F72E1C" w:rsidRPr="00A43E33" w14:paraId="46C3A1DE" w14:textId="77777777" w:rsidTr="0055250F">
        <w:tc>
          <w:tcPr>
            <w:tcW w:w="3618" w:type="dxa"/>
            <w:vAlign w:val="bottom"/>
          </w:tcPr>
          <w:p w14:paraId="48C45E8C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44" w:type="dxa"/>
            <w:vAlign w:val="bottom"/>
          </w:tcPr>
          <w:p w14:paraId="306C0E68" w14:textId="257E8738" w:rsidR="00F72E1C" w:rsidRPr="0080285C" w:rsidRDefault="00A63F27" w:rsidP="00F72E1C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3C7174B0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79653A9" w14:textId="526498AE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D145E6D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617741E1" w14:textId="69348A23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20,771</w:t>
            </w:r>
          </w:p>
        </w:tc>
        <w:tc>
          <w:tcPr>
            <w:tcW w:w="255" w:type="dxa"/>
            <w:vAlign w:val="bottom"/>
          </w:tcPr>
          <w:p w14:paraId="37273D1D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77605C58" w14:textId="219790DD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16,912</w:t>
            </w:r>
          </w:p>
        </w:tc>
      </w:tr>
      <w:tr w:rsidR="00F72E1C" w:rsidRPr="00A43E33" w14:paraId="094952D1" w14:textId="77777777" w:rsidTr="0055250F">
        <w:tc>
          <w:tcPr>
            <w:tcW w:w="3618" w:type="dxa"/>
            <w:vAlign w:val="bottom"/>
          </w:tcPr>
          <w:p w14:paraId="5A258BE7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D74F6FB" w14:textId="59637414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7,022</w:t>
            </w:r>
          </w:p>
        </w:tc>
        <w:tc>
          <w:tcPr>
            <w:tcW w:w="255" w:type="dxa"/>
            <w:vAlign w:val="bottom"/>
          </w:tcPr>
          <w:p w14:paraId="3B33E1C3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068C2F1" w14:textId="1E8B3EC4" w:rsidR="00F72E1C" w:rsidRPr="006D3581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21,991</w:t>
            </w:r>
          </w:p>
        </w:tc>
        <w:tc>
          <w:tcPr>
            <w:tcW w:w="252" w:type="dxa"/>
            <w:vAlign w:val="bottom"/>
          </w:tcPr>
          <w:p w14:paraId="5E0B6DDE" w14:textId="77777777" w:rsidR="00F72E1C" w:rsidRPr="006D3581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782C113" w14:textId="60C9332F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4,645</w:t>
            </w:r>
          </w:p>
        </w:tc>
        <w:tc>
          <w:tcPr>
            <w:tcW w:w="255" w:type="dxa"/>
            <w:vAlign w:val="bottom"/>
          </w:tcPr>
          <w:p w14:paraId="6E35F787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765D92D" w14:textId="02778A3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18,223</w:t>
            </w:r>
          </w:p>
        </w:tc>
      </w:tr>
      <w:tr w:rsidR="00F72E1C" w:rsidRPr="00A43E33" w14:paraId="46A3FDC5" w14:textId="77777777" w:rsidTr="0055250F">
        <w:tc>
          <w:tcPr>
            <w:tcW w:w="3618" w:type="dxa"/>
            <w:vAlign w:val="bottom"/>
          </w:tcPr>
          <w:p w14:paraId="5CFAC9A1" w14:textId="77777777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61E0D" w14:textId="63F7090F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136,683</w:t>
            </w:r>
          </w:p>
        </w:tc>
        <w:tc>
          <w:tcPr>
            <w:tcW w:w="255" w:type="dxa"/>
            <w:vAlign w:val="bottom"/>
          </w:tcPr>
          <w:p w14:paraId="178B962B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CA0FF" w14:textId="434ED035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174,786</w:t>
            </w:r>
          </w:p>
        </w:tc>
        <w:tc>
          <w:tcPr>
            <w:tcW w:w="252" w:type="dxa"/>
            <w:vAlign w:val="bottom"/>
          </w:tcPr>
          <w:p w14:paraId="3C894B60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7B90" w14:textId="1F14DE79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84,432</w:t>
            </w:r>
          </w:p>
        </w:tc>
        <w:tc>
          <w:tcPr>
            <w:tcW w:w="255" w:type="dxa"/>
            <w:vAlign w:val="bottom"/>
          </w:tcPr>
          <w:p w14:paraId="581A2D69" w14:textId="77777777" w:rsidR="00F72E1C" w:rsidRPr="00A43E33" w:rsidRDefault="00F72E1C" w:rsidP="00F72E1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F6C6" w14:textId="34A4BC86" w:rsidR="00F72E1C" w:rsidRPr="00A43E3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113,810</w:t>
            </w:r>
          </w:p>
        </w:tc>
      </w:tr>
    </w:tbl>
    <w:p w14:paraId="58CF3B26" w14:textId="2EE12FCE" w:rsidR="00F72E1C" w:rsidRPr="00C31C78" w:rsidRDefault="00F72E1C" w:rsidP="00F72E1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4"/>
          <w:szCs w:val="24"/>
          <w:lang w:eastAsia="zh-CN"/>
        </w:rPr>
      </w:pPr>
    </w:p>
    <w:p w14:paraId="6E60E2C1" w14:textId="3D2F40A1" w:rsidR="00A30CD0" w:rsidRPr="00FA4239" w:rsidRDefault="00BA4376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ค่าใช้จ่าย</w:t>
      </w:r>
      <w:r w:rsidR="003E4DFE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="003E4DFE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(รายได้) </w:t>
      </w:r>
      <w:r w:rsidR="00A30CD0" w:rsidRPr="00FA4239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ภาษี</w:t>
      </w:r>
      <w:r w:rsidR="00A30CD0"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เงินได้</w:t>
      </w:r>
    </w:p>
    <w:p w14:paraId="15E7FE27" w14:textId="77777777" w:rsidR="00A30CD0" w:rsidRPr="00FA4239" w:rsidRDefault="00A30CD0" w:rsidP="00A30CD0">
      <w:pPr>
        <w:spacing w:line="160" w:lineRule="atLeast"/>
        <w:rPr>
          <w:rFonts w:ascii="Angsana New" w:hAnsi="Angsana New"/>
          <w:sz w:val="24"/>
          <w:szCs w:val="24"/>
          <w:cs/>
        </w:rPr>
      </w:pPr>
    </w:p>
    <w:p w14:paraId="000DD159" w14:textId="2EF50707" w:rsidR="00A1769C" w:rsidRPr="00FA4239" w:rsidRDefault="00DD150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D5B3F">
        <w:rPr>
          <w:rFonts w:ascii="Angsana New" w:hAnsi="Angsana New" w:hint="cs"/>
          <w:spacing w:val="-4"/>
          <w:sz w:val="30"/>
          <w:szCs w:val="30"/>
          <w:cs/>
        </w:rPr>
        <w:t xml:space="preserve">อัตราภาษีเงินได้นิติบุคคลที่ประกาศใช้ในประเทศไทย กัมพูชาและลาวมีอัตราเดียวกันคือร้อยละ </w:t>
      </w:r>
      <w:r w:rsidRPr="005D5B3F">
        <w:rPr>
          <w:rFonts w:ascii="Angsana New" w:hAnsi="Angsana New"/>
          <w:spacing w:val="-4"/>
          <w:sz w:val="30"/>
          <w:szCs w:val="30"/>
        </w:rPr>
        <w:t xml:space="preserve">20 </w:t>
      </w:r>
      <w:r w:rsidRPr="005D5B3F">
        <w:rPr>
          <w:rFonts w:ascii="Angsana New" w:hAnsi="Angsana New" w:hint="cs"/>
          <w:spacing w:val="-4"/>
          <w:sz w:val="30"/>
          <w:szCs w:val="30"/>
          <w:cs/>
        </w:rPr>
        <w:t>(สำหรับประเทศไทย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กรณีเป็นกิจการขนาดกลางและขนาดย่อม 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(SME) 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และมีกำไรสุทธิเกิน</w:t>
      </w:r>
      <w:r>
        <w:rPr>
          <w:rFonts w:ascii="Angsana New" w:hAnsi="Angsana New" w:hint="cs"/>
          <w:spacing w:val="-4"/>
          <w:sz w:val="30"/>
          <w:szCs w:val="30"/>
          <w:cs/>
        </w:rPr>
        <w:t>กว่า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3 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ล้านบาทต่อปี มีอัตราร้อยละ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ถึงร้อยละ </w:t>
      </w:r>
      <w:r>
        <w:rPr>
          <w:rFonts w:ascii="Angsana New" w:hAnsi="Angsana New"/>
          <w:spacing w:val="-4"/>
          <w:sz w:val="30"/>
          <w:szCs w:val="30"/>
        </w:rPr>
        <w:t>20</w:t>
      </w:r>
      <w:r w:rsidRPr="000170CC">
        <w:rPr>
          <w:rFonts w:ascii="Angsana New" w:hAnsi="Angsana New"/>
          <w:sz w:val="30"/>
          <w:szCs w:val="30"/>
        </w:rPr>
        <w:t>)</w:t>
      </w:r>
    </w:p>
    <w:p w14:paraId="2D24F922" w14:textId="77777777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E7650DC" w14:textId="28C1D3F2" w:rsidR="00A30CD0" w:rsidRDefault="00BA4376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 w:hint="cs"/>
          <w:sz w:val="30"/>
          <w:szCs w:val="30"/>
          <w:cs/>
        </w:rPr>
        <w:t>ค่าใช้จ่าย</w:t>
      </w:r>
      <w:r w:rsidR="00062D75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="00A30CD0" w:rsidRPr="00FA4239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FA4239" w:rsidRPr="00FA4239">
        <w:rPr>
          <w:rFonts w:ascii="Angsana New" w:hAnsi="Angsana New"/>
          <w:sz w:val="30"/>
          <w:szCs w:val="30"/>
          <w:cs/>
        </w:rPr>
        <w:t>งวด</w:t>
      </w:r>
      <w:r w:rsidR="00F72E1C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FA4239" w:rsidRPr="00FA423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20C32">
        <w:rPr>
          <w:rFonts w:ascii="Angsana New" w:hAnsi="Angsana New"/>
          <w:sz w:val="30"/>
          <w:szCs w:val="30"/>
        </w:rPr>
        <w:t>3</w:t>
      </w:r>
      <w:r w:rsidR="00F72E1C">
        <w:rPr>
          <w:rFonts w:ascii="Angsana New" w:hAnsi="Angsana New"/>
          <w:sz w:val="30"/>
          <w:szCs w:val="30"/>
        </w:rPr>
        <w:t>0</w:t>
      </w:r>
      <w:r w:rsidR="00620C32">
        <w:rPr>
          <w:rFonts w:ascii="Angsana New" w:hAnsi="Angsana New"/>
          <w:sz w:val="30"/>
          <w:szCs w:val="30"/>
        </w:rPr>
        <w:t xml:space="preserve"> </w:t>
      </w:r>
      <w:r w:rsidR="00F72E1C">
        <w:rPr>
          <w:rFonts w:ascii="Angsana New" w:hAnsi="Angsana New" w:hint="cs"/>
          <w:sz w:val="30"/>
          <w:szCs w:val="30"/>
          <w:cs/>
        </w:rPr>
        <w:t>มิถุนายน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Pr="00FA4239">
        <w:rPr>
          <w:rFonts w:ascii="Angsana New" w:hAnsi="Angsana New" w:hint="cs"/>
          <w:sz w:val="30"/>
          <w:szCs w:val="30"/>
          <w:cs/>
        </w:rPr>
        <w:t>มี</w:t>
      </w:r>
      <w:r w:rsidR="00A30CD0" w:rsidRPr="00FA4239">
        <w:rPr>
          <w:rFonts w:ascii="Angsana New" w:hAnsi="Angsana New"/>
          <w:sz w:val="30"/>
          <w:szCs w:val="30"/>
          <w:cs/>
        </w:rPr>
        <w:t>ดังนี้</w:t>
      </w:r>
    </w:p>
    <w:p w14:paraId="1C0908A7" w14:textId="77777777" w:rsidR="00FA4239" w:rsidRPr="006D3583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759" w:type="dxa"/>
        <w:tblLook w:val="04A0" w:firstRow="1" w:lastRow="0" w:firstColumn="1" w:lastColumn="0" w:noHBand="0" w:noVBand="1"/>
      </w:tblPr>
      <w:tblGrid>
        <w:gridCol w:w="4253"/>
        <w:gridCol w:w="1191"/>
        <w:gridCol w:w="236"/>
        <w:gridCol w:w="1191"/>
        <w:gridCol w:w="253"/>
        <w:gridCol w:w="1191"/>
        <w:gridCol w:w="253"/>
        <w:gridCol w:w="1191"/>
      </w:tblGrid>
      <w:tr w:rsidR="005B2E51" w:rsidRPr="008932D7" w14:paraId="2C2F8C2E" w14:textId="77777777" w:rsidTr="0055250F">
        <w:trPr>
          <w:tblHeader/>
        </w:trPr>
        <w:tc>
          <w:tcPr>
            <w:tcW w:w="4253" w:type="dxa"/>
          </w:tcPr>
          <w:p w14:paraId="4733637C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6" w:type="dxa"/>
            <w:gridSpan w:val="7"/>
            <w:tcBorders>
              <w:bottom w:val="single" w:sz="4" w:space="0" w:color="auto"/>
            </w:tcBorders>
          </w:tcPr>
          <w:p w14:paraId="18345F0F" w14:textId="2C819DDE" w:rsidR="005B2E51" w:rsidRDefault="00F72E1C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 (</w:t>
            </w:r>
            <w:r w:rsidR="005B2E51"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B2E51" w:rsidRPr="008932D7" w14:paraId="12E7FC79" w14:textId="77777777" w:rsidTr="0055250F">
        <w:trPr>
          <w:tblHeader/>
        </w:trPr>
        <w:tc>
          <w:tcPr>
            <w:tcW w:w="4253" w:type="dxa"/>
          </w:tcPr>
          <w:p w14:paraId="7FA44A47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3D5963" w14:textId="6A4F0D26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189B06C1" w14:textId="77777777" w:rsidR="005B2E51" w:rsidRPr="00FA4239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14:paraId="607F68E5" w14:textId="1C9FDE3E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50C" w:rsidRPr="008932D7" w14:paraId="1D4235E1" w14:textId="77777777" w:rsidTr="0055250F">
        <w:trPr>
          <w:tblHeader/>
        </w:trPr>
        <w:tc>
          <w:tcPr>
            <w:tcW w:w="4253" w:type="dxa"/>
          </w:tcPr>
          <w:p w14:paraId="7BC2FF6C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2CDDF54" w14:textId="15092514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EFD4E31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6AD7BE1" w14:textId="6FB11295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08763B90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AD7A81A" w14:textId="66ECFC2A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3" w:type="dxa"/>
          </w:tcPr>
          <w:p w14:paraId="7E58CE66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FF320E8" w14:textId="74BF2A7E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D150C" w:rsidRPr="008932D7" w14:paraId="0D81F556" w14:textId="77777777" w:rsidTr="0055250F">
        <w:trPr>
          <w:tblHeader/>
        </w:trPr>
        <w:tc>
          <w:tcPr>
            <w:tcW w:w="4253" w:type="dxa"/>
          </w:tcPr>
          <w:p w14:paraId="1019CB2A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893B63E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C333E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CAAF46C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156F7C00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0F4B848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3" w:type="dxa"/>
          </w:tcPr>
          <w:p w14:paraId="774E8968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1AFA4050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2E1C" w:rsidRPr="008932D7" w14:paraId="4A0A4060" w14:textId="77777777" w:rsidTr="0055250F">
        <w:tc>
          <w:tcPr>
            <w:tcW w:w="4253" w:type="dxa"/>
          </w:tcPr>
          <w:p w14:paraId="4DADA787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91" w:type="dxa"/>
          </w:tcPr>
          <w:p w14:paraId="1A00C43B" w14:textId="61CD470A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11,013</w:t>
            </w:r>
          </w:p>
        </w:tc>
        <w:tc>
          <w:tcPr>
            <w:tcW w:w="236" w:type="dxa"/>
          </w:tcPr>
          <w:p w14:paraId="2A74CB46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DA70CFA" w14:textId="740DF9CC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8,534</w:t>
            </w:r>
          </w:p>
        </w:tc>
        <w:tc>
          <w:tcPr>
            <w:tcW w:w="253" w:type="dxa"/>
          </w:tcPr>
          <w:p w14:paraId="6CA9B6C6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5D5AF9B" w14:textId="67B11961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1BEB9E2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CEDCE24" w14:textId="5476535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2E1C" w:rsidRPr="008932D7" w14:paraId="5528784B" w14:textId="77777777" w:rsidTr="0055250F">
        <w:tc>
          <w:tcPr>
            <w:tcW w:w="4253" w:type="dxa"/>
          </w:tcPr>
          <w:p w14:paraId="082E53CB" w14:textId="4D369E0A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74513E94" w14:textId="1B2B42E5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DA9791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BF593C8" w14:textId="57350609" w:rsidR="00F72E1C" w:rsidRPr="00FD43D6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53" w:type="dxa"/>
          </w:tcPr>
          <w:p w14:paraId="57332E1B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17CA277" w14:textId="10278677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5719536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175F442" w14:textId="5A680965" w:rsidR="00F72E1C" w:rsidRPr="000A1EE3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2E1C" w:rsidRPr="003B31F8" w14:paraId="598D7FDD" w14:textId="77777777" w:rsidTr="0055250F">
        <w:tc>
          <w:tcPr>
            <w:tcW w:w="4253" w:type="dxa"/>
          </w:tcPr>
          <w:p w14:paraId="0654821D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1" w:type="dxa"/>
          </w:tcPr>
          <w:p w14:paraId="731040D7" w14:textId="77777777" w:rsidR="00F72E1C" w:rsidRPr="0080285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45BAF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38E31D9" w14:textId="653DC71B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11B338A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B950994" w14:textId="77777777" w:rsidR="00F72E1C" w:rsidRPr="0080285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F9D4171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E45B40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E1C" w:rsidRPr="008932D7" w14:paraId="31ED227B" w14:textId="77777777" w:rsidTr="00C31C78">
        <w:tc>
          <w:tcPr>
            <w:tcW w:w="4253" w:type="dxa"/>
          </w:tcPr>
          <w:p w14:paraId="246F246B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D4DC42" w14:textId="13B06185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(4,879)</w:t>
            </w:r>
          </w:p>
        </w:tc>
        <w:tc>
          <w:tcPr>
            <w:tcW w:w="236" w:type="dxa"/>
          </w:tcPr>
          <w:p w14:paraId="3F12C371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DE09C5E" w14:textId="28357C16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53" w:type="dxa"/>
          </w:tcPr>
          <w:p w14:paraId="3CDBA594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16BFA07" w14:textId="64FCE448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(2,519)</w:t>
            </w:r>
          </w:p>
        </w:tc>
        <w:tc>
          <w:tcPr>
            <w:tcW w:w="253" w:type="dxa"/>
          </w:tcPr>
          <w:p w14:paraId="3663C186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C04097F" w14:textId="643D4AE5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</w:tr>
      <w:tr w:rsidR="00F72E1C" w:rsidRPr="008932D7" w14:paraId="03DDA061" w14:textId="77777777" w:rsidTr="00C31C78">
        <w:tc>
          <w:tcPr>
            <w:tcW w:w="4253" w:type="dxa"/>
          </w:tcPr>
          <w:p w14:paraId="71509E40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CD3E7B9" w14:textId="12A53A0F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6,134</w:t>
            </w:r>
          </w:p>
        </w:tc>
        <w:tc>
          <w:tcPr>
            <w:tcW w:w="236" w:type="dxa"/>
          </w:tcPr>
          <w:p w14:paraId="286D8265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C301C89" w14:textId="26E6124A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9,295</w:t>
            </w:r>
          </w:p>
        </w:tc>
        <w:tc>
          <w:tcPr>
            <w:tcW w:w="253" w:type="dxa"/>
          </w:tcPr>
          <w:p w14:paraId="2CC35DF5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DF83D98" w14:textId="23FD0528" w:rsidR="00F72E1C" w:rsidRPr="0080285C" w:rsidRDefault="00DC50BF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(2,519)</w:t>
            </w:r>
          </w:p>
        </w:tc>
        <w:tc>
          <w:tcPr>
            <w:tcW w:w="253" w:type="dxa"/>
          </w:tcPr>
          <w:p w14:paraId="175FD5E6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29D9EB0" w14:textId="1E6F1FEA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</w:tr>
      <w:tr w:rsidR="00C31C78" w:rsidRPr="008932D7" w14:paraId="28DB6EC1" w14:textId="77777777" w:rsidTr="00C31C78">
        <w:tc>
          <w:tcPr>
            <w:tcW w:w="4253" w:type="dxa"/>
          </w:tcPr>
          <w:p w14:paraId="51905B57" w14:textId="77777777" w:rsidR="00C31C78" w:rsidRPr="008932D7" w:rsidRDefault="00C31C78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A0CE8B5" w14:textId="77777777" w:rsidR="00C31C78" w:rsidRDefault="00C31C78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4821E6" w14:textId="77777777" w:rsidR="00C31C78" w:rsidRPr="008932D7" w:rsidRDefault="00C31C78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6494C99" w14:textId="77777777" w:rsidR="00C31C78" w:rsidRDefault="00C31C78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50C4D78" w14:textId="77777777" w:rsidR="00C31C78" w:rsidRPr="008932D7" w:rsidRDefault="00C31C78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404BDCD" w14:textId="77777777" w:rsidR="00C31C78" w:rsidRDefault="00C31C78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4F226B5" w14:textId="77777777" w:rsidR="00C31C78" w:rsidRPr="008932D7" w:rsidRDefault="00C31C78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18C3C14D" w14:textId="77777777" w:rsidR="00C31C78" w:rsidRDefault="00C31C78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8932D7" w14:paraId="36414579" w14:textId="77777777" w:rsidTr="00C31C78">
        <w:tc>
          <w:tcPr>
            <w:tcW w:w="4253" w:type="dxa"/>
          </w:tcPr>
          <w:p w14:paraId="29F68082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1191" w:type="dxa"/>
          </w:tcPr>
          <w:p w14:paraId="70ACCAA6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FE730D3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348E57E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E99009F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B9922D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7029ADF3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0328CF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8932D7" w14:paraId="79A748A5" w14:textId="77777777" w:rsidTr="0055250F">
        <w:tc>
          <w:tcPr>
            <w:tcW w:w="4253" w:type="dxa"/>
          </w:tcPr>
          <w:p w14:paraId="0112F63F" w14:textId="3194BAB1" w:rsidR="00DD150C" w:rsidRPr="00114DED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44B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644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F7D86B5" w14:textId="54B00684" w:rsidR="00DD150C" w:rsidRPr="0080285C" w:rsidRDefault="000274AE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46,63</w:t>
            </w:r>
            <w:r w:rsidR="0073526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DA5B3F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78F59A03" w14:textId="0B41F7F4" w:rsidR="00DD150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2E1C">
              <w:rPr>
                <w:rFonts w:ascii="Angsana New" w:hAnsi="Angsana New"/>
                <w:sz w:val="30"/>
                <w:szCs w:val="30"/>
              </w:rPr>
              <w:t>48,311</w:t>
            </w:r>
          </w:p>
        </w:tc>
        <w:tc>
          <w:tcPr>
            <w:tcW w:w="253" w:type="dxa"/>
          </w:tcPr>
          <w:p w14:paraId="01226765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FE53C60" w14:textId="3AFBAB81" w:rsidR="00DD150C" w:rsidRPr="0080285C" w:rsidRDefault="000274AE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</w:t>
            </w:r>
            <w:r w:rsidR="0073526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3" w:type="dxa"/>
          </w:tcPr>
          <w:p w14:paraId="3849E892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066C0923" w14:textId="198279B6" w:rsidR="00DD150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2E1C">
              <w:rPr>
                <w:rFonts w:ascii="Angsana New" w:hAnsi="Angsana New"/>
                <w:sz w:val="30"/>
                <w:szCs w:val="30"/>
              </w:rPr>
              <w:t>(2,987)</w:t>
            </w:r>
          </w:p>
        </w:tc>
      </w:tr>
      <w:tr w:rsidR="00DD150C" w:rsidRPr="008932D7" w14:paraId="7881275E" w14:textId="77777777" w:rsidTr="0055250F">
        <w:tc>
          <w:tcPr>
            <w:tcW w:w="4253" w:type="dxa"/>
          </w:tcPr>
          <w:p w14:paraId="219AE658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E836FF2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A76AD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6578391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265F3EC6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EF7F764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9DA7969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D70B94A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E1C" w:rsidRPr="00B33BB5" w14:paraId="632FEA35" w14:textId="77777777" w:rsidTr="0055250F">
        <w:tc>
          <w:tcPr>
            <w:tcW w:w="4253" w:type="dxa"/>
          </w:tcPr>
          <w:p w14:paraId="0DD03909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91" w:type="dxa"/>
          </w:tcPr>
          <w:p w14:paraId="0828D9BA" w14:textId="275FEE0D" w:rsidR="00F72E1C" w:rsidRPr="0080285C" w:rsidRDefault="00BB2631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9,270</w:t>
            </w:r>
          </w:p>
        </w:tc>
        <w:tc>
          <w:tcPr>
            <w:tcW w:w="236" w:type="dxa"/>
          </w:tcPr>
          <w:p w14:paraId="223564AD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5640BD9" w14:textId="3055A81F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9,628</w:t>
            </w:r>
          </w:p>
        </w:tc>
        <w:tc>
          <w:tcPr>
            <w:tcW w:w="253" w:type="dxa"/>
          </w:tcPr>
          <w:p w14:paraId="1A277D38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FB8AB5" w14:textId="1BD5C528" w:rsidR="00F72E1C" w:rsidRPr="0080285C" w:rsidRDefault="000274AE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53" w:type="dxa"/>
          </w:tcPr>
          <w:p w14:paraId="080538E5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B645579" w14:textId="2838211D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(597)</w:t>
            </w:r>
          </w:p>
        </w:tc>
      </w:tr>
      <w:tr w:rsidR="00F72E1C" w:rsidRPr="00B33BB5" w14:paraId="74D24EBE" w14:textId="77777777" w:rsidTr="0055250F">
        <w:tc>
          <w:tcPr>
            <w:tcW w:w="4253" w:type="dxa"/>
          </w:tcPr>
          <w:p w14:paraId="692F0711" w14:textId="4323D153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4C2F1415" w14:textId="1465591C" w:rsidR="00F72E1C" w:rsidRPr="0080285C" w:rsidRDefault="000274AE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223B9A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D5551D8" w14:textId="611F68AE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53" w:type="dxa"/>
          </w:tcPr>
          <w:p w14:paraId="5D31AF92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2967A7" w14:textId="72F94A33" w:rsidR="00F72E1C" w:rsidRPr="0080285C" w:rsidRDefault="000274AE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D7A55ED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93F19EC" w14:textId="0C5B1A53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2E1C" w:rsidRPr="008932D7" w14:paraId="1C0A3D63" w14:textId="77777777" w:rsidTr="0055250F">
        <w:tc>
          <w:tcPr>
            <w:tcW w:w="4253" w:type="dxa"/>
          </w:tcPr>
          <w:p w14:paraId="4038D8A2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ผลกระทบจากรายการที่หักเป็นรายจ่าย</w:t>
            </w:r>
          </w:p>
        </w:tc>
        <w:tc>
          <w:tcPr>
            <w:tcW w:w="1191" w:type="dxa"/>
          </w:tcPr>
          <w:p w14:paraId="5FDB8F79" w14:textId="77777777" w:rsidR="00F72E1C" w:rsidRPr="0080285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1BFFE2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E343C4C" w14:textId="529EC331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4F9F61E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463B3D1" w14:textId="77777777" w:rsidR="00F72E1C" w:rsidRPr="0080285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F62760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1516E89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E1C" w:rsidRPr="008932D7" w14:paraId="3B4F551A" w14:textId="77777777" w:rsidTr="0055250F">
        <w:tc>
          <w:tcPr>
            <w:tcW w:w="4253" w:type="dxa"/>
          </w:tcPr>
          <w:p w14:paraId="4FE1BA9B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ทางภาษีเงินได้เพิ่มเติม </w:t>
            </w:r>
            <w:r w:rsidRPr="00893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91" w:type="dxa"/>
          </w:tcPr>
          <w:p w14:paraId="21C0BCA1" w14:textId="77777777" w:rsidR="00F72E1C" w:rsidRPr="0080285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2AAD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F9F25E8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77E2740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DB4805D" w14:textId="77777777" w:rsidR="00F72E1C" w:rsidRPr="0080285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0AD5FE0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6440A63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E1C" w:rsidRPr="008932D7" w14:paraId="6607BE3D" w14:textId="77777777" w:rsidTr="0055250F">
        <w:tc>
          <w:tcPr>
            <w:tcW w:w="4253" w:type="dxa"/>
          </w:tcPr>
          <w:p w14:paraId="6D8097D1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91" w:type="dxa"/>
          </w:tcPr>
          <w:p w14:paraId="794D10CD" w14:textId="0363F640" w:rsidR="00F72E1C" w:rsidRPr="0080285C" w:rsidRDefault="000274AE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2631">
              <w:rPr>
                <w:rFonts w:ascii="Angsana New" w:hAnsi="Angsana New"/>
                <w:sz w:val="30"/>
                <w:szCs w:val="30"/>
              </w:rPr>
              <w:t>3,270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8A8D9F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67DE10" w14:textId="0CFFB6A0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253" w:type="dxa"/>
          </w:tcPr>
          <w:p w14:paraId="4DBEC25C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A332641" w14:textId="62A6BEEB" w:rsidR="00F72E1C" w:rsidRPr="0080285C" w:rsidRDefault="000274AE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458C">
              <w:rPr>
                <w:rFonts w:ascii="Angsana New" w:hAnsi="Angsana New"/>
                <w:sz w:val="30"/>
                <w:szCs w:val="30"/>
              </w:rPr>
              <w:t>3,002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074F557F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98FA05D" w14:textId="1E0D8BE4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2,135</w:t>
            </w:r>
          </w:p>
        </w:tc>
      </w:tr>
      <w:tr w:rsidR="00F72E1C" w:rsidRPr="008932D7" w14:paraId="7A72F089" w14:textId="77777777" w:rsidTr="0055250F">
        <w:tc>
          <w:tcPr>
            <w:tcW w:w="4253" w:type="dxa"/>
          </w:tcPr>
          <w:p w14:paraId="521A1BAD" w14:textId="77777777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91" w:type="dxa"/>
          </w:tcPr>
          <w:p w14:paraId="4EA49CCE" w14:textId="77777777" w:rsidR="00F72E1C" w:rsidRPr="0080285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06653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2024FAD" w14:textId="25EB1299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DB76B4D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09C3F71" w14:textId="6EBF4423" w:rsidR="00F72E1C" w:rsidRPr="0080285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53A9D0E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4A7F51B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E1C" w:rsidRPr="008932D7" w14:paraId="310ED225" w14:textId="77777777" w:rsidTr="0055250F">
        <w:tc>
          <w:tcPr>
            <w:tcW w:w="4253" w:type="dxa"/>
          </w:tcPr>
          <w:p w14:paraId="2682AEE8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91" w:type="dxa"/>
          </w:tcPr>
          <w:p w14:paraId="7E7CCCEC" w14:textId="44603D71" w:rsidR="00F72E1C" w:rsidRPr="0080285C" w:rsidRDefault="00BC458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14:paraId="14CE875A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22B46DC" w14:textId="490DE2AE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(587)</w:t>
            </w:r>
          </w:p>
        </w:tc>
        <w:tc>
          <w:tcPr>
            <w:tcW w:w="253" w:type="dxa"/>
          </w:tcPr>
          <w:p w14:paraId="614A447B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932055C" w14:textId="2631D42C" w:rsidR="00F72E1C" w:rsidRPr="0080285C" w:rsidRDefault="00BC458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(153)</w:t>
            </w:r>
          </w:p>
        </w:tc>
        <w:tc>
          <w:tcPr>
            <w:tcW w:w="253" w:type="dxa"/>
          </w:tcPr>
          <w:p w14:paraId="0F04A318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FF18F2F" w14:textId="08BC63FA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(124)</w:t>
            </w:r>
          </w:p>
        </w:tc>
      </w:tr>
      <w:tr w:rsidR="00F72E1C" w:rsidRPr="008932D7" w14:paraId="6D0B0795" w14:textId="77777777" w:rsidTr="0055250F">
        <w:tc>
          <w:tcPr>
            <w:tcW w:w="4253" w:type="dxa"/>
          </w:tcPr>
          <w:p w14:paraId="2D2A0C91" w14:textId="702BEBF3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</w:t>
            </w:r>
          </w:p>
        </w:tc>
        <w:tc>
          <w:tcPr>
            <w:tcW w:w="1191" w:type="dxa"/>
          </w:tcPr>
          <w:p w14:paraId="4130E8A6" w14:textId="77777777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9F735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26D69FE" w14:textId="77777777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A8828E3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49570CC" w14:textId="77777777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414FDE6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45D5ECF" w14:textId="77777777" w:rsidR="00F72E1C" w:rsidRPr="001641AF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E1C" w:rsidRPr="008932D7" w14:paraId="1B018E06" w14:textId="77777777" w:rsidTr="0055250F">
        <w:tc>
          <w:tcPr>
            <w:tcW w:w="4253" w:type="dxa"/>
          </w:tcPr>
          <w:p w14:paraId="28AF4A0A" w14:textId="6007C37C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5250F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1191" w:type="dxa"/>
          </w:tcPr>
          <w:p w14:paraId="67B83CD2" w14:textId="5A681536" w:rsidR="00F72E1C" w:rsidRDefault="000274AE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02204E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69E05E9" w14:textId="34BDFCC9" w:rsidR="00F72E1C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(1,403)</w:t>
            </w:r>
          </w:p>
        </w:tc>
        <w:tc>
          <w:tcPr>
            <w:tcW w:w="253" w:type="dxa"/>
          </w:tcPr>
          <w:p w14:paraId="3755909D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899B01F" w14:textId="69C94E98" w:rsidR="00F72E1C" w:rsidRDefault="000274AE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6B069456" w14:textId="77777777" w:rsidR="00F72E1C" w:rsidRPr="003B31F8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675A9D7" w14:textId="3E541F80" w:rsidR="00F72E1C" w:rsidRPr="001641AF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2E1C" w:rsidRPr="008932D7" w14:paraId="7A023153" w14:textId="77777777" w:rsidTr="0055250F">
        <w:tc>
          <w:tcPr>
            <w:tcW w:w="4253" w:type="dxa"/>
          </w:tcPr>
          <w:p w14:paraId="20A0A7A4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E4BFC05" w14:textId="714C8607" w:rsidR="00F72E1C" w:rsidRPr="0080285C" w:rsidRDefault="000274AE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6,134</w:t>
            </w:r>
          </w:p>
        </w:tc>
        <w:tc>
          <w:tcPr>
            <w:tcW w:w="236" w:type="dxa"/>
          </w:tcPr>
          <w:p w14:paraId="5410238E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A30F354" w14:textId="7797811C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9,295</w:t>
            </w:r>
          </w:p>
        </w:tc>
        <w:tc>
          <w:tcPr>
            <w:tcW w:w="253" w:type="dxa"/>
          </w:tcPr>
          <w:p w14:paraId="12F390D8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5087235" w14:textId="6132B79C" w:rsidR="00F72E1C" w:rsidRPr="0080285C" w:rsidRDefault="000274AE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(2,519)</w:t>
            </w:r>
          </w:p>
        </w:tc>
        <w:tc>
          <w:tcPr>
            <w:tcW w:w="253" w:type="dxa"/>
          </w:tcPr>
          <w:p w14:paraId="50121686" w14:textId="77777777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0F6E027" w14:textId="3C493563" w:rsidR="00F72E1C" w:rsidRPr="008932D7" w:rsidRDefault="00F72E1C" w:rsidP="00F7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</w:tr>
    </w:tbl>
    <w:p w14:paraId="43ECA106" w14:textId="173DD6B4" w:rsidR="00602AF5" w:rsidRDefault="0060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759" w:type="dxa"/>
        <w:tblLook w:val="04A0" w:firstRow="1" w:lastRow="0" w:firstColumn="1" w:lastColumn="0" w:noHBand="0" w:noVBand="1"/>
      </w:tblPr>
      <w:tblGrid>
        <w:gridCol w:w="4253"/>
        <w:gridCol w:w="1191"/>
        <w:gridCol w:w="236"/>
        <w:gridCol w:w="1191"/>
        <w:gridCol w:w="253"/>
        <w:gridCol w:w="1191"/>
        <w:gridCol w:w="253"/>
        <w:gridCol w:w="1191"/>
      </w:tblGrid>
      <w:tr w:rsidR="0032557A" w:rsidRPr="008932D7" w14:paraId="7F51569C" w14:textId="77777777" w:rsidTr="0055250F">
        <w:trPr>
          <w:tblHeader/>
        </w:trPr>
        <w:tc>
          <w:tcPr>
            <w:tcW w:w="4253" w:type="dxa"/>
          </w:tcPr>
          <w:p w14:paraId="5F8A567E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6" w:type="dxa"/>
            <w:gridSpan w:val="7"/>
            <w:tcBorders>
              <w:bottom w:val="single" w:sz="4" w:space="0" w:color="auto"/>
            </w:tcBorders>
          </w:tcPr>
          <w:p w14:paraId="59251988" w14:textId="20911845" w:rsidR="0032557A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 (</w:t>
            </w: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32557A" w:rsidRPr="008932D7" w14:paraId="77EA7477" w14:textId="77777777" w:rsidTr="0055250F">
        <w:trPr>
          <w:tblHeader/>
        </w:trPr>
        <w:tc>
          <w:tcPr>
            <w:tcW w:w="4253" w:type="dxa"/>
          </w:tcPr>
          <w:p w14:paraId="6E74A790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4D3A20" w14:textId="77777777" w:rsidR="0032557A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09BB8604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14:paraId="7A10F741" w14:textId="77777777" w:rsidR="0032557A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57A" w:rsidRPr="008932D7" w14:paraId="08C76A08" w14:textId="77777777" w:rsidTr="0055250F">
        <w:trPr>
          <w:tblHeader/>
        </w:trPr>
        <w:tc>
          <w:tcPr>
            <w:tcW w:w="4253" w:type="dxa"/>
          </w:tcPr>
          <w:p w14:paraId="7883032C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1D9842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66FDC1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921D6E3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523DB362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417862D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3" w:type="dxa"/>
          </w:tcPr>
          <w:p w14:paraId="35834271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798B794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2557A" w:rsidRPr="008932D7" w14:paraId="0F60266E" w14:textId="77777777" w:rsidTr="0055250F">
        <w:trPr>
          <w:tblHeader/>
        </w:trPr>
        <w:tc>
          <w:tcPr>
            <w:tcW w:w="4253" w:type="dxa"/>
          </w:tcPr>
          <w:p w14:paraId="653B7066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453DB70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161E20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B8E5B36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5F4DF930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D5D86B8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3" w:type="dxa"/>
          </w:tcPr>
          <w:p w14:paraId="18062A58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F934238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557A" w:rsidRPr="008932D7" w14:paraId="233E5F1B" w14:textId="77777777" w:rsidTr="0055250F">
        <w:tc>
          <w:tcPr>
            <w:tcW w:w="4253" w:type="dxa"/>
          </w:tcPr>
          <w:p w14:paraId="76AEF365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91" w:type="dxa"/>
          </w:tcPr>
          <w:p w14:paraId="30BC54B1" w14:textId="560E0171" w:rsidR="0032557A" w:rsidRPr="0080285C" w:rsidRDefault="00347544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22,017</w:t>
            </w:r>
          </w:p>
        </w:tc>
        <w:tc>
          <w:tcPr>
            <w:tcW w:w="236" w:type="dxa"/>
          </w:tcPr>
          <w:p w14:paraId="4409CC76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6F5B39E" w14:textId="1A5A34E2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12,326</w:t>
            </w:r>
          </w:p>
        </w:tc>
        <w:tc>
          <w:tcPr>
            <w:tcW w:w="253" w:type="dxa"/>
          </w:tcPr>
          <w:p w14:paraId="5AF88BB0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C13D03C" w14:textId="3B83AEB3" w:rsidR="0032557A" w:rsidRPr="0080285C" w:rsidRDefault="00347544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6F28337C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44C03E5" w14:textId="642FCD6D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557A" w:rsidRPr="008932D7" w14:paraId="709020D6" w14:textId="77777777" w:rsidTr="0055250F">
        <w:tc>
          <w:tcPr>
            <w:tcW w:w="4253" w:type="dxa"/>
          </w:tcPr>
          <w:p w14:paraId="2AD34C7A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0729AA9B" w14:textId="725A2297" w:rsidR="0032557A" w:rsidRPr="0080285C" w:rsidRDefault="00347544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82BE52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6CC2A9B" w14:textId="11AB889D" w:rsidR="0032557A" w:rsidRPr="00FD43D6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53" w:type="dxa"/>
          </w:tcPr>
          <w:p w14:paraId="618B357A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48F79DD" w14:textId="45D1EACF" w:rsidR="0032557A" w:rsidRPr="0080285C" w:rsidRDefault="00347544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F42E661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8D01F0" w14:textId="18E8A930" w:rsidR="0032557A" w:rsidRPr="000A1EE3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557A" w:rsidRPr="003B31F8" w14:paraId="3D68BC45" w14:textId="77777777" w:rsidTr="0055250F">
        <w:tc>
          <w:tcPr>
            <w:tcW w:w="4253" w:type="dxa"/>
          </w:tcPr>
          <w:p w14:paraId="6448AAF9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1" w:type="dxa"/>
          </w:tcPr>
          <w:p w14:paraId="52D40EC3" w14:textId="77777777" w:rsidR="0032557A" w:rsidRPr="0080285C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735CB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E77640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4B0565B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BEDCA7C" w14:textId="77777777" w:rsidR="0032557A" w:rsidRPr="0080285C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C7DC054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F4822B7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7A" w:rsidRPr="008932D7" w14:paraId="61D5BA5A" w14:textId="77777777" w:rsidTr="0055250F">
        <w:tc>
          <w:tcPr>
            <w:tcW w:w="4253" w:type="dxa"/>
          </w:tcPr>
          <w:p w14:paraId="760B6B38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F1D407A" w14:textId="33BA12B6" w:rsidR="0032557A" w:rsidRPr="0080285C" w:rsidRDefault="00347544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(7,238)</w:t>
            </w:r>
          </w:p>
        </w:tc>
        <w:tc>
          <w:tcPr>
            <w:tcW w:w="236" w:type="dxa"/>
          </w:tcPr>
          <w:p w14:paraId="103F48FD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6DFBC05" w14:textId="7CA49F96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  <w:tc>
          <w:tcPr>
            <w:tcW w:w="253" w:type="dxa"/>
          </w:tcPr>
          <w:p w14:paraId="303CE8CE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BBBEA46" w14:textId="1B47BD0B" w:rsidR="0032557A" w:rsidRPr="0080285C" w:rsidRDefault="00347544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(3,894)</w:t>
            </w:r>
          </w:p>
        </w:tc>
        <w:tc>
          <w:tcPr>
            <w:tcW w:w="253" w:type="dxa"/>
          </w:tcPr>
          <w:p w14:paraId="63174530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EC62067" w14:textId="30AF6111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5,167</w:t>
            </w:r>
          </w:p>
        </w:tc>
      </w:tr>
      <w:tr w:rsidR="0032557A" w:rsidRPr="008932D7" w14:paraId="6FEC684B" w14:textId="77777777" w:rsidTr="0055250F">
        <w:tc>
          <w:tcPr>
            <w:tcW w:w="4253" w:type="dxa"/>
          </w:tcPr>
          <w:p w14:paraId="5F5AEB9B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E0D7C24" w14:textId="75E70A51" w:rsidR="0032557A" w:rsidRPr="0080285C" w:rsidRDefault="00347544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14,779</w:t>
            </w:r>
          </w:p>
        </w:tc>
        <w:tc>
          <w:tcPr>
            <w:tcW w:w="236" w:type="dxa"/>
          </w:tcPr>
          <w:p w14:paraId="26603AF6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4C2A697" w14:textId="528B324E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19,218</w:t>
            </w:r>
          </w:p>
        </w:tc>
        <w:tc>
          <w:tcPr>
            <w:tcW w:w="253" w:type="dxa"/>
          </w:tcPr>
          <w:p w14:paraId="4A7DC3AD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5C88F00" w14:textId="27042EF7" w:rsidR="0032557A" w:rsidRPr="0080285C" w:rsidRDefault="00347544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(3,894)</w:t>
            </w:r>
          </w:p>
        </w:tc>
        <w:tc>
          <w:tcPr>
            <w:tcW w:w="253" w:type="dxa"/>
          </w:tcPr>
          <w:p w14:paraId="0A22D3F6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52A397D" w14:textId="532B9FB8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5,167</w:t>
            </w:r>
          </w:p>
        </w:tc>
      </w:tr>
      <w:tr w:rsidR="0032557A" w:rsidRPr="008932D7" w14:paraId="3E5344BB" w14:textId="77777777" w:rsidTr="0055250F">
        <w:tc>
          <w:tcPr>
            <w:tcW w:w="4253" w:type="dxa"/>
          </w:tcPr>
          <w:p w14:paraId="5B69F710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B37F75C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D193007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A5471CE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49ED004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7B9EFDAB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1D768F9F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68707C09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7A" w:rsidRPr="008932D7" w14:paraId="6BB0902C" w14:textId="77777777" w:rsidTr="0055250F">
        <w:tc>
          <w:tcPr>
            <w:tcW w:w="4253" w:type="dxa"/>
          </w:tcPr>
          <w:p w14:paraId="53D38BDA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5A90621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05D1B51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EDF207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96ADD45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3B77B08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50F7A903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81BC064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544" w:rsidRPr="008932D7" w14:paraId="143CC4FB" w14:textId="77777777" w:rsidTr="0055250F">
        <w:tc>
          <w:tcPr>
            <w:tcW w:w="4253" w:type="dxa"/>
          </w:tcPr>
          <w:p w14:paraId="10404CB3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DCB23C8" w14:textId="77777777" w:rsidR="00347544" w:rsidRPr="00FA4239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5285E56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8B7E94D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27E0392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75BAE4A" w14:textId="77777777" w:rsidR="00347544" w:rsidRPr="00FA4239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533A13D7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6181078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544" w:rsidRPr="008932D7" w14:paraId="1B53D368" w14:textId="77777777" w:rsidTr="0055250F">
        <w:tc>
          <w:tcPr>
            <w:tcW w:w="4253" w:type="dxa"/>
          </w:tcPr>
          <w:p w14:paraId="2F010B3D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18FC19" w14:textId="77777777" w:rsidR="00347544" w:rsidRPr="00FA4239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78C3C3A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9EF3B2F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9BE6A2A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8FBC345" w14:textId="77777777" w:rsidR="00347544" w:rsidRPr="00FA4239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7D7F0B20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DDABB65" w14:textId="77777777" w:rsidR="00347544" w:rsidRPr="008932D7" w:rsidRDefault="00347544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7A" w:rsidRPr="008932D7" w14:paraId="1146A971" w14:textId="77777777" w:rsidTr="0055250F">
        <w:tc>
          <w:tcPr>
            <w:tcW w:w="4253" w:type="dxa"/>
          </w:tcPr>
          <w:p w14:paraId="1B807D26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1191" w:type="dxa"/>
          </w:tcPr>
          <w:p w14:paraId="2B4DCBA9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28AD65A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34E313C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9C38BE8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DDB3D92" w14:textId="77777777" w:rsidR="0032557A" w:rsidRPr="00FA4239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2ED5BEF1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90AE02B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7A" w:rsidRPr="008932D7" w14:paraId="07D18C76" w14:textId="77777777" w:rsidTr="0055250F">
        <w:tc>
          <w:tcPr>
            <w:tcW w:w="4253" w:type="dxa"/>
          </w:tcPr>
          <w:p w14:paraId="5EDF0307" w14:textId="77777777" w:rsidR="0032557A" w:rsidRPr="00114DED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44B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644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2C841F7A" w14:textId="1B9B5676" w:rsidR="0032557A" w:rsidRPr="0080285C" w:rsidRDefault="00440922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79,0</w:t>
            </w:r>
            <w:r w:rsidR="00735263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63B84F6E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30CC0D12" w14:textId="1D96444F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2557A">
              <w:rPr>
                <w:rFonts w:ascii="Angsana New" w:hAnsi="Angsana New"/>
                <w:sz w:val="30"/>
                <w:szCs w:val="30"/>
              </w:rPr>
              <w:t>111,439</w:t>
            </w:r>
          </w:p>
        </w:tc>
        <w:tc>
          <w:tcPr>
            <w:tcW w:w="253" w:type="dxa"/>
          </w:tcPr>
          <w:p w14:paraId="1F1E4AC6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8276299" w14:textId="7E68F306" w:rsidR="0032557A" w:rsidRPr="0080285C" w:rsidRDefault="00440922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(2,99</w:t>
            </w:r>
            <w:r w:rsidR="0073526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49FE6B29" w14:textId="77777777" w:rsidR="0032557A" w:rsidRPr="008932D7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061ED18" w14:textId="7EBE956C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2557A">
              <w:rPr>
                <w:rFonts w:ascii="Angsana New" w:hAnsi="Angsana New"/>
                <w:sz w:val="30"/>
                <w:szCs w:val="30"/>
              </w:rPr>
              <w:t>(</w:t>
            </w:r>
            <w:r w:rsidR="008845B0">
              <w:rPr>
                <w:rFonts w:ascii="Angsana New" w:hAnsi="Angsana New"/>
                <w:sz w:val="30"/>
                <w:szCs w:val="30"/>
              </w:rPr>
              <w:t>5</w:t>
            </w:r>
            <w:r w:rsidRPr="0032557A">
              <w:rPr>
                <w:rFonts w:ascii="Angsana New" w:hAnsi="Angsana New"/>
                <w:sz w:val="30"/>
                <w:szCs w:val="30"/>
              </w:rPr>
              <w:t>,</w:t>
            </w:r>
            <w:r w:rsidR="008845B0">
              <w:rPr>
                <w:rFonts w:ascii="Angsana New" w:hAnsi="Angsana New"/>
                <w:sz w:val="30"/>
                <w:szCs w:val="30"/>
              </w:rPr>
              <w:t>330</w:t>
            </w:r>
            <w:r w:rsidRPr="003255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557A" w:rsidRPr="008932D7" w14:paraId="19FEF735" w14:textId="77777777" w:rsidTr="0055250F">
        <w:tc>
          <w:tcPr>
            <w:tcW w:w="4253" w:type="dxa"/>
          </w:tcPr>
          <w:p w14:paraId="0D063D13" w14:textId="77777777" w:rsidR="0032557A" w:rsidRPr="00FC5232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361A9D7" w14:textId="77777777" w:rsidR="0032557A" w:rsidRPr="00FC5232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BD6FD4" w14:textId="77777777" w:rsidR="0032557A" w:rsidRPr="00FC5232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277DFDF" w14:textId="77777777" w:rsidR="0032557A" w:rsidRPr="00FC5232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BD44F46" w14:textId="77777777" w:rsidR="0032557A" w:rsidRPr="00FC5232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6AF1DB10" w14:textId="77777777" w:rsidR="0032557A" w:rsidRPr="00FC5232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B6DDC36" w14:textId="77777777" w:rsidR="0032557A" w:rsidRPr="00FC5232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0A5F6EF" w14:textId="77777777" w:rsidR="0032557A" w:rsidRPr="00FC5232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7A" w:rsidRPr="00B33BB5" w14:paraId="2AF1A7E5" w14:textId="77777777" w:rsidTr="0055250F">
        <w:tc>
          <w:tcPr>
            <w:tcW w:w="4253" w:type="dxa"/>
          </w:tcPr>
          <w:p w14:paraId="655E7190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91" w:type="dxa"/>
          </w:tcPr>
          <w:p w14:paraId="73377BD3" w14:textId="1E47AE42" w:rsidR="0032557A" w:rsidRPr="0080285C" w:rsidRDefault="00BB2631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15,651</w:t>
            </w:r>
          </w:p>
        </w:tc>
        <w:tc>
          <w:tcPr>
            <w:tcW w:w="236" w:type="dxa"/>
          </w:tcPr>
          <w:p w14:paraId="329637AD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E2C296" w14:textId="17C3FBF3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22,232</w:t>
            </w:r>
          </w:p>
        </w:tc>
        <w:tc>
          <w:tcPr>
            <w:tcW w:w="253" w:type="dxa"/>
          </w:tcPr>
          <w:p w14:paraId="614FCD0E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D7A86C0" w14:textId="4FDE012B" w:rsidR="0032557A" w:rsidRPr="0080285C" w:rsidRDefault="00440922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(599)</w:t>
            </w:r>
          </w:p>
        </w:tc>
        <w:tc>
          <w:tcPr>
            <w:tcW w:w="253" w:type="dxa"/>
          </w:tcPr>
          <w:p w14:paraId="70904678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9EC57D0" w14:textId="534A3E8B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(1,066)</w:t>
            </w:r>
          </w:p>
        </w:tc>
      </w:tr>
      <w:tr w:rsidR="0032557A" w:rsidRPr="00B33BB5" w14:paraId="3FDFAE96" w14:textId="77777777" w:rsidTr="0055250F">
        <w:tc>
          <w:tcPr>
            <w:tcW w:w="4253" w:type="dxa"/>
          </w:tcPr>
          <w:p w14:paraId="13C2D429" w14:textId="77777777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3451E5D0" w14:textId="63093369" w:rsidR="0032557A" w:rsidRPr="0080285C" w:rsidRDefault="00440922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EA29E3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655D4AF" w14:textId="54A55418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53" w:type="dxa"/>
          </w:tcPr>
          <w:p w14:paraId="05CD3B02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D5D71C0" w14:textId="12DF9E93" w:rsidR="0032557A" w:rsidRPr="0080285C" w:rsidRDefault="00440922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4E1AB2A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07050FD" w14:textId="624E35AF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557A" w:rsidRPr="008932D7" w14:paraId="4628C9E6" w14:textId="77777777" w:rsidTr="0055250F">
        <w:tc>
          <w:tcPr>
            <w:tcW w:w="4253" w:type="dxa"/>
          </w:tcPr>
          <w:p w14:paraId="03397E92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ผลกระทบจากรายการที่หักเป็นรายจ่าย</w:t>
            </w:r>
          </w:p>
        </w:tc>
        <w:tc>
          <w:tcPr>
            <w:tcW w:w="1191" w:type="dxa"/>
          </w:tcPr>
          <w:p w14:paraId="4FB964DB" w14:textId="77777777" w:rsidR="0032557A" w:rsidRPr="0080285C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5EF9C9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4A13E6E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8E4D475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DB765D2" w14:textId="77777777" w:rsidR="0032557A" w:rsidRPr="0080285C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C9F08C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11DFABC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7A" w:rsidRPr="008932D7" w14:paraId="48A4BACE" w14:textId="77777777" w:rsidTr="0055250F">
        <w:tc>
          <w:tcPr>
            <w:tcW w:w="4253" w:type="dxa"/>
          </w:tcPr>
          <w:p w14:paraId="25D660F6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ทางภาษีเงินได้เพิ่มเติม </w:t>
            </w:r>
            <w:r w:rsidRPr="00893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91" w:type="dxa"/>
          </w:tcPr>
          <w:p w14:paraId="2C528021" w14:textId="77777777" w:rsidR="0032557A" w:rsidRPr="0080285C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0A45C1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923002A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ECA1942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37D631" w14:textId="77777777" w:rsidR="0032557A" w:rsidRPr="0080285C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B20C7C8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39CFD0D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7A" w:rsidRPr="008932D7" w14:paraId="480375A0" w14:textId="77777777" w:rsidTr="0055250F">
        <w:tc>
          <w:tcPr>
            <w:tcW w:w="4253" w:type="dxa"/>
          </w:tcPr>
          <w:p w14:paraId="729F5DEE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91" w:type="dxa"/>
          </w:tcPr>
          <w:p w14:paraId="66E35F48" w14:textId="6624609A" w:rsidR="0032557A" w:rsidRPr="0080285C" w:rsidRDefault="00440922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2631">
              <w:rPr>
                <w:rFonts w:ascii="Angsana New" w:hAnsi="Angsana New"/>
                <w:sz w:val="30"/>
                <w:szCs w:val="30"/>
              </w:rPr>
              <w:t>2,934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CB35AF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DD73CF5" w14:textId="65980D1C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2,651</w:t>
            </w:r>
          </w:p>
        </w:tc>
        <w:tc>
          <w:tcPr>
            <w:tcW w:w="253" w:type="dxa"/>
          </w:tcPr>
          <w:p w14:paraId="454A80A9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369E66" w14:textId="4769E5A7" w:rsidR="0032557A" w:rsidRPr="0080285C" w:rsidRDefault="00440922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5187">
              <w:rPr>
                <w:rFonts w:ascii="Angsana New" w:hAnsi="Angsana New"/>
                <w:sz w:val="30"/>
                <w:szCs w:val="30"/>
              </w:rPr>
              <w:t>5,070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08678214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5F5F6A3" w14:textId="6D6E5695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</w:tr>
      <w:tr w:rsidR="0032557A" w:rsidRPr="008932D7" w14:paraId="49165DAC" w14:textId="77777777" w:rsidTr="0055250F">
        <w:tc>
          <w:tcPr>
            <w:tcW w:w="4253" w:type="dxa"/>
          </w:tcPr>
          <w:p w14:paraId="47C44D9F" w14:textId="77777777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91" w:type="dxa"/>
          </w:tcPr>
          <w:p w14:paraId="50E2A613" w14:textId="77777777" w:rsidR="0032557A" w:rsidRPr="0080285C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A1486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C2288D" w14:textId="77777777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E9A9B30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C4064EB" w14:textId="77777777" w:rsidR="0032557A" w:rsidRPr="0080285C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D6C552E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00C75F8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7A" w:rsidRPr="008932D7" w14:paraId="3B249F65" w14:textId="77777777" w:rsidTr="0055250F">
        <w:tc>
          <w:tcPr>
            <w:tcW w:w="4253" w:type="dxa"/>
          </w:tcPr>
          <w:p w14:paraId="7A145A42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91" w:type="dxa"/>
          </w:tcPr>
          <w:p w14:paraId="79D7A0D1" w14:textId="3C3876E9" w:rsidR="0032557A" w:rsidRPr="0080285C" w:rsidRDefault="00CD5187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  <w:tc>
          <w:tcPr>
            <w:tcW w:w="236" w:type="dxa"/>
          </w:tcPr>
          <w:p w14:paraId="60416217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5D0969" w14:textId="153BD6B2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4,837</w:t>
            </w:r>
          </w:p>
        </w:tc>
        <w:tc>
          <w:tcPr>
            <w:tcW w:w="253" w:type="dxa"/>
          </w:tcPr>
          <w:p w14:paraId="573EE10D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24C9CBF" w14:textId="4791722C" w:rsidR="0032557A" w:rsidRPr="0080285C" w:rsidRDefault="00CD5187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1,775</w:t>
            </w:r>
          </w:p>
        </w:tc>
        <w:tc>
          <w:tcPr>
            <w:tcW w:w="253" w:type="dxa"/>
          </w:tcPr>
          <w:p w14:paraId="702609E0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E55C2F1" w14:textId="3CFC946E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</w:tr>
      <w:tr w:rsidR="0032557A" w:rsidRPr="008932D7" w14:paraId="0AC68B3E" w14:textId="77777777" w:rsidTr="0055250F">
        <w:tc>
          <w:tcPr>
            <w:tcW w:w="4253" w:type="dxa"/>
          </w:tcPr>
          <w:p w14:paraId="0703CBAC" w14:textId="068A9CAD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</w:t>
            </w:r>
          </w:p>
        </w:tc>
        <w:tc>
          <w:tcPr>
            <w:tcW w:w="1191" w:type="dxa"/>
          </w:tcPr>
          <w:p w14:paraId="37A94121" w14:textId="77777777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458F1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A44FA1B" w14:textId="77777777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33BAEA9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3A83C7F" w14:textId="77777777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825A956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7DE0084" w14:textId="77777777" w:rsidR="0032557A" w:rsidRPr="001641AF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7A" w:rsidRPr="008932D7" w14:paraId="7F1BB49A" w14:textId="77777777" w:rsidTr="0055250F">
        <w:tc>
          <w:tcPr>
            <w:tcW w:w="4253" w:type="dxa"/>
          </w:tcPr>
          <w:p w14:paraId="7DD88157" w14:textId="0EA94BCD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5250F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1191" w:type="dxa"/>
          </w:tcPr>
          <w:p w14:paraId="75E6F32B" w14:textId="74062CDE" w:rsidR="0032557A" w:rsidRDefault="00440922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BAF88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359D870" w14:textId="33A8373E" w:rsidR="0032557A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(11,416)</w:t>
            </w:r>
          </w:p>
        </w:tc>
        <w:tc>
          <w:tcPr>
            <w:tcW w:w="253" w:type="dxa"/>
          </w:tcPr>
          <w:p w14:paraId="18D106F9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6054079" w14:textId="2D612657" w:rsidR="0032557A" w:rsidRDefault="00440922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2871668" w14:textId="77777777" w:rsidR="0032557A" w:rsidRPr="003B31F8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3737352" w14:textId="40D71501" w:rsidR="0032557A" w:rsidRPr="001641AF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557A" w:rsidRPr="008932D7" w14:paraId="07E72E9D" w14:textId="77777777" w:rsidTr="0055250F">
        <w:tc>
          <w:tcPr>
            <w:tcW w:w="4253" w:type="dxa"/>
          </w:tcPr>
          <w:p w14:paraId="64EC7167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DC76730" w14:textId="07CA400B" w:rsidR="0032557A" w:rsidRPr="0080285C" w:rsidRDefault="00440922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14,779</w:t>
            </w:r>
          </w:p>
        </w:tc>
        <w:tc>
          <w:tcPr>
            <w:tcW w:w="236" w:type="dxa"/>
          </w:tcPr>
          <w:p w14:paraId="45CE966C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16D7BFC" w14:textId="575C116D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19,218</w:t>
            </w:r>
          </w:p>
        </w:tc>
        <w:tc>
          <w:tcPr>
            <w:tcW w:w="253" w:type="dxa"/>
          </w:tcPr>
          <w:p w14:paraId="003A48B8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70469F9" w14:textId="1998EF9C" w:rsidR="0032557A" w:rsidRPr="0080285C" w:rsidRDefault="00440922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35E92">
              <w:rPr>
                <w:rFonts w:ascii="Angsana New" w:hAnsi="Angsana New"/>
                <w:sz w:val="30"/>
                <w:szCs w:val="30"/>
              </w:rPr>
              <w:t>3,894)</w:t>
            </w:r>
          </w:p>
        </w:tc>
        <w:tc>
          <w:tcPr>
            <w:tcW w:w="253" w:type="dxa"/>
          </w:tcPr>
          <w:p w14:paraId="5F6258F6" w14:textId="77777777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AFBC5FC" w14:textId="164DA76D" w:rsidR="0032557A" w:rsidRPr="008932D7" w:rsidRDefault="0032557A" w:rsidP="0032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5,167</w:t>
            </w:r>
          </w:p>
        </w:tc>
      </w:tr>
    </w:tbl>
    <w:p w14:paraId="6DF80951" w14:textId="77777777" w:rsidR="0032557A" w:rsidRPr="00FC5232" w:rsidRDefault="00325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39D62660" w14:textId="3F81D6BB" w:rsidR="00E61AB4" w:rsidRDefault="00E61AB4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เงินปันผล</w:t>
      </w:r>
    </w:p>
    <w:p w14:paraId="68EA8AAE" w14:textId="77777777" w:rsidR="00E61AB4" w:rsidRPr="00FC5232" w:rsidRDefault="00E61AB4" w:rsidP="00E61AB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6DD38B84" w14:textId="5DBCA36E" w:rsidR="00FC5232" w:rsidRDefault="00FC5232" w:rsidP="00E61AB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  <w:r>
        <w:rPr>
          <w:rFonts w:ascii="Angsana New" w:eastAsia="SimSun" w:hAnsi="Angsana New" w:hint="cs"/>
          <w:sz w:val="30"/>
          <w:szCs w:val="30"/>
          <w:cs/>
          <w:lang w:eastAsia="zh-CN"/>
        </w:rPr>
        <w:t>เงินปันผลที่บริษัทจ่ายให้ผู้ถือหุ้น มีดังนี้</w:t>
      </w:r>
    </w:p>
    <w:p w14:paraId="4B7C93C8" w14:textId="77777777" w:rsidR="00FC5232" w:rsidRPr="00FC5232" w:rsidRDefault="00FC5232" w:rsidP="00E61AB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4"/>
          <w:szCs w:val="24"/>
          <w:cs/>
          <w:lang w:eastAsia="zh-CN"/>
        </w:rPr>
      </w:pPr>
    </w:p>
    <w:tbl>
      <w:tblPr>
        <w:tblW w:w="9604" w:type="dxa"/>
        <w:tblLook w:val="04A0" w:firstRow="1" w:lastRow="0" w:firstColumn="1" w:lastColumn="0" w:noHBand="0" w:noVBand="1"/>
      </w:tblPr>
      <w:tblGrid>
        <w:gridCol w:w="2552"/>
        <w:gridCol w:w="1701"/>
        <w:gridCol w:w="249"/>
        <w:gridCol w:w="1877"/>
        <w:gridCol w:w="249"/>
        <w:gridCol w:w="1463"/>
        <w:gridCol w:w="249"/>
        <w:gridCol w:w="1264"/>
      </w:tblGrid>
      <w:tr w:rsidR="00672320" w:rsidRPr="000170CC" w14:paraId="3712632F" w14:textId="77777777" w:rsidTr="00C62DCD">
        <w:tc>
          <w:tcPr>
            <w:tcW w:w="2552" w:type="dxa"/>
          </w:tcPr>
          <w:p w14:paraId="1D9786C1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91960B2" w14:textId="77777777" w:rsidR="00672320" w:rsidRPr="000170CC" w:rsidRDefault="00672320" w:rsidP="00C62D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49" w:type="dxa"/>
          </w:tcPr>
          <w:p w14:paraId="3D9F6A8D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27C76D8E" w14:textId="77777777" w:rsidR="00672320" w:rsidRPr="000170CC" w:rsidRDefault="00672320" w:rsidP="00C62D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/>
              </w:rPr>
            </w:pPr>
            <w:r w:rsidRPr="000170CC">
              <w:rPr>
                <w:rFonts w:hint="cs"/>
                <w:cs/>
                <w:lang w:val="en-US"/>
              </w:rPr>
              <w:t>กำหนดจ่าย</w:t>
            </w:r>
          </w:p>
        </w:tc>
        <w:tc>
          <w:tcPr>
            <w:tcW w:w="249" w:type="dxa"/>
          </w:tcPr>
          <w:p w14:paraId="28C29B42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CCAEF12" w14:textId="77777777" w:rsidR="00672320" w:rsidRPr="000170CC" w:rsidRDefault="00672320" w:rsidP="00C62D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rFonts w:hint="cs"/>
                <w:cs/>
                <w:lang w:val="en-US" w:eastAsia="en-US"/>
              </w:rPr>
              <w:t>อัตราเงินปันผล</w:t>
            </w:r>
          </w:p>
        </w:tc>
        <w:tc>
          <w:tcPr>
            <w:tcW w:w="249" w:type="dxa"/>
          </w:tcPr>
          <w:p w14:paraId="204252F1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B74B361" w14:textId="77777777" w:rsidR="00672320" w:rsidRPr="000170CC" w:rsidRDefault="00672320" w:rsidP="00C62D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rFonts w:hint="cs"/>
                <w:cs/>
                <w:lang w:val="en-US" w:eastAsia="en-US"/>
              </w:rPr>
              <w:t>จำนวนเงิน</w:t>
            </w:r>
          </w:p>
        </w:tc>
      </w:tr>
      <w:tr w:rsidR="00672320" w:rsidRPr="000170CC" w14:paraId="36975C13" w14:textId="77777777" w:rsidTr="00C62DCD">
        <w:tc>
          <w:tcPr>
            <w:tcW w:w="2552" w:type="dxa"/>
          </w:tcPr>
          <w:p w14:paraId="5773DED6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388CA4" w14:textId="77777777" w:rsidR="00672320" w:rsidRPr="000170CC" w:rsidRDefault="00672320" w:rsidP="00C62D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/>
              </w:rPr>
            </w:pPr>
            <w:r w:rsidRPr="000170CC">
              <w:rPr>
                <w:rFonts w:hint="cs"/>
                <w:cs/>
                <w:lang w:val="en-US"/>
              </w:rPr>
              <w:t>วันที่อนุมัติ</w:t>
            </w:r>
          </w:p>
        </w:tc>
        <w:tc>
          <w:tcPr>
            <w:tcW w:w="249" w:type="dxa"/>
          </w:tcPr>
          <w:p w14:paraId="7B781B55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49BD8F14" w14:textId="77777777" w:rsidR="00672320" w:rsidRPr="000170CC" w:rsidRDefault="00672320" w:rsidP="00C62D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/>
              </w:rPr>
            </w:pPr>
            <w:r w:rsidRPr="000170CC">
              <w:rPr>
                <w:rFonts w:hint="cs"/>
                <w:cs/>
                <w:lang w:val="en-US"/>
              </w:rPr>
              <w:t>เงินปันผล</w:t>
            </w:r>
          </w:p>
        </w:tc>
        <w:tc>
          <w:tcPr>
            <w:tcW w:w="249" w:type="dxa"/>
          </w:tcPr>
          <w:p w14:paraId="0826CE35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3C175DC" w14:textId="77777777" w:rsidR="00672320" w:rsidRPr="000170CC" w:rsidRDefault="00672320" w:rsidP="00C62D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rFonts w:hint="cs"/>
                <w:cs/>
                <w:lang w:val="en-US" w:eastAsia="en-US"/>
              </w:rPr>
              <w:t>ต่อหุ้น (บาท)</w:t>
            </w:r>
          </w:p>
        </w:tc>
        <w:tc>
          <w:tcPr>
            <w:tcW w:w="249" w:type="dxa"/>
          </w:tcPr>
          <w:p w14:paraId="3FD35203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8FE15CF" w14:textId="77777777" w:rsidR="00672320" w:rsidRPr="000170CC" w:rsidRDefault="00672320" w:rsidP="00C62D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rFonts w:hint="cs"/>
                <w:cs/>
                <w:lang w:val="en-US" w:eastAsia="en-US"/>
              </w:rPr>
              <w:t>(ล้านบาท)</w:t>
            </w:r>
          </w:p>
        </w:tc>
      </w:tr>
      <w:tr w:rsidR="00672320" w:rsidRPr="000170CC" w14:paraId="42CEABA5" w14:textId="77777777" w:rsidTr="00C62DCD">
        <w:tc>
          <w:tcPr>
            <w:tcW w:w="2552" w:type="dxa"/>
          </w:tcPr>
          <w:p w14:paraId="67B40F61" w14:textId="3757EC85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701" w:type="dxa"/>
          </w:tcPr>
          <w:p w14:paraId="01BEEB36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14522A78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2F340BBF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AB37A2C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262D761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4ED8592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72A0A02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320" w:rsidRPr="000170CC" w14:paraId="56BD0C0B" w14:textId="77777777" w:rsidTr="00C62DCD">
        <w:tc>
          <w:tcPr>
            <w:tcW w:w="2552" w:type="dxa"/>
          </w:tcPr>
          <w:p w14:paraId="0D9BA645" w14:textId="266197F2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8E0B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274669ED" w14:textId="41432E7A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9" w:type="dxa"/>
          </w:tcPr>
          <w:p w14:paraId="535A802A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51F3A7A5" w14:textId="2D8FEF5E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9" w:type="dxa"/>
          </w:tcPr>
          <w:p w14:paraId="0B733D5C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F05B2C9" w14:textId="396EFDD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49" w:type="dxa"/>
          </w:tcPr>
          <w:p w14:paraId="78A8A3FB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8A7C1A7" w14:textId="20C6C713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72320" w:rsidRPr="000170CC" w14:paraId="7BEF272D" w14:textId="77777777" w:rsidTr="00C62DCD">
        <w:tc>
          <w:tcPr>
            <w:tcW w:w="2552" w:type="dxa"/>
          </w:tcPr>
          <w:p w14:paraId="2D83DCE3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36BDB09B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</w:tcPr>
          <w:p w14:paraId="262CF05E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7" w:type="dxa"/>
          </w:tcPr>
          <w:p w14:paraId="250E199F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</w:tcPr>
          <w:p w14:paraId="28F9A994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3" w:type="dxa"/>
          </w:tcPr>
          <w:p w14:paraId="0CEB4AD1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</w:tcPr>
          <w:p w14:paraId="39A1E24F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273B4E3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2320" w:rsidRPr="000170CC" w14:paraId="7E5AE0A9" w14:textId="77777777" w:rsidTr="00C62DCD">
        <w:tc>
          <w:tcPr>
            <w:tcW w:w="2552" w:type="dxa"/>
          </w:tcPr>
          <w:p w14:paraId="20BEEAD3" w14:textId="2D30EBB0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701" w:type="dxa"/>
          </w:tcPr>
          <w:p w14:paraId="574375B2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2070DB9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14:paraId="73A646CC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4CF70315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B3E29F3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ADC29A4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B3654AA" w14:textId="77777777" w:rsidR="00672320" w:rsidRPr="000170CC" w:rsidRDefault="00672320" w:rsidP="00C6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320" w:rsidRPr="000170CC" w14:paraId="1423D531" w14:textId="77777777" w:rsidTr="009D613A">
        <w:tc>
          <w:tcPr>
            <w:tcW w:w="2552" w:type="dxa"/>
          </w:tcPr>
          <w:p w14:paraId="7F69AA9A" w14:textId="1BE312E3" w:rsidR="00672320" w:rsidRPr="000170CC" w:rsidRDefault="00672320" w:rsidP="0067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8E0B7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13C2D5DA" w14:textId="0F024709" w:rsidR="00672320" w:rsidRPr="000170CC" w:rsidRDefault="00672320" w:rsidP="0067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3492C212" w14:textId="77777777" w:rsidR="00672320" w:rsidRPr="000170CC" w:rsidRDefault="00672320" w:rsidP="0067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7D2BF704" w14:textId="76997C89" w:rsidR="00672320" w:rsidRPr="000170CC" w:rsidRDefault="00672320" w:rsidP="0067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1AB0436D" w14:textId="77777777" w:rsidR="00672320" w:rsidRPr="000170CC" w:rsidRDefault="00672320" w:rsidP="0067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7176085" w14:textId="640842BC" w:rsidR="00672320" w:rsidRPr="000170CC" w:rsidRDefault="00672320" w:rsidP="0067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  0.20</w:t>
            </w:r>
          </w:p>
        </w:tc>
        <w:tc>
          <w:tcPr>
            <w:tcW w:w="249" w:type="dxa"/>
          </w:tcPr>
          <w:p w14:paraId="56DEC9CC" w14:textId="77777777" w:rsidR="00672320" w:rsidRPr="000170CC" w:rsidRDefault="00672320" w:rsidP="0067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BF07E23" w14:textId="75AD9B5C" w:rsidR="00672320" w:rsidRPr="000170CC" w:rsidRDefault="00672320" w:rsidP="0067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1A2A914A" w14:textId="77777777" w:rsidR="00FC5232" w:rsidRDefault="00FC5232" w:rsidP="00FC52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25DA0C11" w14:textId="77777777" w:rsidR="00FC5232" w:rsidRDefault="00FC5232" w:rsidP="00FC52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39CC032C" w14:textId="5A8C222A" w:rsidR="00282BC9" w:rsidRPr="00C023BB" w:rsidRDefault="00FC5232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ข้</w:t>
      </w:r>
      <w:r w:rsidR="00282BC9" w:rsidRPr="00C023BB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อมูลทางการเงิน</w:t>
      </w:r>
      <w:r w:rsidR="00282BC9" w:rsidRPr="00C023BB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ที่สำคัญจำแนกตามส่วนงานดำเนินงาน</w:t>
      </w:r>
    </w:p>
    <w:p w14:paraId="62A28227" w14:textId="77777777" w:rsidR="00282BC9" w:rsidRPr="006A5339" w:rsidRDefault="00282BC9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166C091" w14:textId="74D056AC" w:rsidR="00DD150C" w:rsidRDefault="00DD150C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งบฐานะการเงินและ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</w:t>
      </w:r>
      <w:r w:rsidRPr="000170CC">
        <w:rPr>
          <w:rFonts w:ascii="Angsana New" w:hAnsi="Angsana New" w:hint="cs"/>
          <w:sz w:val="30"/>
          <w:szCs w:val="30"/>
          <w:cs/>
        </w:rPr>
        <w:t xml:space="preserve">    </w:t>
      </w:r>
      <w:r w:rsidRPr="000170CC">
        <w:rPr>
          <w:rFonts w:ascii="Angsana New" w:hAnsi="Angsana New"/>
          <w:sz w:val="30"/>
          <w:szCs w:val="30"/>
          <w:cs/>
        </w:rPr>
        <w:t>ส่วนงาน อย่างไรก็</w:t>
      </w:r>
      <w:r w:rsidRPr="000170CC">
        <w:rPr>
          <w:rFonts w:ascii="Angsana New" w:hAnsi="Angsana New" w:hint="cs"/>
          <w:sz w:val="30"/>
          <w:szCs w:val="30"/>
          <w:cs/>
        </w:rPr>
        <w:t>ตาม</w:t>
      </w:r>
      <w:r w:rsidRPr="000170CC">
        <w:rPr>
          <w:rFonts w:ascii="Angsana New" w:hAnsi="Angsana New"/>
          <w:sz w:val="30"/>
          <w:szCs w:val="30"/>
          <w:cs/>
        </w:rPr>
        <w:t xml:space="preserve"> กลุ่มบริษัทมีส่วนงานดำเนินงานหลัก (ซึ่งเป็นส่วนงานที่รายงานเป็นการภายใน) ในเชิงผลิตภัณฑ์เพียงส่วนงานเดียวคือ การให้เช่าซื้อรถยนต์และรถจักรยานยนต์</w:t>
      </w:r>
      <w:r w:rsidRPr="000170CC">
        <w:rPr>
          <w:rFonts w:ascii="Angsana New" w:hAnsi="Angsana New" w:hint="cs"/>
          <w:sz w:val="30"/>
          <w:szCs w:val="30"/>
          <w:cs/>
        </w:rPr>
        <w:t>เป็นส่วนใหญ่และการให้เช่ารถจักรยานยนต์</w:t>
      </w:r>
      <w:r w:rsidRPr="000170CC">
        <w:rPr>
          <w:rFonts w:ascii="Angsana New" w:hAnsi="Angsana New"/>
          <w:sz w:val="30"/>
          <w:szCs w:val="30"/>
          <w:cs/>
        </w:rPr>
        <w:t xml:space="preserve">แก่ลูกค้ารายย่อยทั่วไป ในขณะที่ธุรกรรมการให้กู้ยืมเงินและ </w:t>
      </w:r>
      <w:r w:rsidRPr="000170CC">
        <w:rPr>
          <w:rFonts w:ascii="Angsana New" w:hAnsi="Angsana New"/>
          <w:sz w:val="30"/>
          <w:szCs w:val="30"/>
        </w:rPr>
        <w:t xml:space="preserve">Nano Finance </w:t>
      </w:r>
      <w:r w:rsidRPr="000170CC">
        <w:rPr>
          <w:rFonts w:ascii="Angsana New" w:hAnsi="Angsana New" w:hint="cs"/>
          <w:sz w:val="30"/>
          <w:szCs w:val="30"/>
          <w:cs/>
        </w:rPr>
        <w:t>รวมถึงธุรกิจนายหน้าประกันวินาศภัยและสินเชื่อส่วนบุคคลให้</w:t>
      </w:r>
      <w:r w:rsidRPr="000170CC">
        <w:rPr>
          <w:rFonts w:ascii="Angsana New" w:hAnsi="Angsana New"/>
          <w:sz w:val="30"/>
          <w:szCs w:val="30"/>
          <w:cs/>
        </w:rPr>
        <w:t>แก่ลูกค้ารายย่อยทั่วไปนั้นมีสัดส่วนที่ไม่เป็นสาระสำคัญเมื่อเปรียบเทียบกับปริมาณและกิจกรรมทางธุรกิจทั้งหมด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ดังนั้น</w:t>
      </w:r>
      <w:r w:rsidRPr="000170CC">
        <w:rPr>
          <w:rFonts w:ascii="Angsana New" w:hAnsi="Angsana New"/>
          <w:spacing w:val="-2"/>
          <w:sz w:val="30"/>
          <w:szCs w:val="30"/>
          <w:cs/>
        </w:rPr>
        <w:t>กลุ่มบริษัทจึงไม่ได้แสดงข้อมูลส่วนงานดำเนินงานเชิงผลิตภัณฑ์และลูกค้ารายใหญ่ไว้ใน</w:t>
      </w:r>
      <w:r w:rsidRPr="00C023BB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ข้อมูลทางการเงินระหว่างกาลนี้</w:t>
      </w:r>
    </w:p>
    <w:p w14:paraId="6F3ED12E" w14:textId="77777777" w:rsidR="00664143" w:rsidRDefault="00664143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29FDDAD" w14:textId="72F65599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u w:val="single"/>
          <w:cs/>
        </w:rPr>
        <w:t>ข้อมูลเกี่ยวกับส่วนงานดำเนินงานตามเขตภูมิศาสตร์</w:t>
      </w:r>
    </w:p>
    <w:p w14:paraId="0A08081F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211"/>
        <w:gridCol w:w="1276"/>
        <w:gridCol w:w="236"/>
        <w:gridCol w:w="1323"/>
        <w:gridCol w:w="236"/>
        <w:gridCol w:w="1324"/>
      </w:tblGrid>
      <w:tr w:rsidR="003C2FED" w:rsidRPr="00C023BB" w14:paraId="358B658F" w14:textId="77777777" w:rsidTr="00C023BB">
        <w:trPr>
          <w:tblHeader/>
        </w:trPr>
        <w:tc>
          <w:tcPr>
            <w:tcW w:w="5211" w:type="dxa"/>
            <w:vAlign w:val="bottom"/>
          </w:tcPr>
          <w:p w14:paraId="712C51A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  <w:vAlign w:val="bottom"/>
          </w:tcPr>
          <w:p w14:paraId="4C46071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2FED" w:rsidRPr="00C023BB" w14:paraId="4A13AC67" w14:textId="77777777" w:rsidTr="00C023BB">
        <w:trPr>
          <w:tblHeader/>
        </w:trPr>
        <w:tc>
          <w:tcPr>
            <w:tcW w:w="5211" w:type="dxa"/>
            <w:vAlign w:val="bottom"/>
          </w:tcPr>
          <w:p w14:paraId="3FC3F51E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5564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BC0D6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8D9D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31E2788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6D19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2FED" w:rsidRPr="00A65910" w14:paraId="31EFB63B" w14:textId="77777777" w:rsidTr="00737643">
        <w:tc>
          <w:tcPr>
            <w:tcW w:w="5211" w:type="dxa"/>
            <w:vAlign w:val="bottom"/>
          </w:tcPr>
          <w:p w14:paraId="6FC9D2BE" w14:textId="69DF0213" w:rsidR="003C2FED" w:rsidRPr="00C023BB" w:rsidRDefault="003C2FE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 w:rsidR="00017286">
              <w:rPr>
                <w:rFonts w:ascii="Angsana New" w:hAnsi="Angsana New"/>
                <w:sz w:val="30"/>
                <w:szCs w:val="30"/>
                <w:u w:val="single"/>
              </w:rPr>
              <w:t>0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0172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A6AF5F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A29C2B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64DCA21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5029C9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5FB6AC" w14:textId="1A61D889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37643" w:rsidRPr="00A65910" w14:paraId="267FDD69" w14:textId="77777777" w:rsidTr="00737643">
        <w:tc>
          <w:tcPr>
            <w:tcW w:w="5211" w:type="dxa"/>
            <w:vAlign w:val="bottom"/>
          </w:tcPr>
          <w:p w14:paraId="542ED5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23CC96DA" w14:textId="35D7C53B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40,204</w:t>
            </w:r>
          </w:p>
        </w:tc>
        <w:tc>
          <w:tcPr>
            <w:tcW w:w="236" w:type="dxa"/>
            <w:vAlign w:val="bottom"/>
          </w:tcPr>
          <w:p w14:paraId="7AC3F552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AA7399C" w14:textId="74F28043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87,740</w:t>
            </w:r>
          </w:p>
        </w:tc>
        <w:tc>
          <w:tcPr>
            <w:tcW w:w="236" w:type="dxa"/>
            <w:vAlign w:val="bottom"/>
          </w:tcPr>
          <w:p w14:paraId="0C59E20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F40DD8A" w14:textId="08571EF3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127,944</w:t>
            </w:r>
          </w:p>
        </w:tc>
      </w:tr>
      <w:tr w:rsidR="00737643" w:rsidRPr="00A65910" w14:paraId="5534DE00" w14:textId="77777777" w:rsidTr="00737643">
        <w:tc>
          <w:tcPr>
            <w:tcW w:w="5211" w:type="dxa"/>
            <w:vAlign w:val="bottom"/>
          </w:tcPr>
          <w:p w14:paraId="125DDCBD" w14:textId="1CC12893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="004B285B"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6" w:type="dxa"/>
            <w:vAlign w:val="bottom"/>
          </w:tcPr>
          <w:p w14:paraId="35E9FF19" w14:textId="56311AFA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14,022</w:t>
            </w:r>
          </w:p>
        </w:tc>
        <w:tc>
          <w:tcPr>
            <w:tcW w:w="236" w:type="dxa"/>
            <w:vAlign w:val="bottom"/>
          </w:tcPr>
          <w:p w14:paraId="6CEC4403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EFA1070" w14:textId="162F8FA4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55818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5D565CD9" w14:textId="7335C247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14,022</w:t>
            </w:r>
          </w:p>
        </w:tc>
      </w:tr>
      <w:tr w:rsidR="00737643" w:rsidRPr="00A65910" w14:paraId="3034C815" w14:textId="77777777" w:rsidTr="00737643">
        <w:tc>
          <w:tcPr>
            <w:tcW w:w="5211" w:type="dxa"/>
            <w:vAlign w:val="bottom"/>
          </w:tcPr>
          <w:p w14:paraId="683598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3361B6" w14:textId="3D739860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59,244</w:t>
            </w:r>
          </w:p>
        </w:tc>
        <w:tc>
          <w:tcPr>
            <w:tcW w:w="236" w:type="dxa"/>
            <w:vAlign w:val="bottom"/>
          </w:tcPr>
          <w:p w14:paraId="2D386546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7920678" w14:textId="3D4A3933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</w:t>
            </w:r>
            <w:r w:rsidR="001663FD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  <w:vAlign w:val="bottom"/>
          </w:tcPr>
          <w:p w14:paraId="680F13D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5790EAD" w14:textId="6F5FE606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89,20</w:t>
            </w:r>
            <w:r w:rsidR="001663F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37643" w:rsidRPr="00A65910" w14:paraId="11CB84BB" w14:textId="77777777" w:rsidTr="00737643">
        <w:tc>
          <w:tcPr>
            <w:tcW w:w="5211" w:type="dxa"/>
            <w:vAlign w:val="bottom"/>
          </w:tcPr>
          <w:p w14:paraId="73ECA12C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F00321" w14:textId="1F92F9C0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113,470</w:t>
            </w:r>
          </w:p>
        </w:tc>
        <w:tc>
          <w:tcPr>
            <w:tcW w:w="236" w:type="dxa"/>
            <w:vAlign w:val="bottom"/>
          </w:tcPr>
          <w:p w14:paraId="2DB4E36E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F85AFA8" w14:textId="162E2C42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</w:t>
            </w:r>
            <w:r w:rsidR="001663FD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36" w:type="dxa"/>
            <w:vAlign w:val="bottom"/>
          </w:tcPr>
          <w:p w14:paraId="16B07875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B09CB5E" w14:textId="5354D94F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231,1</w:t>
            </w:r>
            <w:r w:rsidR="001663FD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737643" w:rsidRPr="00A65910" w14:paraId="4F9CA287" w14:textId="77777777" w:rsidTr="00737643">
        <w:tc>
          <w:tcPr>
            <w:tcW w:w="5211" w:type="dxa"/>
            <w:vAlign w:val="bottom"/>
          </w:tcPr>
          <w:p w14:paraId="47AFBA86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93702F" w14:textId="7C520A5E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(121,207)</w:t>
            </w:r>
          </w:p>
        </w:tc>
        <w:tc>
          <w:tcPr>
            <w:tcW w:w="236" w:type="dxa"/>
            <w:vAlign w:val="bottom"/>
          </w:tcPr>
          <w:p w14:paraId="22439C2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6CB7A23" w14:textId="16322F20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(69,46</w:t>
            </w:r>
            <w:r w:rsidR="001663F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71959F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29E57D7" w14:textId="17C999CE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(190,67</w:t>
            </w:r>
            <w:r w:rsidR="001663F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7643" w:rsidRPr="00A65910" w14:paraId="34A626F2" w14:textId="77777777" w:rsidTr="00737643">
        <w:tc>
          <w:tcPr>
            <w:tcW w:w="5211" w:type="dxa"/>
            <w:vAlign w:val="bottom"/>
          </w:tcPr>
          <w:p w14:paraId="47140390" w14:textId="224E22E8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E79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798D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98214" w14:textId="65C6C0D9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(7,737)</w:t>
            </w:r>
          </w:p>
        </w:tc>
        <w:tc>
          <w:tcPr>
            <w:tcW w:w="236" w:type="dxa"/>
            <w:vAlign w:val="bottom"/>
          </w:tcPr>
          <w:p w14:paraId="6460202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DEDFA" w14:textId="35DE07CA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48,233</w:t>
            </w:r>
          </w:p>
        </w:tc>
        <w:tc>
          <w:tcPr>
            <w:tcW w:w="236" w:type="dxa"/>
            <w:vAlign w:val="bottom"/>
          </w:tcPr>
          <w:p w14:paraId="4F5F750C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A3669" w14:textId="50236F8F" w:rsidR="00737643" w:rsidRPr="0080285C" w:rsidRDefault="0066276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40,496</w:t>
            </w:r>
          </w:p>
        </w:tc>
      </w:tr>
      <w:tr w:rsidR="00126161" w:rsidRPr="00F10551" w14:paraId="45E3277C" w14:textId="77777777" w:rsidTr="00737643">
        <w:tc>
          <w:tcPr>
            <w:tcW w:w="5211" w:type="dxa"/>
            <w:vAlign w:val="bottom"/>
          </w:tcPr>
          <w:p w14:paraId="0E61370D" w14:textId="77777777" w:rsidR="00126161" w:rsidRPr="00F10551" w:rsidRDefault="0012616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289B368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7B473C6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20CA485A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B465ADF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2518DD01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C023BB" w:rsidRPr="00A65910" w14:paraId="4AF5AC75" w14:textId="77777777" w:rsidTr="00737643">
        <w:tc>
          <w:tcPr>
            <w:tcW w:w="5211" w:type="dxa"/>
            <w:vAlign w:val="bottom"/>
          </w:tcPr>
          <w:p w14:paraId="6530F2B8" w14:textId="49AFFD73" w:rsidR="00C023BB" w:rsidRPr="00A65910" w:rsidRDefault="00017286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276" w:type="dxa"/>
            <w:vAlign w:val="bottom"/>
          </w:tcPr>
          <w:p w14:paraId="21DC70C3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0DE9C3E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171CC13B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52DAB95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041C40FC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17286" w:rsidRPr="00A65910" w14:paraId="74F3AC9C" w14:textId="77777777" w:rsidTr="00737643">
        <w:tc>
          <w:tcPr>
            <w:tcW w:w="5211" w:type="dxa"/>
            <w:vAlign w:val="bottom"/>
          </w:tcPr>
          <w:p w14:paraId="4DE5E516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07925C01" w14:textId="3342B00D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32,874</w:t>
            </w:r>
          </w:p>
        </w:tc>
        <w:tc>
          <w:tcPr>
            <w:tcW w:w="236" w:type="dxa"/>
            <w:vAlign w:val="bottom"/>
          </w:tcPr>
          <w:p w14:paraId="14E05221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7CBB8591" w14:textId="6981BB3D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78,682</w:t>
            </w:r>
          </w:p>
        </w:tc>
        <w:tc>
          <w:tcPr>
            <w:tcW w:w="236" w:type="dxa"/>
            <w:vAlign w:val="bottom"/>
          </w:tcPr>
          <w:p w14:paraId="40FFF3C0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3636F221" w14:textId="5A2179BB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111,556</w:t>
            </w:r>
          </w:p>
        </w:tc>
      </w:tr>
      <w:tr w:rsidR="00017286" w:rsidRPr="00A65910" w14:paraId="17112340" w14:textId="77777777" w:rsidTr="00737643">
        <w:tc>
          <w:tcPr>
            <w:tcW w:w="5211" w:type="dxa"/>
            <w:vAlign w:val="bottom"/>
          </w:tcPr>
          <w:p w14:paraId="596E8521" w14:textId="5DDC9EFD" w:rsidR="00017286" w:rsidRPr="00633D84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6" w:type="dxa"/>
            <w:vAlign w:val="bottom"/>
          </w:tcPr>
          <w:p w14:paraId="7FF63866" w14:textId="4B3EE72A" w:rsidR="00017286" w:rsidRPr="00F7593A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22,864</w:t>
            </w:r>
          </w:p>
        </w:tc>
        <w:tc>
          <w:tcPr>
            <w:tcW w:w="236" w:type="dxa"/>
            <w:vAlign w:val="bottom"/>
          </w:tcPr>
          <w:p w14:paraId="23DE9319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2CBDEB3E" w14:textId="242F9AC0" w:rsidR="00017286" w:rsidRPr="00F7593A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F6761B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661D8F58" w14:textId="18841B56" w:rsidR="00017286" w:rsidRPr="00F7593A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22,864</w:t>
            </w:r>
          </w:p>
        </w:tc>
      </w:tr>
      <w:tr w:rsidR="00017286" w:rsidRPr="00A65910" w14:paraId="3CE8B129" w14:textId="77777777" w:rsidTr="00737643">
        <w:tc>
          <w:tcPr>
            <w:tcW w:w="5211" w:type="dxa"/>
            <w:vAlign w:val="bottom"/>
          </w:tcPr>
          <w:p w14:paraId="4331C798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C2F3D9" w14:textId="2CDBAFF5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59,769</w:t>
            </w:r>
          </w:p>
        </w:tc>
        <w:tc>
          <w:tcPr>
            <w:tcW w:w="236" w:type="dxa"/>
            <w:vAlign w:val="bottom"/>
          </w:tcPr>
          <w:p w14:paraId="3D11BFAC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CF2FC47" w14:textId="4D9D70EA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27,093</w:t>
            </w:r>
          </w:p>
        </w:tc>
        <w:tc>
          <w:tcPr>
            <w:tcW w:w="236" w:type="dxa"/>
            <w:vAlign w:val="bottom"/>
          </w:tcPr>
          <w:p w14:paraId="40C524FB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66288E51" w14:textId="52CF9454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86,862</w:t>
            </w:r>
          </w:p>
        </w:tc>
      </w:tr>
      <w:tr w:rsidR="00017286" w:rsidRPr="00A65910" w14:paraId="13777C66" w14:textId="77777777" w:rsidTr="00737643">
        <w:tc>
          <w:tcPr>
            <w:tcW w:w="5211" w:type="dxa"/>
            <w:vAlign w:val="bottom"/>
          </w:tcPr>
          <w:p w14:paraId="45E155C6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A46BA3" w14:textId="6B7C55A0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115,507</w:t>
            </w:r>
          </w:p>
        </w:tc>
        <w:tc>
          <w:tcPr>
            <w:tcW w:w="236" w:type="dxa"/>
            <w:vAlign w:val="bottom"/>
          </w:tcPr>
          <w:p w14:paraId="6EC23CD4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CA49185" w14:textId="0B9FE9DC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105,775</w:t>
            </w:r>
          </w:p>
        </w:tc>
        <w:tc>
          <w:tcPr>
            <w:tcW w:w="236" w:type="dxa"/>
            <w:vAlign w:val="bottom"/>
          </w:tcPr>
          <w:p w14:paraId="406F6293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C257148" w14:textId="4C03A40F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221,282</w:t>
            </w:r>
          </w:p>
        </w:tc>
      </w:tr>
      <w:tr w:rsidR="00017286" w:rsidRPr="00A65910" w14:paraId="63E4334E" w14:textId="77777777" w:rsidTr="00737643">
        <w:tc>
          <w:tcPr>
            <w:tcW w:w="5211" w:type="dxa"/>
            <w:vAlign w:val="bottom"/>
          </w:tcPr>
          <w:p w14:paraId="69EC1318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A568D8" w14:textId="67792A38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(123,367)</w:t>
            </w:r>
          </w:p>
        </w:tc>
        <w:tc>
          <w:tcPr>
            <w:tcW w:w="236" w:type="dxa"/>
            <w:vAlign w:val="bottom"/>
          </w:tcPr>
          <w:p w14:paraId="04B3FA3E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793D2DA" w14:textId="22347076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(58,899)</w:t>
            </w:r>
          </w:p>
        </w:tc>
        <w:tc>
          <w:tcPr>
            <w:tcW w:w="236" w:type="dxa"/>
            <w:vAlign w:val="bottom"/>
          </w:tcPr>
          <w:p w14:paraId="4D0C9CC2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77E694B7" w14:textId="1E0C37C9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(182,266)</w:t>
            </w:r>
          </w:p>
        </w:tc>
      </w:tr>
      <w:tr w:rsidR="00017286" w:rsidRPr="00A65910" w14:paraId="0E7C5162" w14:textId="77777777" w:rsidTr="00737643">
        <w:tc>
          <w:tcPr>
            <w:tcW w:w="5211" w:type="dxa"/>
            <w:vAlign w:val="bottom"/>
          </w:tcPr>
          <w:p w14:paraId="449116DF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332" w14:textId="798AF8A0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(7,860)</w:t>
            </w:r>
          </w:p>
        </w:tc>
        <w:tc>
          <w:tcPr>
            <w:tcW w:w="236" w:type="dxa"/>
            <w:vAlign w:val="bottom"/>
          </w:tcPr>
          <w:p w14:paraId="33E3B1E6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C88E4" w14:textId="02D35DF6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46,876</w:t>
            </w:r>
          </w:p>
        </w:tc>
        <w:tc>
          <w:tcPr>
            <w:tcW w:w="236" w:type="dxa"/>
            <w:vAlign w:val="bottom"/>
          </w:tcPr>
          <w:p w14:paraId="648C5F7A" w14:textId="77777777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7C48D" w14:textId="7CCFB4CA" w:rsidR="00017286" w:rsidRPr="00A65910" w:rsidRDefault="00017286" w:rsidP="0001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39,016</w:t>
            </w:r>
          </w:p>
        </w:tc>
      </w:tr>
      <w:tr w:rsidR="0032557A" w:rsidRPr="00A65910" w14:paraId="0F591A4D" w14:textId="77777777" w:rsidTr="0032557A">
        <w:tc>
          <w:tcPr>
            <w:tcW w:w="5211" w:type="dxa"/>
            <w:vAlign w:val="bottom"/>
          </w:tcPr>
          <w:p w14:paraId="7F275B07" w14:textId="77777777" w:rsidR="0032557A" w:rsidRPr="00C023BB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DC20C4" w14:textId="77777777" w:rsidR="0032557A" w:rsidRPr="00A65910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EE1D78B" w14:textId="77777777" w:rsidR="0032557A" w:rsidRPr="00A65910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916CF41" w14:textId="77777777" w:rsidR="0032557A" w:rsidRPr="00A65910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B19CFB3" w14:textId="77777777" w:rsidR="0032557A" w:rsidRPr="00A65910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7841CCC2" w14:textId="77777777" w:rsidR="0032557A" w:rsidRPr="00A65910" w:rsidRDefault="003255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32863" w:rsidRPr="00A65910" w14:paraId="70DE93E9" w14:textId="77777777" w:rsidTr="0032557A">
        <w:tc>
          <w:tcPr>
            <w:tcW w:w="5211" w:type="dxa"/>
            <w:vAlign w:val="bottom"/>
          </w:tcPr>
          <w:p w14:paraId="047327EB" w14:textId="7A277656" w:rsidR="00832863" w:rsidRPr="00C023BB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>งวด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หก</w:t>
            </w: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50CF0DD4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2526558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1E06A6F4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03FAB26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25956F61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32863" w:rsidRPr="00A65910" w14:paraId="1ABACA5F" w14:textId="77777777" w:rsidTr="007A3731">
        <w:tc>
          <w:tcPr>
            <w:tcW w:w="5211" w:type="dxa"/>
            <w:vAlign w:val="bottom"/>
          </w:tcPr>
          <w:p w14:paraId="3EBEF0CB" w14:textId="77777777" w:rsidR="00832863" w:rsidRPr="00C023BB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3E287463" w14:textId="47637E02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70,425</w:t>
            </w:r>
          </w:p>
        </w:tc>
        <w:tc>
          <w:tcPr>
            <w:tcW w:w="236" w:type="dxa"/>
            <w:vAlign w:val="bottom"/>
          </w:tcPr>
          <w:p w14:paraId="3105CF3C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6EBFF66" w14:textId="067FAFAA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167,559</w:t>
            </w:r>
          </w:p>
        </w:tc>
        <w:tc>
          <w:tcPr>
            <w:tcW w:w="236" w:type="dxa"/>
            <w:vAlign w:val="bottom"/>
          </w:tcPr>
          <w:p w14:paraId="66B1B449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4A5E3241" w14:textId="08B02461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237,984</w:t>
            </w:r>
          </w:p>
        </w:tc>
      </w:tr>
      <w:tr w:rsidR="00832863" w:rsidRPr="00A65910" w14:paraId="5F4119A4" w14:textId="77777777" w:rsidTr="007A3731">
        <w:tc>
          <w:tcPr>
            <w:tcW w:w="5211" w:type="dxa"/>
            <w:vAlign w:val="bottom"/>
          </w:tcPr>
          <w:p w14:paraId="0AF2616D" w14:textId="77777777" w:rsidR="00832863" w:rsidRPr="00C023BB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6" w:type="dxa"/>
            <w:vAlign w:val="bottom"/>
          </w:tcPr>
          <w:p w14:paraId="0F904DF2" w14:textId="0391C7F1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29,617</w:t>
            </w:r>
          </w:p>
        </w:tc>
        <w:tc>
          <w:tcPr>
            <w:tcW w:w="236" w:type="dxa"/>
            <w:vAlign w:val="bottom"/>
          </w:tcPr>
          <w:p w14:paraId="2E0AEAFF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3E6074F" w14:textId="6B82CD1E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B35743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2D277F08" w14:textId="22C6F4AF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29,617</w:t>
            </w:r>
          </w:p>
        </w:tc>
      </w:tr>
      <w:tr w:rsidR="00832863" w:rsidRPr="00A65910" w14:paraId="3F74C4E9" w14:textId="77777777" w:rsidTr="007A3731">
        <w:tc>
          <w:tcPr>
            <w:tcW w:w="5211" w:type="dxa"/>
            <w:vAlign w:val="bottom"/>
          </w:tcPr>
          <w:p w14:paraId="5F818A35" w14:textId="77777777" w:rsidR="00832863" w:rsidRPr="00C023BB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A00719" w14:textId="1607A528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120,711</w:t>
            </w:r>
          </w:p>
        </w:tc>
        <w:tc>
          <w:tcPr>
            <w:tcW w:w="236" w:type="dxa"/>
            <w:vAlign w:val="bottom"/>
          </w:tcPr>
          <w:p w14:paraId="213CF684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AC9F4C7" w14:textId="1DBFA3C0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65,69</w:t>
            </w:r>
            <w:r w:rsidR="001663F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0C0536D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D4D7456" w14:textId="1917C2A3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186,40</w:t>
            </w:r>
            <w:r w:rsidR="001663F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32863" w:rsidRPr="00A65910" w14:paraId="4F16FB69" w14:textId="77777777" w:rsidTr="007A3731">
        <w:tc>
          <w:tcPr>
            <w:tcW w:w="5211" w:type="dxa"/>
            <w:vAlign w:val="bottom"/>
          </w:tcPr>
          <w:p w14:paraId="7DB2E4ED" w14:textId="77777777" w:rsidR="00832863" w:rsidRPr="00C023BB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054079" w14:textId="7A47FDDC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220,753</w:t>
            </w:r>
          </w:p>
        </w:tc>
        <w:tc>
          <w:tcPr>
            <w:tcW w:w="236" w:type="dxa"/>
            <w:vAlign w:val="bottom"/>
          </w:tcPr>
          <w:p w14:paraId="0B873CD9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5E3610F8" w14:textId="766D8829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233,25</w:t>
            </w:r>
            <w:r w:rsidR="001663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B35E683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DD9296C" w14:textId="16F3EBF9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454,00</w:t>
            </w:r>
            <w:r w:rsidR="001663F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32863" w:rsidRPr="00A65910" w14:paraId="2FAFCE47" w14:textId="77777777" w:rsidTr="007A3731">
        <w:tc>
          <w:tcPr>
            <w:tcW w:w="5211" w:type="dxa"/>
            <w:vAlign w:val="bottom"/>
          </w:tcPr>
          <w:p w14:paraId="3FB7C98E" w14:textId="77777777" w:rsidR="00832863" w:rsidRPr="00C023BB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BC2155" w14:textId="79D4AE47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(248,093)</w:t>
            </w:r>
          </w:p>
        </w:tc>
        <w:tc>
          <w:tcPr>
            <w:tcW w:w="236" w:type="dxa"/>
            <w:vAlign w:val="bottom"/>
          </w:tcPr>
          <w:p w14:paraId="34577E11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B8C10E5" w14:textId="5ADB3973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(141,63</w:t>
            </w:r>
            <w:r w:rsidR="001663F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770D5F0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6ECC5398" w14:textId="21AFC938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(389,72</w:t>
            </w:r>
            <w:r w:rsidR="001663F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2863" w:rsidRPr="00A65910" w14:paraId="3CD6C890" w14:textId="77777777" w:rsidTr="007A3731">
        <w:tc>
          <w:tcPr>
            <w:tcW w:w="5211" w:type="dxa"/>
            <w:vAlign w:val="bottom"/>
          </w:tcPr>
          <w:p w14:paraId="06894E8A" w14:textId="77777777" w:rsidR="00832863" w:rsidRPr="00C023BB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6C851" w14:textId="72ECFCBF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(27,340)</w:t>
            </w:r>
          </w:p>
        </w:tc>
        <w:tc>
          <w:tcPr>
            <w:tcW w:w="236" w:type="dxa"/>
            <w:vAlign w:val="bottom"/>
          </w:tcPr>
          <w:p w14:paraId="1F8FB082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31FF9" w14:textId="1846C587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91,620</w:t>
            </w:r>
          </w:p>
        </w:tc>
        <w:tc>
          <w:tcPr>
            <w:tcW w:w="236" w:type="dxa"/>
            <w:vAlign w:val="bottom"/>
          </w:tcPr>
          <w:p w14:paraId="699E8EDD" w14:textId="77777777" w:rsidR="00832863" w:rsidRPr="0080285C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B9459" w14:textId="62A6B62A" w:rsidR="00832863" w:rsidRPr="0080285C" w:rsidRDefault="00662767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64,280</w:t>
            </w:r>
          </w:p>
        </w:tc>
      </w:tr>
      <w:tr w:rsidR="00832863" w:rsidRPr="00F10551" w14:paraId="7829085B" w14:textId="77777777" w:rsidTr="007A3731">
        <w:tc>
          <w:tcPr>
            <w:tcW w:w="5211" w:type="dxa"/>
            <w:vAlign w:val="bottom"/>
          </w:tcPr>
          <w:p w14:paraId="6C13BFF2" w14:textId="77777777" w:rsidR="00832863" w:rsidRPr="00F10551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CB7A671" w14:textId="77777777" w:rsidR="00832863" w:rsidRPr="00F10551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C791CE2" w14:textId="77777777" w:rsidR="00832863" w:rsidRPr="00F10551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0D55F028" w14:textId="77777777" w:rsidR="00832863" w:rsidRPr="00F10551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4EAF125" w14:textId="77777777" w:rsidR="00832863" w:rsidRPr="00F10551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3431DE47" w14:textId="77777777" w:rsidR="00832863" w:rsidRPr="00F10551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32863" w:rsidRPr="00A65910" w14:paraId="2DEF0431" w14:textId="77777777" w:rsidTr="007A3731">
        <w:tc>
          <w:tcPr>
            <w:tcW w:w="5211" w:type="dxa"/>
            <w:vAlign w:val="bottom"/>
          </w:tcPr>
          <w:p w14:paraId="7D3B752D" w14:textId="5352654D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276" w:type="dxa"/>
            <w:vAlign w:val="bottom"/>
          </w:tcPr>
          <w:p w14:paraId="6D0B30DD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5E6F51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7EE158F4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61E8360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7BA2C1BA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32863" w:rsidRPr="00A65910" w14:paraId="7811B38B" w14:textId="77777777" w:rsidTr="007A3731">
        <w:tc>
          <w:tcPr>
            <w:tcW w:w="5211" w:type="dxa"/>
            <w:vAlign w:val="bottom"/>
          </w:tcPr>
          <w:p w14:paraId="45809CF3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7211E540" w14:textId="085F0FBF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77,155</w:t>
            </w:r>
          </w:p>
        </w:tc>
        <w:tc>
          <w:tcPr>
            <w:tcW w:w="236" w:type="dxa"/>
            <w:vAlign w:val="bottom"/>
          </w:tcPr>
          <w:p w14:paraId="3394B353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6AB0405B" w14:textId="41EBCB42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157,677</w:t>
            </w:r>
          </w:p>
        </w:tc>
        <w:tc>
          <w:tcPr>
            <w:tcW w:w="236" w:type="dxa"/>
            <w:vAlign w:val="bottom"/>
          </w:tcPr>
          <w:p w14:paraId="06A1CEA9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0881D694" w14:textId="0DE177A6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234,832</w:t>
            </w:r>
          </w:p>
        </w:tc>
      </w:tr>
      <w:tr w:rsidR="00832863" w:rsidRPr="00A65910" w14:paraId="6E84B08F" w14:textId="77777777" w:rsidTr="007A3731">
        <w:tc>
          <w:tcPr>
            <w:tcW w:w="5211" w:type="dxa"/>
            <w:vAlign w:val="bottom"/>
          </w:tcPr>
          <w:p w14:paraId="5A21DC26" w14:textId="77777777" w:rsidR="00832863" w:rsidRPr="00633D84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6" w:type="dxa"/>
            <w:vAlign w:val="bottom"/>
          </w:tcPr>
          <w:p w14:paraId="600772FF" w14:textId="1DB7D886" w:rsidR="00832863" w:rsidRPr="00F7593A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44,473</w:t>
            </w:r>
          </w:p>
        </w:tc>
        <w:tc>
          <w:tcPr>
            <w:tcW w:w="236" w:type="dxa"/>
            <w:vAlign w:val="bottom"/>
          </w:tcPr>
          <w:p w14:paraId="18D38EA2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0713A935" w14:textId="30FA4F84" w:rsidR="00832863" w:rsidRPr="00F7593A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4F0D41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2BBC3687" w14:textId="0DC955B2" w:rsidR="00832863" w:rsidRPr="00F7593A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44,473</w:t>
            </w:r>
          </w:p>
        </w:tc>
      </w:tr>
      <w:tr w:rsidR="00832863" w:rsidRPr="00A65910" w14:paraId="3927C19B" w14:textId="77777777" w:rsidTr="007A3731">
        <w:tc>
          <w:tcPr>
            <w:tcW w:w="5211" w:type="dxa"/>
            <w:vAlign w:val="bottom"/>
          </w:tcPr>
          <w:p w14:paraId="73763DC8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2D07C9" w14:textId="7FE93FDD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139,248</w:t>
            </w:r>
          </w:p>
        </w:tc>
        <w:tc>
          <w:tcPr>
            <w:tcW w:w="236" w:type="dxa"/>
            <w:vAlign w:val="bottom"/>
          </w:tcPr>
          <w:p w14:paraId="4C9073AC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5CB27C87" w14:textId="3243F5F3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70,673</w:t>
            </w:r>
          </w:p>
        </w:tc>
        <w:tc>
          <w:tcPr>
            <w:tcW w:w="236" w:type="dxa"/>
            <w:vAlign w:val="bottom"/>
          </w:tcPr>
          <w:p w14:paraId="4660283A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71F40319" w14:textId="743F3E12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209,921</w:t>
            </w:r>
          </w:p>
        </w:tc>
      </w:tr>
      <w:tr w:rsidR="00832863" w:rsidRPr="00A65910" w14:paraId="390679A5" w14:textId="77777777" w:rsidTr="007A3731">
        <w:tc>
          <w:tcPr>
            <w:tcW w:w="5211" w:type="dxa"/>
            <w:vAlign w:val="bottom"/>
          </w:tcPr>
          <w:p w14:paraId="453B23F6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DF673E" w14:textId="393D2DBA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260,876</w:t>
            </w:r>
          </w:p>
        </w:tc>
        <w:tc>
          <w:tcPr>
            <w:tcW w:w="236" w:type="dxa"/>
            <w:vAlign w:val="bottom"/>
          </w:tcPr>
          <w:p w14:paraId="7D8864F3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7495BDA7" w14:textId="7B1015B4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228,350</w:t>
            </w:r>
          </w:p>
        </w:tc>
        <w:tc>
          <w:tcPr>
            <w:tcW w:w="236" w:type="dxa"/>
            <w:vAlign w:val="bottom"/>
          </w:tcPr>
          <w:p w14:paraId="2F99A7C8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4C65DBA" w14:textId="331D9221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489,226</w:t>
            </w:r>
          </w:p>
        </w:tc>
      </w:tr>
      <w:tr w:rsidR="00832863" w:rsidRPr="00A65910" w14:paraId="1D9A12CD" w14:textId="77777777" w:rsidTr="007A3731">
        <w:tc>
          <w:tcPr>
            <w:tcW w:w="5211" w:type="dxa"/>
            <w:vAlign w:val="bottom"/>
          </w:tcPr>
          <w:p w14:paraId="487576F3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61111B" w14:textId="107BB9A8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(281,527)</w:t>
            </w:r>
          </w:p>
        </w:tc>
        <w:tc>
          <w:tcPr>
            <w:tcW w:w="236" w:type="dxa"/>
            <w:vAlign w:val="bottom"/>
          </w:tcPr>
          <w:p w14:paraId="6FDA27ED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F3A9740" w14:textId="758E2850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(115,478)</w:t>
            </w:r>
          </w:p>
        </w:tc>
        <w:tc>
          <w:tcPr>
            <w:tcW w:w="236" w:type="dxa"/>
            <w:vAlign w:val="bottom"/>
          </w:tcPr>
          <w:p w14:paraId="25C9384F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382022C" w14:textId="69AD6D6F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(397,005)</w:t>
            </w:r>
          </w:p>
        </w:tc>
      </w:tr>
      <w:tr w:rsidR="00832863" w:rsidRPr="00A65910" w14:paraId="21284666" w14:textId="77777777" w:rsidTr="007A3731">
        <w:tc>
          <w:tcPr>
            <w:tcW w:w="5211" w:type="dxa"/>
            <w:vAlign w:val="bottom"/>
          </w:tcPr>
          <w:p w14:paraId="3ACFFA85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A950F" w14:textId="3D4C3C93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(20,651)</w:t>
            </w:r>
          </w:p>
        </w:tc>
        <w:tc>
          <w:tcPr>
            <w:tcW w:w="236" w:type="dxa"/>
            <w:vAlign w:val="bottom"/>
          </w:tcPr>
          <w:p w14:paraId="11C54B00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AFDB7" w14:textId="30BCB9E8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112,872</w:t>
            </w:r>
          </w:p>
        </w:tc>
        <w:tc>
          <w:tcPr>
            <w:tcW w:w="236" w:type="dxa"/>
            <w:vAlign w:val="bottom"/>
          </w:tcPr>
          <w:p w14:paraId="64443097" w14:textId="7777777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90C44" w14:textId="5334BF57" w:rsidR="00832863" w:rsidRPr="00A65910" w:rsidRDefault="00832863" w:rsidP="008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92,221</w:t>
            </w:r>
          </w:p>
        </w:tc>
      </w:tr>
    </w:tbl>
    <w:p w14:paraId="4006B3EE" w14:textId="77777777" w:rsidR="004340AE" w:rsidRDefault="004340AE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51"/>
        <w:gridCol w:w="1273"/>
        <w:gridCol w:w="236"/>
        <w:gridCol w:w="1235"/>
        <w:gridCol w:w="236"/>
        <w:gridCol w:w="1275"/>
      </w:tblGrid>
      <w:tr w:rsidR="004340AE" w:rsidRPr="00A65910" w14:paraId="34EB7D1D" w14:textId="77777777" w:rsidTr="008F7526">
        <w:tc>
          <w:tcPr>
            <w:tcW w:w="5351" w:type="dxa"/>
            <w:vAlign w:val="bottom"/>
          </w:tcPr>
          <w:p w14:paraId="3DF3854C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255" w:type="dxa"/>
            <w:gridSpan w:val="5"/>
            <w:tcBorders>
              <w:bottom w:val="single" w:sz="4" w:space="0" w:color="auto"/>
            </w:tcBorders>
            <w:vAlign w:val="bottom"/>
          </w:tcPr>
          <w:p w14:paraId="424D921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340AE" w:rsidRPr="00A65910" w14:paraId="2DC55ED8" w14:textId="77777777" w:rsidTr="008F7526">
        <w:tc>
          <w:tcPr>
            <w:tcW w:w="5351" w:type="dxa"/>
            <w:vAlign w:val="bottom"/>
          </w:tcPr>
          <w:p w14:paraId="492B90C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35C9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F18A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7E3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5DDB290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73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40AE" w:rsidRPr="00A65910" w14:paraId="19059CCE" w14:textId="77777777" w:rsidTr="008F7526">
        <w:tc>
          <w:tcPr>
            <w:tcW w:w="5351" w:type="dxa"/>
            <w:vAlign w:val="bottom"/>
          </w:tcPr>
          <w:p w14:paraId="07D44E21" w14:textId="376E36D9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 w:rsidR="00E468D5">
              <w:rPr>
                <w:rFonts w:ascii="Angsana New" w:hAnsi="Angsana New"/>
                <w:sz w:val="30"/>
                <w:szCs w:val="30"/>
                <w:u w:val="single"/>
              </w:rPr>
              <w:t>0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E468D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73" w:type="dxa"/>
            <w:vAlign w:val="bottom"/>
          </w:tcPr>
          <w:p w14:paraId="76C5EA4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1BA938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35" w:type="dxa"/>
            <w:vAlign w:val="bottom"/>
          </w:tcPr>
          <w:p w14:paraId="0DBA1F6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8543E5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2E93E3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466F" w:rsidRPr="00A65910" w14:paraId="286496F4" w14:textId="77777777" w:rsidTr="008F7526">
        <w:tc>
          <w:tcPr>
            <w:tcW w:w="5351" w:type="dxa"/>
            <w:vAlign w:val="bottom"/>
          </w:tcPr>
          <w:p w14:paraId="075D3ADE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1EA81AB0" w14:textId="4D8DE37F" w:rsidR="0007466F" w:rsidRPr="0080285C" w:rsidRDefault="00934B5B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4,386,187</w:t>
            </w:r>
          </w:p>
        </w:tc>
        <w:tc>
          <w:tcPr>
            <w:tcW w:w="236" w:type="dxa"/>
            <w:vAlign w:val="bottom"/>
          </w:tcPr>
          <w:p w14:paraId="321482B8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7E789D6" w14:textId="4A6BA979" w:rsidR="0007466F" w:rsidRPr="0080285C" w:rsidRDefault="00934B5B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1,323,197</w:t>
            </w:r>
          </w:p>
        </w:tc>
        <w:tc>
          <w:tcPr>
            <w:tcW w:w="236" w:type="dxa"/>
            <w:vAlign w:val="bottom"/>
          </w:tcPr>
          <w:p w14:paraId="689FAB09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0715F5F" w14:textId="6F2A16B3" w:rsidR="0007466F" w:rsidRPr="0080285C" w:rsidRDefault="00934B5B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5,709,384</w:t>
            </w:r>
          </w:p>
        </w:tc>
      </w:tr>
      <w:tr w:rsidR="0007466F" w:rsidRPr="00A65910" w14:paraId="58D45424" w14:textId="77777777" w:rsidTr="008F7526">
        <w:tc>
          <w:tcPr>
            <w:tcW w:w="5351" w:type="dxa"/>
            <w:vAlign w:val="bottom"/>
          </w:tcPr>
          <w:p w14:paraId="35FFE782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35612A0A" w14:textId="1B85D3B8" w:rsidR="0007466F" w:rsidRPr="0080285C" w:rsidRDefault="00934B5B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162,152</w:t>
            </w:r>
          </w:p>
        </w:tc>
        <w:tc>
          <w:tcPr>
            <w:tcW w:w="236" w:type="dxa"/>
            <w:vAlign w:val="bottom"/>
          </w:tcPr>
          <w:p w14:paraId="6B9683DE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084DCB5F" w14:textId="472FBF91" w:rsidR="0007466F" w:rsidRPr="0080285C" w:rsidRDefault="00934B5B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187,429</w:t>
            </w:r>
          </w:p>
        </w:tc>
        <w:tc>
          <w:tcPr>
            <w:tcW w:w="236" w:type="dxa"/>
            <w:vAlign w:val="bottom"/>
          </w:tcPr>
          <w:p w14:paraId="2B7FA865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B6BFCF6" w14:textId="036C742B" w:rsidR="0007466F" w:rsidRPr="0080285C" w:rsidRDefault="00934B5B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349,581</w:t>
            </w:r>
          </w:p>
        </w:tc>
      </w:tr>
      <w:tr w:rsidR="004340AE" w:rsidRPr="00A65910" w14:paraId="7F6DB45F" w14:textId="77777777" w:rsidTr="008F7526">
        <w:tc>
          <w:tcPr>
            <w:tcW w:w="5351" w:type="dxa"/>
            <w:vAlign w:val="bottom"/>
          </w:tcPr>
          <w:p w14:paraId="64ACBCB2" w14:textId="77777777" w:rsidR="004340AE" w:rsidRPr="00A65910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51CFEDC7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0E1C176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5" w:type="dxa"/>
            <w:vAlign w:val="bottom"/>
          </w:tcPr>
          <w:p w14:paraId="5FC7A15C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88629E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E034B5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340AE" w:rsidRPr="00A65910" w14:paraId="550D29A0" w14:textId="77777777" w:rsidTr="008F7526">
        <w:tc>
          <w:tcPr>
            <w:tcW w:w="5351" w:type="dxa"/>
            <w:vAlign w:val="bottom"/>
          </w:tcPr>
          <w:p w14:paraId="2EAD9F11" w14:textId="689E7368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73" w:type="dxa"/>
            <w:vAlign w:val="bottom"/>
          </w:tcPr>
          <w:p w14:paraId="55BC21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4D9DD6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15ACDC9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97F330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75939DA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A65910" w14:paraId="354777B9" w14:textId="77777777" w:rsidTr="008F7526">
        <w:tc>
          <w:tcPr>
            <w:tcW w:w="5351" w:type="dxa"/>
            <w:vAlign w:val="bottom"/>
          </w:tcPr>
          <w:p w14:paraId="7502B943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048A2CE4" w14:textId="66732A4F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4,505,104</w:t>
            </w:r>
          </w:p>
        </w:tc>
        <w:tc>
          <w:tcPr>
            <w:tcW w:w="236" w:type="dxa"/>
            <w:vAlign w:val="bottom"/>
          </w:tcPr>
          <w:p w14:paraId="43E8C985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487D0FA" w14:textId="6B2B12C1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1,138,406</w:t>
            </w:r>
          </w:p>
        </w:tc>
        <w:tc>
          <w:tcPr>
            <w:tcW w:w="236" w:type="dxa"/>
            <w:vAlign w:val="bottom"/>
          </w:tcPr>
          <w:p w14:paraId="7968E29B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7CA41B4" w14:textId="6E7B7231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5,643,510</w:t>
            </w:r>
          </w:p>
        </w:tc>
      </w:tr>
      <w:tr w:rsidR="00DD150C" w:rsidRPr="00A65910" w14:paraId="270E238F" w14:textId="77777777" w:rsidTr="008F7526">
        <w:tc>
          <w:tcPr>
            <w:tcW w:w="5351" w:type="dxa"/>
            <w:vAlign w:val="bottom"/>
          </w:tcPr>
          <w:p w14:paraId="11C8CC2D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5F4D9743" w14:textId="10D8BA3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180,401</w:t>
            </w:r>
          </w:p>
        </w:tc>
        <w:tc>
          <w:tcPr>
            <w:tcW w:w="236" w:type="dxa"/>
            <w:vAlign w:val="bottom"/>
          </w:tcPr>
          <w:p w14:paraId="3EB0D908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2182CCC4" w14:textId="656C7F8F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117,425</w:t>
            </w:r>
          </w:p>
        </w:tc>
        <w:tc>
          <w:tcPr>
            <w:tcW w:w="236" w:type="dxa"/>
            <w:vAlign w:val="bottom"/>
          </w:tcPr>
          <w:p w14:paraId="31F65245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1BEFD74" w14:textId="0E6677E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297,826</w:t>
            </w:r>
          </w:p>
        </w:tc>
      </w:tr>
    </w:tbl>
    <w:p w14:paraId="0D574E00" w14:textId="77777777" w:rsidR="008F7526" w:rsidRDefault="008F7526" w:rsidP="008F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A966A24" w14:textId="77777777" w:rsidR="00664143" w:rsidRDefault="00664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581FE1" w14:textId="57EBC2A0" w:rsidR="008F7526" w:rsidRDefault="004A0802" w:rsidP="008F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8F7526" w:rsidRPr="001F2AB6">
        <w:rPr>
          <w:rFonts w:ascii="Angsana New" w:hAnsi="Angsana New"/>
          <w:sz w:val="30"/>
          <w:szCs w:val="30"/>
          <w:cs/>
        </w:rPr>
        <w:t>มีสินทรัพย์ถาวรและสินทรัพย์ไม่มีตัวตน</w:t>
      </w:r>
      <w:r w:rsidR="00143F57">
        <w:rPr>
          <w:rFonts w:ascii="Angsana New" w:hAnsi="Angsana New" w:hint="cs"/>
          <w:sz w:val="30"/>
          <w:szCs w:val="30"/>
          <w:cs/>
        </w:rPr>
        <w:t>ที่อยู่ในต่างประเทศ</w:t>
      </w:r>
      <w:r w:rsidR="008F7526">
        <w:rPr>
          <w:rFonts w:ascii="Angsana New" w:hAnsi="Angsana New" w:hint="cs"/>
          <w:sz w:val="30"/>
          <w:szCs w:val="30"/>
          <w:cs/>
        </w:rPr>
        <w:t xml:space="preserve"> </w:t>
      </w:r>
      <w:r w:rsidR="008F7526"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F7526">
        <w:rPr>
          <w:rFonts w:ascii="Angsana New" w:hAnsi="Angsana New"/>
          <w:sz w:val="30"/>
          <w:szCs w:val="30"/>
        </w:rPr>
        <w:t>3</w:t>
      </w:r>
      <w:r w:rsidR="00B51E7A">
        <w:rPr>
          <w:rFonts w:ascii="Angsana New" w:hAnsi="Angsana New"/>
          <w:sz w:val="30"/>
          <w:szCs w:val="30"/>
        </w:rPr>
        <w:t>0</w:t>
      </w:r>
      <w:r w:rsidR="008F7526">
        <w:rPr>
          <w:rFonts w:ascii="Angsana New" w:hAnsi="Angsana New"/>
          <w:sz w:val="30"/>
          <w:szCs w:val="30"/>
        </w:rPr>
        <w:t xml:space="preserve"> </w:t>
      </w:r>
      <w:r w:rsidR="00B51E7A">
        <w:rPr>
          <w:rFonts w:ascii="Angsana New" w:hAnsi="Angsana New" w:hint="cs"/>
          <w:sz w:val="30"/>
          <w:szCs w:val="30"/>
          <w:cs/>
        </w:rPr>
        <w:t>มิถุนายน</w:t>
      </w:r>
      <w:r w:rsidR="008F7526">
        <w:rPr>
          <w:rFonts w:ascii="Angsana New" w:hAnsi="Angsana New"/>
          <w:sz w:val="30"/>
          <w:szCs w:val="30"/>
          <w:cs/>
        </w:rPr>
        <w:t xml:space="preserve"> </w:t>
      </w:r>
      <w:r w:rsidR="008F7526">
        <w:rPr>
          <w:rFonts w:ascii="Angsana New" w:hAnsi="Angsana New"/>
          <w:sz w:val="30"/>
          <w:szCs w:val="30"/>
        </w:rPr>
        <w:t>2569</w:t>
      </w:r>
      <w:r w:rsidR="008F7526" w:rsidRPr="008171F5">
        <w:rPr>
          <w:rFonts w:ascii="Angsana New" w:hAnsi="Angsana New"/>
          <w:sz w:val="30"/>
          <w:szCs w:val="30"/>
          <w:cs/>
        </w:rPr>
        <w:t xml:space="preserve"> และ </w:t>
      </w:r>
      <w:r w:rsidR="008F7526" w:rsidRPr="008171F5">
        <w:rPr>
          <w:rFonts w:ascii="Angsana New" w:hAnsi="Angsana New"/>
          <w:sz w:val="30"/>
          <w:szCs w:val="30"/>
        </w:rPr>
        <w:t>31</w:t>
      </w:r>
      <w:r w:rsidR="008F7526"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7526">
        <w:rPr>
          <w:rFonts w:ascii="Angsana New" w:hAnsi="Angsana New"/>
          <w:sz w:val="30"/>
          <w:szCs w:val="30"/>
        </w:rPr>
        <w:t>2568</w:t>
      </w:r>
      <w:r w:rsidR="008F7526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74CBD852" w14:textId="77777777" w:rsidR="008F7526" w:rsidRPr="00143F57" w:rsidRDefault="008F7526" w:rsidP="008F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8F7526" w:rsidRPr="00DB3296" w14:paraId="271FACA2" w14:textId="77777777" w:rsidTr="00ED2FE0">
        <w:tc>
          <w:tcPr>
            <w:tcW w:w="5827" w:type="dxa"/>
            <w:vAlign w:val="bottom"/>
          </w:tcPr>
          <w:p w14:paraId="4B36BCF9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0DFC679D" w14:textId="77777777" w:rsidR="008F7526" w:rsidRPr="005A5693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F7526" w:rsidRPr="00DB3296" w14:paraId="73313764" w14:textId="77777777" w:rsidTr="00ED2FE0">
        <w:tc>
          <w:tcPr>
            <w:tcW w:w="5827" w:type="dxa"/>
            <w:vAlign w:val="bottom"/>
          </w:tcPr>
          <w:p w14:paraId="052E77FB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62BD8357" w14:textId="5341D8E6" w:rsidR="008F7526" w:rsidRPr="00300468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468">
              <w:rPr>
                <w:rFonts w:ascii="Angsana New" w:hAnsi="Angsana New"/>
                <w:sz w:val="30"/>
                <w:szCs w:val="30"/>
              </w:rPr>
              <w:t>3</w:t>
            </w:r>
            <w:r w:rsidR="00B51E7A">
              <w:rPr>
                <w:rFonts w:ascii="Angsana New" w:hAnsi="Angsana New"/>
                <w:sz w:val="30"/>
                <w:szCs w:val="30"/>
              </w:rPr>
              <w:t>0</w:t>
            </w:r>
            <w:r w:rsidRPr="003004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1E7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004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46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1B64926D" w14:textId="77777777" w:rsidR="008F7526" w:rsidRPr="00300468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7C520FB3" w14:textId="77777777" w:rsidR="008F7526" w:rsidRPr="00300468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46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0046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00468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8F7526" w:rsidRPr="00DB3296" w14:paraId="737CB5B8" w14:textId="77777777" w:rsidTr="00ED2FE0">
        <w:trPr>
          <w:trHeight w:val="350"/>
        </w:trPr>
        <w:tc>
          <w:tcPr>
            <w:tcW w:w="5827" w:type="dxa"/>
            <w:vAlign w:val="bottom"/>
          </w:tcPr>
          <w:p w14:paraId="4226F0C9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677" w:type="dxa"/>
          </w:tcPr>
          <w:p w14:paraId="6AF039CA" w14:textId="2ADC608E" w:rsidR="008F7526" w:rsidRPr="00930045" w:rsidRDefault="00934B5B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19,075</w:t>
            </w:r>
          </w:p>
        </w:tc>
        <w:tc>
          <w:tcPr>
            <w:tcW w:w="283" w:type="dxa"/>
          </w:tcPr>
          <w:p w14:paraId="1CE5F45E" w14:textId="77777777" w:rsidR="008F7526" w:rsidRPr="000E557F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</w:tcPr>
          <w:p w14:paraId="3CDC88E6" w14:textId="77777777" w:rsidR="008F7526" w:rsidRPr="00930045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045">
              <w:rPr>
                <w:rFonts w:ascii="Angsana New" w:hAnsi="Angsana New"/>
                <w:sz w:val="30"/>
                <w:szCs w:val="30"/>
              </w:rPr>
              <w:t>18,989</w:t>
            </w:r>
          </w:p>
        </w:tc>
      </w:tr>
      <w:tr w:rsidR="008F7526" w:rsidRPr="00DB3296" w14:paraId="2F59455F" w14:textId="77777777" w:rsidTr="00ED2FE0">
        <w:tc>
          <w:tcPr>
            <w:tcW w:w="5827" w:type="dxa"/>
            <w:vAlign w:val="bottom"/>
          </w:tcPr>
          <w:p w14:paraId="12544FB4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677" w:type="dxa"/>
            <w:vAlign w:val="bottom"/>
          </w:tcPr>
          <w:p w14:paraId="4782699B" w14:textId="5381BE6E" w:rsidR="008F7526" w:rsidRPr="00930045" w:rsidRDefault="00283DBA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83" w:type="dxa"/>
            <w:vAlign w:val="bottom"/>
          </w:tcPr>
          <w:p w14:paraId="711A4881" w14:textId="77777777" w:rsidR="008F7526" w:rsidRPr="000E557F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185C7DF8" w14:textId="77777777" w:rsidR="008F7526" w:rsidRPr="00930045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045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8F7526" w:rsidRPr="00DB3296" w14:paraId="45AD53AA" w14:textId="77777777" w:rsidTr="00ED2FE0">
        <w:tc>
          <w:tcPr>
            <w:tcW w:w="5827" w:type="dxa"/>
            <w:vAlign w:val="bottom"/>
          </w:tcPr>
          <w:p w14:paraId="0EC722C9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E2142" w14:textId="7191B33F" w:rsidR="008F7526" w:rsidRPr="00930045" w:rsidRDefault="00283DBA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19,955</w:t>
            </w:r>
          </w:p>
        </w:tc>
        <w:tc>
          <w:tcPr>
            <w:tcW w:w="283" w:type="dxa"/>
            <w:vAlign w:val="bottom"/>
          </w:tcPr>
          <w:p w14:paraId="4F9EA935" w14:textId="77777777" w:rsidR="008F7526" w:rsidRPr="000E557F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E33FE" w14:textId="77777777" w:rsidR="008F7526" w:rsidRPr="00930045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30045">
              <w:rPr>
                <w:rFonts w:ascii="Angsana New" w:hAnsi="Angsana New"/>
                <w:sz w:val="30"/>
                <w:szCs w:val="30"/>
              </w:rPr>
              <w:t>19,361</w:t>
            </w:r>
          </w:p>
        </w:tc>
      </w:tr>
    </w:tbl>
    <w:p w14:paraId="0260946A" w14:textId="77777777" w:rsidR="00664143" w:rsidRDefault="00664143" w:rsidP="00A43E33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0480907" w14:textId="0290A6ED" w:rsidR="00282BC9" w:rsidRDefault="00282BC9" w:rsidP="00A43E33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รายได้</w:t>
      </w:r>
      <w:r w:rsidRPr="00C023BB">
        <w:rPr>
          <w:rFonts w:ascii="Angsana New" w:hAnsi="Angsana New" w:hint="cs"/>
          <w:sz w:val="30"/>
          <w:szCs w:val="30"/>
          <w:cs/>
        </w:rPr>
        <w:t>ดอกผลจากการให้เช่าซื้อ - ต่างประเทศ</w:t>
      </w:r>
      <w:r w:rsidR="006D181D" w:rsidRPr="00C023B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6C24FE" w14:textId="77777777" w:rsidR="00B51E7A" w:rsidRPr="00C023BB" w:rsidRDefault="00B51E7A" w:rsidP="00A43E33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B51E7A" w:rsidRPr="00AD56E9" w14:paraId="560542A4" w14:textId="77777777" w:rsidTr="007A3731">
        <w:tc>
          <w:tcPr>
            <w:tcW w:w="3510" w:type="dxa"/>
            <w:vAlign w:val="bottom"/>
          </w:tcPr>
          <w:p w14:paraId="021ABA10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5660AE22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51E7A" w:rsidRPr="00AD56E9" w14:paraId="53D8AE9F" w14:textId="77777777" w:rsidTr="007A3731">
        <w:tc>
          <w:tcPr>
            <w:tcW w:w="3510" w:type="dxa"/>
            <w:vAlign w:val="bottom"/>
          </w:tcPr>
          <w:p w14:paraId="22DA7AD3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6C40C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2BBE091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2FD35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B51E7A" w:rsidRPr="00AD56E9" w14:paraId="373735B1" w14:textId="77777777" w:rsidTr="007A3731">
        <w:tc>
          <w:tcPr>
            <w:tcW w:w="3510" w:type="dxa"/>
            <w:vAlign w:val="bottom"/>
          </w:tcPr>
          <w:p w14:paraId="3AAFF7D5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79B4" w14:textId="107555EC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520A144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7945B" w14:textId="15A9CB04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</w:tcPr>
          <w:p w14:paraId="7C633B0D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DD5351" w14:textId="10821144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14:paraId="16D20BFE" w14:textId="77777777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22C048" w14:textId="06334901" w:rsidR="00B51E7A" w:rsidRPr="00AD56E9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B51E7A" w:rsidRPr="00604AF6" w14:paraId="19EF7833" w14:textId="77777777" w:rsidTr="007A3731">
        <w:tc>
          <w:tcPr>
            <w:tcW w:w="3510" w:type="dxa"/>
            <w:vAlign w:val="bottom"/>
          </w:tcPr>
          <w:p w14:paraId="5C138F3B" w14:textId="77777777" w:rsidR="00B51E7A" w:rsidRPr="00604AF6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56AB2A8" w14:textId="77777777" w:rsidR="00B51E7A" w:rsidRPr="00604AF6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954CA46" w14:textId="77777777" w:rsidR="00B51E7A" w:rsidRPr="00604AF6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E0A0FD" w14:textId="77777777" w:rsidR="00B51E7A" w:rsidRPr="00604AF6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88D07A4" w14:textId="77777777" w:rsidR="00B51E7A" w:rsidRPr="00604AF6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56AF079" w14:textId="77777777" w:rsidR="00B51E7A" w:rsidRPr="00604AF6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2984041" w14:textId="77777777" w:rsidR="00B51E7A" w:rsidRPr="00604AF6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5E5BF7A" w14:textId="77777777" w:rsidR="00B51E7A" w:rsidRPr="00604AF6" w:rsidRDefault="00B51E7A" w:rsidP="007A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1E7A" w:rsidRPr="00CD16CD" w14:paraId="0C1F6353" w14:textId="77777777" w:rsidTr="007A3731">
        <w:tc>
          <w:tcPr>
            <w:tcW w:w="3510" w:type="dxa"/>
            <w:vAlign w:val="bottom"/>
          </w:tcPr>
          <w:p w14:paraId="12E2FDF1" w14:textId="77777777" w:rsidR="00B51E7A" w:rsidRPr="00AD56E9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204964733"/>
            <w:r w:rsidRPr="00AD56E9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275" w:type="dxa"/>
          </w:tcPr>
          <w:p w14:paraId="2934CFFB" w14:textId="55EE773A" w:rsidR="00B51E7A" w:rsidRPr="0080285C" w:rsidRDefault="00283DB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73,720</w:t>
            </w:r>
          </w:p>
        </w:tc>
        <w:tc>
          <w:tcPr>
            <w:tcW w:w="284" w:type="dxa"/>
          </w:tcPr>
          <w:p w14:paraId="6A1BAA52" w14:textId="77777777" w:rsidR="00B51E7A" w:rsidRPr="00CD16CD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261F956" w14:textId="6BD25CCB" w:rsidR="00B51E7A" w:rsidRPr="005759E2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66,673</w:t>
            </w:r>
          </w:p>
        </w:tc>
        <w:tc>
          <w:tcPr>
            <w:tcW w:w="284" w:type="dxa"/>
          </w:tcPr>
          <w:p w14:paraId="43A72126" w14:textId="77777777" w:rsidR="00B51E7A" w:rsidRPr="00CD16CD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DAF7E86" w14:textId="75B1D87D" w:rsidR="00B51E7A" w:rsidRPr="0080285C" w:rsidRDefault="00283DB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140,953</w:t>
            </w:r>
          </w:p>
        </w:tc>
        <w:tc>
          <w:tcPr>
            <w:tcW w:w="283" w:type="dxa"/>
            <w:vAlign w:val="bottom"/>
          </w:tcPr>
          <w:p w14:paraId="5095E512" w14:textId="77777777" w:rsidR="00B51E7A" w:rsidRPr="00CD16CD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181D043" w14:textId="2E123FF0" w:rsidR="00B51E7A" w:rsidRPr="00B42C93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132,381</w:t>
            </w:r>
          </w:p>
        </w:tc>
      </w:tr>
      <w:tr w:rsidR="00B51E7A" w:rsidRPr="00CD16CD" w14:paraId="20C0A82C" w14:textId="77777777" w:rsidTr="007A3731">
        <w:tc>
          <w:tcPr>
            <w:tcW w:w="3510" w:type="dxa"/>
            <w:vAlign w:val="bottom"/>
          </w:tcPr>
          <w:p w14:paraId="2B32177C" w14:textId="77777777" w:rsidR="00B51E7A" w:rsidRPr="00AD56E9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BBA998" w14:textId="63BF8FCA" w:rsidR="00B51E7A" w:rsidRPr="0080285C" w:rsidRDefault="00283DB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14,020</w:t>
            </w:r>
          </w:p>
        </w:tc>
        <w:tc>
          <w:tcPr>
            <w:tcW w:w="284" w:type="dxa"/>
          </w:tcPr>
          <w:p w14:paraId="2965F2E1" w14:textId="77777777" w:rsidR="00B51E7A" w:rsidRPr="00CD16CD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23603A" w14:textId="03EFAE0C" w:rsidR="00B51E7A" w:rsidRPr="005759E2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12,009</w:t>
            </w:r>
          </w:p>
        </w:tc>
        <w:tc>
          <w:tcPr>
            <w:tcW w:w="284" w:type="dxa"/>
          </w:tcPr>
          <w:p w14:paraId="332F7DA4" w14:textId="77777777" w:rsidR="00B51E7A" w:rsidRPr="00CD16CD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FF3DDFC" w14:textId="32D1C3F7" w:rsidR="00B51E7A" w:rsidRPr="0080285C" w:rsidRDefault="00283DB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26,606</w:t>
            </w:r>
          </w:p>
        </w:tc>
        <w:tc>
          <w:tcPr>
            <w:tcW w:w="283" w:type="dxa"/>
            <w:vAlign w:val="bottom"/>
          </w:tcPr>
          <w:p w14:paraId="0997EB7C" w14:textId="77777777" w:rsidR="00B51E7A" w:rsidRPr="00CD16CD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431ACD8" w14:textId="5BE938CA" w:rsidR="00B51E7A" w:rsidRPr="00B42C93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25,296</w:t>
            </w:r>
          </w:p>
        </w:tc>
      </w:tr>
      <w:tr w:rsidR="00B51E7A" w:rsidRPr="00CD16CD" w14:paraId="79FAC966" w14:textId="77777777" w:rsidTr="007A3731">
        <w:tc>
          <w:tcPr>
            <w:tcW w:w="3510" w:type="dxa"/>
            <w:vAlign w:val="bottom"/>
          </w:tcPr>
          <w:p w14:paraId="1A006153" w14:textId="77777777" w:rsidR="00B51E7A" w:rsidRPr="00AD56E9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BA26F9E" w14:textId="70D35199" w:rsidR="00B51E7A" w:rsidRPr="0080285C" w:rsidRDefault="00283DB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87,740</w:t>
            </w:r>
          </w:p>
        </w:tc>
        <w:tc>
          <w:tcPr>
            <w:tcW w:w="284" w:type="dxa"/>
          </w:tcPr>
          <w:p w14:paraId="41A0B84C" w14:textId="77777777" w:rsidR="00B51E7A" w:rsidRPr="00CD16CD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DCB026B" w14:textId="749CFF84" w:rsidR="00B51E7A" w:rsidRPr="005759E2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78,682</w:t>
            </w:r>
          </w:p>
        </w:tc>
        <w:tc>
          <w:tcPr>
            <w:tcW w:w="284" w:type="dxa"/>
          </w:tcPr>
          <w:p w14:paraId="00288F4D" w14:textId="77777777" w:rsidR="00B51E7A" w:rsidRPr="00CD16CD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E3AF1" w14:textId="6D8D3895" w:rsidR="00B51E7A" w:rsidRPr="0080285C" w:rsidRDefault="00283DB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167,559</w:t>
            </w:r>
          </w:p>
        </w:tc>
        <w:tc>
          <w:tcPr>
            <w:tcW w:w="283" w:type="dxa"/>
            <w:vAlign w:val="bottom"/>
          </w:tcPr>
          <w:p w14:paraId="4FF7EB58" w14:textId="77777777" w:rsidR="00B51E7A" w:rsidRPr="00CD16CD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C753E" w14:textId="02A6022C" w:rsidR="00B51E7A" w:rsidRPr="00B42C93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157,677</w:t>
            </w:r>
          </w:p>
        </w:tc>
      </w:tr>
      <w:bookmarkEnd w:id="4"/>
    </w:tbl>
    <w:p w14:paraId="3C094783" w14:textId="74B03B3A" w:rsidR="00F95E0E" w:rsidRDefault="00F9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5E31629" w14:textId="25AD1208" w:rsidR="005757D6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D56E9">
        <w:rPr>
          <w:rFonts w:ascii="Angsana New" w:hAnsi="Angsana New"/>
          <w:sz w:val="30"/>
          <w:szCs w:val="30"/>
          <w:cs/>
        </w:rPr>
        <w:t>ราย</w:t>
      </w:r>
      <w:r>
        <w:rPr>
          <w:rFonts w:ascii="Angsana New" w:hAnsi="Angsana New"/>
          <w:sz w:val="30"/>
          <w:szCs w:val="30"/>
          <w:cs/>
        </w:rPr>
        <w:t>ได้อื่น</w:t>
      </w:r>
      <w:r w:rsidR="008F7526">
        <w:rPr>
          <w:rFonts w:ascii="Angsana New" w:hAnsi="Angsana New" w:hint="cs"/>
          <w:sz w:val="30"/>
          <w:szCs w:val="30"/>
          <w:cs/>
        </w:rPr>
        <w:t>จำแนกตามเขตภูมิศาสตร์ได้</w:t>
      </w:r>
      <w:r w:rsidRPr="00AD56E9">
        <w:rPr>
          <w:rFonts w:ascii="Angsana New" w:hAnsi="Angsana New"/>
          <w:sz w:val="30"/>
          <w:szCs w:val="30"/>
          <w:cs/>
        </w:rPr>
        <w:t>รวมรายได้จากสัญญาที่ทำกับลูกค้าที่มิใช่ส่วนของกิจกรรมหลักทางธุรกิจซึ่งรายได้ดังกล่าวมีจังหวะเวลาของการรับรู้รายการ</w:t>
      </w:r>
      <w:r w:rsidR="008F7526">
        <w:rPr>
          <w:rFonts w:ascii="Angsana New" w:hAnsi="Angsana New" w:hint="cs"/>
          <w:sz w:val="30"/>
          <w:szCs w:val="30"/>
          <w:cs/>
        </w:rPr>
        <w:t xml:space="preserve"> </w:t>
      </w:r>
      <w:r w:rsidRPr="00AD56E9">
        <w:rPr>
          <w:rFonts w:ascii="Angsana New" w:hAnsi="Angsana New"/>
          <w:sz w:val="30"/>
          <w:szCs w:val="30"/>
          <w:cs/>
        </w:rPr>
        <w:t>ดังนี้</w:t>
      </w:r>
    </w:p>
    <w:p w14:paraId="33D5FD09" w14:textId="77777777" w:rsidR="005757D6" w:rsidRPr="00664143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51"/>
        <w:gridCol w:w="1273"/>
        <w:gridCol w:w="236"/>
        <w:gridCol w:w="1235"/>
        <w:gridCol w:w="236"/>
        <w:gridCol w:w="1275"/>
      </w:tblGrid>
      <w:tr w:rsidR="004E42C6" w:rsidRPr="00A65910" w14:paraId="6BD93381" w14:textId="77777777" w:rsidTr="00664143">
        <w:trPr>
          <w:tblHeader/>
        </w:trPr>
        <w:tc>
          <w:tcPr>
            <w:tcW w:w="5351" w:type="dxa"/>
            <w:vAlign w:val="bottom"/>
          </w:tcPr>
          <w:p w14:paraId="3D31B602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255" w:type="dxa"/>
            <w:gridSpan w:val="5"/>
            <w:tcBorders>
              <w:bottom w:val="single" w:sz="4" w:space="0" w:color="auto"/>
            </w:tcBorders>
            <w:vAlign w:val="bottom"/>
          </w:tcPr>
          <w:p w14:paraId="372043E3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E42C6" w:rsidRPr="00A65910" w14:paraId="54D2384C" w14:textId="77777777" w:rsidTr="00664143">
        <w:trPr>
          <w:tblHeader/>
        </w:trPr>
        <w:tc>
          <w:tcPr>
            <w:tcW w:w="5351" w:type="dxa"/>
            <w:vAlign w:val="bottom"/>
          </w:tcPr>
          <w:p w14:paraId="0699C61E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20FE4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3870FF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3D84D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7E9DF0F0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127D8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E42C6" w:rsidRPr="00A65910" w14:paraId="3D31FA07" w14:textId="77777777" w:rsidTr="004E42C6">
        <w:tc>
          <w:tcPr>
            <w:tcW w:w="5351" w:type="dxa"/>
            <w:vAlign w:val="bottom"/>
          </w:tcPr>
          <w:p w14:paraId="1FC6A99B" w14:textId="05DC9944" w:rsidR="004E42C6" w:rsidRPr="00C023BB" w:rsidRDefault="00C87B4F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 w:rsidR="00B51E7A">
              <w:rPr>
                <w:rFonts w:ascii="Angsana New" w:hAnsi="Angsana New"/>
                <w:sz w:val="30"/>
                <w:szCs w:val="30"/>
                <w:u w:val="single"/>
              </w:rPr>
              <w:t>0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</w:t>
            </w:r>
            <w:r w:rsidR="00B51E7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ิถุนายน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4E42C6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73" w:type="dxa"/>
            <w:vAlign w:val="bottom"/>
          </w:tcPr>
          <w:p w14:paraId="23656BAA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4E00FC2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35" w:type="dxa"/>
            <w:vAlign w:val="bottom"/>
          </w:tcPr>
          <w:p w14:paraId="22C94564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E77E4D9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7893124D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42C6" w:rsidRPr="00A65910" w14:paraId="43DCCA72" w14:textId="77777777" w:rsidTr="004E42C6">
        <w:tc>
          <w:tcPr>
            <w:tcW w:w="5351" w:type="dxa"/>
            <w:vAlign w:val="bottom"/>
          </w:tcPr>
          <w:p w14:paraId="4151A14E" w14:textId="48C876C4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3" w:type="dxa"/>
            <w:vAlign w:val="bottom"/>
          </w:tcPr>
          <w:p w14:paraId="73A6011A" w14:textId="00861D88" w:rsidR="004E42C6" w:rsidRPr="0080285C" w:rsidRDefault="00BE3B4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18,046</w:t>
            </w:r>
          </w:p>
        </w:tc>
        <w:tc>
          <w:tcPr>
            <w:tcW w:w="236" w:type="dxa"/>
            <w:vAlign w:val="bottom"/>
          </w:tcPr>
          <w:p w14:paraId="4285457F" w14:textId="77777777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0DC7E724" w14:textId="26E45745" w:rsidR="004E42C6" w:rsidRPr="0080285C" w:rsidRDefault="00BE3B4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</w:t>
            </w:r>
            <w:r w:rsidR="003A7C4F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36" w:type="dxa"/>
            <w:vAlign w:val="bottom"/>
          </w:tcPr>
          <w:p w14:paraId="48FB06ED" w14:textId="77777777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1458A70" w14:textId="147039C6" w:rsidR="004E42C6" w:rsidRPr="0080285C" w:rsidRDefault="00BE3B4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39,65</w:t>
            </w:r>
            <w:r w:rsidR="00EE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E42C6" w:rsidRPr="00A65910" w14:paraId="7495262F" w14:textId="77777777" w:rsidTr="004E42C6">
        <w:tc>
          <w:tcPr>
            <w:tcW w:w="5351" w:type="dxa"/>
            <w:vAlign w:val="bottom"/>
          </w:tcPr>
          <w:p w14:paraId="084F5680" w14:textId="6F54B086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3" w:type="dxa"/>
            <w:vAlign w:val="bottom"/>
          </w:tcPr>
          <w:p w14:paraId="66B6333B" w14:textId="0F02AA02" w:rsidR="004E42C6" w:rsidRPr="0080285C" w:rsidRDefault="00BE3B4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36" w:type="dxa"/>
            <w:vAlign w:val="bottom"/>
          </w:tcPr>
          <w:p w14:paraId="76D84A41" w14:textId="77777777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62A58810" w14:textId="0E53F35A" w:rsidR="004E42C6" w:rsidRPr="0080285C" w:rsidRDefault="00BE3B4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361AFBF" w14:textId="77777777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59FF55F" w14:textId="32039AE1" w:rsidR="004E42C6" w:rsidRPr="0080285C" w:rsidRDefault="00BE3B4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4E42C6" w:rsidRPr="00A65910" w14:paraId="117F9C91" w14:textId="77777777" w:rsidTr="004E42C6">
        <w:tc>
          <w:tcPr>
            <w:tcW w:w="5351" w:type="dxa"/>
            <w:vAlign w:val="bottom"/>
          </w:tcPr>
          <w:p w14:paraId="18E6CFC3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69BD3AE3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B890882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5" w:type="dxa"/>
            <w:vAlign w:val="bottom"/>
          </w:tcPr>
          <w:p w14:paraId="7318283C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0CC6ACE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D2A0E9E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E42C6" w:rsidRPr="00A65910" w14:paraId="7A4D6979" w14:textId="77777777" w:rsidTr="004E42C6">
        <w:tc>
          <w:tcPr>
            <w:tcW w:w="5351" w:type="dxa"/>
            <w:vAlign w:val="bottom"/>
          </w:tcPr>
          <w:p w14:paraId="67A62B75" w14:textId="1AE74150" w:rsidR="004E42C6" w:rsidRPr="00C023BB" w:rsidRDefault="00C87B4F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B51E7A" w:rsidRPr="00126161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 w:rsidR="00B51E7A">
              <w:rPr>
                <w:rFonts w:ascii="Angsana New" w:hAnsi="Angsana New"/>
                <w:sz w:val="30"/>
                <w:szCs w:val="30"/>
                <w:u w:val="single"/>
              </w:rPr>
              <w:t>0</w:t>
            </w:r>
            <w:r w:rsidR="00B51E7A"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B51E7A"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</w:t>
            </w:r>
            <w:r w:rsidR="00B51E7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ิถุนายน </w:t>
            </w:r>
            <w:r w:rsidR="00B51E7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3" w:type="dxa"/>
            <w:vAlign w:val="bottom"/>
          </w:tcPr>
          <w:p w14:paraId="6CDE1DF7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306D3E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CDB9533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F7AFC7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F1F2EA6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2C6" w:rsidRPr="00A65910" w14:paraId="7758F043" w14:textId="77777777" w:rsidTr="004E42C6">
        <w:tc>
          <w:tcPr>
            <w:tcW w:w="5351" w:type="dxa"/>
            <w:vAlign w:val="bottom"/>
          </w:tcPr>
          <w:p w14:paraId="06D438A1" w14:textId="082AB93D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3" w:type="dxa"/>
            <w:vAlign w:val="bottom"/>
          </w:tcPr>
          <w:p w14:paraId="168D1ABC" w14:textId="7C23D1B6" w:rsidR="004E42C6" w:rsidRPr="00C023BB" w:rsidRDefault="00622620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12,239</w:t>
            </w:r>
          </w:p>
        </w:tc>
        <w:tc>
          <w:tcPr>
            <w:tcW w:w="236" w:type="dxa"/>
            <w:vAlign w:val="bottom"/>
          </w:tcPr>
          <w:p w14:paraId="3E475226" w14:textId="77777777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12749F4" w14:textId="5A6C1998" w:rsidR="004E42C6" w:rsidRPr="00C023BB" w:rsidRDefault="00B51E7A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16,569</w:t>
            </w:r>
          </w:p>
        </w:tc>
        <w:tc>
          <w:tcPr>
            <w:tcW w:w="236" w:type="dxa"/>
            <w:vAlign w:val="bottom"/>
          </w:tcPr>
          <w:p w14:paraId="6B4D00C9" w14:textId="77777777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424157C" w14:textId="3D58BBDA" w:rsidR="004E42C6" w:rsidRPr="00C023BB" w:rsidRDefault="00B51E7A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1E7A">
              <w:rPr>
                <w:rFonts w:ascii="Angsana New" w:hAnsi="Angsana New"/>
                <w:sz w:val="30"/>
                <w:szCs w:val="30"/>
              </w:rPr>
              <w:t>28,808</w:t>
            </w:r>
          </w:p>
        </w:tc>
      </w:tr>
      <w:tr w:rsidR="000E557F" w:rsidRPr="00A65910" w14:paraId="30CE7A7B" w14:textId="77777777" w:rsidTr="004E42C6">
        <w:tc>
          <w:tcPr>
            <w:tcW w:w="5351" w:type="dxa"/>
            <w:vAlign w:val="bottom"/>
          </w:tcPr>
          <w:p w14:paraId="2A063FB7" w14:textId="2C550CEC" w:rsidR="000E557F" w:rsidRPr="00C023BB" w:rsidRDefault="000E557F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3" w:type="dxa"/>
            <w:vAlign w:val="bottom"/>
          </w:tcPr>
          <w:p w14:paraId="4CC70F3E" w14:textId="048BC772" w:rsidR="000E557F" w:rsidRPr="00C023BB" w:rsidRDefault="00622620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36" w:type="dxa"/>
            <w:vAlign w:val="bottom"/>
          </w:tcPr>
          <w:p w14:paraId="0BA0AD78" w14:textId="77777777" w:rsidR="000E557F" w:rsidRPr="00C023BB" w:rsidRDefault="000E557F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2E2B964F" w14:textId="677172E3" w:rsidR="000E557F" w:rsidRPr="00C023BB" w:rsidRDefault="00622620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3213A3" w14:textId="77777777" w:rsidR="000E557F" w:rsidRPr="00C023BB" w:rsidRDefault="000E557F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128443B" w14:textId="3EBF3E8A" w:rsidR="000E557F" w:rsidRPr="00C023BB" w:rsidRDefault="00B51E7A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B51E7A" w:rsidRPr="00A65910" w14:paraId="6B5ADAA0" w14:textId="77777777" w:rsidTr="004E42C6">
        <w:tc>
          <w:tcPr>
            <w:tcW w:w="5351" w:type="dxa"/>
            <w:vAlign w:val="bottom"/>
          </w:tcPr>
          <w:p w14:paraId="0A36E5D2" w14:textId="203A3C36" w:rsidR="00B51E7A" w:rsidRPr="00DB3296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>งวด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หก</w:t>
            </w: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0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ิถุนายน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73" w:type="dxa"/>
            <w:vAlign w:val="bottom"/>
          </w:tcPr>
          <w:p w14:paraId="771B6408" w14:textId="77777777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D97054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60B7363B" w14:textId="77777777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A86F0A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BB8CB45" w14:textId="77777777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E7A" w:rsidRPr="00A65910" w14:paraId="45251ABB" w14:textId="77777777" w:rsidTr="004E42C6">
        <w:tc>
          <w:tcPr>
            <w:tcW w:w="5351" w:type="dxa"/>
            <w:vAlign w:val="bottom"/>
          </w:tcPr>
          <w:p w14:paraId="492847D3" w14:textId="312F59EA" w:rsidR="00B51E7A" w:rsidRPr="00DB3296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3" w:type="dxa"/>
            <w:vAlign w:val="bottom"/>
          </w:tcPr>
          <w:p w14:paraId="29585759" w14:textId="18D7A387" w:rsidR="00B51E7A" w:rsidRDefault="00BE3B46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33,238</w:t>
            </w:r>
          </w:p>
        </w:tc>
        <w:tc>
          <w:tcPr>
            <w:tcW w:w="236" w:type="dxa"/>
            <w:vAlign w:val="bottom"/>
          </w:tcPr>
          <w:p w14:paraId="3D1BC82D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6DDB2DD4" w14:textId="6C94AE6A" w:rsidR="00B51E7A" w:rsidRDefault="00BE3B46" w:rsidP="00BE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47,88</w:t>
            </w:r>
            <w:r w:rsidR="003A7C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C7A02CC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FCA0B6D" w14:textId="7D53E474" w:rsidR="00B51E7A" w:rsidRDefault="00BE3B46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81,12</w:t>
            </w:r>
            <w:r w:rsidR="003A7C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51E7A" w:rsidRPr="00A65910" w14:paraId="3E95FB7A" w14:textId="77777777" w:rsidTr="004E42C6">
        <w:tc>
          <w:tcPr>
            <w:tcW w:w="5351" w:type="dxa"/>
            <w:vAlign w:val="bottom"/>
          </w:tcPr>
          <w:p w14:paraId="1C37C485" w14:textId="794A8FF5" w:rsidR="00B51E7A" w:rsidRPr="00DB3296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3" w:type="dxa"/>
            <w:vAlign w:val="bottom"/>
          </w:tcPr>
          <w:p w14:paraId="227ADFD6" w14:textId="692A950C" w:rsidR="00B51E7A" w:rsidRDefault="00BE3B46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36" w:type="dxa"/>
            <w:vAlign w:val="bottom"/>
          </w:tcPr>
          <w:p w14:paraId="5EE9CD16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4A6DB59C" w14:textId="35445E33" w:rsidR="00B51E7A" w:rsidRDefault="00BE3B46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DDCFBBC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1B241DF" w14:textId="7FA797AB" w:rsidR="00B51E7A" w:rsidRDefault="00BE3B46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B51E7A" w:rsidRPr="00A65910" w14:paraId="6B89A14B" w14:textId="77777777" w:rsidTr="004E42C6">
        <w:tc>
          <w:tcPr>
            <w:tcW w:w="5351" w:type="dxa"/>
            <w:vAlign w:val="bottom"/>
          </w:tcPr>
          <w:p w14:paraId="244376EF" w14:textId="77777777" w:rsidR="00B51E7A" w:rsidRPr="00DB3296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B3664D9" w14:textId="77777777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C7B140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07E7A49E" w14:textId="77777777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A2F5FF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2C4309B" w14:textId="77777777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E7A" w:rsidRPr="00A65910" w14:paraId="154CC59D" w14:textId="77777777" w:rsidTr="004E42C6">
        <w:tc>
          <w:tcPr>
            <w:tcW w:w="5351" w:type="dxa"/>
            <w:vAlign w:val="bottom"/>
          </w:tcPr>
          <w:p w14:paraId="4C408388" w14:textId="155F2952" w:rsidR="00B51E7A" w:rsidRPr="00DB3296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หก</w:t>
            </w: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0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ิถุนายน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3" w:type="dxa"/>
            <w:vAlign w:val="bottom"/>
          </w:tcPr>
          <w:p w14:paraId="6202DED5" w14:textId="77777777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2B76D5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57AA0F8" w14:textId="77777777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7E30E5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026A31F" w14:textId="77777777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E7A" w:rsidRPr="00A65910" w14:paraId="516B09B1" w14:textId="77777777" w:rsidTr="004E42C6">
        <w:tc>
          <w:tcPr>
            <w:tcW w:w="5351" w:type="dxa"/>
            <w:vAlign w:val="bottom"/>
          </w:tcPr>
          <w:p w14:paraId="40FFE29A" w14:textId="453C8524" w:rsidR="00B51E7A" w:rsidRPr="00DB3296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3" w:type="dxa"/>
            <w:vAlign w:val="bottom"/>
          </w:tcPr>
          <w:p w14:paraId="33A4F414" w14:textId="18C78F02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26,610</w:t>
            </w:r>
          </w:p>
        </w:tc>
        <w:tc>
          <w:tcPr>
            <w:tcW w:w="236" w:type="dxa"/>
            <w:vAlign w:val="bottom"/>
          </w:tcPr>
          <w:p w14:paraId="5A347DB4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2AC74573" w14:textId="39F837DD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46,265</w:t>
            </w:r>
          </w:p>
        </w:tc>
        <w:tc>
          <w:tcPr>
            <w:tcW w:w="236" w:type="dxa"/>
            <w:vAlign w:val="bottom"/>
          </w:tcPr>
          <w:p w14:paraId="39C00533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69446C1" w14:textId="568C64F3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72,875</w:t>
            </w:r>
          </w:p>
        </w:tc>
      </w:tr>
      <w:tr w:rsidR="00B51E7A" w:rsidRPr="00A65910" w14:paraId="5E9B56D5" w14:textId="77777777" w:rsidTr="004E42C6">
        <w:tc>
          <w:tcPr>
            <w:tcW w:w="5351" w:type="dxa"/>
            <w:vAlign w:val="bottom"/>
          </w:tcPr>
          <w:p w14:paraId="1FF47586" w14:textId="2CA43EB2" w:rsidR="00B51E7A" w:rsidRPr="00DB3296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3" w:type="dxa"/>
            <w:vAlign w:val="bottom"/>
          </w:tcPr>
          <w:p w14:paraId="004D4E08" w14:textId="6DBF8580" w:rsidR="00B51E7A" w:rsidRDefault="00622620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  <w:vAlign w:val="bottom"/>
          </w:tcPr>
          <w:p w14:paraId="30B72CCC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E3E682C" w14:textId="05313905" w:rsidR="00B51E7A" w:rsidRDefault="00622620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2F54F3" w14:textId="77777777" w:rsidR="00B51E7A" w:rsidRPr="00C023BB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1DAB696" w14:textId="252AE065" w:rsidR="00B51E7A" w:rsidRDefault="00B51E7A" w:rsidP="00B5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</w:tbl>
    <w:p w14:paraId="1C92E413" w14:textId="77777777" w:rsidR="004E42C6" w:rsidRDefault="004E42C6" w:rsidP="004E42C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38AB26D9" w14:textId="1A99E27F" w:rsidR="001150DF" w:rsidRPr="00DB3F62" w:rsidRDefault="001150DF" w:rsidP="001150D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มูลค่ายุติธรรม</w:t>
      </w:r>
    </w:p>
    <w:p w14:paraId="18FE2807" w14:textId="77777777" w:rsidR="001150DF" w:rsidRPr="00144947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28"/>
          <w:szCs w:val="28"/>
          <w:cs/>
        </w:rPr>
      </w:pPr>
    </w:p>
    <w:p w14:paraId="69525C2C" w14:textId="4E3BEAFE" w:rsidR="001150DF" w:rsidRPr="00DB3F62" w:rsidRDefault="001150DF" w:rsidP="001150DF">
      <w:pPr>
        <w:pStyle w:val="NoSpacing"/>
        <w:jc w:val="thaiDistribute"/>
        <w:rPr>
          <w:rFonts w:ascii="Angsana New" w:hAnsi="Angsana New"/>
          <w:szCs w:val="30"/>
        </w:rPr>
      </w:pPr>
      <w:r w:rsidRPr="00DB3F62">
        <w:rPr>
          <w:rFonts w:ascii="Angsana New" w:hAnsi="Angsana New" w:hint="cs"/>
          <w:szCs w:val="30"/>
          <w:cs/>
        </w:rPr>
        <w:t>สินทรัพย์ทางการเงินที่สำคัญ (ไม</w:t>
      </w:r>
      <w:r w:rsidR="00861CFD" w:rsidRPr="00DB3F62">
        <w:rPr>
          <w:rFonts w:ascii="Angsana New" w:hAnsi="Angsana New" w:hint="cs"/>
          <w:szCs w:val="30"/>
          <w:cs/>
        </w:rPr>
        <w:t>่รวมถึงรายการสินทรัพย์</w:t>
      </w:r>
      <w:r w:rsidRPr="00DB3F62">
        <w:rPr>
          <w:rFonts w:ascii="Angsana New" w:hAnsi="Angsana New" w:hint="cs"/>
          <w:szCs w:val="30"/>
          <w:cs/>
        </w:rPr>
        <w:t>ที่ฝ่ายบริหารเชื่อว่ามูลค่าตามบัญชีไม่ได้แตกต่างอย่างมีสาระสำคัญกับมูลค่ายุติธรรม) ซึ่ง</w:t>
      </w:r>
      <w:r w:rsidRPr="00DB3F62">
        <w:rPr>
          <w:rFonts w:ascii="Angsana New" w:hAnsi="Angsana New"/>
          <w:szCs w:val="30"/>
          <w:cs/>
        </w:rPr>
        <w:t xml:space="preserve">ไม่ได้วัดมูลค่าและแสดงด้วยมูลค่ายุติธรรมในงบฐานะการเงิน ณ วันที่ </w:t>
      </w:r>
      <w:r w:rsidR="00620C32">
        <w:rPr>
          <w:rFonts w:ascii="Angsana New" w:hAnsi="Angsana New" w:hint="cs"/>
          <w:szCs w:val="30"/>
        </w:rPr>
        <w:t>3</w:t>
      </w:r>
      <w:r w:rsidR="00A05A68">
        <w:rPr>
          <w:rFonts w:ascii="Angsana New" w:hAnsi="Angsana New"/>
          <w:szCs w:val="30"/>
        </w:rPr>
        <w:t>0</w:t>
      </w:r>
      <w:r w:rsidR="00620C32">
        <w:rPr>
          <w:rFonts w:ascii="Angsana New" w:hAnsi="Angsana New" w:hint="cs"/>
          <w:szCs w:val="30"/>
        </w:rPr>
        <w:t xml:space="preserve"> </w:t>
      </w:r>
      <w:r w:rsidR="00A05A68">
        <w:rPr>
          <w:rFonts w:ascii="Angsana New" w:hAnsi="Angsana New" w:hint="cs"/>
          <w:szCs w:val="30"/>
          <w:cs/>
        </w:rPr>
        <w:t>มิถุนายน</w:t>
      </w:r>
      <w:r w:rsidR="00620C32">
        <w:rPr>
          <w:rFonts w:ascii="Angsana New" w:hAnsi="Angsana New" w:hint="cs"/>
          <w:szCs w:val="30"/>
          <w:cs/>
        </w:rPr>
        <w:t xml:space="preserve"> </w:t>
      </w:r>
      <w:r w:rsidR="00620C32">
        <w:rPr>
          <w:rFonts w:ascii="Angsana New" w:hAnsi="Angsana New" w:hint="cs"/>
          <w:szCs w:val="30"/>
        </w:rPr>
        <w:t>256</w:t>
      </w:r>
      <w:r w:rsidR="00144947">
        <w:rPr>
          <w:rFonts w:ascii="Angsana New" w:hAnsi="Angsana New"/>
          <w:szCs w:val="30"/>
        </w:rPr>
        <w:t>9</w:t>
      </w:r>
      <w:r w:rsidRPr="00DB3F62">
        <w:rPr>
          <w:rFonts w:ascii="Angsana New" w:hAnsi="Angsana New" w:hint="cs"/>
          <w:szCs w:val="30"/>
          <w:cs/>
        </w:rPr>
        <w:t xml:space="preserve"> และ </w:t>
      </w:r>
      <w:r w:rsidRPr="00DB3F62">
        <w:rPr>
          <w:rFonts w:ascii="Angsana New" w:hAnsi="Angsana New"/>
          <w:szCs w:val="30"/>
        </w:rPr>
        <w:t xml:space="preserve">31 </w:t>
      </w:r>
      <w:r w:rsidRPr="00DB3F62">
        <w:rPr>
          <w:rFonts w:ascii="Angsana New" w:hAnsi="Angsana New"/>
          <w:szCs w:val="30"/>
          <w:cs/>
        </w:rPr>
        <w:t xml:space="preserve">ธันวาคม </w:t>
      </w:r>
      <w:r w:rsidR="00620C32">
        <w:rPr>
          <w:rFonts w:ascii="Angsana New" w:hAnsi="Angsana New"/>
          <w:szCs w:val="30"/>
        </w:rPr>
        <w:t>256</w:t>
      </w:r>
      <w:r w:rsidR="00144947">
        <w:rPr>
          <w:rFonts w:ascii="Angsana New" w:hAnsi="Angsana New"/>
          <w:szCs w:val="30"/>
        </w:rPr>
        <w:t>8</w:t>
      </w:r>
      <w:r w:rsidRPr="00DB3F62">
        <w:rPr>
          <w:rFonts w:ascii="Angsana New" w:hAnsi="Angsana New" w:hint="cs"/>
          <w:szCs w:val="30"/>
          <w:cs/>
        </w:rPr>
        <w:t xml:space="preserve"> มี</w:t>
      </w:r>
      <w:r w:rsidRPr="00DB3F62">
        <w:rPr>
          <w:rFonts w:ascii="Angsana New" w:hAnsi="Angsana New"/>
          <w:szCs w:val="30"/>
          <w:cs/>
        </w:rPr>
        <w:t>มูลค่ายุติธรรมที่เกี่ยวข้องดังนี้</w:t>
      </w:r>
    </w:p>
    <w:p w14:paraId="381BA4C9" w14:textId="77777777" w:rsidR="00DD150C" w:rsidRDefault="00DD150C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highlight w:val="yellow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2694"/>
        <w:gridCol w:w="223"/>
        <w:gridCol w:w="1627"/>
        <w:gridCol w:w="257"/>
        <w:gridCol w:w="1612"/>
        <w:gridCol w:w="257"/>
        <w:gridCol w:w="2970"/>
      </w:tblGrid>
      <w:tr w:rsidR="0087168D" w:rsidRPr="000170CC" w14:paraId="6FCA5FE5" w14:textId="77777777" w:rsidTr="0087168D">
        <w:tc>
          <w:tcPr>
            <w:tcW w:w="2694" w:type="dxa"/>
          </w:tcPr>
          <w:p w14:paraId="01F860F1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30AB9D79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96" w:type="dxa"/>
            <w:gridSpan w:val="3"/>
          </w:tcPr>
          <w:p w14:paraId="4F3EDC1C" w14:textId="2CA82811" w:rsidR="0087168D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57" w:type="dxa"/>
          </w:tcPr>
          <w:p w14:paraId="398F0F8A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4053F427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87168D" w:rsidRPr="000170CC" w14:paraId="7B10FA82" w14:textId="77777777" w:rsidTr="0087168D">
        <w:tc>
          <w:tcPr>
            <w:tcW w:w="2694" w:type="dxa"/>
          </w:tcPr>
          <w:p w14:paraId="310C87DE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48C5243E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96" w:type="dxa"/>
            <w:gridSpan w:val="3"/>
            <w:tcBorders>
              <w:bottom w:val="single" w:sz="4" w:space="0" w:color="auto"/>
            </w:tcBorders>
          </w:tcPr>
          <w:p w14:paraId="7199C4D8" w14:textId="0C9C5395" w:rsidR="0087168D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งบการเงินรว</w:t>
            </w:r>
            <w:r w:rsidRPr="000170CC">
              <w:rPr>
                <w:rFonts w:ascii="Angsana New" w:hAnsi="Angsana New" w:hint="cs"/>
                <w:szCs w:val="30"/>
                <w:cs/>
              </w:rPr>
              <w:t xml:space="preserve">ม </w:t>
            </w:r>
            <w:r w:rsidRPr="000170CC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257" w:type="dxa"/>
          </w:tcPr>
          <w:p w14:paraId="332194EC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2A5ADE5A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DD150C" w:rsidRPr="000170CC" w14:paraId="23E246EB" w14:textId="77777777" w:rsidTr="0087168D">
        <w:tc>
          <w:tcPr>
            <w:tcW w:w="2694" w:type="dxa"/>
            <w:tcBorders>
              <w:bottom w:val="single" w:sz="4" w:space="0" w:color="auto"/>
            </w:tcBorders>
          </w:tcPr>
          <w:p w14:paraId="6734B3A6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6BDCDD8A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32BE91A" w14:textId="6CB98361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pacing w:val="-8"/>
                <w:szCs w:val="30"/>
              </w:rPr>
            </w:pPr>
            <w:r>
              <w:rPr>
                <w:rFonts w:ascii="Angsana New" w:hAnsi="Angsana New"/>
                <w:szCs w:val="30"/>
              </w:rPr>
              <w:t>3</w:t>
            </w:r>
            <w:r w:rsidR="00A05A68">
              <w:rPr>
                <w:rFonts w:ascii="Angsana New" w:hAnsi="Angsana New"/>
                <w:szCs w:val="30"/>
              </w:rPr>
              <w:t>0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 w:rsidR="00A05A68">
              <w:rPr>
                <w:rFonts w:ascii="Angsana New" w:hAnsi="Angsana New" w:hint="cs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 w:rsidRPr="00DB3F62">
              <w:rPr>
                <w:rFonts w:ascii="Angsana New" w:hAnsi="Angsana New"/>
                <w:szCs w:val="30"/>
              </w:rPr>
              <w:t>256</w:t>
            </w:r>
            <w:r>
              <w:rPr>
                <w:rFonts w:ascii="Angsana New" w:hAnsi="Angsana New"/>
                <w:szCs w:val="30"/>
              </w:rPr>
              <w:t>9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69A4890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37DE860B" w14:textId="4BC4CE73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30"/>
              </w:rPr>
              <w:t xml:space="preserve"> 2568</w:t>
            </w:r>
          </w:p>
        </w:tc>
        <w:tc>
          <w:tcPr>
            <w:tcW w:w="257" w:type="dxa"/>
          </w:tcPr>
          <w:p w14:paraId="6EC923A4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35694E01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DD150C" w:rsidRPr="000170CC" w14:paraId="2EB89027" w14:textId="77777777" w:rsidTr="0087168D">
        <w:tc>
          <w:tcPr>
            <w:tcW w:w="2694" w:type="dxa"/>
          </w:tcPr>
          <w:p w14:paraId="3AC774F2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3" w:type="dxa"/>
          </w:tcPr>
          <w:p w14:paraId="10DE3E03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8FDA141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14:paraId="751FFBDF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670EA23B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7" w:type="dxa"/>
          </w:tcPr>
          <w:p w14:paraId="377293F7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41A33F1A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150C" w:rsidRPr="000170CC" w14:paraId="1C0C742B" w14:textId="77777777" w:rsidTr="0087168D">
        <w:tc>
          <w:tcPr>
            <w:tcW w:w="2694" w:type="dxa"/>
          </w:tcPr>
          <w:p w14:paraId="797EFB7C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1782C3A7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0E989E09" w14:textId="32A4ABBE" w:rsidR="00DD150C" w:rsidRPr="000170CC" w:rsidRDefault="00D86669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1,861.6</w:t>
            </w:r>
          </w:p>
        </w:tc>
        <w:tc>
          <w:tcPr>
            <w:tcW w:w="257" w:type="dxa"/>
          </w:tcPr>
          <w:p w14:paraId="0FF373DF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09B0F91F" w14:textId="5E61E32F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1,430.5</w:t>
            </w:r>
          </w:p>
        </w:tc>
        <w:tc>
          <w:tcPr>
            <w:tcW w:w="257" w:type="dxa"/>
          </w:tcPr>
          <w:p w14:paraId="6551DC32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10796460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3</w:t>
            </w:r>
          </w:p>
        </w:tc>
      </w:tr>
      <w:tr w:rsidR="00DD150C" w:rsidRPr="000170CC" w14:paraId="62692E9D" w14:textId="77777777" w:rsidTr="0087168D">
        <w:tc>
          <w:tcPr>
            <w:tcW w:w="2694" w:type="dxa"/>
          </w:tcPr>
          <w:p w14:paraId="24D15F6D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23" w:type="dxa"/>
          </w:tcPr>
          <w:p w14:paraId="0F46AF38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25BCA9EC" w14:textId="530B65CB" w:rsidR="00DD150C" w:rsidRPr="000170CC" w:rsidRDefault="00D86669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46.6</w:t>
            </w:r>
          </w:p>
        </w:tc>
        <w:tc>
          <w:tcPr>
            <w:tcW w:w="257" w:type="dxa"/>
          </w:tcPr>
          <w:p w14:paraId="51CF8D83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2274BF12" w14:textId="25A7C429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64.4</w:t>
            </w:r>
          </w:p>
        </w:tc>
        <w:tc>
          <w:tcPr>
            <w:tcW w:w="257" w:type="dxa"/>
          </w:tcPr>
          <w:p w14:paraId="73D2DF44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7BCC29B6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Pr="000170CC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DD150C" w:rsidRPr="000170CC" w14:paraId="1EAA853E" w14:textId="77777777" w:rsidTr="0087168D">
        <w:tc>
          <w:tcPr>
            <w:tcW w:w="2694" w:type="dxa"/>
          </w:tcPr>
          <w:p w14:paraId="782E34D8" w14:textId="77777777" w:rsidR="00DD150C" w:rsidRPr="000170CC" w:rsidRDefault="00DD150C" w:rsidP="008716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23" w:type="dxa"/>
          </w:tcPr>
          <w:p w14:paraId="1FAE2D52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780D5729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32D5BED3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4D06731A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0B7A8D1B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7784046B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อัตราดอกเบี้ยในท้องตลา</w:t>
            </w:r>
            <w:r w:rsidRPr="000170CC">
              <w:rPr>
                <w:rFonts w:ascii="Angsana New" w:hAnsi="Angsana New" w:hint="cs"/>
                <w:szCs w:val="30"/>
                <w:cs/>
              </w:rPr>
              <w:t>ด</w:t>
            </w:r>
          </w:p>
        </w:tc>
      </w:tr>
      <w:tr w:rsidR="00DD150C" w:rsidRPr="000170CC" w14:paraId="3F9524B5" w14:textId="77777777" w:rsidTr="0087168D">
        <w:tc>
          <w:tcPr>
            <w:tcW w:w="2694" w:type="dxa"/>
          </w:tcPr>
          <w:p w14:paraId="0EC6657B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   เพื่อ</w:t>
            </w:r>
            <w:r w:rsidRPr="000170CC">
              <w:rPr>
                <w:rFonts w:ascii="Angsana New" w:hAnsi="Angsana New"/>
                <w:szCs w:val="30"/>
                <w:cs/>
              </w:rPr>
              <w:t>การประกอบอาชีพ</w:t>
            </w:r>
          </w:p>
        </w:tc>
        <w:tc>
          <w:tcPr>
            <w:tcW w:w="223" w:type="dxa"/>
          </w:tcPr>
          <w:p w14:paraId="6C2FDDDF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035FAB14" w14:textId="2F91540D" w:rsidR="00DD150C" w:rsidRPr="000170CC" w:rsidRDefault="00D86669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0.1</w:t>
            </w:r>
          </w:p>
        </w:tc>
        <w:tc>
          <w:tcPr>
            <w:tcW w:w="257" w:type="dxa"/>
          </w:tcPr>
          <w:p w14:paraId="0832C382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1E831045" w14:textId="6678DE49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0.6</w:t>
            </w:r>
          </w:p>
        </w:tc>
        <w:tc>
          <w:tcPr>
            <w:tcW w:w="257" w:type="dxa"/>
          </w:tcPr>
          <w:p w14:paraId="2513E9D4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07FE3DCA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สำหรับลักษณะสินเชื่อ</w:t>
            </w:r>
          </w:p>
        </w:tc>
      </w:tr>
      <w:tr w:rsidR="00DD150C" w:rsidRPr="000170CC" w14:paraId="46ACCC1A" w14:textId="77777777" w:rsidTr="0087168D">
        <w:tc>
          <w:tcPr>
            <w:tcW w:w="2694" w:type="dxa"/>
          </w:tcPr>
          <w:p w14:paraId="57AE01AE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49834674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4C32AC9A" w14:textId="4CBE5411" w:rsidR="00DD150C" w:rsidRPr="000170CC" w:rsidRDefault="00D86669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16.</w:t>
            </w:r>
            <w:r w:rsidR="009636D3">
              <w:rPr>
                <w:rFonts w:ascii="Angsana New" w:hAnsi="Angsana New"/>
                <w:szCs w:val="30"/>
              </w:rPr>
              <w:t>4</w:t>
            </w:r>
          </w:p>
        </w:tc>
        <w:tc>
          <w:tcPr>
            <w:tcW w:w="257" w:type="dxa"/>
          </w:tcPr>
          <w:p w14:paraId="4F146F54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5DFFCC1F" w14:textId="4E22841C" w:rsidR="00DD150C" w:rsidRPr="000170CC" w:rsidRDefault="00DD150C" w:rsidP="008716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16.7</w:t>
            </w:r>
          </w:p>
        </w:tc>
        <w:tc>
          <w:tcPr>
            <w:tcW w:w="257" w:type="dxa"/>
          </w:tcPr>
          <w:p w14:paraId="39469C9A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64F28387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ที่ใกล้เคียงกัน)</w:t>
            </w:r>
          </w:p>
        </w:tc>
      </w:tr>
      <w:tr w:rsidR="00DD150C" w:rsidRPr="000170CC" w14:paraId="6C446DEF" w14:textId="77777777" w:rsidTr="0087168D">
        <w:tc>
          <w:tcPr>
            <w:tcW w:w="2694" w:type="dxa"/>
          </w:tcPr>
          <w:p w14:paraId="6E1ED729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0170CC">
              <w:rPr>
                <w:rFonts w:ascii="Angsana New" w:hAnsi="Angsana New"/>
                <w:szCs w:val="30"/>
              </w:rPr>
              <w:t xml:space="preserve">- </w:t>
            </w:r>
            <w:r w:rsidRPr="000170CC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3031384E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6B49DE47" w14:textId="62F1CA36" w:rsidR="00DD150C" w:rsidRPr="006113B9" w:rsidRDefault="00F12372" w:rsidP="008716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1,156.5</w:t>
            </w:r>
          </w:p>
        </w:tc>
        <w:tc>
          <w:tcPr>
            <w:tcW w:w="257" w:type="dxa"/>
          </w:tcPr>
          <w:p w14:paraId="0BE130BF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5917D90A" w14:textId="49A83859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F05F92">
              <w:rPr>
                <w:rFonts w:ascii="Angsana New" w:hAnsi="Angsana New"/>
                <w:szCs w:val="30"/>
              </w:rPr>
              <w:t>1,048.9</w:t>
            </w:r>
          </w:p>
        </w:tc>
        <w:tc>
          <w:tcPr>
            <w:tcW w:w="257" w:type="dxa"/>
          </w:tcPr>
          <w:p w14:paraId="02EE43AE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09A72509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2</w:t>
            </w:r>
          </w:p>
        </w:tc>
      </w:tr>
      <w:tr w:rsidR="00DD150C" w:rsidRPr="00BE08D1" w14:paraId="2578BC3C" w14:textId="77777777" w:rsidTr="0087168D">
        <w:tc>
          <w:tcPr>
            <w:tcW w:w="2694" w:type="dxa"/>
          </w:tcPr>
          <w:p w14:paraId="183A6C58" w14:textId="77777777" w:rsidR="00DD150C" w:rsidRPr="00BE08D1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145B2059" w14:textId="77777777" w:rsidR="00DD150C" w:rsidRPr="00BE08D1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7" w:type="dxa"/>
          </w:tcPr>
          <w:p w14:paraId="06F4A88A" w14:textId="77777777" w:rsidR="00DD150C" w:rsidRPr="00BE08D1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72F25E11" w14:textId="77777777" w:rsidR="00DD150C" w:rsidRPr="00BE08D1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570FAB42" w14:textId="77777777" w:rsidR="00DD150C" w:rsidRPr="00BE08D1" w:rsidRDefault="00DD150C" w:rsidP="00A57D20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0F29F133" w14:textId="77777777" w:rsidR="00DD150C" w:rsidRPr="00BE08D1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5716EC6B" w14:textId="77777777" w:rsidR="00DD150C" w:rsidRPr="00BE08D1" w:rsidRDefault="00DD150C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A05A68" w:rsidRPr="00BE08D1" w14:paraId="6A70FBD0" w14:textId="77777777" w:rsidTr="0087168D">
        <w:tc>
          <w:tcPr>
            <w:tcW w:w="2694" w:type="dxa"/>
          </w:tcPr>
          <w:p w14:paraId="6AA32DD5" w14:textId="77777777" w:rsidR="00A05A68" w:rsidRPr="00BE08D1" w:rsidRDefault="00A05A68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11223D51" w14:textId="77777777" w:rsidR="00A05A68" w:rsidRPr="00BE08D1" w:rsidRDefault="00A05A68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7" w:type="dxa"/>
          </w:tcPr>
          <w:p w14:paraId="69970658" w14:textId="77777777" w:rsidR="00A05A68" w:rsidRPr="00BE08D1" w:rsidRDefault="00A05A68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61DB4777" w14:textId="77777777" w:rsidR="00A05A68" w:rsidRPr="00BE08D1" w:rsidRDefault="00A05A68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345196D8" w14:textId="77777777" w:rsidR="00A05A68" w:rsidRPr="00BE08D1" w:rsidRDefault="00A05A68" w:rsidP="00A57D20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3914A48D" w14:textId="77777777" w:rsidR="00A05A68" w:rsidRPr="00BE08D1" w:rsidRDefault="00A05A68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67F98505" w14:textId="77777777" w:rsidR="00A05A68" w:rsidRPr="00BE08D1" w:rsidRDefault="00A05A68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A05A68" w:rsidRPr="00BE08D1" w14:paraId="2E93E051" w14:textId="77777777" w:rsidTr="0087168D">
        <w:tc>
          <w:tcPr>
            <w:tcW w:w="2694" w:type="dxa"/>
          </w:tcPr>
          <w:p w14:paraId="0D360533" w14:textId="77777777" w:rsidR="00A05A68" w:rsidRPr="00BE08D1" w:rsidRDefault="00A05A68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6C722CE6" w14:textId="77777777" w:rsidR="00A05A68" w:rsidRPr="00BE08D1" w:rsidRDefault="00A05A68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7" w:type="dxa"/>
          </w:tcPr>
          <w:p w14:paraId="7331564F" w14:textId="77777777" w:rsidR="00A05A68" w:rsidRPr="00BE08D1" w:rsidRDefault="00A05A68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46C8FE20" w14:textId="77777777" w:rsidR="00A05A68" w:rsidRPr="00BE08D1" w:rsidRDefault="00A05A68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27C9DAFB" w14:textId="77777777" w:rsidR="00A05A68" w:rsidRPr="00BE08D1" w:rsidRDefault="00A05A68" w:rsidP="00A57D20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05E2A25C" w14:textId="77777777" w:rsidR="00A05A68" w:rsidRPr="00BE08D1" w:rsidRDefault="00A05A68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627B485C" w14:textId="77777777" w:rsidR="00A05A68" w:rsidRPr="00BE08D1" w:rsidRDefault="00A05A68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A05A68" w:rsidRPr="00BE08D1" w14:paraId="2E76F397" w14:textId="77777777" w:rsidTr="0087168D">
        <w:tc>
          <w:tcPr>
            <w:tcW w:w="2694" w:type="dxa"/>
          </w:tcPr>
          <w:p w14:paraId="2236BCD1" w14:textId="77777777" w:rsidR="00A05A68" w:rsidRPr="00BE08D1" w:rsidRDefault="00A05A68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28F67478" w14:textId="77777777" w:rsidR="00A05A68" w:rsidRPr="00BE08D1" w:rsidRDefault="00A05A68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7" w:type="dxa"/>
          </w:tcPr>
          <w:p w14:paraId="11DEF192" w14:textId="77777777" w:rsidR="00A05A68" w:rsidRPr="00BE08D1" w:rsidRDefault="00A05A68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30E61694" w14:textId="77777777" w:rsidR="00A05A68" w:rsidRPr="00BE08D1" w:rsidRDefault="00A05A68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05FCE983" w14:textId="77777777" w:rsidR="00A05A68" w:rsidRPr="00BE08D1" w:rsidRDefault="00A05A68" w:rsidP="00A57D20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5296ED7A" w14:textId="77777777" w:rsidR="00A05A68" w:rsidRPr="00BE08D1" w:rsidRDefault="00A05A68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03214594" w14:textId="77777777" w:rsidR="00A05A68" w:rsidRPr="00BE08D1" w:rsidRDefault="00A05A68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4E42C6" w:rsidRPr="00BE08D1" w14:paraId="35071647" w14:textId="77777777" w:rsidTr="0087168D">
        <w:tc>
          <w:tcPr>
            <w:tcW w:w="2694" w:type="dxa"/>
          </w:tcPr>
          <w:p w14:paraId="44AF9438" w14:textId="77777777" w:rsidR="004E42C6" w:rsidRPr="00BE08D1" w:rsidRDefault="004E42C6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1ED5F646" w14:textId="77777777" w:rsidR="004E42C6" w:rsidRPr="00BE08D1" w:rsidRDefault="004E42C6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7" w:type="dxa"/>
          </w:tcPr>
          <w:p w14:paraId="11558B50" w14:textId="77777777" w:rsidR="004E42C6" w:rsidRPr="00BE08D1" w:rsidRDefault="004E42C6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19CE322A" w14:textId="77777777" w:rsidR="004E42C6" w:rsidRPr="00BE08D1" w:rsidRDefault="004E42C6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16672E48" w14:textId="77777777" w:rsidR="004E42C6" w:rsidRPr="00BE08D1" w:rsidRDefault="004E42C6" w:rsidP="00A57D20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0F673C67" w14:textId="77777777" w:rsidR="004E42C6" w:rsidRPr="00BE08D1" w:rsidRDefault="004E42C6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0684F065" w14:textId="77777777" w:rsidR="004E42C6" w:rsidRPr="00BE08D1" w:rsidRDefault="004E42C6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BE08D1" w:rsidRPr="000170CC" w14:paraId="5FF01CB5" w14:textId="77777777" w:rsidTr="00A57D20">
        <w:tc>
          <w:tcPr>
            <w:tcW w:w="2694" w:type="dxa"/>
          </w:tcPr>
          <w:p w14:paraId="0EA9519A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10AC2D15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96" w:type="dxa"/>
            <w:gridSpan w:val="3"/>
          </w:tcPr>
          <w:p w14:paraId="384A3195" w14:textId="77777777" w:rsidR="00BE08D1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57" w:type="dxa"/>
          </w:tcPr>
          <w:p w14:paraId="115CE864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344BEDD7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BE08D1" w:rsidRPr="000170CC" w14:paraId="7B7F3C87" w14:textId="77777777" w:rsidTr="00A57D20">
        <w:tc>
          <w:tcPr>
            <w:tcW w:w="2694" w:type="dxa"/>
          </w:tcPr>
          <w:p w14:paraId="198A3029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656657A7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96" w:type="dxa"/>
            <w:gridSpan w:val="3"/>
            <w:tcBorders>
              <w:bottom w:val="single" w:sz="4" w:space="0" w:color="auto"/>
            </w:tcBorders>
          </w:tcPr>
          <w:p w14:paraId="223D9BCE" w14:textId="60F08446" w:rsidR="00BE08D1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szCs w:val="30"/>
                <w:cs/>
              </w:rPr>
              <w:t>เฉพาะกิจการ</w:t>
            </w:r>
            <w:r w:rsidRPr="000170CC">
              <w:rPr>
                <w:rFonts w:ascii="Angsana New" w:hAnsi="Angsana New" w:hint="cs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257" w:type="dxa"/>
          </w:tcPr>
          <w:p w14:paraId="308EE429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74D3C6D1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DD150C" w:rsidRPr="000170CC" w14:paraId="66FFCCB4" w14:textId="77777777" w:rsidTr="0087168D">
        <w:tc>
          <w:tcPr>
            <w:tcW w:w="2694" w:type="dxa"/>
            <w:tcBorders>
              <w:bottom w:val="single" w:sz="4" w:space="0" w:color="auto"/>
            </w:tcBorders>
          </w:tcPr>
          <w:p w14:paraId="23C1FF45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646AB615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CD8306C" w14:textId="28845346" w:rsidR="00DD150C" w:rsidRPr="000170CC" w:rsidRDefault="00A05A68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 xml:space="preserve">30 </w:t>
            </w:r>
            <w:r>
              <w:rPr>
                <w:rFonts w:ascii="Angsana New" w:hAnsi="Angsana New" w:hint="cs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 w:rsidRPr="00DB3F62">
              <w:rPr>
                <w:rFonts w:ascii="Angsana New" w:hAnsi="Angsana New"/>
                <w:szCs w:val="30"/>
              </w:rPr>
              <w:t>256</w:t>
            </w:r>
            <w:r>
              <w:rPr>
                <w:rFonts w:ascii="Angsana New" w:hAnsi="Angsana New"/>
                <w:szCs w:val="30"/>
              </w:rPr>
              <w:t>9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CC6958C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2963EE82" w14:textId="71A97AA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30"/>
              </w:rPr>
              <w:t xml:space="preserve"> 2568</w:t>
            </w:r>
          </w:p>
        </w:tc>
        <w:tc>
          <w:tcPr>
            <w:tcW w:w="257" w:type="dxa"/>
          </w:tcPr>
          <w:p w14:paraId="79C1B21C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16DAE7EA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DD150C" w:rsidRPr="000170CC" w14:paraId="4B3A634E" w14:textId="77777777" w:rsidTr="0087168D">
        <w:tc>
          <w:tcPr>
            <w:tcW w:w="2694" w:type="dxa"/>
          </w:tcPr>
          <w:p w14:paraId="7E5D0747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23" w:type="dxa"/>
          </w:tcPr>
          <w:p w14:paraId="51ED3297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3BAB82E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14:paraId="7D3870B5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7948D233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14:paraId="79B4F7DE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2E95FDE7" w14:textId="77777777" w:rsidR="00DD150C" w:rsidRPr="000170CC" w:rsidRDefault="00DD150C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DD150C" w:rsidRPr="000170CC" w14:paraId="5D2DD38F" w14:textId="77777777" w:rsidTr="0087168D">
        <w:tc>
          <w:tcPr>
            <w:tcW w:w="2694" w:type="dxa"/>
          </w:tcPr>
          <w:p w14:paraId="1A007FC1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2031CF7B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31F15649" w14:textId="5C1CD4B2" w:rsidR="00DD150C" w:rsidRPr="000170CC" w:rsidRDefault="00D86669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682.3</w:t>
            </w:r>
          </w:p>
        </w:tc>
        <w:tc>
          <w:tcPr>
            <w:tcW w:w="257" w:type="dxa"/>
          </w:tcPr>
          <w:p w14:paraId="1287F5A1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04E6E36E" w14:textId="2D20F770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407.8</w:t>
            </w:r>
          </w:p>
        </w:tc>
        <w:tc>
          <w:tcPr>
            <w:tcW w:w="257" w:type="dxa"/>
          </w:tcPr>
          <w:p w14:paraId="28AFA072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74AAF2B4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3</w:t>
            </w:r>
          </w:p>
        </w:tc>
      </w:tr>
      <w:tr w:rsidR="00DD150C" w:rsidRPr="000170CC" w14:paraId="3BCF9293" w14:textId="77777777" w:rsidTr="0087168D">
        <w:tc>
          <w:tcPr>
            <w:tcW w:w="2694" w:type="dxa"/>
          </w:tcPr>
          <w:p w14:paraId="4219EBA4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7771D27C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64A4CC11" w14:textId="4D8BF340" w:rsidR="00DD150C" w:rsidRPr="0031628B" w:rsidRDefault="00D86669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16.</w:t>
            </w:r>
            <w:r w:rsidR="009636D3">
              <w:rPr>
                <w:rFonts w:ascii="Angsana New" w:hAnsi="Angsana New"/>
                <w:szCs w:val="30"/>
              </w:rPr>
              <w:t>4</w:t>
            </w:r>
          </w:p>
        </w:tc>
        <w:tc>
          <w:tcPr>
            <w:tcW w:w="257" w:type="dxa"/>
          </w:tcPr>
          <w:p w14:paraId="21358D1B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1E7311FD" w14:textId="68B23B46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16.7</w:t>
            </w:r>
          </w:p>
        </w:tc>
        <w:tc>
          <w:tcPr>
            <w:tcW w:w="257" w:type="dxa"/>
          </w:tcPr>
          <w:p w14:paraId="3F85CDD5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0B3643B1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(กระแสเงินสดคิดลดด้วย</w:t>
            </w:r>
          </w:p>
        </w:tc>
      </w:tr>
      <w:tr w:rsidR="00DD150C" w:rsidRPr="000170CC" w14:paraId="64A144B9" w14:textId="77777777" w:rsidTr="0087168D">
        <w:tc>
          <w:tcPr>
            <w:tcW w:w="2694" w:type="dxa"/>
          </w:tcPr>
          <w:p w14:paraId="2536F0DD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47C3117F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21830C5B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3B7DC305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62AF66FD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7E0EDF62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1B9CACE3" w14:textId="77777777" w:rsidR="00DD150C" w:rsidRPr="0087168D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87168D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  <w:r w:rsidRPr="0087168D">
              <w:rPr>
                <w:rFonts w:ascii="Angsana New" w:hAnsi="Angsana New" w:hint="cs"/>
                <w:szCs w:val="30"/>
                <w:cs/>
              </w:rPr>
              <w:t>สำหรับ</w:t>
            </w:r>
          </w:p>
        </w:tc>
      </w:tr>
      <w:tr w:rsidR="00DD150C" w:rsidRPr="000170CC" w14:paraId="26DEAD7D" w14:textId="77777777" w:rsidTr="0087168D">
        <w:tc>
          <w:tcPr>
            <w:tcW w:w="2694" w:type="dxa"/>
          </w:tcPr>
          <w:p w14:paraId="19D65942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4F2AE99B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3C50B4BA" w14:textId="77777777" w:rsidR="00DD150C" w:rsidRPr="00D81992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7F32201A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41069229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34220D88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196DDDB2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ลักษณะสินเชื่อที่ใกล้เคียงกัน)</w:t>
            </w:r>
          </w:p>
        </w:tc>
      </w:tr>
      <w:tr w:rsidR="00DD150C" w:rsidRPr="000170CC" w14:paraId="6D599456" w14:textId="77777777" w:rsidTr="0087168D">
        <w:tc>
          <w:tcPr>
            <w:tcW w:w="2694" w:type="dxa"/>
          </w:tcPr>
          <w:p w14:paraId="47B25440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0170CC">
              <w:rPr>
                <w:rFonts w:ascii="Angsana New" w:hAnsi="Angsana New"/>
                <w:szCs w:val="30"/>
              </w:rPr>
              <w:t xml:space="preserve">- </w:t>
            </w:r>
            <w:r w:rsidRPr="000170CC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1F56EBCD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64A0D510" w14:textId="472982D2" w:rsidR="00DD150C" w:rsidRPr="00D81992" w:rsidRDefault="00F12372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993.5</w:t>
            </w:r>
          </w:p>
        </w:tc>
        <w:tc>
          <w:tcPr>
            <w:tcW w:w="257" w:type="dxa"/>
          </w:tcPr>
          <w:p w14:paraId="091AAC7E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5F5823E8" w14:textId="3B790E85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81992">
              <w:rPr>
                <w:rFonts w:ascii="Angsana New" w:hAnsi="Angsana New"/>
                <w:szCs w:val="30"/>
              </w:rPr>
              <w:t>925.6</w:t>
            </w:r>
          </w:p>
        </w:tc>
        <w:tc>
          <w:tcPr>
            <w:tcW w:w="257" w:type="dxa"/>
          </w:tcPr>
          <w:p w14:paraId="536655B8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17F356E7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2</w:t>
            </w:r>
          </w:p>
        </w:tc>
      </w:tr>
    </w:tbl>
    <w:p w14:paraId="0B10091E" w14:textId="77777777" w:rsidR="00DD150C" w:rsidRPr="00AB5C34" w:rsidRDefault="00DD150C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A72A548" w14:textId="6BEE757C" w:rsidR="009C0E9D" w:rsidRPr="00DB3F62" w:rsidRDefault="009C0E9D" w:rsidP="009C0E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ภาระผูกพัน</w:t>
      </w:r>
      <w:r w:rsidRPr="00DB3F62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ตามสัญญาบริการระยะยาว</w:t>
      </w:r>
    </w:p>
    <w:p w14:paraId="4B3BBDFB" w14:textId="77777777" w:rsidR="009C0E9D" w:rsidRPr="00AB5C34" w:rsidRDefault="009C0E9D" w:rsidP="0072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4DF42591" w14:textId="2FC914E0" w:rsidR="009C0E9D" w:rsidRPr="00DB3F62" w:rsidRDefault="00B219E1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F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0C32">
        <w:rPr>
          <w:rFonts w:ascii="Angsana New" w:hAnsi="Angsana New"/>
          <w:sz w:val="30"/>
          <w:szCs w:val="30"/>
        </w:rPr>
        <w:t>3</w:t>
      </w:r>
      <w:r w:rsidR="00A05A68">
        <w:rPr>
          <w:rFonts w:ascii="Angsana New" w:hAnsi="Angsana New"/>
          <w:sz w:val="30"/>
          <w:szCs w:val="30"/>
        </w:rPr>
        <w:t>0</w:t>
      </w:r>
      <w:r w:rsidR="00620C32">
        <w:rPr>
          <w:rFonts w:ascii="Angsana New" w:hAnsi="Angsana New"/>
          <w:sz w:val="30"/>
          <w:szCs w:val="30"/>
        </w:rPr>
        <w:t xml:space="preserve"> </w:t>
      </w:r>
      <w:r w:rsidR="00A05A68">
        <w:rPr>
          <w:rFonts w:ascii="Angsana New" w:hAnsi="Angsana New" w:hint="cs"/>
          <w:sz w:val="30"/>
          <w:szCs w:val="30"/>
          <w:cs/>
        </w:rPr>
        <w:t>มิถุนายน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</w:t>
      </w:r>
      <w:r w:rsidR="00144947">
        <w:rPr>
          <w:rFonts w:ascii="Angsana New" w:hAnsi="Angsana New"/>
          <w:sz w:val="30"/>
          <w:szCs w:val="30"/>
        </w:rPr>
        <w:t>9</w:t>
      </w:r>
      <w:r w:rsidR="009C0E9D" w:rsidRPr="00DB3F62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สัญญาบริการซึ่งเกี่ยวเนื่องกับสัญญาเช่าพื้นที่อาคารเพื่อใช้เป็นสำนักงานและสาขาโดยมีภาระผูกพันที่จะต้องจ่ายค่าบริการดังนี้</w:t>
      </w:r>
    </w:p>
    <w:p w14:paraId="2A520E48" w14:textId="77777777" w:rsidR="009C0E9D" w:rsidRPr="00AB5C34" w:rsidRDefault="009C0E9D" w:rsidP="00AB5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928"/>
      </w:tblGrid>
      <w:tr w:rsidR="007A3FB4" w14:paraId="14DF4799" w14:textId="77777777" w:rsidTr="007A3FB4">
        <w:tc>
          <w:tcPr>
            <w:tcW w:w="7513" w:type="dxa"/>
          </w:tcPr>
          <w:p w14:paraId="617FA194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866A545" w14:textId="613669CD" w:rsidR="007A3FB4" w:rsidRDefault="005757D6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พัน</w:t>
            </w:r>
            <w:r w:rsidR="007A3FB4" w:rsidRPr="00DB3F62">
              <w:rPr>
                <w:rFonts w:ascii="Angsana New" w:hAnsi="Angsana New"/>
                <w:color w:val="000000"/>
                <w:szCs w:val="30"/>
                <w:cs/>
              </w:rPr>
              <w:t>บา</w:t>
            </w:r>
            <w:r w:rsidR="007A3FB4">
              <w:rPr>
                <w:rFonts w:ascii="Angsana New" w:hAnsi="Angsana New" w:hint="cs"/>
                <w:color w:val="000000"/>
                <w:szCs w:val="30"/>
                <w:cs/>
              </w:rPr>
              <w:t>ท</w:t>
            </w:r>
          </w:p>
        </w:tc>
      </w:tr>
      <w:tr w:rsidR="007A3FB4" w14:paraId="3ABC8EE8" w14:textId="77777777" w:rsidTr="007A3FB4">
        <w:tc>
          <w:tcPr>
            <w:tcW w:w="7513" w:type="dxa"/>
          </w:tcPr>
          <w:p w14:paraId="54CA720D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7D89C86F" w14:textId="7CDB135D" w:rsidR="007A3FB4" w:rsidRPr="007A3FB4" w:rsidRDefault="007A3FB4" w:rsidP="007A3FB4">
            <w:pPr>
              <w:pStyle w:val="NoSpacing"/>
              <w:tabs>
                <w:tab w:val="left" w:pos="567"/>
              </w:tabs>
              <w:ind w:left="-247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7A3FB4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="00404962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Pr="007A3FB4">
              <w:rPr>
                <w:rFonts w:ascii="Angsana New" w:hAnsi="Angsana New"/>
                <w:color w:val="000000"/>
                <w:szCs w:val="30"/>
              </w:rPr>
              <w:t>/</w:t>
            </w:r>
          </w:p>
          <w:p w14:paraId="758642C6" w14:textId="4DAC50DC" w:rsidR="007A3FB4" w:rsidRPr="007A3FB4" w:rsidRDefault="007469D8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7" w:right="-1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A3FB4" w:rsidRPr="007A3F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B4" w:rsidRPr="007469D8" w14:paraId="538A554C" w14:textId="77777777" w:rsidTr="007A3FB4">
        <w:tc>
          <w:tcPr>
            <w:tcW w:w="7513" w:type="dxa"/>
          </w:tcPr>
          <w:p w14:paraId="6EC32030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4EB6BD55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7A3FB4" w14:paraId="542A74AA" w14:textId="77777777" w:rsidTr="007A3FB4">
        <w:tc>
          <w:tcPr>
            <w:tcW w:w="7513" w:type="dxa"/>
          </w:tcPr>
          <w:p w14:paraId="7CF72244" w14:textId="784DCE4E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928" w:type="dxa"/>
          </w:tcPr>
          <w:p w14:paraId="2FEA8CDB" w14:textId="2284BF99" w:rsidR="007A3FB4" w:rsidRPr="007A3FB4" w:rsidRDefault="005D7B19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8,211</w:t>
            </w:r>
          </w:p>
        </w:tc>
      </w:tr>
      <w:tr w:rsidR="007A3FB4" w14:paraId="6A1F435A" w14:textId="77777777" w:rsidTr="007A3FB4">
        <w:tc>
          <w:tcPr>
            <w:tcW w:w="7513" w:type="dxa"/>
          </w:tcPr>
          <w:p w14:paraId="5F246FA2" w14:textId="70FCA2EA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</w:t>
            </w:r>
            <w:r w:rsidR="00A673F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B3F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3DB963C" w14:textId="44925706" w:rsidR="007A3FB4" w:rsidRPr="007A3FB4" w:rsidRDefault="005D7B19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12,137</w:t>
            </w:r>
          </w:p>
        </w:tc>
      </w:tr>
      <w:tr w:rsidR="007A3FB4" w14:paraId="4884285E" w14:textId="77777777" w:rsidTr="007A3FB4">
        <w:tc>
          <w:tcPr>
            <w:tcW w:w="7513" w:type="dxa"/>
          </w:tcPr>
          <w:p w14:paraId="11DDA02A" w14:textId="11BFC4F3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7E561C2F" w14:textId="39B8135F" w:rsidR="007A3FB4" w:rsidRPr="007A3FB4" w:rsidRDefault="005D7B19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20,348</w:t>
            </w:r>
          </w:p>
        </w:tc>
      </w:tr>
    </w:tbl>
    <w:p w14:paraId="3766AD1C" w14:textId="77777777" w:rsidR="007A3FB4" w:rsidRPr="00AB5C34" w:rsidRDefault="007A3FB4" w:rsidP="00434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6E75F164" w14:textId="77777777" w:rsidR="00383A5F" w:rsidRPr="000170CC" w:rsidRDefault="00383A5F" w:rsidP="00383A5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เรื่อง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อื่น ๆ</w:t>
      </w:r>
    </w:p>
    <w:p w14:paraId="3DBA8509" w14:textId="77777777" w:rsidR="00383A5F" w:rsidRPr="00AB5C34" w:rsidRDefault="00383A5F" w:rsidP="00383A5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378E7FEA" w14:textId="3D74270A" w:rsidR="00383A5F" w:rsidRDefault="00383A5F" w:rsidP="00383A5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บริษัท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และ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บริษัทอีกแห่งหนึ่งได้ทำสัญญาเพื่อให้สินเชื่อทางการเงิน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แก่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ลูกค้า</w:t>
      </w:r>
      <w:r w:rsidR="00C345B0">
        <w:rPr>
          <w:rFonts w:ascii="Angsana New" w:eastAsia="SimSun" w:hAnsi="Angsana New" w:hint="cs"/>
          <w:sz w:val="30"/>
          <w:szCs w:val="30"/>
          <w:cs/>
          <w:lang w:eastAsia="zh-CN"/>
        </w:rPr>
        <w:t>บางราย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ใน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สัด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ส่วน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ระหว่าง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ร้อยละ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60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ถึงร้อยละ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85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สำหรับบริษัท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และ</w:t>
      </w:r>
      <w:r w:rsidRPr="00E845DC">
        <w:rPr>
          <w:rFonts w:ascii="Angsana New" w:eastAsia="SimSun" w:hAnsi="Angsana New"/>
          <w:sz w:val="30"/>
          <w:szCs w:val="30"/>
          <w:cs/>
          <w:lang w:eastAsia="zh-CN"/>
        </w:rPr>
        <w:t>ร้อยละ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15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ถึงร้อยละ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>
        <w:rPr>
          <w:rFonts w:ascii="Angsana New" w:eastAsia="SimSun" w:hAnsi="Angsana New"/>
          <w:sz w:val="30"/>
          <w:szCs w:val="30"/>
          <w:lang w:eastAsia="zh-CN"/>
        </w:rPr>
        <w:t>4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0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สำหรับ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บริษัทอีกแห่งหนึ่ง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 xml:space="preserve"> สินเชื่อทางการเงินดังกล่าวได้แก่ สินเชื่อตามสัญญาเช่าซื้อและสินเชื่อตามสัญญาให้กู้ยืมระยะสั้น</w:t>
      </w:r>
    </w:p>
    <w:p w14:paraId="58119638" w14:textId="77777777" w:rsidR="00383A5F" w:rsidRPr="00383A5F" w:rsidRDefault="00383A5F" w:rsidP="00383A5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jc w:val="both"/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p w14:paraId="3AAA4E09" w14:textId="77777777" w:rsidR="004E42C6" w:rsidRDefault="004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703A671A" w14:textId="361E1221" w:rsidR="00E57A0B" w:rsidRPr="00DE5249" w:rsidRDefault="00E57A0B" w:rsidP="00E57A0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14:paraId="0B9239DF" w14:textId="77777777" w:rsidR="00E57A0B" w:rsidRPr="00AB5C34" w:rsidRDefault="00E57A0B" w:rsidP="00E57A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03C2E95F" w14:textId="467FE394" w:rsidR="00E57A0B" w:rsidRDefault="00E57A0B" w:rsidP="00E57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57A0B">
        <w:rPr>
          <w:rFonts w:ascii="Angsana New" w:hAnsi="Angsana New" w:hint="cs"/>
          <w:sz w:val="30"/>
          <w:szCs w:val="30"/>
          <w:cs/>
        </w:rPr>
        <w:t>รายการบางรายการในงบการเงินรวมและงบการเงินเฉพาะกิจการ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</w:t>
      </w:r>
      <w:r w:rsidRPr="008E0206">
        <w:rPr>
          <w:rFonts w:ascii="Angsana New" w:hAnsi="Angsana New" w:hint="cs"/>
          <w:spacing w:val="-2"/>
          <w:sz w:val="30"/>
          <w:szCs w:val="30"/>
          <w:cs/>
        </w:rPr>
        <w:t>เพื่อให้สอดคล้องกับการนำเสนองบ</w:t>
      </w:r>
      <w:r>
        <w:rPr>
          <w:rFonts w:ascii="Angsana New" w:hAnsi="Angsana New" w:hint="cs"/>
          <w:spacing w:val="-2"/>
          <w:sz w:val="30"/>
          <w:szCs w:val="30"/>
          <w:cs/>
        </w:rPr>
        <w:t>การเงินรวมและงบการเงินเฉพาะกิจการ ณ 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>3</w:t>
      </w:r>
      <w:r w:rsidR="002809D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2809D2">
        <w:rPr>
          <w:rFonts w:ascii="Angsana New" w:hAnsi="Angsana New" w:hint="cs"/>
          <w:sz w:val="30"/>
          <w:szCs w:val="30"/>
          <w:cs/>
        </w:rPr>
        <w:t>มิถุนายน</w:t>
      </w:r>
      <w:r w:rsidRPr="004B3881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435D600B" w14:textId="77777777" w:rsidR="00E57A0B" w:rsidRPr="00AB5C34" w:rsidRDefault="00E57A0B" w:rsidP="00434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tbl>
      <w:tblPr>
        <w:tblW w:w="9434" w:type="dxa"/>
        <w:tblLook w:val="04A0" w:firstRow="1" w:lastRow="0" w:firstColumn="1" w:lastColumn="0" w:noHBand="0" w:noVBand="1"/>
      </w:tblPr>
      <w:tblGrid>
        <w:gridCol w:w="4808"/>
        <w:gridCol w:w="1383"/>
        <w:gridCol w:w="236"/>
        <w:gridCol w:w="1383"/>
        <w:gridCol w:w="236"/>
        <w:gridCol w:w="1388"/>
      </w:tblGrid>
      <w:tr w:rsidR="00E57A0B" w:rsidRPr="00A179EB" w14:paraId="115137DF" w14:textId="77777777" w:rsidTr="00DD76F6">
        <w:trPr>
          <w:trHeight w:val="369"/>
        </w:trPr>
        <w:tc>
          <w:tcPr>
            <w:tcW w:w="4808" w:type="dxa"/>
          </w:tcPr>
          <w:p w14:paraId="083DB361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26" w:type="dxa"/>
            <w:gridSpan w:val="5"/>
            <w:tcBorders>
              <w:bottom w:val="single" w:sz="4" w:space="0" w:color="auto"/>
            </w:tcBorders>
          </w:tcPr>
          <w:p w14:paraId="4217422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57A0B" w:rsidRPr="00A179EB" w14:paraId="5DBC1054" w14:textId="77777777" w:rsidTr="00DD76F6">
        <w:trPr>
          <w:trHeight w:val="369"/>
        </w:trPr>
        <w:tc>
          <w:tcPr>
            <w:tcW w:w="4808" w:type="dxa"/>
          </w:tcPr>
          <w:p w14:paraId="73D922DA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C1AF1EA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BF8D6D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FA16C56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C5DBA2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787BF20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หลังจัด</w:t>
            </w:r>
          </w:p>
        </w:tc>
      </w:tr>
      <w:tr w:rsidR="00E57A0B" w:rsidRPr="00A179EB" w14:paraId="24EA64F7" w14:textId="77777777" w:rsidTr="00DD76F6">
        <w:trPr>
          <w:trHeight w:val="285"/>
        </w:trPr>
        <w:tc>
          <w:tcPr>
            <w:tcW w:w="4808" w:type="dxa"/>
          </w:tcPr>
          <w:p w14:paraId="12CB615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F617BD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9D84336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8976E97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</w:tcPr>
          <w:p w14:paraId="647AA059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F665C29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</w:tr>
      <w:tr w:rsidR="00E57A0B" w:rsidRPr="00A179EB" w14:paraId="7AF3A366" w14:textId="77777777" w:rsidTr="00DD76F6">
        <w:trPr>
          <w:trHeight w:val="369"/>
        </w:trPr>
        <w:tc>
          <w:tcPr>
            <w:tcW w:w="4808" w:type="dxa"/>
          </w:tcPr>
          <w:p w14:paraId="4F3029ED" w14:textId="77777777" w:rsidR="00E57A0B" w:rsidRPr="00741731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ฐานะ</w:t>
            </w: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1383" w:type="dxa"/>
          </w:tcPr>
          <w:p w14:paraId="05C54CE8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411A8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BC64EC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8B568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BE42886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57A0B" w:rsidRPr="00A179EB" w14:paraId="6469DC7D" w14:textId="77777777" w:rsidTr="00DD76F6">
        <w:trPr>
          <w:trHeight w:val="369"/>
        </w:trPr>
        <w:tc>
          <w:tcPr>
            <w:tcW w:w="4808" w:type="dxa"/>
          </w:tcPr>
          <w:p w14:paraId="6FD070AB" w14:textId="1E8386CB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83" w:type="dxa"/>
          </w:tcPr>
          <w:p w14:paraId="2A7F50A0" w14:textId="339D895D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44,549</w:t>
            </w:r>
          </w:p>
        </w:tc>
        <w:tc>
          <w:tcPr>
            <w:tcW w:w="236" w:type="dxa"/>
          </w:tcPr>
          <w:p w14:paraId="7144D161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8216C79" w14:textId="2AC90339" w:rsidR="00E57A0B" w:rsidRPr="00A179EB" w:rsidRDefault="00DD5E3C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(11,027)</w:t>
            </w:r>
          </w:p>
        </w:tc>
        <w:tc>
          <w:tcPr>
            <w:tcW w:w="236" w:type="dxa"/>
          </w:tcPr>
          <w:p w14:paraId="354B5013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54BB4F5" w14:textId="18B8CAAE" w:rsidR="00E57A0B" w:rsidRPr="00E57A0B" w:rsidRDefault="00DD5E3C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33,522</w:t>
            </w:r>
          </w:p>
        </w:tc>
      </w:tr>
      <w:tr w:rsidR="00E57A0B" w:rsidRPr="00A179EB" w14:paraId="0249631F" w14:textId="77777777" w:rsidTr="00DD76F6">
        <w:trPr>
          <w:trHeight w:val="369"/>
        </w:trPr>
        <w:tc>
          <w:tcPr>
            <w:tcW w:w="4808" w:type="dxa"/>
          </w:tcPr>
          <w:p w14:paraId="4C3C9E2C" w14:textId="3FEF1C03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383" w:type="dxa"/>
          </w:tcPr>
          <w:p w14:paraId="4C8CD400" w14:textId="77777777" w:rsidR="00E57A0B" w:rsidRPr="00A179EB" w:rsidRDefault="00E57A0B" w:rsidP="00DD76F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51ADF1EB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926B01F" w14:textId="5DB4E828" w:rsidR="00E57A0B" w:rsidRPr="00A179EB" w:rsidRDefault="00DD5E3C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11,027</w:t>
            </w:r>
          </w:p>
        </w:tc>
        <w:tc>
          <w:tcPr>
            <w:tcW w:w="236" w:type="dxa"/>
          </w:tcPr>
          <w:p w14:paraId="7C3F5060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3FB7F25" w14:textId="2B8E88A2" w:rsidR="00E57A0B" w:rsidRPr="00A179EB" w:rsidRDefault="00DD5E3C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11,027</w:t>
            </w:r>
          </w:p>
        </w:tc>
      </w:tr>
      <w:tr w:rsidR="00330940" w:rsidRPr="00A179EB" w14:paraId="398E0A3D" w14:textId="77777777" w:rsidTr="00DD76F6">
        <w:trPr>
          <w:trHeight w:val="369"/>
        </w:trPr>
        <w:tc>
          <w:tcPr>
            <w:tcW w:w="4808" w:type="dxa"/>
          </w:tcPr>
          <w:p w14:paraId="6DB08F0C" w14:textId="5BCEA9D4" w:rsidR="00330940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0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1383" w:type="dxa"/>
          </w:tcPr>
          <w:p w14:paraId="296CC46F" w14:textId="716788BC" w:rsidR="00330940" w:rsidRPr="00330940" w:rsidRDefault="00330940" w:rsidP="0033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940">
              <w:rPr>
                <w:rFonts w:ascii="Angsana New" w:hAnsi="Angsana New"/>
                <w:color w:val="000000"/>
                <w:sz w:val="30"/>
                <w:szCs w:val="30"/>
              </w:rPr>
              <w:t>83,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187</w:t>
            </w:r>
          </w:p>
        </w:tc>
        <w:tc>
          <w:tcPr>
            <w:tcW w:w="236" w:type="dxa"/>
          </w:tcPr>
          <w:p w14:paraId="4CB8A094" w14:textId="77777777" w:rsidR="00330940" w:rsidRPr="00A179EB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1F527D4" w14:textId="1F140503" w:rsidR="00330940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(9,777)</w:t>
            </w:r>
          </w:p>
        </w:tc>
        <w:tc>
          <w:tcPr>
            <w:tcW w:w="236" w:type="dxa"/>
          </w:tcPr>
          <w:p w14:paraId="1505D698" w14:textId="77777777" w:rsidR="00330940" w:rsidRPr="00A179EB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C06523F" w14:textId="76B5B31C" w:rsidR="00330940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73,410</w:t>
            </w:r>
          </w:p>
        </w:tc>
      </w:tr>
      <w:tr w:rsidR="00330940" w:rsidRPr="00A179EB" w14:paraId="5F4E2583" w14:textId="77777777" w:rsidTr="00DD76F6">
        <w:trPr>
          <w:trHeight w:val="369"/>
        </w:trPr>
        <w:tc>
          <w:tcPr>
            <w:tcW w:w="4808" w:type="dxa"/>
          </w:tcPr>
          <w:p w14:paraId="5C44593F" w14:textId="6CC17AA0" w:rsidR="00330940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0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83" w:type="dxa"/>
          </w:tcPr>
          <w:p w14:paraId="4520B84D" w14:textId="728BA43B" w:rsidR="00330940" w:rsidRPr="00330940" w:rsidRDefault="00330940" w:rsidP="0033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940">
              <w:rPr>
                <w:rFonts w:ascii="Angsana New" w:hAnsi="Angsana New"/>
                <w:color w:val="000000"/>
                <w:sz w:val="30"/>
                <w:szCs w:val="30"/>
              </w:rPr>
              <w:t>23,787</w:t>
            </w:r>
          </w:p>
        </w:tc>
        <w:tc>
          <w:tcPr>
            <w:tcW w:w="236" w:type="dxa"/>
          </w:tcPr>
          <w:p w14:paraId="134B49D4" w14:textId="77777777" w:rsidR="00330940" w:rsidRPr="00A179EB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A5BF40D" w14:textId="4513A3A9" w:rsidR="00330940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9,777</w:t>
            </w:r>
          </w:p>
        </w:tc>
        <w:tc>
          <w:tcPr>
            <w:tcW w:w="236" w:type="dxa"/>
          </w:tcPr>
          <w:p w14:paraId="44AE6CBE" w14:textId="77777777" w:rsidR="00330940" w:rsidRPr="00A179EB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28E7C94" w14:textId="21582E26" w:rsidR="00330940" w:rsidRDefault="00330940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33,564</w:t>
            </w:r>
          </w:p>
        </w:tc>
      </w:tr>
      <w:tr w:rsidR="00E57A0B" w:rsidRPr="00A179EB" w14:paraId="3C591B9D" w14:textId="77777777" w:rsidTr="00DD76F6">
        <w:trPr>
          <w:trHeight w:val="167"/>
        </w:trPr>
        <w:tc>
          <w:tcPr>
            <w:tcW w:w="4808" w:type="dxa"/>
          </w:tcPr>
          <w:p w14:paraId="6EAF651C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atLeast"/>
              <w:ind w:left="-113"/>
              <w:jc w:val="thaiDistribute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3" w:type="dxa"/>
          </w:tcPr>
          <w:p w14:paraId="59C6C88C" w14:textId="77777777" w:rsidR="00E57A0B" w:rsidRPr="00AB5C34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A0899EC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83" w:type="dxa"/>
          </w:tcPr>
          <w:p w14:paraId="7705BE42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</w:tcPr>
          <w:p w14:paraId="3260EDC7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88" w:type="dxa"/>
          </w:tcPr>
          <w:p w14:paraId="4B8EB240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E57A0B" w:rsidRPr="00A179EB" w14:paraId="148939C2" w14:textId="77777777" w:rsidTr="00DD76F6">
        <w:trPr>
          <w:trHeight w:val="369"/>
        </w:trPr>
        <w:tc>
          <w:tcPr>
            <w:tcW w:w="4808" w:type="dxa"/>
          </w:tcPr>
          <w:p w14:paraId="4185321F" w14:textId="77777777" w:rsidR="00E57A0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ฐานะ</w:t>
            </w: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383" w:type="dxa"/>
          </w:tcPr>
          <w:p w14:paraId="2DE0B22B" w14:textId="77777777" w:rsidR="00E57A0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FEC79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3BF9110" w14:textId="77777777" w:rsidR="00E57A0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CC1A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B0D9E93" w14:textId="77777777" w:rsidR="00E57A0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57A0B" w:rsidRPr="00A179EB" w14:paraId="32CA68B4" w14:textId="77777777" w:rsidTr="00DD76F6">
        <w:trPr>
          <w:trHeight w:val="369"/>
        </w:trPr>
        <w:tc>
          <w:tcPr>
            <w:tcW w:w="4808" w:type="dxa"/>
          </w:tcPr>
          <w:p w14:paraId="6F797E79" w14:textId="0C068F0A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83" w:type="dxa"/>
          </w:tcPr>
          <w:p w14:paraId="22F5CE3C" w14:textId="2FB1EA0C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21,028</w:t>
            </w:r>
          </w:p>
        </w:tc>
        <w:tc>
          <w:tcPr>
            <w:tcW w:w="236" w:type="dxa"/>
          </w:tcPr>
          <w:p w14:paraId="4AF5AB63" w14:textId="77777777" w:rsidR="00E57A0B" w:rsidRPr="00A179E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DBCDBC4" w14:textId="44F00B12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(2,226)</w:t>
            </w:r>
          </w:p>
        </w:tc>
        <w:tc>
          <w:tcPr>
            <w:tcW w:w="236" w:type="dxa"/>
          </w:tcPr>
          <w:p w14:paraId="6147D022" w14:textId="77777777" w:rsidR="00E57A0B" w:rsidRPr="00A179E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B0891B4" w14:textId="7B318FD7" w:rsidR="00E57A0B" w:rsidRP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18,802</w:t>
            </w:r>
          </w:p>
        </w:tc>
      </w:tr>
      <w:tr w:rsidR="00E57A0B" w:rsidRPr="00A179EB" w14:paraId="6FAB3748" w14:textId="77777777" w:rsidTr="00DD76F6">
        <w:trPr>
          <w:trHeight w:val="369"/>
        </w:trPr>
        <w:tc>
          <w:tcPr>
            <w:tcW w:w="4808" w:type="dxa"/>
          </w:tcPr>
          <w:p w14:paraId="1A1F91B7" w14:textId="03B2FB4A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383" w:type="dxa"/>
          </w:tcPr>
          <w:p w14:paraId="4825E888" w14:textId="77777777" w:rsidR="00E57A0B" w:rsidRDefault="00E57A0B" w:rsidP="00E57A0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1567515" w14:textId="77777777" w:rsidR="00E57A0B" w:rsidRPr="00A179E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CD69201" w14:textId="4E31B9D2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2,226</w:t>
            </w:r>
          </w:p>
        </w:tc>
        <w:tc>
          <w:tcPr>
            <w:tcW w:w="236" w:type="dxa"/>
          </w:tcPr>
          <w:p w14:paraId="6EABEF13" w14:textId="77777777" w:rsidR="00E57A0B" w:rsidRPr="00A179E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4FFAD61" w14:textId="1622E3CE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2,226</w:t>
            </w:r>
          </w:p>
        </w:tc>
      </w:tr>
      <w:tr w:rsidR="00330940" w:rsidRPr="00A179EB" w14:paraId="0356A13F" w14:textId="77777777" w:rsidTr="00DD76F6">
        <w:trPr>
          <w:trHeight w:val="369"/>
        </w:trPr>
        <w:tc>
          <w:tcPr>
            <w:tcW w:w="4808" w:type="dxa"/>
          </w:tcPr>
          <w:p w14:paraId="2F70C825" w14:textId="3B947896" w:rsidR="00330940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0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1383" w:type="dxa"/>
          </w:tcPr>
          <w:p w14:paraId="14BAFCCD" w14:textId="52F72244" w:rsidR="00330940" w:rsidRPr="00330940" w:rsidRDefault="00330940" w:rsidP="0033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940">
              <w:rPr>
                <w:rFonts w:ascii="Angsana New" w:hAnsi="Angsana New"/>
                <w:color w:val="000000"/>
                <w:sz w:val="30"/>
                <w:szCs w:val="30"/>
              </w:rPr>
              <w:t>58,740</w:t>
            </w:r>
          </w:p>
        </w:tc>
        <w:tc>
          <w:tcPr>
            <w:tcW w:w="236" w:type="dxa"/>
          </w:tcPr>
          <w:p w14:paraId="6480F147" w14:textId="77777777" w:rsidR="00330940" w:rsidRPr="00A179EB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1B52276" w14:textId="335B8409" w:rsidR="00330940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(5,976)</w:t>
            </w:r>
          </w:p>
        </w:tc>
        <w:tc>
          <w:tcPr>
            <w:tcW w:w="236" w:type="dxa"/>
          </w:tcPr>
          <w:p w14:paraId="5CF7D165" w14:textId="77777777" w:rsidR="00330940" w:rsidRPr="00A179EB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A29094D" w14:textId="51EA1F07" w:rsidR="00330940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52,764</w:t>
            </w:r>
          </w:p>
        </w:tc>
      </w:tr>
      <w:tr w:rsidR="00330940" w:rsidRPr="00A179EB" w14:paraId="04DDCCE6" w14:textId="77777777" w:rsidTr="00DD76F6">
        <w:trPr>
          <w:trHeight w:val="369"/>
        </w:trPr>
        <w:tc>
          <w:tcPr>
            <w:tcW w:w="4808" w:type="dxa"/>
          </w:tcPr>
          <w:p w14:paraId="73B11F51" w14:textId="1793BC8A" w:rsidR="00330940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0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83" w:type="dxa"/>
          </w:tcPr>
          <w:p w14:paraId="6D0B61E8" w14:textId="3C9DD2FA" w:rsidR="00330940" w:rsidRPr="00330940" w:rsidRDefault="00330940" w:rsidP="0033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940">
              <w:rPr>
                <w:rFonts w:ascii="Angsana New" w:hAnsi="Angsana New"/>
                <w:color w:val="000000"/>
                <w:sz w:val="30"/>
                <w:szCs w:val="30"/>
              </w:rPr>
              <w:t>23,230</w:t>
            </w:r>
          </w:p>
        </w:tc>
        <w:tc>
          <w:tcPr>
            <w:tcW w:w="236" w:type="dxa"/>
          </w:tcPr>
          <w:p w14:paraId="68B7E84E" w14:textId="77777777" w:rsidR="00330940" w:rsidRPr="00A179EB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257EF3F" w14:textId="28FFDECE" w:rsidR="00330940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5,976</w:t>
            </w:r>
          </w:p>
        </w:tc>
        <w:tc>
          <w:tcPr>
            <w:tcW w:w="236" w:type="dxa"/>
          </w:tcPr>
          <w:p w14:paraId="328227D8" w14:textId="77777777" w:rsidR="00330940" w:rsidRPr="00A179EB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63F48EF" w14:textId="27589692" w:rsidR="00330940" w:rsidRDefault="00330940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29,206</w:t>
            </w:r>
          </w:p>
        </w:tc>
      </w:tr>
    </w:tbl>
    <w:p w14:paraId="27AD7FE5" w14:textId="77777777" w:rsidR="00822781" w:rsidRPr="00822781" w:rsidRDefault="00822781" w:rsidP="0082278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1681A6A6" w14:textId="59A3EA90" w:rsidR="00B219E1" w:rsidRPr="00085C04" w:rsidRDefault="00B219E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85C04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การอนุมัติข้อมูลทางการเงินระหว่างกาล</w:t>
      </w:r>
    </w:p>
    <w:p w14:paraId="06E2FD48" w14:textId="77777777" w:rsidR="00282BC9" w:rsidRPr="0072382A" w:rsidRDefault="00282BC9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  <w:cs/>
        </w:rPr>
      </w:pPr>
    </w:p>
    <w:p w14:paraId="4D1B77DD" w14:textId="5BE04D18" w:rsidR="00A61106" w:rsidRPr="00B219E1" w:rsidRDefault="00203BC0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5C04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ข้อมูลทางการเงินระหว่างกาลนี้ได้รับการอนุมัติ</w:t>
      </w:r>
      <w:r w:rsidR="00DD4D68">
        <w:rPr>
          <w:rFonts w:ascii="Angsana New" w:hAnsi="Angsana New" w:hint="cs"/>
          <w:spacing w:val="-6"/>
          <w:sz w:val="30"/>
          <w:szCs w:val="30"/>
          <w:cs/>
        </w:rPr>
        <w:t>ให้ออก</w:t>
      </w:r>
      <w:r w:rsidRPr="00085C04">
        <w:rPr>
          <w:rFonts w:ascii="Angsana New" w:hAnsi="Angsana New"/>
          <w:spacing w:val="-6"/>
          <w:sz w:val="30"/>
          <w:szCs w:val="30"/>
          <w:cs/>
        </w:rPr>
        <w:t xml:space="preserve">โดยที่ประชุมคณะกรรมการของบริษัทเมื่อวันที่ </w:t>
      </w:r>
      <w:r w:rsidR="00085C04" w:rsidRPr="00085C04">
        <w:rPr>
          <w:rFonts w:ascii="Angsana New" w:hAnsi="Angsana New"/>
          <w:spacing w:val="-6"/>
          <w:sz w:val="30"/>
          <w:szCs w:val="30"/>
        </w:rPr>
        <w:t>1</w:t>
      </w:r>
      <w:r w:rsidR="005D7B19">
        <w:rPr>
          <w:rFonts w:ascii="Angsana New" w:hAnsi="Angsana New"/>
          <w:spacing w:val="-6"/>
          <w:sz w:val="30"/>
          <w:szCs w:val="30"/>
        </w:rPr>
        <w:t>1</w:t>
      </w:r>
      <w:r w:rsidR="00A63CC8">
        <w:rPr>
          <w:rFonts w:ascii="Angsana New" w:hAnsi="Angsana New"/>
          <w:spacing w:val="-6"/>
          <w:sz w:val="30"/>
          <w:szCs w:val="30"/>
        </w:rPr>
        <w:t xml:space="preserve"> </w:t>
      </w:r>
      <w:r w:rsidR="002809D2">
        <w:rPr>
          <w:rFonts w:ascii="Angsana New" w:hAnsi="Angsana New" w:hint="cs"/>
          <w:spacing w:val="-6"/>
          <w:sz w:val="30"/>
          <w:szCs w:val="30"/>
          <w:cs/>
        </w:rPr>
        <w:t>สิงหาคม</w:t>
      </w:r>
      <w:r w:rsidR="00A63CC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63CC8">
        <w:rPr>
          <w:rFonts w:ascii="Angsana New" w:hAnsi="Angsana New"/>
          <w:spacing w:val="-6"/>
          <w:sz w:val="30"/>
          <w:szCs w:val="30"/>
        </w:rPr>
        <w:t>2</w:t>
      </w:r>
      <w:r w:rsidR="00161F05" w:rsidRPr="00085C04">
        <w:rPr>
          <w:rFonts w:ascii="Angsana New" w:hAnsi="Angsana New" w:hint="cs"/>
          <w:spacing w:val="-6"/>
          <w:sz w:val="30"/>
          <w:szCs w:val="30"/>
        </w:rPr>
        <w:t>56</w:t>
      </w:r>
      <w:r w:rsidR="00144947">
        <w:rPr>
          <w:rFonts w:ascii="Angsana New" w:hAnsi="Angsana New"/>
          <w:spacing w:val="-6"/>
          <w:sz w:val="30"/>
          <w:szCs w:val="30"/>
        </w:rPr>
        <w:t>9</w:t>
      </w:r>
    </w:p>
    <w:sectPr w:rsidR="00A61106" w:rsidRPr="00B219E1" w:rsidSect="001120E4">
      <w:pgSz w:w="11909" w:h="16834" w:code="9"/>
      <w:pgMar w:top="1440" w:right="1109" w:bottom="709" w:left="1440" w:header="994" w:footer="49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6C10A" w14:textId="77777777" w:rsidR="00D54834" w:rsidRDefault="00D54834">
      <w:r>
        <w:separator/>
      </w:r>
    </w:p>
  </w:endnote>
  <w:endnote w:type="continuationSeparator" w:id="0">
    <w:p w14:paraId="408310F7" w14:textId="77777777" w:rsidR="00D54834" w:rsidRDefault="00D5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D725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441F842D" w14:textId="77777777" w:rsidR="00E56E37" w:rsidRDefault="00E56E37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EFB9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0DDB478E" w14:textId="77777777" w:rsidR="00E56E37" w:rsidRPr="00AB7530" w:rsidRDefault="00E56E37" w:rsidP="00AB7530">
    <w:pPr>
      <w:pStyle w:val="Footer"/>
      <w:jc w:val="right"/>
      <w:rPr>
        <w:rFonts w:ascii="Angsana New" w:hAnsi="Angsana New"/>
        <w:sz w:val="30"/>
        <w:szCs w:val="30"/>
        <w:lang w:val="en-US"/>
      </w:rPr>
    </w:pPr>
    <w:r w:rsidRPr="00620A0F">
      <w:rPr>
        <w:rFonts w:ascii="Angsana New" w:hAnsi="Angsana New"/>
        <w:sz w:val="30"/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20</w:t>
    </w:r>
    <w:r w:rsidRPr="00AB7530">
      <w:rPr>
        <w:rFonts w:ascii="Angsana New" w:hAnsi="Angsana New"/>
        <w:sz w:val="30"/>
        <w:szCs w:val="30"/>
      </w:rPr>
      <w:fldChar w:fldCharType="end"/>
    </w:r>
  </w:p>
  <w:p w14:paraId="3054C0AB" w14:textId="77777777" w:rsidR="00E56E37" w:rsidRPr="005E26AF" w:rsidRDefault="00E56E37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0856" w14:textId="77777777" w:rsidR="00F42B72" w:rsidRPr="00523C75" w:rsidRDefault="00F42B72" w:rsidP="00F42B72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12</w:t>
    </w:r>
    <w:r w:rsidRPr="00523C75">
      <w:rPr>
        <w:rFonts w:ascii="Angsana New" w:hAnsi="Angsana New"/>
        <w:sz w:val="30"/>
        <w:szCs w:val="30"/>
      </w:rPr>
      <w:fldChar w:fldCharType="end"/>
    </w:r>
  </w:p>
  <w:p w14:paraId="2A7B8ED4" w14:textId="77777777" w:rsidR="00E56E37" w:rsidRPr="00826CCD" w:rsidRDefault="00E56E37">
    <w:pPr>
      <w:pStyle w:val="Footer"/>
      <w:rPr>
        <w:rStyle w:val="PageNumber"/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B876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1C0C42BD" w14:textId="77777777" w:rsidR="00E56E37" w:rsidRPr="00FD32A3" w:rsidRDefault="00E56E37" w:rsidP="00DE7DC1">
    <w:pPr>
      <w:pStyle w:val="Footer"/>
      <w:tabs>
        <w:tab w:val="clear" w:pos="9072"/>
        <w:tab w:val="right" w:pos="9360"/>
      </w:tabs>
      <w:ind w:right="-27"/>
      <w:jc w:val="right"/>
      <w:rPr>
        <w:rFonts w:ascii="Angsana New" w:hAnsi="Angsana New"/>
        <w:sz w:val="28"/>
        <w:szCs w:val="28"/>
        <w:lang w:val="en-US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41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A7B8" w14:textId="77777777" w:rsidR="00E56E37" w:rsidRPr="003077C5" w:rsidRDefault="00E56E37" w:rsidP="00DE7DC1">
    <w:pPr>
      <w:pStyle w:val="Footer"/>
      <w:tabs>
        <w:tab w:val="clear" w:pos="9072"/>
        <w:tab w:val="left" w:pos="7309"/>
        <w:tab w:val="right" w:pos="9360"/>
      </w:tabs>
      <w:ind w:right="-27"/>
      <w:jc w:val="right"/>
      <w:rPr>
        <w:rFonts w:ascii="Angsana New" w:hAnsi="Angsana New"/>
        <w:sz w:val="28"/>
        <w:szCs w:val="28"/>
      </w:rPr>
    </w:pPr>
    <w:r>
      <w:rPr>
        <w:szCs w:val="30"/>
        <w:lang w:val="en-US"/>
      </w:rPr>
      <w:t xml:space="preserve"> </w:t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25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59C7" w14:textId="77777777" w:rsidR="00D54834" w:rsidRDefault="00D54834">
      <w:r>
        <w:separator/>
      </w:r>
    </w:p>
  </w:footnote>
  <w:footnote w:type="continuationSeparator" w:id="0">
    <w:p w14:paraId="175C515F" w14:textId="77777777" w:rsidR="00D54834" w:rsidRDefault="00D54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0A8A" w14:textId="77777777" w:rsidR="00541144" w:rsidRDefault="00541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A100" w14:textId="77777777" w:rsidR="00E56E37" w:rsidRDefault="00E56E37" w:rsidP="00282B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64787795" w14:textId="77777777" w:rsidR="00E56E37" w:rsidRPr="00A06BED" w:rsidRDefault="00E56E37" w:rsidP="00A06B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06BE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A06BED"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1A049EDC" w14:textId="0C9122CC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</w:t>
    </w:r>
    <w:r w:rsidR="0049573A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49573A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3E4F2135" w14:textId="04645DDD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18D8CE90" w14:textId="77777777" w:rsidR="00E56E37" w:rsidRPr="00581DCA" w:rsidRDefault="00CB4E43" w:rsidP="00CB4E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38"/>
      </w:tabs>
      <w:spacing w:line="240" w:lineRule="auto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</w:p>
  <w:p w14:paraId="50791938" w14:textId="77777777" w:rsidR="00E56E37" w:rsidRPr="00BD7E5E" w:rsidRDefault="00E56E37" w:rsidP="009D69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174E" w14:textId="77777777" w:rsidR="00E56E37" w:rsidRDefault="00E56E37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144B0B51" w14:textId="250EA733" w:rsidR="00E56E37" w:rsidRDefault="00E56E37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 w:rsidR="00A47DC5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</w:t>
    </w:r>
  </w:p>
  <w:p w14:paraId="1DFDDF32" w14:textId="2FBC4D18" w:rsidR="00E56E37" w:rsidRDefault="00E56E37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20C32">
      <w:rPr>
        <w:rFonts w:ascii="Angsana New" w:hAnsi="Angsana New"/>
        <w:b/>
        <w:bCs/>
        <w:sz w:val="32"/>
        <w:szCs w:val="32"/>
      </w:rPr>
      <w:t>3</w:t>
    </w:r>
    <w:r w:rsidR="0049573A">
      <w:rPr>
        <w:rFonts w:ascii="Angsana New" w:hAnsi="Angsana New"/>
        <w:b/>
        <w:bCs/>
        <w:sz w:val="32"/>
        <w:szCs w:val="32"/>
      </w:rPr>
      <w:t>0</w:t>
    </w:r>
    <w:r w:rsidR="00620C32">
      <w:rPr>
        <w:rFonts w:ascii="Angsana New" w:hAnsi="Angsana New"/>
        <w:b/>
        <w:bCs/>
        <w:sz w:val="32"/>
        <w:szCs w:val="32"/>
      </w:rPr>
      <w:t xml:space="preserve"> </w:t>
    </w:r>
    <w:r w:rsidR="00620C32">
      <w:rPr>
        <w:rFonts w:ascii="Angsana New" w:hAnsi="Angsana New" w:hint="cs"/>
        <w:b/>
        <w:bCs/>
        <w:sz w:val="32"/>
        <w:szCs w:val="32"/>
        <w:cs/>
      </w:rPr>
      <w:t>ม</w:t>
    </w:r>
    <w:r w:rsidR="0049573A">
      <w:rPr>
        <w:rFonts w:ascii="Angsana New" w:hAnsi="Angsana New" w:hint="cs"/>
        <w:b/>
        <w:bCs/>
        <w:sz w:val="32"/>
        <w:szCs w:val="32"/>
        <w:cs/>
      </w:rPr>
      <w:t>ิถุนายน</w:t>
    </w:r>
    <w:r w:rsidR="00620C3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20C32"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9</w:t>
    </w:r>
    <w:r w:rsidR="003230C9">
      <w:rPr>
        <w:rFonts w:ascii="Angsana New" w:hAnsi="Angsana New"/>
        <w:b/>
        <w:bCs/>
        <w:sz w:val="32"/>
        <w:szCs w:val="32"/>
      </w:rPr>
      <w:t xml:space="preserve"> </w:t>
    </w:r>
    <w:r w:rsidR="003230C9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2F68408E" w14:textId="25ECF960" w:rsidR="00E56E37" w:rsidRDefault="00002E8F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E56E3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56E37">
      <w:rPr>
        <w:rFonts w:ascii="Angsana New" w:hAnsi="Angsana New"/>
        <w:b/>
        <w:bCs/>
        <w:sz w:val="32"/>
        <w:szCs w:val="32"/>
      </w:rPr>
      <w:t xml:space="preserve">31 </w:t>
    </w:r>
    <w:r w:rsidR="00E56E3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8</w:t>
    </w:r>
    <w:r w:rsidR="00E56E37">
      <w:rPr>
        <w:rFonts w:ascii="Angsana New" w:hAnsi="Angsana New"/>
        <w:b/>
        <w:bCs/>
        <w:sz w:val="32"/>
        <w:szCs w:val="32"/>
      </w:rPr>
      <w:t xml:space="preserve"> (</w:t>
    </w:r>
    <w:r w:rsidR="00E56E37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E56E37">
      <w:rPr>
        <w:rFonts w:ascii="Angsana New" w:hAnsi="Angsana New"/>
        <w:b/>
        <w:bCs/>
        <w:sz w:val="32"/>
        <w:szCs w:val="32"/>
        <w:cs/>
      </w:rPr>
      <w:t>แล้ว</w:t>
    </w:r>
    <w:r w:rsidR="00E56E37">
      <w:rPr>
        <w:rFonts w:ascii="Angsana New" w:hAnsi="Angsana New"/>
        <w:b/>
        <w:bCs/>
        <w:sz w:val="32"/>
        <w:szCs w:val="32"/>
      </w:rPr>
      <w:t>)</w:t>
    </w:r>
  </w:p>
  <w:p w14:paraId="4D8154B0" w14:textId="77777777" w:rsidR="00E56E37" w:rsidRPr="00581DCA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759ABA40" w14:textId="77777777" w:rsidR="00E56E37" w:rsidRPr="00BD7E5E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C2A1D" w14:textId="77777777" w:rsidR="00A47DC5" w:rsidRDefault="00A47DC5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5586DB5" w14:textId="7020F12F" w:rsidR="00A47DC5" w:rsidRDefault="00A47DC5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 (ต่อ)</w:t>
    </w:r>
  </w:p>
  <w:p w14:paraId="1C75840F" w14:textId="13F5AE7A" w:rsidR="00A47DC5" w:rsidRDefault="00A47DC5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</w:t>
    </w:r>
    <w:r w:rsidR="0049573A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49573A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2568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6357FBFA" w14:textId="77777777" w:rsidR="00A47DC5" w:rsidRDefault="00A47DC5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416A9F6E" w14:textId="77777777" w:rsidR="00A47DC5" w:rsidRPr="00581DCA" w:rsidRDefault="00A47DC5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3273113C" w14:textId="77777777" w:rsidR="00A47DC5" w:rsidRPr="00BD7E5E" w:rsidRDefault="00A47DC5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01F54" w14:textId="77777777" w:rsidR="00333183" w:rsidRDefault="00333183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62E9E60" w14:textId="77777777" w:rsidR="00333183" w:rsidRPr="00F42B72" w:rsidRDefault="00333183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357E9FF1" w14:textId="7017441D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</w:t>
    </w:r>
    <w:r w:rsidR="0049573A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49573A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B7F64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49573A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55CABCF0" w14:textId="6DD94D98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9573A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5DBF1B9A" w14:textId="77777777" w:rsidR="00333183" w:rsidRPr="00581DCA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0792C9AD" w14:textId="77777777" w:rsidR="00333183" w:rsidRPr="00BD7E5E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2096A"/>
    <w:multiLevelType w:val="hybridMultilevel"/>
    <w:tmpl w:val="2354A49E"/>
    <w:lvl w:ilvl="0" w:tplc="E9A887EC">
      <w:start w:val="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13E80B1E"/>
    <w:lvl w:ilvl="0" w:tplc="C35889D6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AB2B3E"/>
    <w:multiLevelType w:val="hybridMultilevel"/>
    <w:tmpl w:val="402C320C"/>
    <w:lvl w:ilvl="0" w:tplc="A9468D58">
      <w:start w:val="2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4930"/>
    <w:multiLevelType w:val="hybridMultilevel"/>
    <w:tmpl w:val="0BE2286C"/>
    <w:lvl w:ilvl="0" w:tplc="B586747C">
      <w:start w:val="2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0D2ECC"/>
    <w:multiLevelType w:val="hybridMultilevel"/>
    <w:tmpl w:val="115076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1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21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0674B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03F0C9C"/>
    <w:multiLevelType w:val="hybridMultilevel"/>
    <w:tmpl w:val="DF926F14"/>
    <w:lvl w:ilvl="0" w:tplc="0F661162">
      <w:start w:val="1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35E89"/>
    <w:multiLevelType w:val="hybridMultilevel"/>
    <w:tmpl w:val="FC829626"/>
    <w:lvl w:ilvl="0" w:tplc="068200B4">
      <w:start w:val="23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4CC3E72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9511FD0"/>
    <w:multiLevelType w:val="hybridMultilevel"/>
    <w:tmpl w:val="5650CBD2"/>
    <w:lvl w:ilvl="0" w:tplc="F3989902">
      <w:start w:val="24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AB5765D"/>
    <w:multiLevelType w:val="hybridMultilevel"/>
    <w:tmpl w:val="2292AF34"/>
    <w:lvl w:ilvl="0" w:tplc="8BF83ED8">
      <w:start w:val="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57964"/>
    <w:multiLevelType w:val="hybridMultilevel"/>
    <w:tmpl w:val="0A2A3478"/>
    <w:lvl w:ilvl="0" w:tplc="92C286D4">
      <w:start w:val="14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3" w15:restartNumberingAfterBreak="0">
    <w:nsid w:val="4ABD0339"/>
    <w:multiLevelType w:val="hybridMultilevel"/>
    <w:tmpl w:val="9800CC36"/>
    <w:lvl w:ilvl="0" w:tplc="51185522">
      <w:start w:val="1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A4585"/>
    <w:multiLevelType w:val="hybridMultilevel"/>
    <w:tmpl w:val="85A4637E"/>
    <w:lvl w:ilvl="0" w:tplc="12BAE480">
      <w:start w:val="26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9460E"/>
    <w:multiLevelType w:val="hybridMultilevel"/>
    <w:tmpl w:val="B56EEEB4"/>
    <w:lvl w:ilvl="0" w:tplc="37DAFDBC">
      <w:start w:val="8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3D00D9"/>
    <w:multiLevelType w:val="hybridMultilevel"/>
    <w:tmpl w:val="4B461B84"/>
    <w:lvl w:ilvl="0" w:tplc="4A9A69AE">
      <w:start w:val="2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1D7CFD"/>
    <w:multiLevelType w:val="hybridMultilevel"/>
    <w:tmpl w:val="A35687EA"/>
    <w:lvl w:ilvl="0" w:tplc="8CFE7E88">
      <w:start w:val="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A6EC3"/>
    <w:multiLevelType w:val="hybridMultilevel"/>
    <w:tmpl w:val="8508105A"/>
    <w:lvl w:ilvl="0" w:tplc="C64E2CDE">
      <w:start w:val="16"/>
      <w:numFmt w:val="bullet"/>
      <w:lvlText w:val="-"/>
      <w:lvlJc w:val="left"/>
      <w:pPr>
        <w:ind w:left="2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40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40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42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BA0071"/>
    <w:multiLevelType w:val="hybridMultilevel"/>
    <w:tmpl w:val="9A9613CE"/>
    <w:lvl w:ilvl="0" w:tplc="9D36B55C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A816C3"/>
    <w:multiLevelType w:val="hybridMultilevel"/>
    <w:tmpl w:val="E7D096EA"/>
    <w:lvl w:ilvl="0" w:tplc="6A5A935E">
      <w:start w:val="22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508460">
    <w:abstractNumId w:val="6"/>
  </w:num>
  <w:num w:numId="2" w16cid:durableId="266542318">
    <w:abstractNumId w:val="5"/>
  </w:num>
  <w:num w:numId="3" w16cid:durableId="410077960">
    <w:abstractNumId w:val="9"/>
  </w:num>
  <w:num w:numId="4" w16cid:durableId="823397681">
    <w:abstractNumId w:val="7"/>
  </w:num>
  <w:num w:numId="5" w16cid:durableId="980308605">
    <w:abstractNumId w:val="8"/>
  </w:num>
  <w:num w:numId="6" w16cid:durableId="1080173789">
    <w:abstractNumId w:val="3"/>
  </w:num>
  <w:num w:numId="7" w16cid:durableId="1844321179">
    <w:abstractNumId w:val="2"/>
  </w:num>
  <w:num w:numId="8" w16cid:durableId="1356030834">
    <w:abstractNumId w:val="0"/>
  </w:num>
  <w:num w:numId="9" w16cid:durableId="1273435711">
    <w:abstractNumId w:val="1"/>
  </w:num>
  <w:num w:numId="10" w16cid:durableId="434637457">
    <w:abstractNumId w:val="4"/>
  </w:num>
  <w:num w:numId="11" w16cid:durableId="339741927">
    <w:abstractNumId w:val="28"/>
  </w:num>
  <w:num w:numId="12" w16cid:durableId="434256528">
    <w:abstractNumId w:val="18"/>
  </w:num>
  <w:num w:numId="13" w16cid:durableId="1619531211">
    <w:abstractNumId w:val="43"/>
  </w:num>
  <w:num w:numId="14" w16cid:durableId="1032270569">
    <w:abstractNumId w:val="25"/>
  </w:num>
  <w:num w:numId="15" w16cid:durableId="1166746650">
    <w:abstractNumId w:val="30"/>
  </w:num>
  <w:num w:numId="16" w16cid:durableId="1162040442">
    <w:abstractNumId w:val="11"/>
  </w:num>
  <w:num w:numId="17" w16cid:durableId="509413807">
    <w:abstractNumId w:val="19"/>
  </w:num>
  <w:num w:numId="18" w16cid:durableId="547574547">
    <w:abstractNumId w:val="20"/>
  </w:num>
  <w:num w:numId="19" w16cid:durableId="1433670856">
    <w:abstractNumId w:val="46"/>
  </w:num>
  <w:num w:numId="20" w16cid:durableId="1729455528">
    <w:abstractNumId w:val="44"/>
  </w:num>
  <w:num w:numId="21" w16cid:durableId="519008520">
    <w:abstractNumId w:val="16"/>
  </w:num>
  <w:num w:numId="22" w16cid:durableId="386606458">
    <w:abstractNumId w:val="45"/>
  </w:num>
  <w:num w:numId="23" w16cid:durableId="2013288387">
    <w:abstractNumId w:val="12"/>
  </w:num>
  <w:num w:numId="24" w16cid:durableId="538515128">
    <w:abstractNumId w:val="38"/>
  </w:num>
  <w:num w:numId="25" w16cid:durableId="1195729023">
    <w:abstractNumId w:val="29"/>
  </w:num>
  <w:num w:numId="26" w16cid:durableId="1176966748">
    <w:abstractNumId w:val="23"/>
  </w:num>
  <w:num w:numId="27" w16cid:durableId="2124573746">
    <w:abstractNumId w:val="33"/>
  </w:num>
  <w:num w:numId="28" w16cid:durableId="466315385">
    <w:abstractNumId w:val="47"/>
  </w:num>
  <w:num w:numId="29" w16cid:durableId="720788933">
    <w:abstractNumId w:val="24"/>
  </w:num>
  <w:num w:numId="30" w16cid:durableId="188762114">
    <w:abstractNumId w:val="27"/>
  </w:num>
  <w:num w:numId="31" w16cid:durableId="1002510742">
    <w:abstractNumId w:val="13"/>
  </w:num>
  <w:num w:numId="32" w16cid:durableId="1285769920">
    <w:abstractNumId w:val="34"/>
  </w:num>
  <w:num w:numId="33" w16cid:durableId="1937513026">
    <w:abstractNumId w:val="37"/>
  </w:num>
  <w:num w:numId="34" w16cid:durableId="119691434">
    <w:abstractNumId w:val="14"/>
  </w:num>
  <w:num w:numId="35" w16cid:durableId="1034581094">
    <w:abstractNumId w:val="31"/>
  </w:num>
  <w:num w:numId="36" w16cid:durableId="865362661">
    <w:abstractNumId w:val="41"/>
  </w:num>
  <w:num w:numId="37" w16cid:durableId="685787462">
    <w:abstractNumId w:val="35"/>
  </w:num>
  <w:num w:numId="38" w16cid:durableId="1057902423">
    <w:abstractNumId w:val="21"/>
  </w:num>
  <w:num w:numId="39" w16cid:durableId="1972204253">
    <w:abstractNumId w:val="42"/>
  </w:num>
  <w:num w:numId="40" w16cid:durableId="1580366361">
    <w:abstractNumId w:val="48"/>
  </w:num>
  <w:num w:numId="41" w16cid:durableId="1812792965">
    <w:abstractNumId w:val="15"/>
  </w:num>
  <w:num w:numId="42" w16cid:durableId="1279021185">
    <w:abstractNumId w:val="10"/>
  </w:num>
  <w:num w:numId="43" w16cid:durableId="1029183382">
    <w:abstractNumId w:val="36"/>
  </w:num>
  <w:num w:numId="44" w16cid:durableId="2055620798">
    <w:abstractNumId w:val="32"/>
  </w:num>
  <w:num w:numId="45" w16cid:durableId="1973056594">
    <w:abstractNumId w:val="40"/>
  </w:num>
  <w:num w:numId="46" w16cid:durableId="988633952">
    <w:abstractNumId w:val="22"/>
  </w:num>
  <w:num w:numId="47" w16cid:durableId="861213617">
    <w:abstractNumId w:val="26"/>
  </w:num>
  <w:num w:numId="48" w16cid:durableId="383480308">
    <w:abstractNumId w:val="17"/>
  </w:num>
  <w:num w:numId="49" w16cid:durableId="566381775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299"/>
    <w:rsid w:val="0000068D"/>
    <w:rsid w:val="000009D3"/>
    <w:rsid w:val="00000BEA"/>
    <w:rsid w:val="00001229"/>
    <w:rsid w:val="00001620"/>
    <w:rsid w:val="00001827"/>
    <w:rsid w:val="00001CE1"/>
    <w:rsid w:val="00001D2F"/>
    <w:rsid w:val="000025E6"/>
    <w:rsid w:val="00002734"/>
    <w:rsid w:val="00002799"/>
    <w:rsid w:val="00002E8F"/>
    <w:rsid w:val="000031A2"/>
    <w:rsid w:val="000032E3"/>
    <w:rsid w:val="000038A6"/>
    <w:rsid w:val="00003BB5"/>
    <w:rsid w:val="00004328"/>
    <w:rsid w:val="000043DA"/>
    <w:rsid w:val="00004619"/>
    <w:rsid w:val="00004D5C"/>
    <w:rsid w:val="00004DC8"/>
    <w:rsid w:val="00004F6B"/>
    <w:rsid w:val="000056C9"/>
    <w:rsid w:val="00005E5C"/>
    <w:rsid w:val="000060A9"/>
    <w:rsid w:val="00006591"/>
    <w:rsid w:val="00006828"/>
    <w:rsid w:val="00006C0E"/>
    <w:rsid w:val="00007237"/>
    <w:rsid w:val="00007476"/>
    <w:rsid w:val="00007860"/>
    <w:rsid w:val="0000791F"/>
    <w:rsid w:val="00007B56"/>
    <w:rsid w:val="00010C82"/>
    <w:rsid w:val="00010F00"/>
    <w:rsid w:val="0001101D"/>
    <w:rsid w:val="00011101"/>
    <w:rsid w:val="0001179A"/>
    <w:rsid w:val="000117B0"/>
    <w:rsid w:val="00011B30"/>
    <w:rsid w:val="00011E3D"/>
    <w:rsid w:val="00011F0E"/>
    <w:rsid w:val="000122D6"/>
    <w:rsid w:val="00012443"/>
    <w:rsid w:val="000125C1"/>
    <w:rsid w:val="000128F2"/>
    <w:rsid w:val="00012DBD"/>
    <w:rsid w:val="000130B2"/>
    <w:rsid w:val="0001318D"/>
    <w:rsid w:val="00013398"/>
    <w:rsid w:val="0001360F"/>
    <w:rsid w:val="00013611"/>
    <w:rsid w:val="000137AB"/>
    <w:rsid w:val="0001421F"/>
    <w:rsid w:val="000143F4"/>
    <w:rsid w:val="000149AC"/>
    <w:rsid w:val="00014BDD"/>
    <w:rsid w:val="00014CD0"/>
    <w:rsid w:val="000150AB"/>
    <w:rsid w:val="000150DB"/>
    <w:rsid w:val="00015C50"/>
    <w:rsid w:val="0001612B"/>
    <w:rsid w:val="000162D2"/>
    <w:rsid w:val="000164A4"/>
    <w:rsid w:val="00016A8C"/>
    <w:rsid w:val="00017286"/>
    <w:rsid w:val="0001729A"/>
    <w:rsid w:val="00017346"/>
    <w:rsid w:val="00017673"/>
    <w:rsid w:val="00017C09"/>
    <w:rsid w:val="00017D21"/>
    <w:rsid w:val="00017DD9"/>
    <w:rsid w:val="00017E61"/>
    <w:rsid w:val="00017F2C"/>
    <w:rsid w:val="00017F82"/>
    <w:rsid w:val="00017FE4"/>
    <w:rsid w:val="0002002C"/>
    <w:rsid w:val="0002004E"/>
    <w:rsid w:val="0002033A"/>
    <w:rsid w:val="0002067E"/>
    <w:rsid w:val="00020C4E"/>
    <w:rsid w:val="00020CBE"/>
    <w:rsid w:val="0002126E"/>
    <w:rsid w:val="0002155D"/>
    <w:rsid w:val="0002184A"/>
    <w:rsid w:val="0002190D"/>
    <w:rsid w:val="00021AEF"/>
    <w:rsid w:val="00021CB2"/>
    <w:rsid w:val="00021D7D"/>
    <w:rsid w:val="00021F69"/>
    <w:rsid w:val="0002283A"/>
    <w:rsid w:val="00022BC1"/>
    <w:rsid w:val="00022CD1"/>
    <w:rsid w:val="00022D9D"/>
    <w:rsid w:val="0002380A"/>
    <w:rsid w:val="00023AC5"/>
    <w:rsid w:val="00023C54"/>
    <w:rsid w:val="00023CF9"/>
    <w:rsid w:val="00023D13"/>
    <w:rsid w:val="00024209"/>
    <w:rsid w:val="00024214"/>
    <w:rsid w:val="000242DE"/>
    <w:rsid w:val="00024828"/>
    <w:rsid w:val="000248B5"/>
    <w:rsid w:val="00024E23"/>
    <w:rsid w:val="000251CF"/>
    <w:rsid w:val="000258BA"/>
    <w:rsid w:val="000260CA"/>
    <w:rsid w:val="0002628A"/>
    <w:rsid w:val="000262BD"/>
    <w:rsid w:val="0002637D"/>
    <w:rsid w:val="000264A4"/>
    <w:rsid w:val="00026870"/>
    <w:rsid w:val="00026E46"/>
    <w:rsid w:val="00026F94"/>
    <w:rsid w:val="00027177"/>
    <w:rsid w:val="00027302"/>
    <w:rsid w:val="000273D5"/>
    <w:rsid w:val="000274AE"/>
    <w:rsid w:val="0002756E"/>
    <w:rsid w:val="00027810"/>
    <w:rsid w:val="0002789F"/>
    <w:rsid w:val="00027C11"/>
    <w:rsid w:val="00027CF6"/>
    <w:rsid w:val="00027EB5"/>
    <w:rsid w:val="000305E0"/>
    <w:rsid w:val="00030743"/>
    <w:rsid w:val="0003091D"/>
    <w:rsid w:val="00030D87"/>
    <w:rsid w:val="00030FB1"/>
    <w:rsid w:val="0003125F"/>
    <w:rsid w:val="00031ABD"/>
    <w:rsid w:val="00031CB5"/>
    <w:rsid w:val="00032244"/>
    <w:rsid w:val="00032856"/>
    <w:rsid w:val="00032A9F"/>
    <w:rsid w:val="00032DF9"/>
    <w:rsid w:val="00033411"/>
    <w:rsid w:val="000336A2"/>
    <w:rsid w:val="000336B8"/>
    <w:rsid w:val="000337E4"/>
    <w:rsid w:val="0003395C"/>
    <w:rsid w:val="00033DDA"/>
    <w:rsid w:val="00034077"/>
    <w:rsid w:val="000347CB"/>
    <w:rsid w:val="00034900"/>
    <w:rsid w:val="00035471"/>
    <w:rsid w:val="00035D82"/>
    <w:rsid w:val="00035DD8"/>
    <w:rsid w:val="00035E54"/>
    <w:rsid w:val="00036184"/>
    <w:rsid w:val="00036485"/>
    <w:rsid w:val="000364B0"/>
    <w:rsid w:val="00036722"/>
    <w:rsid w:val="00036B8F"/>
    <w:rsid w:val="0003706F"/>
    <w:rsid w:val="00037552"/>
    <w:rsid w:val="00037BD5"/>
    <w:rsid w:val="000404EA"/>
    <w:rsid w:val="00040538"/>
    <w:rsid w:val="0004089F"/>
    <w:rsid w:val="00040BE3"/>
    <w:rsid w:val="0004100D"/>
    <w:rsid w:val="0004175E"/>
    <w:rsid w:val="00041774"/>
    <w:rsid w:val="000417EF"/>
    <w:rsid w:val="00041827"/>
    <w:rsid w:val="00041A8A"/>
    <w:rsid w:val="00041DE7"/>
    <w:rsid w:val="00042110"/>
    <w:rsid w:val="000426A2"/>
    <w:rsid w:val="0004296D"/>
    <w:rsid w:val="00042F17"/>
    <w:rsid w:val="000436BD"/>
    <w:rsid w:val="000437CD"/>
    <w:rsid w:val="000440D0"/>
    <w:rsid w:val="000443C2"/>
    <w:rsid w:val="000445B2"/>
    <w:rsid w:val="00044797"/>
    <w:rsid w:val="00044916"/>
    <w:rsid w:val="000449C5"/>
    <w:rsid w:val="00044E7B"/>
    <w:rsid w:val="00045081"/>
    <w:rsid w:val="0004511F"/>
    <w:rsid w:val="00045457"/>
    <w:rsid w:val="0004609C"/>
    <w:rsid w:val="000465AE"/>
    <w:rsid w:val="00046E37"/>
    <w:rsid w:val="00046E9F"/>
    <w:rsid w:val="00046FBF"/>
    <w:rsid w:val="000471B1"/>
    <w:rsid w:val="000476A4"/>
    <w:rsid w:val="00047ABE"/>
    <w:rsid w:val="00047C30"/>
    <w:rsid w:val="00047FFC"/>
    <w:rsid w:val="0005037C"/>
    <w:rsid w:val="00050552"/>
    <w:rsid w:val="00050654"/>
    <w:rsid w:val="000507C7"/>
    <w:rsid w:val="00051448"/>
    <w:rsid w:val="0005155A"/>
    <w:rsid w:val="00051B88"/>
    <w:rsid w:val="00051BDF"/>
    <w:rsid w:val="00051D0D"/>
    <w:rsid w:val="00051FAD"/>
    <w:rsid w:val="000524CC"/>
    <w:rsid w:val="00052689"/>
    <w:rsid w:val="00052811"/>
    <w:rsid w:val="00052CF8"/>
    <w:rsid w:val="00052FFB"/>
    <w:rsid w:val="00053018"/>
    <w:rsid w:val="00053030"/>
    <w:rsid w:val="00053380"/>
    <w:rsid w:val="00053842"/>
    <w:rsid w:val="00053B58"/>
    <w:rsid w:val="000540A7"/>
    <w:rsid w:val="00054481"/>
    <w:rsid w:val="00054578"/>
    <w:rsid w:val="00054698"/>
    <w:rsid w:val="000547B1"/>
    <w:rsid w:val="00054D79"/>
    <w:rsid w:val="00054E44"/>
    <w:rsid w:val="00054F4E"/>
    <w:rsid w:val="0005510D"/>
    <w:rsid w:val="00055189"/>
    <w:rsid w:val="0005531C"/>
    <w:rsid w:val="0005608B"/>
    <w:rsid w:val="000566BA"/>
    <w:rsid w:val="0005692F"/>
    <w:rsid w:val="00056A47"/>
    <w:rsid w:val="00056D20"/>
    <w:rsid w:val="00056DD5"/>
    <w:rsid w:val="00056DFC"/>
    <w:rsid w:val="00056F66"/>
    <w:rsid w:val="00056FDB"/>
    <w:rsid w:val="000575B9"/>
    <w:rsid w:val="00057750"/>
    <w:rsid w:val="00057813"/>
    <w:rsid w:val="00057863"/>
    <w:rsid w:val="0005797A"/>
    <w:rsid w:val="00057C59"/>
    <w:rsid w:val="00057CA6"/>
    <w:rsid w:val="00057E02"/>
    <w:rsid w:val="00060266"/>
    <w:rsid w:val="0006052B"/>
    <w:rsid w:val="000607FB"/>
    <w:rsid w:val="00060A78"/>
    <w:rsid w:val="00060B18"/>
    <w:rsid w:val="00060D52"/>
    <w:rsid w:val="00060DF2"/>
    <w:rsid w:val="00060EDD"/>
    <w:rsid w:val="000617ED"/>
    <w:rsid w:val="00061853"/>
    <w:rsid w:val="00061A1C"/>
    <w:rsid w:val="00061D13"/>
    <w:rsid w:val="00062052"/>
    <w:rsid w:val="000623D6"/>
    <w:rsid w:val="000624A8"/>
    <w:rsid w:val="000626CB"/>
    <w:rsid w:val="0006277E"/>
    <w:rsid w:val="000627D6"/>
    <w:rsid w:val="00062D75"/>
    <w:rsid w:val="00062DAD"/>
    <w:rsid w:val="00063153"/>
    <w:rsid w:val="0006352D"/>
    <w:rsid w:val="00063863"/>
    <w:rsid w:val="00063A07"/>
    <w:rsid w:val="00063E2C"/>
    <w:rsid w:val="000642CD"/>
    <w:rsid w:val="00064357"/>
    <w:rsid w:val="0006487F"/>
    <w:rsid w:val="00064F7D"/>
    <w:rsid w:val="0006584F"/>
    <w:rsid w:val="00065981"/>
    <w:rsid w:val="000659B0"/>
    <w:rsid w:val="00065AED"/>
    <w:rsid w:val="0006652A"/>
    <w:rsid w:val="00066929"/>
    <w:rsid w:val="00066962"/>
    <w:rsid w:val="000669BD"/>
    <w:rsid w:val="00066C05"/>
    <w:rsid w:val="00066ED3"/>
    <w:rsid w:val="00066F56"/>
    <w:rsid w:val="00067110"/>
    <w:rsid w:val="00067B79"/>
    <w:rsid w:val="00067D59"/>
    <w:rsid w:val="00067E8B"/>
    <w:rsid w:val="00070009"/>
    <w:rsid w:val="00070140"/>
    <w:rsid w:val="00070416"/>
    <w:rsid w:val="000706D5"/>
    <w:rsid w:val="0007079D"/>
    <w:rsid w:val="000708D6"/>
    <w:rsid w:val="0007094F"/>
    <w:rsid w:val="00071174"/>
    <w:rsid w:val="00071B95"/>
    <w:rsid w:val="00071D2D"/>
    <w:rsid w:val="00071D5B"/>
    <w:rsid w:val="00071FBE"/>
    <w:rsid w:val="00072073"/>
    <w:rsid w:val="0007232A"/>
    <w:rsid w:val="0007245A"/>
    <w:rsid w:val="00072EBB"/>
    <w:rsid w:val="00072EFF"/>
    <w:rsid w:val="00073006"/>
    <w:rsid w:val="00073783"/>
    <w:rsid w:val="00073FAC"/>
    <w:rsid w:val="000740B0"/>
    <w:rsid w:val="00074122"/>
    <w:rsid w:val="00074223"/>
    <w:rsid w:val="00074398"/>
    <w:rsid w:val="000745BB"/>
    <w:rsid w:val="0007466F"/>
    <w:rsid w:val="00074681"/>
    <w:rsid w:val="00074845"/>
    <w:rsid w:val="00075137"/>
    <w:rsid w:val="00075184"/>
    <w:rsid w:val="000751EE"/>
    <w:rsid w:val="000752D9"/>
    <w:rsid w:val="0007532D"/>
    <w:rsid w:val="000758D0"/>
    <w:rsid w:val="000759FD"/>
    <w:rsid w:val="00075A45"/>
    <w:rsid w:val="00075B9C"/>
    <w:rsid w:val="00075C76"/>
    <w:rsid w:val="00075C77"/>
    <w:rsid w:val="00075E84"/>
    <w:rsid w:val="00076109"/>
    <w:rsid w:val="00076260"/>
    <w:rsid w:val="0007642D"/>
    <w:rsid w:val="000764BD"/>
    <w:rsid w:val="0007653A"/>
    <w:rsid w:val="000768B5"/>
    <w:rsid w:val="00076B40"/>
    <w:rsid w:val="00076B65"/>
    <w:rsid w:val="00076DD3"/>
    <w:rsid w:val="00077002"/>
    <w:rsid w:val="00077196"/>
    <w:rsid w:val="0007757F"/>
    <w:rsid w:val="0007760C"/>
    <w:rsid w:val="00077695"/>
    <w:rsid w:val="00077A74"/>
    <w:rsid w:val="00077AA7"/>
    <w:rsid w:val="00077D25"/>
    <w:rsid w:val="00077D95"/>
    <w:rsid w:val="00080059"/>
    <w:rsid w:val="00080361"/>
    <w:rsid w:val="000805EF"/>
    <w:rsid w:val="00080A5A"/>
    <w:rsid w:val="00080C67"/>
    <w:rsid w:val="00080D0D"/>
    <w:rsid w:val="00080FC4"/>
    <w:rsid w:val="00081152"/>
    <w:rsid w:val="00081438"/>
    <w:rsid w:val="0008146B"/>
    <w:rsid w:val="000814C8"/>
    <w:rsid w:val="00081567"/>
    <w:rsid w:val="000815E9"/>
    <w:rsid w:val="000816DE"/>
    <w:rsid w:val="0008191F"/>
    <w:rsid w:val="00081D83"/>
    <w:rsid w:val="00081DA5"/>
    <w:rsid w:val="0008205D"/>
    <w:rsid w:val="000826A0"/>
    <w:rsid w:val="00082BEB"/>
    <w:rsid w:val="00082E15"/>
    <w:rsid w:val="000831AD"/>
    <w:rsid w:val="000834EE"/>
    <w:rsid w:val="000837F9"/>
    <w:rsid w:val="000839D8"/>
    <w:rsid w:val="00083D5B"/>
    <w:rsid w:val="00083F37"/>
    <w:rsid w:val="0008405E"/>
    <w:rsid w:val="0008424D"/>
    <w:rsid w:val="00084564"/>
    <w:rsid w:val="000853D3"/>
    <w:rsid w:val="00085585"/>
    <w:rsid w:val="00085864"/>
    <w:rsid w:val="00085AD8"/>
    <w:rsid w:val="00085C04"/>
    <w:rsid w:val="00085D13"/>
    <w:rsid w:val="00085D27"/>
    <w:rsid w:val="00085FAA"/>
    <w:rsid w:val="00086194"/>
    <w:rsid w:val="0008694E"/>
    <w:rsid w:val="00086DD7"/>
    <w:rsid w:val="000873FE"/>
    <w:rsid w:val="00087517"/>
    <w:rsid w:val="0008798B"/>
    <w:rsid w:val="00087A43"/>
    <w:rsid w:val="00087EEC"/>
    <w:rsid w:val="00090271"/>
    <w:rsid w:val="00090340"/>
    <w:rsid w:val="00090AB1"/>
    <w:rsid w:val="00090CE2"/>
    <w:rsid w:val="00090D3A"/>
    <w:rsid w:val="0009180B"/>
    <w:rsid w:val="00091834"/>
    <w:rsid w:val="0009197B"/>
    <w:rsid w:val="000919E8"/>
    <w:rsid w:val="00091A3A"/>
    <w:rsid w:val="00091D1F"/>
    <w:rsid w:val="0009208F"/>
    <w:rsid w:val="000920AB"/>
    <w:rsid w:val="000921AB"/>
    <w:rsid w:val="0009261B"/>
    <w:rsid w:val="00092CA8"/>
    <w:rsid w:val="00092D57"/>
    <w:rsid w:val="00092DA5"/>
    <w:rsid w:val="0009315A"/>
    <w:rsid w:val="000932BD"/>
    <w:rsid w:val="00093584"/>
    <w:rsid w:val="0009381F"/>
    <w:rsid w:val="00093890"/>
    <w:rsid w:val="00093CE1"/>
    <w:rsid w:val="0009402F"/>
    <w:rsid w:val="00094034"/>
    <w:rsid w:val="000940D8"/>
    <w:rsid w:val="00094102"/>
    <w:rsid w:val="0009414F"/>
    <w:rsid w:val="00094A8C"/>
    <w:rsid w:val="00094C53"/>
    <w:rsid w:val="00095156"/>
    <w:rsid w:val="000954D3"/>
    <w:rsid w:val="00095711"/>
    <w:rsid w:val="000957BB"/>
    <w:rsid w:val="00095CEF"/>
    <w:rsid w:val="00096A2E"/>
    <w:rsid w:val="00096B04"/>
    <w:rsid w:val="00096BDC"/>
    <w:rsid w:val="00096C8F"/>
    <w:rsid w:val="00096CD5"/>
    <w:rsid w:val="00096E27"/>
    <w:rsid w:val="00096F57"/>
    <w:rsid w:val="00096F9A"/>
    <w:rsid w:val="00097032"/>
    <w:rsid w:val="0009729E"/>
    <w:rsid w:val="000974BC"/>
    <w:rsid w:val="000977DE"/>
    <w:rsid w:val="00097A0D"/>
    <w:rsid w:val="00097C8B"/>
    <w:rsid w:val="000A0344"/>
    <w:rsid w:val="000A039A"/>
    <w:rsid w:val="000A0F32"/>
    <w:rsid w:val="000A1482"/>
    <w:rsid w:val="000A1707"/>
    <w:rsid w:val="000A1842"/>
    <w:rsid w:val="000A1D33"/>
    <w:rsid w:val="000A1E0C"/>
    <w:rsid w:val="000A1EE3"/>
    <w:rsid w:val="000A2AC2"/>
    <w:rsid w:val="000A2D5D"/>
    <w:rsid w:val="000A2D79"/>
    <w:rsid w:val="000A2FA8"/>
    <w:rsid w:val="000A32EB"/>
    <w:rsid w:val="000A331F"/>
    <w:rsid w:val="000A3570"/>
    <w:rsid w:val="000A3A08"/>
    <w:rsid w:val="000A3CC9"/>
    <w:rsid w:val="000A3D1D"/>
    <w:rsid w:val="000A3F94"/>
    <w:rsid w:val="000A441E"/>
    <w:rsid w:val="000A4712"/>
    <w:rsid w:val="000A54C0"/>
    <w:rsid w:val="000A5D23"/>
    <w:rsid w:val="000A5EA3"/>
    <w:rsid w:val="000A5EEE"/>
    <w:rsid w:val="000A5FD9"/>
    <w:rsid w:val="000A63FD"/>
    <w:rsid w:val="000A6A8E"/>
    <w:rsid w:val="000A6EEB"/>
    <w:rsid w:val="000A6F88"/>
    <w:rsid w:val="000A735E"/>
    <w:rsid w:val="000A7772"/>
    <w:rsid w:val="000A7C83"/>
    <w:rsid w:val="000B010A"/>
    <w:rsid w:val="000B04E2"/>
    <w:rsid w:val="000B07DF"/>
    <w:rsid w:val="000B09C3"/>
    <w:rsid w:val="000B0C5A"/>
    <w:rsid w:val="000B0E21"/>
    <w:rsid w:val="000B100B"/>
    <w:rsid w:val="000B10F0"/>
    <w:rsid w:val="000B1165"/>
    <w:rsid w:val="000B14D1"/>
    <w:rsid w:val="000B169D"/>
    <w:rsid w:val="000B174D"/>
    <w:rsid w:val="000B1B17"/>
    <w:rsid w:val="000B1B54"/>
    <w:rsid w:val="000B1C5B"/>
    <w:rsid w:val="000B1D7F"/>
    <w:rsid w:val="000B237F"/>
    <w:rsid w:val="000B2447"/>
    <w:rsid w:val="000B2516"/>
    <w:rsid w:val="000B2E9E"/>
    <w:rsid w:val="000B324B"/>
    <w:rsid w:val="000B32FA"/>
    <w:rsid w:val="000B37CC"/>
    <w:rsid w:val="000B3A7F"/>
    <w:rsid w:val="000B3A9E"/>
    <w:rsid w:val="000B4044"/>
    <w:rsid w:val="000B44BD"/>
    <w:rsid w:val="000B4819"/>
    <w:rsid w:val="000B493C"/>
    <w:rsid w:val="000B52DB"/>
    <w:rsid w:val="000B53CA"/>
    <w:rsid w:val="000B5C31"/>
    <w:rsid w:val="000B615D"/>
    <w:rsid w:val="000B62EC"/>
    <w:rsid w:val="000B63C5"/>
    <w:rsid w:val="000B6527"/>
    <w:rsid w:val="000B65F6"/>
    <w:rsid w:val="000B66CC"/>
    <w:rsid w:val="000B69E5"/>
    <w:rsid w:val="000B72AC"/>
    <w:rsid w:val="000B7389"/>
    <w:rsid w:val="000B73BA"/>
    <w:rsid w:val="000B7DA3"/>
    <w:rsid w:val="000B7F45"/>
    <w:rsid w:val="000C0182"/>
    <w:rsid w:val="000C0347"/>
    <w:rsid w:val="000C0362"/>
    <w:rsid w:val="000C04D2"/>
    <w:rsid w:val="000C0AF8"/>
    <w:rsid w:val="000C0CAD"/>
    <w:rsid w:val="000C0DEA"/>
    <w:rsid w:val="000C1864"/>
    <w:rsid w:val="000C18E6"/>
    <w:rsid w:val="000C1ED7"/>
    <w:rsid w:val="000C205A"/>
    <w:rsid w:val="000C21E0"/>
    <w:rsid w:val="000C2300"/>
    <w:rsid w:val="000C24AB"/>
    <w:rsid w:val="000C36DA"/>
    <w:rsid w:val="000C4350"/>
    <w:rsid w:val="000C472F"/>
    <w:rsid w:val="000C4E6E"/>
    <w:rsid w:val="000C4EF2"/>
    <w:rsid w:val="000C5126"/>
    <w:rsid w:val="000C520D"/>
    <w:rsid w:val="000C5402"/>
    <w:rsid w:val="000C57A9"/>
    <w:rsid w:val="000C58D2"/>
    <w:rsid w:val="000C5A24"/>
    <w:rsid w:val="000C5AAA"/>
    <w:rsid w:val="000C651C"/>
    <w:rsid w:val="000C653F"/>
    <w:rsid w:val="000C666B"/>
    <w:rsid w:val="000C6680"/>
    <w:rsid w:val="000C68E9"/>
    <w:rsid w:val="000C6A6F"/>
    <w:rsid w:val="000C6D95"/>
    <w:rsid w:val="000C6DCF"/>
    <w:rsid w:val="000C6FA5"/>
    <w:rsid w:val="000C6FF2"/>
    <w:rsid w:val="000C7590"/>
    <w:rsid w:val="000C7735"/>
    <w:rsid w:val="000C77D5"/>
    <w:rsid w:val="000C7988"/>
    <w:rsid w:val="000C79C2"/>
    <w:rsid w:val="000C7A5F"/>
    <w:rsid w:val="000C7BD0"/>
    <w:rsid w:val="000C7D38"/>
    <w:rsid w:val="000D00F9"/>
    <w:rsid w:val="000D072F"/>
    <w:rsid w:val="000D07CC"/>
    <w:rsid w:val="000D0971"/>
    <w:rsid w:val="000D0E55"/>
    <w:rsid w:val="000D1173"/>
    <w:rsid w:val="000D1627"/>
    <w:rsid w:val="000D168C"/>
    <w:rsid w:val="000D1792"/>
    <w:rsid w:val="000D1C59"/>
    <w:rsid w:val="000D1F65"/>
    <w:rsid w:val="000D25A1"/>
    <w:rsid w:val="000D26B6"/>
    <w:rsid w:val="000D26CF"/>
    <w:rsid w:val="000D28B8"/>
    <w:rsid w:val="000D2938"/>
    <w:rsid w:val="000D2D47"/>
    <w:rsid w:val="000D300A"/>
    <w:rsid w:val="000D30E8"/>
    <w:rsid w:val="000D31ED"/>
    <w:rsid w:val="000D337D"/>
    <w:rsid w:val="000D34BC"/>
    <w:rsid w:val="000D3B60"/>
    <w:rsid w:val="000D4366"/>
    <w:rsid w:val="000D49FA"/>
    <w:rsid w:val="000D4A4C"/>
    <w:rsid w:val="000D4C89"/>
    <w:rsid w:val="000D4F00"/>
    <w:rsid w:val="000D515C"/>
    <w:rsid w:val="000D5745"/>
    <w:rsid w:val="000D5793"/>
    <w:rsid w:val="000D5A2D"/>
    <w:rsid w:val="000D5E69"/>
    <w:rsid w:val="000D6116"/>
    <w:rsid w:val="000D6306"/>
    <w:rsid w:val="000D68B5"/>
    <w:rsid w:val="000D6B2F"/>
    <w:rsid w:val="000D6B75"/>
    <w:rsid w:val="000D6C53"/>
    <w:rsid w:val="000D6CB5"/>
    <w:rsid w:val="000D7100"/>
    <w:rsid w:val="000D7450"/>
    <w:rsid w:val="000D786B"/>
    <w:rsid w:val="000D78FE"/>
    <w:rsid w:val="000D7B32"/>
    <w:rsid w:val="000E06C7"/>
    <w:rsid w:val="000E0B53"/>
    <w:rsid w:val="000E0B7D"/>
    <w:rsid w:val="000E0C21"/>
    <w:rsid w:val="000E0CFF"/>
    <w:rsid w:val="000E0F69"/>
    <w:rsid w:val="000E123A"/>
    <w:rsid w:val="000E149A"/>
    <w:rsid w:val="000E1704"/>
    <w:rsid w:val="000E172E"/>
    <w:rsid w:val="000E1839"/>
    <w:rsid w:val="000E19B4"/>
    <w:rsid w:val="000E1E6D"/>
    <w:rsid w:val="000E1FB8"/>
    <w:rsid w:val="000E206A"/>
    <w:rsid w:val="000E23F2"/>
    <w:rsid w:val="000E28C6"/>
    <w:rsid w:val="000E28D0"/>
    <w:rsid w:val="000E28E5"/>
    <w:rsid w:val="000E2BC9"/>
    <w:rsid w:val="000E315D"/>
    <w:rsid w:val="000E35FA"/>
    <w:rsid w:val="000E378A"/>
    <w:rsid w:val="000E3F6E"/>
    <w:rsid w:val="000E4A33"/>
    <w:rsid w:val="000E4D34"/>
    <w:rsid w:val="000E4F04"/>
    <w:rsid w:val="000E5452"/>
    <w:rsid w:val="000E557F"/>
    <w:rsid w:val="000E57A1"/>
    <w:rsid w:val="000E5AD1"/>
    <w:rsid w:val="000E5E9D"/>
    <w:rsid w:val="000E5EFB"/>
    <w:rsid w:val="000E63F6"/>
    <w:rsid w:val="000E64CF"/>
    <w:rsid w:val="000E66CF"/>
    <w:rsid w:val="000E6E65"/>
    <w:rsid w:val="000E6ED0"/>
    <w:rsid w:val="000E71B6"/>
    <w:rsid w:val="000E7220"/>
    <w:rsid w:val="000E7545"/>
    <w:rsid w:val="000E7878"/>
    <w:rsid w:val="000E7FD2"/>
    <w:rsid w:val="000F08CA"/>
    <w:rsid w:val="000F0AB4"/>
    <w:rsid w:val="000F0FE9"/>
    <w:rsid w:val="000F123A"/>
    <w:rsid w:val="000F1304"/>
    <w:rsid w:val="000F1457"/>
    <w:rsid w:val="000F146E"/>
    <w:rsid w:val="000F1633"/>
    <w:rsid w:val="000F1C1F"/>
    <w:rsid w:val="000F1FBE"/>
    <w:rsid w:val="000F242E"/>
    <w:rsid w:val="000F25D8"/>
    <w:rsid w:val="000F2626"/>
    <w:rsid w:val="000F2961"/>
    <w:rsid w:val="000F2A3A"/>
    <w:rsid w:val="000F2A4A"/>
    <w:rsid w:val="000F2B59"/>
    <w:rsid w:val="000F2B72"/>
    <w:rsid w:val="000F2CB6"/>
    <w:rsid w:val="000F3150"/>
    <w:rsid w:val="000F31F2"/>
    <w:rsid w:val="000F376D"/>
    <w:rsid w:val="000F3AA4"/>
    <w:rsid w:val="000F3BC7"/>
    <w:rsid w:val="000F3C83"/>
    <w:rsid w:val="000F3CBF"/>
    <w:rsid w:val="000F3E08"/>
    <w:rsid w:val="000F4121"/>
    <w:rsid w:val="000F43DB"/>
    <w:rsid w:val="000F4722"/>
    <w:rsid w:val="000F474C"/>
    <w:rsid w:val="000F48CD"/>
    <w:rsid w:val="000F4A11"/>
    <w:rsid w:val="000F4AE9"/>
    <w:rsid w:val="000F5682"/>
    <w:rsid w:val="000F5834"/>
    <w:rsid w:val="000F58A3"/>
    <w:rsid w:val="000F61A2"/>
    <w:rsid w:val="000F656A"/>
    <w:rsid w:val="000F65AC"/>
    <w:rsid w:val="000F6906"/>
    <w:rsid w:val="000F6940"/>
    <w:rsid w:val="000F6A7A"/>
    <w:rsid w:val="000F6F3F"/>
    <w:rsid w:val="000F7077"/>
    <w:rsid w:val="000F7187"/>
    <w:rsid w:val="000F73FA"/>
    <w:rsid w:val="000F7449"/>
    <w:rsid w:val="0010025E"/>
    <w:rsid w:val="00100300"/>
    <w:rsid w:val="001005A5"/>
    <w:rsid w:val="001008C9"/>
    <w:rsid w:val="00100B1D"/>
    <w:rsid w:val="00100F0B"/>
    <w:rsid w:val="00101084"/>
    <w:rsid w:val="001011DA"/>
    <w:rsid w:val="0010125D"/>
    <w:rsid w:val="001017C3"/>
    <w:rsid w:val="001019C9"/>
    <w:rsid w:val="00101BD4"/>
    <w:rsid w:val="0010270C"/>
    <w:rsid w:val="00102E66"/>
    <w:rsid w:val="001032AB"/>
    <w:rsid w:val="001032EC"/>
    <w:rsid w:val="00103533"/>
    <w:rsid w:val="001035A3"/>
    <w:rsid w:val="00103834"/>
    <w:rsid w:val="00103904"/>
    <w:rsid w:val="00103A44"/>
    <w:rsid w:val="00103BCD"/>
    <w:rsid w:val="001041C7"/>
    <w:rsid w:val="00104854"/>
    <w:rsid w:val="00104A09"/>
    <w:rsid w:val="00104D55"/>
    <w:rsid w:val="00104D9F"/>
    <w:rsid w:val="001053FB"/>
    <w:rsid w:val="00105A16"/>
    <w:rsid w:val="00105F3B"/>
    <w:rsid w:val="00105FEF"/>
    <w:rsid w:val="00106029"/>
    <w:rsid w:val="00106228"/>
    <w:rsid w:val="00106483"/>
    <w:rsid w:val="00106489"/>
    <w:rsid w:val="00106B2C"/>
    <w:rsid w:val="00106C94"/>
    <w:rsid w:val="001073CA"/>
    <w:rsid w:val="001075A6"/>
    <w:rsid w:val="0010760D"/>
    <w:rsid w:val="001077A3"/>
    <w:rsid w:val="0010784B"/>
    <w:rsid w:val="00107933"/>
    <w:rsid w:val="00107A0A"/>
    <w:rsid w:val="00107F52"/>
    <w:rsid w:val="0011010E"/>
    <w:rsid w:val="0011016F"/>
    <w:rsid w:val="00110229"/>
    <w:rsid w:val="00110688"/>
    <w:rsid w:val="00110845"/>
    <w:rsid w:val="00110B03"/>
    <w:rsid w:val="00111082"/>
    <w:rsid w:val="001113D1"/>
    <w:rsid w:val="00111B93"/>
    <w:rsid w:val="001120E4"/>
    <w:rsid w:val="0011210F"/>
    <w:rsid w:val="001121FF"/>
    <w:rsid w:val="001125DD"/>
    <w:rsid w:val="0011263F"/>
    <w:rsid w:val="001130D2"/>
    <w:rsid w:val="0011330D"/>
    <w:rsid w:val="00113487"/>
    <w:rsid w:val="00113586"/>
    <w:rsid w:val="00113DAB"/>
    <w:rsid w:val="0011468A"/>
    <w:rsid w:val="00114A9A"/>
    <w:rsid w:val="00114BD2"/>
    <w:rsid w:val="00114DED"/>
    <w:rsid w:val="00114F65"/>
    <w:rsid w:val="0011506D"/>
    <w:rsid w:val="001150DF"/>
    <w:rsid w:val="0011510F"/>
    <w:rsid w:val="001152BF"/>
    <w:rsid w:val="001153E9"/>
    <w:rsid w:val="00115B7C"/>
    <w:rsid w:val="00115F1D"/>
    <w:rsid w:val="001163BA"/>
    <w:rsid w:val="00116850"/>
    <w:rsid w:val="00116AB6"/>
    <w:rsid w:val="0011715D"/>
    <w:rsid w:val="0012086A"/>
    <w:rsid w:val="0012090A"/>
    <w:rsid w:val="0012096E"/>
    <w:rsid w:val="00120BD0"/>
    <w:rsid w:val="00120F7A"/>
    <w:rsid w:val="0012140E"/>
    <w:rsid w:val="00121593"/>
    <w:rsid w:val="00121944"/>
    <w:rsid w:val="001219A5"/>
    <w:rsid w:val="00122000"/>
    <w:rsid w:val="00122602"/>
    <w:rsid w:val="00122C16"/>
    <w:rsid w:val="00122DD2"/>
    <w:rsid w:val="0012372D"/>
    <w:rsid w:val="00123841"/>
    <w:rsid w:val="00123958"/>
    <w:rsid w:val="001239A5"/>
    <w:rsid w:val="00123B55"/>
    <w:rsid w:val="001240DF"/>
    <w:rsid w:val="00124214"/>
    <w:rsid w:val="00124481"/>
    <w:rsid w:val="00124B6C"/>
    <w:rsid w:val="00124DD4"/>
    <w:rsid w:val="00124F65"/>
    <w:rsid w:val="00124FFC"/>
    <w:rsid w:val="001252F0"/>
    <w:rsid w:val="0012559C"/>
    <w:rsid w:val="00126161"/>
    <w:rsid w:val="00126298"/>
    <w:rsid w:val="00126648"/>
    <w:rsid w:val="00126650"/>
    <w:rsid w:val="00126822"/>
    <w:rsid w:val="001268C2"/>
    <w:rsid w:val="00126995"/>
    <w:rsid w:val="00126C19"/>
    <w:rsid w:val="00126D16"/>
    <w:rsid w:val="001270AA"/>
    <w:rsid w:val="001279C0"/>
    <w:rsid w:val="00127A42"/>
    <w:rsid w:val="00127BD9"/>
    <w:rsid w:val="00130352"/>
    <w:rsid w:val="00130573"/>
    <w:rsid w:val="001305CC"/>
    <w:rsid w:val="0013077C"/>
    <w:rsid w:val="00130806"/>
    <w:rsid w:val="0013096C"/>
    <w:rsid w:val="00130A5D"/>
    <w:rsid w:val="00130B44"/>
    <w:rsid w:val="00130C93"/>
    <w:rsid w:val="00130D81"/>
    <w:rsid w:val="00130DC1"/>
    <w:rsid w:val="00130F2D"/>
    <w:rsid w:val="00131679"/>
    <w:rsid w:val="00131ED0"/>
    <w:rsid w:val="001321FB"/>
    <w:rsid w:val="0013221E"/>
    <w:rsid w:val="001323C1"/>
    <w:rsid w:val="001323D3"/>
    <w:rsid w:val="0013275E"/>
    <w:rsid w:val="00132778"/>
    <w:rsid w:val="0013296F"/>
    <w:rsid w:val="00132A17"/>
    <w:rsid w:val="00132B94"/>
    <w:rsid w:val="00132CD1"/>
    <w:rsid w:val="0013347A"/>
    <w:rsid w:val="0013357C"/>
    <w:rsid w:val="001335FE"/>
    <w:rsid w:val="00133876"/>
    <w:rsid w:val="001338F1"/>
    <w:rsid w:val="00133A7D"/>
    <w:rsid w:val="00133BB4"/>
    <w:rsid w:val="00133C59"/>
    <w:rsid w:val="00133CEB"/>
    <w:rsid w:val="00134247"/>
    <w:rsid w:val="001343EF"/>
    <w:rsid w:val="00134A69"/>
    <w:rsid w:val="00134E73"/>
    <w:rsid w:val="001350CD"/>
    <w:rsid w:val="001354B8"/>
    <w:rsid w:val="00135535"/>
    <w:rsid w:val="00135AFA"/>
    <w:rsid w:val="00135C76"/>
    <w:rsid w:val="00135FB0"/>
    <w:rsid w:val="001362AA"/>
    <w:rsid w:val="00136478"/>
    <w:rsid w:val="0013698C"/>
    <w:rsid w:val="001369DD"/>
    <w:rsid w:val="00136BC1"/>
    <w:rsid w:val="00136CCA"/>
    <w:rsid w:val="00136D67"/>
    <w:rsid w:val="00136E04"/>
    <w:rsid w:val="00137077"/>
    <w:rsid w:val="001372FB"/>
    <w:rsid w:val="00137484"/>
    <w:rsid w:val="001378EE"/>
    <w:rsid w:val="00137A43"/>
    <w:rsid w:val="00137A81"/>
    <w:rsid w:val="00137BA5"/>
    <w:rsid w:val="00137C3D"/>
    <w:rsid w:val="0014001C"/>
    <w:rsid w:val="001403B1"/>
    <w:rsid w:val="00140CC4"/>
    <w:rsid w:val="00140DB5"/>
    <w:rsid w:val="00140ED7"/>
    <w:rsid w:val="0014123F"/>
    <w:rsid w:val="001413F6"/>
    <w:rsid w:val="001414C1"/>
    <w:rsid w:val="00141CF7"/>
    <w:rsid w:val="00142075"/>
    <w:rsid w:val="001420F3"/>
    <w:rsid w:val="001423D9"/>
    <w:rsid w:val="00142707"/>
    <w:rsid w:val="0014270F"/>
    <w:rsid w:val="001428B6"/>
    <w:rsid w:val="001429FD"/>
    <w:rsid w:val="00143826"/>
    <w:rsid w:val="001438C4"/>
    <w:rsid w:val="00143D2C"/>
    <w:rsid w:val="00143EFB"/>
    <w:rsid w:val="00143F57"/>
    <w:rsid w:val="00144691"/>
    <w:rsid w:val="00144834"/>
    <w:rsid w:val="00144947"/>
    <w:rsid w:val="00144C7C"/>
    <w:rsid w:val="0014509E"/>
    <w:rsid w:val="001451C4"/>
    <w:rsid w:val="00145421"/>
    <w:rsid w:val="00145B3F"/>
    <w:rsid w:val="00145C94"/>
    <w:rsid w:val="001466A8"/>
    <w:rsid w:val="001466B8"/>
    <w:rsid w:val="0014691B"/>
    <w:rsid w:val="0014699C"/>
    <w:rsid w:val="00146D74"/>
    <w:rsid w:val="00146F06"/>
    <w:rsid w:val="00146F93"/>
    <w:rsid w:val="001470FF"/>
    <w:rsid w:val="00147553"/>
    <w:rsid w:val="00147705"/>
    <w:rsid w:val="00147C09"/>
    <w:rsid w:val="00147E15"/>
    <w:rsid w:val="00147F7B"/>
    <w:rsid w:val="001501C9"/>
    <w:rsid w:val="0015089C"/>
    <w:rsid w:val="00150DBC"/>
    <w:rsid w:val="00150E55"/>
    <w:rsid w:val="0015175F"/>
    <w:rsid w:val="0015186F"/>
    <w:rsid w:val="00151DE9"/>
    <w:rsid w:val="0015201C"/>
    <w:rsid w:val="001523CF"/>
    <w:rsid w:val="001524CE"/>
    <w:rsid w:val="0015263E"/>
    <w:rsid w:val="00152645"/>
    <w:rsid w:val="00152A05"/>
    <w:rsid w:val="00152A3D"/>
    <w:rsid w:val="00152D6C"/>
    <w:rsid w:val="00153154"/>
    <w:rsid w:val="00153333"/>
    <w:rsid w:val="0015337A"/>
    <w:rsid w:val="001534E8"/>
    <w:rsid w:val="0015397A"/>
    <w:rsid w:val="00153A10"/>
    <w:rsid w:val="00154010"/>
    <w:rsid w:val="00154119"/>
    <w:rsid w:val="00154D88"/>
    <w:rsid w:val="00155240"/>
    <w:rsid w:val="001558DF"/>
    <w:rsid w:val="00155E21"/>
    <w:rsid w:val="001563AA"/>
    <w:rsid w:val="001565EF"/>
    <w:rsid w:val="0015719D"/>
    <w:rsid w:val="001573C0"/>
    <w:rsid w:val="00157512"/>
    <w:rsid w:val="00157718"/>
    <w:rsid w:val="00160273"/>
    <w:rsid w:val="00160768"/>
    <w:rsid w:val="00160BE6"/>
    <w:rsid w:val="00160C3A"/>
    <w:rsid w:val="001610C0"/>
    <w:rsid w:val="001612B6"/>
    <w:rsid w:val="001612C6"/>
    <w:rsid w:val="0016161B"/>
    <w:rsid w:val="001618E2"/>
    <w:rsid w:val="001618F3"/>
    <w:rsid w:val="00161F05"/>
    <w:rsid w:val="00162C65"/>
    <w:rsid w:val="00162E16"/>
    <w:rsid w:val="00162E59"/>
    <w:rsid w:val="001635F6"/>
    <w:rsid w:val="001636CB"/>
    <w:rsid w:val="001637D2"/>
    <w:rsid w:val="00163FBF"/>
    <w:rsid w:val="001641AF"/>
    <w:rsid w:val="001649A9"/>
    <w:rsid w:val="001655D1"/>
    <w:rsid w:val="001656EB"/>
    <w:rsid w:val="001657A5"/>
    <w:rsid w:val="00165AF1"/>
    <w:rsid w:val="00165C45"/>
    <w:rsid w:val="00165FE0"/>
    <w:rsid w:val="001663FD"/>
    <w:rsid w:val="00166668"/>
    <w:rsid w:val="00166786"/>
    <w:rsid w:val="00166C43"/>
    <w:rsid w:val="00167133"/>
    <w:rsid w:val="001676AD"/>
    <w:rsid w:val="00170071"/>
    <w:rsid w:val="001701DE"/>
    <w:rsid w:val="0017047C"/>
    <w:rsid w:val="0017049D"/>
    <w:rsid w:val="00170F00"/>
    <w:rsid w:val="00171178"/>
    <w:rsid w:val="0017146D"/>
    <w:rsid w:val="001716DC"/>
    <w:rsid w:val="00171712"/>
    <w:rsid w:val="001719CE"/>
    <w:rsid w:val="00171DB3"/>
    <w:rsid w:val="00171E77"/>
    <w:rsid w:val="00172177"/>
    <w:rsid w:val="001722CC"/>
    <w:rsid w:val="00172558"/>
    <w:rsid w:val="00172624"/>
    <w:rsid w:val="0017262B"/>
    <w:rsid w:val="00172714"/>
    <w:rsid w:val="00172CFB"/>
    <w:rsid w:val="001734B6"/>
    <w:rsid w:val="00173A00"/>
    <w:rsid w:val="00173BB0"/>
    <w:rsid w:val="00173EDC"/>
    <w:rsid w:val="00173F5F"/>
    <w:rsid w:val="001741DF"/>
    <w:rsid w:val="00174598"/>
    <w:rsid w:val="00174DA4"/>
    <w:rsid w:val="00174DF4"/>
    <w:rsid w:val="00174F89"/>
    <w:rsid w:val="001750EA"/>
    <w:rsid w:val="001754C5"/>
    <w:rsid w:val="00175CC4"/>
    <w:rsid w:val="00175DC3"/>
    <w:rsid w:val="00175F56"/>
    <w:rsid w:val="001763B3"/>
    <w:rsid w:val="00176407"/>
    <w:rsid w:val="00176882"/>
    <w:rsid w:val="001771E5"/>
    <w:rsid w:val="001773E5"/>
    <w:rsid w:val="001776F1"/>
    <w:rsid w:val="00177BEA"/>
    <w:rsid w:val="00177BF4"/>
    <w:rsid w:val="00180138"/>
    <w:rsid w:val="001805DF"/>
    <w:rsid w:val="00180993"/>
    <w:rsid w:val="001809E1"/>
    <w:rsid w:val="00180A72"/>
    <w:rsid w:val="00180C7E"/>
    <w:rsid w:val="00180CCE"/>
    <w:rsid w:val="00181562"/>
    <w:rsid w:val="001817AE"/>
    <w:rsid w:val="001819C3"/>
    <w:rsid w:val="00181C65"/>
    <w:rsid w:val="00181D6B"/>
    <w:rsid w:val="00182400"/>
    <w:rsid w:val="001829F4"/>
    <w:rsid w:val="00182AE7"/>
    <w:rsid w:val="00183204"/>
    <w:rsid w:val="001832E2"/>
    <w:rsid w:val="00183319"/>
    <w:rsid w:val="00183467"/>
    <w:rsid w:val="00183A7A"/>
    <w:rsid w:val="00183D08"/>
    <w:rsid w:val="001840AB"/>
    <w:rsid w:val="00184308"/>
    <w:rsid w:val="00184357"/>
    <w:rsid w:val="0018453B"/>
    <w:rsid w:val="001845B6"/>
    <w:rsid w:val="00184867"/>
    <w:rsid w:val="001849C7"/>
    <w:rsid w:val="00185276"/>
    <w:rsid w:val="0018533A"/>
    <w:rsid w:val="001855A8"/>
    <w:rsid w:val="00185900"/>
    <w:rsid w:val="00185EB7"/>
    <w:rsid w:val="0018652D"/>
    <w:rsid w:val="001865C8"/>
    <w:rsid w:val="001865F1"/>
    <w:rsid w:val="0018661C"/>
    <w:rsid w:val="001866EF"/>
    <w:rsid w:val="001868C6"/>
    <w:rsid w:val="00186B9E"/>
    <w:rsid w:val="00186E23"/>
    <w:rsid w:val="00186EFB"/>
    <w:rsid w:val="00186EFE"/>
    <w:rsid w:val="00186FC7"/>
    <w:rsid w:val="00187BC2"/>
    <w:rsid w:val="00187C3C"/>
    <w:rsid w:val="00187D72"/>
    <w:rsid w:val="00187E6D"/>
    <w:rsid w:val="0019013F"/>
    <w:rsid w:val="00190749"/>
    <w:rsid w:val="00190B7B"/>
    <w:rsid w:val="00190CAF"/>
    <w:rsid w:val="00190EAE"/>
    <w:rsid w:val="00190EDD"/>
    <w:rsid w:val="00191373"/>
    <w:rsid w:val="001913E2"/>
    <w:rsid w:val="00191B15"/>
    <w:rsid w:val="00191B29"/>
    <w:rsid w:val="00191CEF"/>
    <w:rsid w:val="00192230"/>
    <w:rsid w:val="00192291"/>
    <w:rsid w:val="00192C5E"/>
    <w:rsid w:val="00192F26"/>
    <w:rsid w:val="00193F2E"/>
    <w:rsid w:val="00193FB2"/>
    <w:rsid w:val="00193FEF"/>
    <w:rsid w:val="0019473F"/>
    <w:rsid w:val="00194869"/>
    <w:rsid w:val="00194970"/>
    <w:rsid w:val="00194C05"/>
    <w:rsid w:val="00194D62"/>
    <w:rsid w:val="001953C7"/>
    <w:rsid w:val="001955D6"/>
    <w:rsid w:val="00195641"/>
    <w:rsid w:val="0019568F"/>
    <w:rsid w:val="0019588F"/>
    <w:rsid w:val="00195940"/>
    <w:rsid w:val="00195A17"/>
    <w:rsid w:val="00195B8A"/>
    <w:rsid w:val="00195C53"/>
    <w:rsid w:val="00195C65"/>
    <w:rsid w:val="00195E36"/>
    <w:rsid w:val="001960BF"/>
    <w:rsid w:val="00196372"/>
    <w:rsid w:val="00196380"/>
    <w:rsid w:val="001968D0"/>
    <w:rsid w:val="0019694A"/>
    <w:rsid w:val="00197199"/>
    <w:rsid w:val="0019727C"/>
    <w:rsid w:val="001974E1"/>
    <w:rsid w:val="001975F1"/>
    <w:rsid w:val="001975F7"/>
    <w:rsid w:val="00197804"/>
    <w:rsid w:val="00197964"/>
    <w:rsid w:val="00197E81"/>
    <w:rsid w:val="001A02B4"/>
    <w:rsid w:val="001A02F7"/>
    <w:rsid w:val="001A075B"/>
    <w:rsid w:val="001A09FD"/>
    <w:rsid w:val="001A0B3C"/>
    <w:rsid w:val="001A0FE8"/>
    <w:rsid w:val="001A1372"/>
    <w:rsid w:val="001A1950"/>
    <w:rsid w:val="001A1A6F"/>
    <w:rsid w:val="001A1A85"/>
    <w:rsid w:val="001A1B8D"/>
    <w:rsid w:val="001A1DB7"/>
    <w:rsid w:val="001A1E61"/>
    <w:rsid w:val="001A1F2C"/>
    <w:rsid w:val="001A2888"/>
    <w:rsid w:val="001A29DA"/>
    <w:rsid w:val="001A2C56"/>
    <w:rsid w:val="001A3160"/>
    <w:rsid w:val="001A31AD"/>
    <w:rsid w:val="001A31B7"/>
    <w:rsid w:val="001A36A1"/>
    <w:rsid w:val="001A3857"/>
    <w:rsid w:val="001A3944"/>
    <w:rsid w:val="001A3E60"/>
    <w:rsid w:val="001A4350"/>
    <w:rsid w:val="001A437D"/>
    <w:rsid w:val="001A4793"/>
    <w:rsid w:val="001A5134"/>
    <w:rsid w:val="001A5955"/>
    <w:rsid w:val="001A5A47"/>
    <w:rsid w:val="001A5B8F"/>
    <w:rsid w:val="001A5E5F"/>
    <w:rsid w:val="001A610E"/>
    <w:rsid w:val="001A644E"/>
    <w:rsid w:val="001A6612"/>
    <w:rsid w:val="001A66CE"/>
    <w:rsid w:val="001A682C"/>
    <w:rsid w:val="001A6886"/>
    <w:rsid w:val="001A6BA3"/>
    <w:rsid w:val="001A6BC7"/>
    <w:rsid w:val="001A6CFF"/>
    <w:rsid w:val="001A6FC1"/>
    <w:rsid w:val="001A7001"/>
    <w:rsid w:val="001A70E5"/>
    <w:rsid w:val="001A70FB"/>
    <w:rsid w:val="001A7A19"/>
    <w:rsid w:val="001A7C08"/>
    <w:rsid w:val="001A7DF2"/>
    <w:rsid w:val="001B02AB"/>
    <w:rsid w:val="001B06FE"/>
    <w:rsid w:val="001B08D6"/>
    <w:rsid w:val="001B1192"/>
    <w:rsid w:val="001B19DD"/>
    <w:rsid w:val="001B1B2D"/>
    <w:rsid w:val="001B1D28"/>
    <w:rsid w:val="001B239F"/>
    <w:rsid w:val="001B25F0"/>
    <w:rsid w:val="001B2861"/>
    <w:rsid w:val="001B2C21"/>
    <w:rsid w:val="001B2DE7"/>
    <w:rsid w:val="001B31C6"/>
    <w:rsid w:val="001B33F8"/>
    <w:rsid w:val="001B352E"/>
    <w:rsid w:val="001B3637"/>
    <w:rsid w:val="001B3F00"/>
    <w:rsid w:val="001B4702"/>
    <w:rsid w:val="001B4C4E"/>
    <w:rsid w:val="001B52F2"/>
    <w:rsid w:val="001B549C"/>
    <w:rsid w:val="001B5D5C"/>
    <w:rsid w:val="001B5EB8"/>
    <w:rsid w:val="001B6095"/>
    <w:rsid w:val="001B6284"/>
    <w:rsid w:val="001B62CB"/>
    <w:rsid w:val="001B6791"/>
    <w:rsid w:val="001B67A6"/>
    <w:rsid w:val="001B6DED"/>
    <w:rsid w:val="001B7154"/>
    <w:rsid w:val="001B7747"/>
    <w:rsid w:val="001B79BD"/>
    <w:rsid w:val="001B79CD"/>
    <w:rsid w:val="001B7D63"/>
    <w:rsid w:val="001B7EC0"/>
    <w:rsid w:val="001B7F7B"/>
    <w:rsid w:val="001C062A"/>
    <w:rsid w:val="001C074C"/>
    <w:rsid w:val="001C091D"/>
    <w:rsid w:val="001C09C8"/>
    <w:rsid w:val="001C0D1F"/>
    <w:rsid w:val="001C0FE5"/>
    <w:rsid w:val="001C1173"/>
    <w:rsid w:val="001C172E"/>
    <w:rsid w:val="001C191B"/>
    <w:rsid w:val="001C1BAC"/>
    <w:rsid w:val="001C1D78"/>
    <w:rsid w:val="001C31EE"/>
    <w:rsid w:val="001C3668"/>
    <w:rsid w:val="001C398A"/>
    <w:rsid w:val="001C3C22"/>
    <w:rsid w:val="001C3FCF"/>
    <w:rsid w:val="001C42D1"/>
    <w:rsid w:val="001C4536"/>
    <w:rsid w:val="001C4566"/>
    <w:rsid w:val="001C45F1"/>
    <w:rsid w:val="001C46D9"/>
    <w:rsid w:val="001C4FED"/>
    <w:rsid w:val="001C530E"/>
    <w:rsid w:val="001C5435"/>
    <w:rsid w:val="001C5821"/>
    <w:rsid w:val="001C5D40"/>
    <w:rsid w:val="001C5FF9"/>
    <w:rsid w:val="001C670D"/>
    <w:rsid w:val="001C673E"/>
    <w:rsid w:val="001C676B"/>
    <w:rsid w:val="001C68AF"/>
    <w:rsid w:val="001C68C0"/>
    <w:rsid w:val="001C6BF6"/>
    <w:rsid w:val="001C6C46"/>
    <w:rsid w:val="001C7002"/>
    <w:rsid w:val="001C71C3"/>
    <w:rsid w:val="001C73A6"/>
    <w:rsid w:val="001C7A25"/>
    <w:rsid w:val="001C7FDE"/>
    <w:rsid w:val="001D00E2"/>
    <w:rsid w:val="001D02DF"/>
    <w:rsid w:val="001D11C7"/>
    <w:rsid w:val="001D1426"/>
    <w:rsid w:val="001D280C"/>
    <w:rsid w:val="001D2C51"/>
    <w:rsid w:val="001D2C61"/>
    <w:rsid w:val="001D2F1B"/>
    <w:rsid w:val="001D3083"/>
    <w:rsid w:val="001D329A"/>
    <w:rsid w:val="001D37B4"/>
    <w:rsid w:val="001D382E"/>
    <w:rsid w:val="001D3B52"/>
    <w:rsid w:val="001D3C1A"/>
    <w:rsid w:val="001D4117"/>
    <w:rsid w:val="001D4BE5"/>
    <w:rsid w:val="001D4DF5"/>
    <w:rsid w:val="001D503E"/>
    <w:rsid w:val="001D59C8"/>
    <w:rsid w:val="001D5D89"/>
    <w:rsid w:val="001D6006"/>
    <w:rsid w:val="001D60D0"/>
    <w:rsid w:val="001D7278"/>
    <w:rsid w:val="001D7BAA"/>
    <w:rsid w:val="001D7E76"/>
    <w:rsid w:val="001E02DC"/>
    <w:rsid w:val="001E10B3"/>
    <w:rsid w:val="001E124E"/>
    <w:rsid w:val="001E184B"/>
    <w:rsid w:val="001E19FA"/>
    <w:rsid w:val="001E1F4F"/>
    <w:rsid w:val="001E21FE"/>
    <w:rsid w:val="001E24D5"/>
    <w:rsid w:val="001E2602"/>
    <w:rsid w:val="001E2696"/>
    <w:rsid w:val="001E27A7"/>
    <w:rsid w:val="001E29BD"/>
    <w:rsid w:val="001E2CDC"/>
    <w:rsid w:val="001E31A2"/>
    <w:rsid w:val="001E32DF"/>
    <w:rsid w:val="001E33C3"/>
    <w:rsid w:val="001E3518"/>
    <w:rsid w:val="001E35A5"/>
    <w:rsid w:val="001E3851"/>
    <w:rsid w:val="001E3A0E"/>
    <w:rsid w:val="001E3A50"/>
    <w:rsid w:val="001E3ACC"/>
    <w:rsid w:val="001E4022"/>
    <w:rsid w:val="001E4086"/>
    <w:rsid w:val="001E40F9"/>
    <w:rsid w:val="001E5662"/>
    <w:rsid w:val="001E5D43"/>
    <w:rsid w:val="001E5E46"/>
    <w:rsid w:val="001E5EC3"/>
    <w:rsid w:val="001E6358"/>
    <w:rsid w:val="001E68DF"/>
    <w:rsid w:val="001E6A19"/>
    <w:rsid w:val="001E73B4"/>
    <w:rsid w:val="001E7680"/>
    <w:rsid w:val="001E77A0"/>
    <w:rsid w:val="001E7D9B"/>
    <w:rsid w:val="001E7F51"/>
    <w:rsid w:val="001F00B1"/>
    <w:rsid w:val="001F0157"/>
    <w:rsid w:val="001F0204"/>
    <w:rsid w:val="001F0BE3"/>
    <w:rsid w:val="001F1303"/>
    <w:rsid w:val="001F1370"/>
    <w:rsid w:val="001F17BE"/>
    <w:rsid w:val="001F17F9"/>
    <w:rsid w:val="001F1C76"/>
    <w:rsid w:val="001F2295"/>
    <w:rsid w:val="001F2318"/>
    <w:rsid w:val="001F237E"/>
    <w:rsid w:val="001F29F3"/>
    <w:rsid w:val="001F30C1"/>
    <w:rsid w:val="001F328A"/>
    <w:rsid w:val="001F371D"/>
    <w:rsid w:val="001F3773"/>
    <w:rsid w:val="001F3821"/>
    <w:rsid w:val="001F3913"/>
    <w:rsid w:val="001F400F"/>
    <w:rsid w:val="001F4043"/>
    <w:rsid w:val="001F4292"/>
    <w:rsid w:val="001F47BD"/>
    <w:rsid w:val="001F47D7"/>
    <w:rsid w:val="001F4844"/>
    <w:rsid w:val="001F4C08"/>
    <w:rsid w:val="001F515E"/>
    <w:rsid w:val="001F5699"/>
    <w:rsid w:val="001F5BAE"/>
    <w:rsid w:val="001F5EAC"/>
    <w:rsid w:val="001F5F2E"/>
    <w:rsid w:val="001F6135"/>
    <w:rsid w:val="001F62F0"/>
    <w:rsid w:val="001F6821"/>
    <w:rsid w:val="001F684A"/>
    <w:rsid w:val="001F68D1"/>
    <w:rsid w:val="001F692A"/>
    <w:rsid w:val="001F6A02"/>
    <w:rsid w:val="001F6E95"/>
    <w:rsid w:val="001F6ED9"/>
    <w:rsid w:val="001F72E3"/>
    <w:rsid w:val="001F7432"/>
    <w:rsid w:val="001F7525"/>
    <w:rsid w:val="001F78F0"/>
    <w:rsid w:val="001F7B86"/>
    <w:rsid w:val="001F7E23"/>
    <w:rsid w:val="00200703"/>
    <w:rsid w:val="0020070B"/>
    <w:rsid w:val="00200B00"/>
    <w:rsid w:val="00200BAF"/>
    <w:rsid w:val="00200D37"/>
    <w:rsid w:val="00200E89"/>
    <w:rsid w:val="00200F50"/>
    <w:rsid w:val="0020105B"/>
    <w:rsid w:val="00201C77"/>
    <w:rsid w:val="00202EF3"/>
    <w:rsid w:val="00203061"/>
    <w:rsid w:val="00203093"/>
    <w:rsid w:val="002033A3"/>
    <w:rsid w:val="002033B6"/>
    <w:rsid w:val="00203503"/>
    <w:rsid w:val="00203980"/>
    <w:rsid w:val="00203991"/>
    <w:rsid w:val="00203BC0"/>
    <w:rsid w:val="00204125"/>
    <w:rsid w:val="00204496"/>
    <w:rsid w:val="00204927"/>
    <w:rsid w:val="00205272"/>
    <w:rsid w:val="0020607D"/>
    <w:rsid w:val="002060FB"/>
    <w:rsid w:val="002061E2"/>
    <w:rsid w:val="00206260"/>
    <w:rsid w:val="0020637B"/>
    <w:rsid w:val="00206AD5"/>
    <w:rsid w:val="00206D9F"/>
    <w:rsid w:val="00206DC9"/>
    <w:rsid w:val="00207349"/>
    <w:rsid w:val="0020762A"/>
    <w:rsid w:val="00210899"/>
    <w:rsid w:val="002114D1"/>
    <w:rsid w:val="0021154C"/>
    <w:rsid w:val="00211694"/>
    <w:rsid w:val="00211866"/>
    <w:rsid w:val="00211B08"/>
    <w:rsid w:val="00211D5D"/>
    <w:rsid w:val="00211E2F"/>
    <w:rsid w:val="00211F94"/>
    <w:rsid w:val="0021210D"/>
    <w:rsid w:val="002123DE"/>
    <w:rsid w:val="002127DC"/>
    <w:rsid w:val="00212A7C"/>
    <w:rsid w:val="00212AC9"/>
    <w:rsid w:val="00212D50"/>
    <w:rsid w:val="0021325D"/>
    <w:rsid w:val="002136B9"/>
    <w:rsid w:val="0021370B"/>
    <w:rsid w:val="002138C6"/>
    <w:rsid w:val="00213FA6"/>
    <w:rsid w:val="002140C5"/>
    <w:rsid w:val="00214370"/>
    <w:rsid w:val="00214465"/>
    <w:rsid w:val="00214655"/>
    <w:rsid w:val="00214817"/>
    <w:rsid w:val="00214907"/>
    <w:rsid w:val="00214E09"/>
    <w:rsid w:val="00214E7B"/>
    <w:rsid w:val="00215747"/>
    <w:rsid w:val="002159D0"/>
    <w:rsid w:val="00215E2D"/>
    <w:rsid w:val="002161B0"/>
    <w:rsid w:val="002161C2"/>
    <w:rsid w:val="00216224"/>
    <w:rsid w:val="0021650B"/>
    <w:rsid w:val="00216622"/>
    <w:rsid w:val="00216751"/>
    <w:rsid w:val="002167C0"/>
    <w:rsid w:val="00216AB9"/>
    <w:rsid w:val="00216B05"/>
    <w:rsid w:val="00216B9B"/>
    <w:rsid w:val="00216E13"/>
    <w:rsid w:val="00216E54"/>
    <w:rsid w:val="00217913"/>
    <w:rsid w:val="00217D46"/>
    <w:rsid w:val="00220128"/>
    <w:rsid w:val="00220556"/>
    <w:rsid w:val="00220AC7"/>
    <w:rsid w:val="00220C97"/>
    <w:rsid w:val="00220CFC"/>
    <w:rsid w:val="00220E7D"/>
    <w:rsid w:val="00220EE6"/>
    <w:rsid w:val="00220F73"/>
    <w:rsid w:val="00220FEC"/>
    <w:rsid w:val="00221552"/>
    <w:rsid w:val="0022168B"/>
    <w:rsid w:val="00221712"/>
    <w:rsid w:val="00221B46"/>
    <w:rsid w:val="00221F5D"/>
    <w:rsid w:val="00222458"/>
    <w:rsid w:val="00222827"/>
    <w:rsid w:val="00222A47"/>
    <w:rsid w:val="00222A4B"/>
    <w:rsid w:val="00222A6B"/>
    <w:rsid w:val="00222B06"/>
    <w:rsid w:val="00222BEC"/>
    <w:rsid w:val="002233FE"/>
    <w:rsid w:val="00223E09"/>
    <w:rsid w:val="00224383"/>
    <w:rsid w:val="002244CD"/>
    <w:rsid w:val="00224D56"/>
    <w:rsid w:val="002258CA"/>
    <w:rsid w:val="002258F7"/>
    <w:rsid w:val="00226357"/>
    <w:rsid w:val="00226863"/>
    <w:rsid w:val="00226B5E"/>
    <w:rsid w:val="00226EC3"/>
    <w:rsid w:val="0022745C"/>
    <w:rsid w:val="002304C7"/>
    <w:rsid w:val="00230609"/>
    <w:rsid w:val="002306EB"/>
    <w:rsid w:val="0023073A"/>
    <w:rsid w:val="00230B03"/>
    <w:rsid w:val="00230F38"/>
    <w:rsid w:val="00231A6C"/>
    <w:rsid w:val="00231E2E"/>
    <w:rsid w:val="00231E67"/>
    <w:rsid w:val="0023280F"/>
    <w:rsid w:val="0023283B"/>
    <w:rsid w:val="00232B12"/>
    <w:rsid w:val="00232EEE"/>
    <w:rsid w:val="0023303E"/>
    <w:rsid w:val="00233488"/>
    <w:rsid w:val="00233625"/>
    <w:rsid w:val="0023389F"/>
    <w:rsid w:val="002339B0"/>
    <w:rsid w:val="00233B75"/>
    <w:rsid w:val="00234A92"/>
    <w:rsid w:val="00234B1B"/>
    <w:rsid w:val="00234CF9"/>
    <w:rsid w:val="002350F3"/>
    <w:rsid w:val="002352F3"/>
    <w:rsid w:val="00235344"/>
    <w:rsid w:val="00235E3B"/>
    <w:rsid w:val="00235EAC"/>
    <w:rsid w:val="002361B9"/>
    <w:rsid w:val="00236B38"/>
    <w:rsid w:val="00236CCD"/>
    <w:rsid w:val="00236D5F"/>
    <w:rsid w:val="0023709B"/>
    <w:rsid w:val="0023711C"/>
    <w:rsid w:val="0023716A"/>
    <w:rsid w:val="0023724F"/>
    <w:rsid w:val="002373A3"/>
    <w:rsid w:val="002374B5"/>
    <w:rsid w:val="002376F4"/>
    <w:rsid w:val="002403E3"/>
    <w:rsid w:val="002404B3"/>
    <w:rsid w:val="00240824"/>
    <w:rsid w:val="002409F5"/>
    <w:rsid w:val="00240C81"/>
    <w:rsid w:val="00240CC4"/>
    <w:rsid w:val="00240FD4"/>
    <w:rsid w:val="0024114D"/>
    <w:rsid w:val="0024119B"/>
    <w:rsid w:val="0024148E"/>
    <w:rsid w:val="00241EB8"/>
    <w:rsid w:val="00241F21"/>
    <w:rsid w:val="00241FD5"/>
    <w:rsid w:val="002421DE"/>
    <w:rsid w:val="002422A0"/>
    <w:rsid w:val="002425B4"/>
    <w:rsid w:val="00243361"/>
    <w:rsid w:val="00243480"/>
    <w:rsid w:val="0024383F"/>
    <w:rsid w:val="00243AA1"/>
    <w:rsid w:val="00243FE4"/>
    <w:rsid w:val="002440A1"/>
    <w:rsid w:val="00244153"/>
    <w:rsid w:val="002444E2"/>
    <w:rsid w:val="002445C8"/>
    <w:rsid w:val="00244E4C"/>
    <w:rsid w:val="00245502"/>
    <w:rsid w:val="002455CA"/>
    <w:rsid w:val="002457F6"/>
    <w:rsid w:val="002459AD"/>
    <w:rsid w:val="00245AA7"/>
    <w:rsid w:val="00245AE0"/>
    <w:rsid w:val="00245EE6"/>
    <w:rsid w:val="0024696B"/>
    <w:rsid w:val="00246D0F"/>
    <w:rsid w:val="002472C5"/>
    <w:rsid w:val="00247365"/>
    <w:rsid w:val="0024744E"/>
    <w:rsid w:val="00247672"/>
    <w:rsid w:val="0024775B"/>
    <w:rsid w:val="002478D9"/>
    <w:rsid w:val="00247A30"/>
    <w:rsid w:val="00247DFB"/>
    <w:rsid w:val="00247F8D"/>
    <w:rsid w:val="002501A5"/>
    <w:rsid w:val="0025067C"/>
    <w:rsid w:val="00250980"/>
    <w:rsid w:val="00250B6A"/>
    <w:rsid w:val="0025120C"/>
    <w:rsid w:val="00251453"/>
    <w:rsid w:val="002515C7"/>
    <w:rsid w:val="0025174A"/>
    <w:rsid w:val="00251C70"/>
    <w:rsid w:val="00251C97"/>
    <w:rsid w:val="00251E11"/>
    <w:rsid w:val="00251E6A"/>
    <w:rsid w:val="002520AA"/>
    <w:rsid w:val="0025241A"/>
    <w:rsid w:val="00252435"/>
    <w:rsid w:val="002525BA"/>
    <w:rsid w:val="00252A18"/>
    <w:rsid w:val="00252C6E"/>
    <w:rsid w:val="0025388C"/>
    <w:rsid w:val="00253A75"/>
    <w:rsid w:val="00254000"/>
    <w:rsid w:val="0025402D"/>
    <w:rsid w:val="002541E9"/>
    <w:rsid w:val="002542C6"/>
    <w:rsid w:val="00254474"/>
    <w:rsid w:val="00254648"/>
    <w:rsid w:val="002546DA"/>
    <w:rsid w:val="00254B73"/>
    <w:rsid w:val="00254BA2"/>
    <w:rsid w:val="002550C1"/>
    <w:rsid w:val="002553C3"/>
    <w:rsid w:val="00255567"/>
    <w:rsid w:val="002557C3"/>
    <w:rsid w:val="00255C3A"/>
    <w:rsid w:val="00255DD5"/>
    <w:rsid w:val="00256427"/>
    <w:rsid w:val="0025651B"/>
    <w:rsid w:val="00256770"/>
    <w:rsid w:val="00257357"/>
    <w:rsid w:val="0025737B"/>
    <w:rsid w:val="00257440"/>
    <w:rsid w:val="002578F0"/>
    <w:rsid w:val="00257A5A"/>
    <w:rsid w:val="00257C70"/>
    <w:rsid w:val="00257D46"/>
    <w:rsid w:val="00257F07"/>
    <w:rsid w:val="00257F5D"/>
    <w:rsid w:val="00260486"/>
    <w:rsid w:val="002605CD"/>
    <w:rsid w:val="00260A8D"/>
    <w:rsid w:val="00260C3F"/>
    <w:rsid w:val="00260E28"/>
    <w:rsid w:val="00260F27"/>
    <w:rsid w:val="00260FB7"/>
    <w:rsid w:val="00261607"/>
    <w:rsid w:val="00261B56"/>
    <w:rsid w:val="00261DDD"/>
    <w:rsid w:val="00261F2A"/>
    <w:rsid w:val="00262122"/>
    <w:rsid w:val="002621C4"/>
    <w:rsid w:val="00262701"/>
    <w:rsid w:val="002632BF"/>
    <w:rsid w:val="002633B1"/>
    <w:rsid w:val="00263956"/>
    <w:rsid w:val="00264204"/>
    <w:rsid w:val="002642A2"/>
    <w:rsid w:val="00264432"/>
    <w:rsid w:val="00264716"/>
    <w:rsid w:val="002647A2"/>
    <w:rsid w:val="002647F7"/>
    <w:rsid w:val="00264983"/>
    <w:rsid w:val="002649D7"/>
    <w:rsid w:val="00264E01"/>
    <w:rsid w:val="00264E85"/>
    <w:rsid w:val="0026543E"/>
    <w:rsid w:val="0026598E"/>
    <w:rsid w:val="00265A48"/>
    <w:rsid w:val="00265E68"/>
    <w:rsid w:val="00266057"/>
    <w:rsid w:val="00266317"/>
    <w:rsid w:val="0026670E"/>
    <w:rsid w:val="00266845"/>
    <w:rsid w:val="00266A66"/>
    <w:rsid w:val="00266B4D"/>
    <w:rsid w:val="00266D1C"/>
    <w:rsid w:val="002674EF"/>
    <w:rsid w:val="00267CFC"/>
    <w:rsid w:val="00267E02"/>
    <w:rsid w:val="0027025E"/>
    <w:rsid w:val="0027036F"/>
    <w:rsid w:val="00270691"/>
    <w:rsid w:val="002707B7"/>
    <w:rsid w:val="0027092D"/>
    <w:rsid w:val="00270DC9"/>
    <w:rsid w:val="00270DE0"/>
    <w:rsid w:val="00270F14"/>
    <w:rsid w:val="00271260"/>
    <w:rsid w:val="002715A5"/>
    <w:rsid w:val="00271920"/>
    <w:rsid w:val="00271983"/>
    <w:rsid w:val="002719A4"/>
    <w:rsid w:val="00271A1D"/>
    <w:rsid w:val="00271AC9"/>
    <w:rsid w:val="0027206C"/>
    <w:rsid w:val="0027227B"/>
    <w:rsid w:val="0027228E"/>
    <w:rsid w:val="002722F8"/>
    <w:rsid w:val="00272340"/>
    <w:rsid w:val="0027239E"/>
    <w:rsid w:val="00272751"/>
    <w:rsid w:val="00272B4D"/>
    <w:rsid w:val="00272F67"/>
    <w:rsid w:val="00273219"/>
    <w:rsid w:val="002732DE"/>
    <w:rsid w:val="0027362D"/>
    <w:rsid w:val="002739E9"/>
    <w:rsid w:val="00274370"/>
    <w:rsid w:val="0027482C"/>
    <w:rsid w:val="00274932"/>
    <w:rsid w:val="00274B99"/>
    <w:rsid w:val="00274CAD"/>
    <w:rsid w:val="00274DE4"/>
    <w:rsid w:val="002751DC"/>
    <w:rsid w:val="00275AB5"/>
    <w:rsid w:val="00275D34"/>
    <w:rsid w:val="00275D4C"/>
    <w:rsid w:val="00276163"/>
    <w:rsid w:val="0027624D"/>
    <w:rsid w:val="00276273"/>
    <w:rsid w:val="0027628E"/>
    <w:rsid w:val="002762B4"/>
    <w:rsid w:val="0027634D"/>
    <w:rsid w:val="002766EF"/>
    <w:rsid w:val="0027690A"/>
    <w:rsid w:val="00276A30"/>
    <w:rsid w:val="00276D4D"/>
    <w:rsid w:val="00277166"/>
    <w:rsid w:val="00277249"/>
    <w:rsid w:val="002772D9"/>
    <w:rsid w:val="00277A85"/>
    <w:rsid w:val="00277BAB"/>
    <w:rsid w:val="00277D75"/>
    <w:rsid w:val="00277DDE"/>
    <w:rsid w:val="002801FC"/>
    <w:rsid w:val="002806BB"/>
    <w:rsid w:val="002806DB"/>
    <w:rsid w:val="002806F6"/>
    <w:rsid w:val="002809D2"/>
    <w:rsid w:val="00280CC1"/>
    <w:rsid w:val="00280D43"/>
    <w:rsid w:val="00280EBE"/>
    <w:rsid w:val="0028132B"/>
    <w:rsid w:val="0028152D"/>
    <w:rsid w:val="00281659"/>
    <w:rsid w:val="00281662"/>
    <w:rsid w:val="002816D7"/>
    <w:rsid w:val="00281F55"/>
    <w:rsid w:val="002822A5"/>
    <w:rsid w:val="002822CA"/>
    <w:rsid w:val="0028246F"/>
    <w:rsid w:val="002825FC"/>
    <w:rsid w:val="00282933"/>
    <w:rsid w:val="00282AEB"/>
    <w:rsid w:val="00282BC9"/>
    <w:rsid w:val="00282BD7"/>
    <w:rsid w:val="00283156"/>
    <w:rsid w:val="00283201"/>
    <w:rsid w:val="0028324E"/>
    <w:rsid w:val="00283520"/>
    <w:rsid w:val="002835EC"/>
    <w:rsid w:val="0028385C"/>
    <w:rsid w:val="00283DBA"/>
    <w:rsid w:val="00283E88"/>
    <w:rsid w:val="00283FA8"/>
    <w:rsid w:val="00284354"/>
    <w:rsid w:val="00284521"/>
    <w:rsid w:val="00284557"/>
    <w:rsid w:val="00284D93"/>
    <w:rsid w:val="00285332"/>
    <w:rsid w:val="00285508"/>
    <w:rsid w:val="00285912"/>
    <w:rsid w:val="002859E7"/>
    <w:rsid w:val="00285B5D"/>
    <w:rsid w:val="00285D70"/>
    <w:rsid w:val="002862B9"/>
    <w:rsid w:val="00286714"/>
    <w:rsid w:val="00286A7E"/>
    <w:rsid w:val="00286B88"/>
    <w:rsid w:val="00286BA1"/>
    <w:rsid w:val="00286EBF"/>
    <w:rsid w:val="00286F6B"/>
    <w:rsid w:val="002879DB"/>
    <w:rsid w:val="002904F7"/>
    <w:rsid w:val="00290D6F"/>
    <w:rsid w:val="00290D72"/>
    <w:rsid w:val="002915FA"/>
    <w:rsid w:val="002916CE"/>
    <w:rsid w:val="0029197C"/>
    <w:rsid w:val="00291A80"/>
    <w:rsid w:val="00291BC2"/>
    <w:rsid w:val="00291CF5"/>
    <w:rsid w:val="00291E93"/>
    <w:rsid w:val="00292080"/>
    <w:rsid w:val="00292261"/>
    <w:rsid w:val="002924D9"/>
    <w:rsid w:val="00292AD5"/>
    <w:rsid w:val="00292B93"/>
    <w:rsid w:val="00292C05"/>
    <w:rsid w:val="00293150"/>
    <w:rsid w:val="00293227"/>
    <w:rsid w:val="002932A2"/>
    <w:rsid w:val="00293319"/>
    <w:rsid w:val="002933BE"/>
    <w:rsid w:val="0029364A"/>
    <w:rsid w:val="0029380C"/>
    <w:rsid w:val="00294117"/>
    <w:rsid w:val="002941EA"/>
    <w:rsid w:val="002947CF"/>
    <w:rsid w:val="00294B75"/>
    <w:rsid w:val="00294DB5"/>
    <w:rsid w:val="00294DF0"/>
    <w:rsid w:val="00295235"/>
    <w:rsid w:val="002952EE"/>
    <w:rsid w:val="00295452"/>
    <w:rsid w:val="0029595D"/>
    <w:rsid w:val="00295EF6"/>
    <w:rsid w:val="002962E1"/>
    <w:rsid w:val="00296C8C"/>
    <w:rsid w:val="00296DE4"/>
    <w:rsid w:val="00297380"/>
    <w:rsid w:val="00297554"/>
    <w:rsid w:val="00297963"/>
    <w:rsid w:val="00297B74"/>
    <w:rsid w:val="00297BBD"/>
    <w:rsid w:val="00297EA4"/>
    <w:rsid w:val="002A0365"/>
    <w:rsid w:val="002A0976"/>
    <w:rsid w:val="002A0A4B"/>
    <w:rsid w:val="002A0BE7"/>
    <w:rsid w:val="002A0EF9"/>
    <w:rsid w:val="002A0EFC"/>
    <w:rsid w:val="002A0FA4"/>
    <w:rsid w:val="002A127D"/>
    <w:rsid w:val="002A177D"/>
    <w:rsid w:val="002A18B5"/>
    <w:rsid w:val="002A1B90"/>
    <w:rsid w:val="002A23E5"/>
    <w:rsid w:val="002A2667"/>
    <w:rsid w:val="002A2CA5"/>
    <w:rsid w:val="002A30D5"/>
    <w:rsid w:val="002A3128"/>
    <w:rsid w:val="002A3992"/>
    <w:rsid w:val="002A3A5F"/>
    <w:rsid w:val="002A3C95"/>
    <w:rsid w:val="002A3CFA"/>
    <w:rsid w:val="002A3F0D"/>
    <w:rsid w:val="002A3F98"/>
    <w:rsid w:val="002A42BE"/>
    <w:rsid w:val="002A43C7"/>
    <w:rsid w:val="002A458D"/>
    <w:rsid w:val="002A4905"/>
    <w:rsid w:val="002A4B40"/>
    <w:rsid w:val="002A50E2"/>
    <w:rsid w:val="002A5259"/>
    <w:rsid w:val="002A5349"/>
    <w:rsid w:val="002A5650"/>
    <w:rsid w:val="002A57C7"/>
    <w:rsid w:val="002A5C71"/>
    <w:rsid w:val="002A5D4F"/>
    <w:rsid w:val="002A5E2D"/>
    <w:rsid w:val="002A5F89"/>
    <w:rsid w:val="002A6379"/>
    <w:rsid w:val="002A6415"/>
    <w:rsid w:val="002A663B"/>
    <w:rsid w:val="002A6927"/>
    <w:rsid w:val="002A6998"/>
    <w:rsid w:val="002A6C0E"/>
    <w:rsid w:val="002A6CB8"/>
    <w:rsid w:val="002A719B"/>
    <w:rsid w:val="002A793C"/>
    <w:rsid w:val="002A7EE2"/>
    <w:rsid w:val="002B04F8"/>
    <w:rsid w:val="002B0CC7"/>
    <w:rsid w:val="002B12EF"/>
    <w:rsid w:val="002B13D3"/>
    <w:rsid w:val="002B17C4"/>
    <w:rsid w:val="002B17EA"/>
    <w:rsid w:val="002B1DE1"/>
    <w:rsid w:val="002B1F1B"/>
    <w:rsid w:val="002B2313"/>
    <w:rsid w:val="002B28F2"/>
    <w:rsid w:val="002B290B"/>
    <w:rsid w:val="002B2C40"/>
    <w:rsid w:val="002B2DB2"/>
    <w:rsid w:val="002B2E7D"/>
    <w:rsid w:val="002B310D"/>
    <w:rsid w:val="002B3607"/>
    <w:rsid w:val="002B3DB7"/>
    <w:rsid w:val="002B4526"/>
    <w:rsid w:val="002B463C"/>
    <w:rsid w:val="002B49B0"/>
    <w:rsid w:val="002B51A4"/>
    <w:rsid w:val="002B5AAE"/>
    <w:rsid w:val="002B60CB"/>
    <w:rsid w:val="002B63E8"/>
    <w:rsid w:val="002B675F"/>
    <w:rsid w:val="002B6810"/>
    <w:rsid w:val="002B6D7F"/>
    <w:rsid w:val="002B7202"/>
    <w:rsid w:val="002C002A"/>
    <w:rsid w:val="002C018A"/>
    <w:rsid w:val="002C025E"/>
    <w:rsid w:val="002C0599"/>
    <w:rsid w:val="002C078B"/>
    <w:rsid w:val="002C0C7B"/>
    <w:rsid w:val="002C0DB9"/>
    <w:rsid w:val="002C105A"/>
    <w:rsid w:val="002C138D"/>
    <w:rsid w:val="002C1796"/>
    <w:rsid w:val="002C18C9"/>
    <w:rsid w:val="002C1921"/>
    <w:rsid w:val="002C1930"/>
    <w:rsid w:val="002C1AAF"/>
    <w:rsid w:val="002C1CC0"/>
    <w:rsid w:val="002C210C"/>
    <w:rsid w:val="002C27ED"/>
    <w:rsid w:val="002C2A42"/>
    <w:rsid w:val="002C2EA7"/>
    <w:rsid w:val="002C2F07"/>
    <w:rsid w:val="002C309C"/>
    <w:rsid w:val="002C34D5"/>
    <w:rsid w:val="002C359F"/>
    <w:rsid w:val="002C3938"/>
    <w:rsid w:val="002C3C07"/>
    <w:rsid w:val="002C3CD4"/>
    <w:rsid w:val="002C4B49"/>
    <w:rsid w:val="002C4EE6"/>
    <w:rsid w:val="002C51FB"/>
    <w:rsid w:val="002C55C5"/>
    <w:rsid w:val="002C60C3"/>
    <w:rsid w:val="002C6228"/>
    <w:rsid w:val="002C6443"/>
    <w:rsid w:val="002C6470"/>
    <w:rsid w:val="002C6A84"/>
    <w:rsid w:val="002C6DCD"/>
    <w:rsid w:val="002C6F7D"/>
    <w:rsid w:val="002C6FA4"/>
    <w:rsid w:val="002C7847"/>
    <w:rsid w:val="002C797C"/>
    <w:rsid w:val="002C7A09"/>
    <w:rsid w:val="002C7C0B"/>
    <w:rsid w:val="002C7CA1"/>
    <w:rsid w:val="002C7F57"/>
    <w:rsid w:val="002D002E"/>
    <w:rsid w:val="002D022B"/>
    <w:rsid w:val="002D03E8"/>
    <w:rsid w:val="002D044D"/>
    <w:rsid w:val="002D1420"/>
    <w:rsid w:val="002D14DB"/>
    <w:rsid w:val="002D1623"/>
    <w:rsid w:val="002D169B"/>
    <w:rsid w:val="002D16D9"/>
    <w:rsid w:val="002D1A1B"/>
    <w:rsid w:val="002D20A5"/>
    <w:rsid w:val="002D235B"/>
    <w:rsid w:val="002D261C"/>
    <w:rsid w:val="002D28A3"/>
    <w:rsid w:val="002D2BD9"/>
    <w:rsid w:val="002D2CE5"/>
    <w:rsid w:val="002D38A5"/>
    <w:rsid w:val="002D3B2F"/>
    <w:rsid w:val="002D3D89"/>
    <w:rsid w:val="002D3E60"/>
    <w:rsid w:val="002D45F6"/>
    <w:rsid w:val="002D462A"/>
    <w:rsid w:val="002D46D8"/>
    <w:rsid w:val="002D49FF"/>
    <w:rsid w:val="002D4D8A"/>
    <w:rsid w:val="002D5635"/>
    <w:rsid w:val="002D58F0"/>
    <w:rsid w:val="002D5969"/>
    <w:rsid w:val="002D5D26"/>
    <w:rsid w:val="002D6BCA"/>
    <w:rsid w:val="002D6C93"/>
    <w:rsid w:val="002D6CAD"/>
    <w:rsid w:val="002D6DC3"/>
    <w:rsid w:val="002D706B"/>
    <w:rsid w:val="002D709C"/>
    <w:rsid w:val="002D7555"/>
    <w:rsid w:val="002D762D"/>
    <w:rsid w:val="002D782F"/>
    <w:rsid w:val="002D7DE5"/>
    <w:rsid w:val="002D7E29"/>
    <w:rsid w:val="002E03FA"/>
    <w:rsid w:val="002E048D"/>
    <w:rsid w:val="002E0A7D"/>
    <w:rsid w:val="002E0ACF"/>
    <w:rsid w:val="002E0CD2"/>
    <w:rsid w:val="002E1057"/>
    <w:rsid w:val="002E1391"/>
    <w:rsid w:val="002E16BD"/>
    <w:rsid w:val="002E177F"/>
    <w:rsid w:val="002E1B2B"/>
    <w:rsid w:val="002E1B71"/>
    <w:rsid w:val="002E1C55"/>
    <w:rsid w:val="002E21FC"/>
    <w:rsid w:val="002E2781"/>
    <w:rsid w:val="002E28AD"/>
    <w:rsid w:val="002E28EB"/>
    <w:rsid w:val="002E2A24"/>
    <w:rsid w:val="002E2BD8"/>
    <w:rsid w:val="002E2EEF"/>
    <w:rsid w:val="002E3025"/>
    <w:rsid w:val="002E3044"/>
    <w:rsid w:val="002E31FE"/>
    <w:rsid w:val="002E37FC"/>
    <w:rsid w:val="002E381D"/>
    <w:rsid w:val="002E3A76"/>
    <w:rsid w:val="002E3ACD"/>
    <w:rsid w:val="002E3BD7"/>
    <w:rsid w:val="002E40A3"/>
    <w:rsid w:val="002E42CB"/>
    <w:rsid w:val="002E499F"/>
    <w:rsid w:val="002E4DF7"/>
    <w:rsid w:val="002E50EC"/>
    <w:rsid w:val="002E56E5"/>
    <w:rsid w:val="002E591C"/>
    <w:rsid w:val="002E5B67"/>
    <w:rsid w:val="002E5F75"/>
    <w:rsid w:val="002E627D"/>
    <w:rsid w:val="002E63AF"/>
    <w:rsid w:val="002E683E"/>
    <w:rsid w:val="002E6A66"/>
    <w:rsid w:val="002E6B30"/>
    <w:rsid w:val="002E6DF0"/>
    <w:rsid w:val="002E6ED3"/>
    <w:rsid w:val="002E6FAE"/>
    <w:rsid w:val="002E7073"/>
    <w:rsid w:val="002E77EA"/>
    <w:rsid w:val="002E7AFF"/>
    <w:rsid w:val="002E7DBD"/>
    <w:rsid w:val="002F0023"/>
    <w:rsid w:val="002F0341"/>
    <w:rsid w:val="002F0544"/>
    <w:rsid w:val="002F075C"/>
    <w:rsid w:val="002F0DC6"/>
    <w:rsid w:val="002F11A3"/>
    <w:rsid w:val="002F1370"/>
    <w:rsid w:val="002F15EC"/>
    <w:rsid w:val="002F16C0"/>
    <w:rsid w:val="002F1A7E"/>
    <w:rsid w:val="002F2125"/>
    <w:rsid w:val="002F277F"/>
    <w:rsid w:val="002F27CA"/>
    <w:rsid w:val="002F2971"/>
    <w:rsid w:val="002F2D2C"/>
    <w:rsid w:val="002F2D47"/>
    <w:rsid w:val="002F2E12"/>
    <w:rsid w:val="002F2EA6"/>
    <w:rsid w:val="002F32A1"/>
    <w:rsid w:val="002F3F72"/>
    <w:rsid w:val="002F41C3"/>
    <w:rsid w:val="002F430A"/>
    <w:rsid w:val="002F4697"/>
    <w:rsid w:val="002F4966"/>
    <w:rsid w:val="002F49B3"/>
    <w:rsid w:val="002F49F5"/>
    <w:rsid w:val="002F4A12"/>
    <w:rsid w:val="002F4F36"/>
    <w:rsid w:val="002F4F5E"/>
    <w:rsid w:val="002F51DF"/>
    <w:rsid w:val="002F54D6"/>
    <w:rsid w:val="002F5E01"/>
    <w:rsid w:val="002F5FC3"/>
    <w:rsid w:val="002F6162"/>
    <w:rsid w:val="002F63B4"/>
    <w:rsid w:val="002F693C"/>
    <w:rsid w:val="002F6973"/>
    <w:rsid w:val="002F6C45"/>
    <w:rsid w:val="002F71DC"/>
    <w:rsid w:val="002F7451"/>
    <w:rsid w:val="00300103"/>
    <w:rsid w:val="0030031B"/>
    <w:rsid w:val="00300468"/>
    <w:rsid w:val="00300808"/>
    <w:rsid w:val="00300875"/>
    <w:rsid w:val="00300922"/>
    <w:rsid w:val="00300B41"/>
    <w:rsid w:val="0030107C"/>
    <w:rsid w:val="003011BA"/>
    <w:rsid w:val="003011CA"/>
    <w:rsid w:val="00301321"/>
    <w:rsid w:val="00301BDC"/>
    <w:rsid w:val="0030202A"/>
    <w:rsid w:val="0030283B"/>
    <w:rsid w:val="00302A03"/>
    <w:rsid w:val="00302A20"/>
    <w:rsid w:val="00302B22"/>
    <w:rsid w:val="00302CA0"/>
    <w:rsid w:val="00303883"/>
    <w:rsid w:val="00303939"/>
    <w:rsid w:val="003039AB"/>
    <w:rsid w:val="00303D4A"/>
    <w:rsid w:val="00303DEE"/>
    <w:rsid w:val="00304069"/>
    <w:rsid w:val="00304504"/>
    <w:rsid w:val="003045AC"/>
    <w:rsid w:val="0030480E"/>
    <w:rsid w:val="0030490C"/>
    <w:rsid w:val="00304BDE"/>
    <w:rsid w:val="0030517F"/>
    <w:rsid w:val="00305526"/>
    <w:rsid w:val="00305F11"/>
    <w:rsid w:val="003060F5"/>
    <w:rsid w:val="0030625B"/>
    <w:rsid w:val="00306C6D"/>
    <w:rsid w:val="00306EC0"/>
    <w:rsid w:val="00306EC5"/>
    <w:rsid w:val="003073D7"/>
    <w:rsid w:val="00307505"/>
    <w:rsid w:val="003077C5"/>
    <w:rsid w:val="00307B5C"/>
    <w:rsid w:val="00307C15"/>
    <w:rsid w:val="00307C3C"/>
    <w:rsid w:val="0031062C"/>
    <w:rsid w:val="00310CB3"/>
    <w:rsid w:val="00311705"/>
    <w:rsid w:val="003117B5"/>
    <w:rsid w:val="00312237"/>
    <w:rsid w:val="0031237A"/>
    <w:rsid w:val="0031261C"/>
    <w:rsid w:val="00312A79"/>
    <w:rsid w:val="0031364A"/>
    <w:rsid w:val="00313A87"/>
    <w:rsid w:val="00313F8E"/>
    <w:rsid w:val="00314307"/>
    <w:rsid w:val="00314952"/>
    <w:rsid w:val="0031523D"/>
    <w:rsid w:val="003156EB"/>
    <w:rsid w:val="003159F1"/>
    <w:rsid w:val="00315E5F"/>
    <w:rsid w:val="00315FF6"/>
    <w:rsid w:val="0031692D"/>
    <w:rsid w:val="003169FF"/>
    <w:rsid w:val="00316A1E"/>
    <w:rsid w:val="00316C9D"/>
    <w:rsid w:val="00316DFD"/>
    <w:rsid w:val="00316F62"/>
    <w:rsid w:val="0031713C"/>
    <w:rsid w:val="00317360"/>
    <w:rsid w:val="003173B9"/>
    <w:rsid w:val="003173E1"/>
    <w:rsid w:val="003175B9"/>
    <w:rsid w:val="00317764"/>
    <w:rsid w:val="00317981"/>
    <w:rsid w:val="003203B9"/>
    <w:rsid w:val="00320C81"/>
    <w:rsid w:val="0032123D"/>
    <w:rsid w:val="0032143B"/>
    <w:rsid w:val="0032143F"/>
    <w:rsid w:val="003219D1"/>
    <w:rsid w:val="00321D38"/>
    <w:rsid w:val="00321E05"/>
    <w:rsid w:val="003220BB"/>
    <w:rsid w:val="003220DC"/>
    <w:rsid w:val="00322894"/>
    <w:rsid w:val="00322A81"/>
    <w:rsid w:val="00322AD6"/>
    <w:rsid w:val="00322ADA"/>
    <w:rsid w:val="00322C1E"/>
    <w:rsid w:val="00322CA3"/>
    <w:rsid w:val="00322D0F"/>
    <w:rsid w:val="00322E48"/>
    <w:rsid w:val="00322EB8"/>
    <w:rsid w:val="00323004"/>
    <w:rsid w:val="003230C9"/>
    <w:rsid w:val="0032319D"/>
    <w:rsid w:val="0032321E"/>
    <w:rsid w:val="00323406"/>
    <w:rsid w:val="0032342D"/>
    <w:rsid w:val="00323BD1"/>
    <w:rsid w:val="00323CF7"/>
    <w:rsid w:val="00323F8B"/>
    <w:rsid w:val="00324345"/>
    <w:rsid w:val="0032463D"/>
    <w:rsid w:val="00324A00"/>
    <w:rsid w:val="00324A2F"/>
    <w:rsid w:val="00324E23"/>
    <w:rsid w:val="00324FA5"/>
    <w:rsid w:val="003254EC"/>
    <w:rsid w:val="0032557A"/>
    <w:rsid w:val="00325744"/>
    <w:rsid w:val="00325BC8"/>
    <w:rsid w:val="00325CD2"/>
    <w:rsid w:val="00325E03"/>
    <w:rsid w:val="00325F21"/>
    <w:rsid w:val="0032674E"/>
    <w:rsid w:val="00326813"/>
    <w:rsid w:val="00326DAF"/>
    <w:rsid w:val="0032712A"/>
    <w:rsid w:val="0032764E"/>
    <w:rsid w:val="00327787"/>
    <w:rsid w:val="00327EA6"/>
    <w:rsid w:val="00327F45"/>
    <w:rsid w:val="003301E4"/>
    <w:rsid w:val="0033023E"/>
    <w:rsid w:val="0033026B"/>
    <w:rsid w:val="00330940"/>
    <w:rsid w:val="00330B5D"/>
    <w:rsid w:val="00330CD2"/>
    <w:rsid w:val="00331704"/>
    <w:rsid w:val="003318F1"/>
    <w:rsid w:val="00331B3F"/>
    <w:rsid w:val="00331EAE"/>
    <w:rsid w:val="00331F73"/>
    <w:rsid w:val="00332138"/>
    <w:rsid w:val="00332406"/>
    <w:rsid w:val="0033296B"/>
    <w:rsid w:val="003330CA"/>
    <w:rsid w:val="00333183"/>
    <w:rsid w:val="0033318B"/>
    <w:rsid w:val="00333864"/>
    <w:rsid w:val="00333D74"/>
    <w:rsid w:val="003342E2"/>
    <w:rsid w:val="0033432E"/>
    <w:rsid w:val="00334376"/>
    <w:rsid w:val="0033448D"/>
    <w:rsid w:val="003344DF"/>
    <w:rsid w:val="003349DA"/>
    <w:rsid w:val="00334C08"/>
    <w:rsid w:val="00334D5B"/>
    <w:rsid w:val="00334F52"/>
    <w:rsid w:val="003350C3"/>
    <w:rsid w:val="003351A0"/>
    <w:rsid w:val="003351F8"/>
    <w:rsid w:val="00335235"/>
    <w:rsid w:val="003352EA"/>
    <w:rsid w:val="00335B7C"/>
    <w:rsid w:val="0033604F"/>
    <w:rsid w:val="00336081"/>
    <w:rsid w:val="003361FF"/>
    <w:rsid w:val="00336486"/>
    <w:rsid w:val="00336720"/>
    <w:rsid w:val="0033695F"/>
    <w:rsid w:val="00336F2F"/>
    <w:rsid w:val="00336F3C"/>
    <w:rsid w:val="00337009"/>
    <w:rsid w:val="003370B7"/>
    <w:rsid w:val="003375A3"/>
    <w:rsid w:val="0033764B"/>
    <w:rsid w:val="0033774B"/>
    <w:rsid w:val="00337FDF"/>
    <w:rsid w:val="003408A1"/>
    <w:rsid w:val="00340943"/>
    <w:rsid w:val="003409FE"/>
    <w:rsid w:val="00340A0C"/>
    <w:rsid w:val="003411F8"/>
    <w:rsid w:val="00341463"/>
    <w:rsid w:val="0034175B"/>
    <w:rsid w:val="003417ED"/>
    <w:rsid w:val="0034252A"/>
    <w:rsid w:val="003427D7"/>
    <w:rsid w:val="00342C59"/>
    <w:rsid w:val="00342F7F"/>
    <w:rsid w:val="00342FCF"/>
    <w:rsid w:val="00343343"/>
    <w:rsid w:val="003439B5"/>
    <w:rsid w:val="00343D31"/>
    <w:rsid w:val="00343FC1"/>
    <w:rsid w:val="0034438B"/>
    <w:rsid w:val="003443F1"/>
    <w:rsid w:val="0034468E"/>
    <w:rsid w:val="00344DA9"/>
    <w:rsid w:val="00344E31"/>
    <w:rsid w:val="00345012"/>
    <w:rsid w:val="00345113"/>
    <w:rsid w:val="00345182"/>
    <w:rsid w:val="00345A09"/>
    <w:rsid w:val="00345AD5"/>
    <w:rsid w:val="00345FF2"/>
    <w:rsid w:val="00346091"/>
    <w:rsid w:val="003462F7"/>
    <w:rsid w:val="0034680E"/>
    <w:rsid w:val="0034698B"/>
    <w:rsid w:val="00346E56"/>
    <w:rsid w:val="00346E74"/>
    <w:rsid w:val="00346F28"/>
    <w:rsid w:val="0034704B"/>
    <w:rsid w:val="003470DF"/>
    <w:rsid w:val="00347305"/>
    <w:rsid w:val="0034751D"/>
    <w:rsid w:val="00347544"/>
    <w:rsid w:val="003475D6"/>
    <w:rsid w:val="00347812"/>
    <w:rsid w:val="0034799E"/>
    <w:rsid w:val="00347CDC"/>
    <w:rsid w:val="003500EE"/>
    <w:rsid w:val="003502FA"/>
    <w:rsid w:val="0035045D"/>
    <w:rsid w:val="003504C8"/>
    <w:rsid w:val="003507D9"/>
    <w:rsid w:val="003508A1"/>
    <w:rsid w:val="00350988"/>
    <w:rsid w:val="00350BB9"/>
    <w:rsid w:val="00350BCC"/>
    <w:rsid w:val="00350C21"/>
    <w:rsid w:val="00350E31"/>
    <w:rsid w:val="00351203"/>
    <w:rsid w:val="00351802"/>
    <w:rsid w:val="00351B02"/>
    <w:rsid w:val="00352168"/>
    <w:rsid w:val="0035217A"/>
    <w:rsid w:val="00352543"/>
    <w:rsid w:val="0035286F"/>
    <w:rsid w:val="00352D9C"/>
    <w:rsid w:val="00352E2E"/>
    <w:rsid w:val="00352E82"/>
    <w:rsid w:val="00352ED3"/>
    <w:rsid w:val="00352FED"/>
    <w:rsid w:val="00353068"/>
    <w:rsid w:val="00353BDD"/>
    <w:rsid w:val="003540C3"/>
    <w:rsid w:val="003543CA"/>
    <w:rsid w:val="00354449"/>
    <w:rsid w:val="00354488"/>
    <w:rsid w:val="003545FB"/>
    <w:rsid w:val="00354698"/>
    <w:rsid w:val="00354A2A"/>
    <w:rsid w:val="00354BBB"/>
    <w:rsid w:val="00354DC5"/>
    <w:rsid w:val="00354F33"/>
    <w:rsid w:val="00355316"/>
    <w:rsid w:val="00355763"/>
    <w:rsid w:val="0035597E"/>
    <w:rsid w:val="00355B86"/>
    <w:rsid w:val="00355DE4"/>
    <w:rsid w:val="00355E2E"/>
    <w:rsid w:val="00355F39"/>
    <w:rsid w:val="00356384"/>
    <w:rsid w:val="0035694D"/>
    <w:rsid w:val="00356FD5"/>
    <w:rsid w:val="003570E7"/>
    <w:rsid w:val="00357107"/>
    <w:rsid w:val="00357401"/>
    <w:rsid w:val="00357702"/>
    <w:rsid w:val="00357963"/>
    <w:rsid w:val="003579AA"/>
    <w:rsid w:val="00357BD9"/>
    <w:rsid w:val="0036021C"/>
    <w:rsid w:val="00360285"/>
    <w:rsid w:val="00360A4F"/>
    <w:rsid w:val="00360EAF"/>
    <w:rsid w:val="00361441"/>
    <w:rsid w:val="0036156F"/>
    <w:rsid w:val="003618F1"/>
    <w:rsid w:val="00361AF4"/>
    <w:rsid w:val="00361CA4"/>
    <w:rsid w:val="00361F5D"/>
    <w:rsid w:val="00362134"/>
    <w:rsid w:val="003621CF"/>
    <w:rsid w:val="00362313"/>
    <w:rsid w:val="00362458"/>
    <w:rsid w:val="00362675"/>
    <w:rsid w:val="003627F0"/>
    <w:rsid w:val="00362AE1"/>
    <w:rsid w:val="00363689"/>
    <w:rsid w:val="00363828"/>
    <w:rsid w:val="00363CA2"/>
    <w:rsid w:val="00363F6E"/>
    <w:rsid w:val="003644BE"/>
    <w:rsid w:val="003645AA"/>
    <w:rsid w:val="00364855"/>
    <w:rsid w:val="0036504B"/>
    <w:rsid w:val="003657FA"/>
    <w:rsid w:val="00365972"/>
    <w:rsid w:val="00365A35"/>
    <w:rsid w:val="00365CE9"/>
    <w:rsid w:val="00366076"/>
    <w:rsid w:val="00366CA5"/>
    <w:rsid w:val="00366FCC"/>
    <w:rsid w:val="00367488"/>
    <w:rsid w:val="00367E83"/>
    <w:rsid w:val="00367EBC"/>
    <w:rsid w:val="00367EFE"/>
    <w:rsid w:val="00370908"/>
    <w:rsid w:val="00370996"/>
    <w:rsid w:val="00370B73"/>
    <w:rsid w:val="00370CB0"/>
    <w:rsid w:val="00370E16"/>
    <w:rsid w:val="0037139C"/>
    <w:rsid w:val="0037152C"/>
    <w:rsid w:val="00371581"/>
    <w:rsid w:val="003716A7"/>
    <w:rsid w:val="0037268A"/>
    <w:rsid w:val="0037294A"/>
    <w:rsid w:val="00372BB2"/>
    <w:rsid w:val="00372C8C"/>
    <w:rsid w:val="00372D5F"/>
    <w:rsid w:val="003731A1"/>
    <w:rsid w:val="003735C7"/>
    <w:rsid w:val="003737B3"/>
    <w:rsid w:val="003737D0"/>
    <w:rsid w:val="00373EFC"/>
    <w:rsid w:val="00373FE6"/>
    <w:rsid w:val="003740F2"/>
    <w:rsid w:val="0037410D"/>
    <w:rsid w:val="003743FB"/>
    <w:rsid w:val="00374726"/>
    <w:rsid w:val="003748EB"/>
    <w:rsid w:val="00374FE3"/>
    <w:rsid w:val="003752A4"/>
    <w:rsid w:val="003761C7"/>
    <w:rsid w:val="003765EC"/>
    <w:rsid w:val="00376759"/>
    <w:rsid w:val="00376802"/>
    <w:rsid w:val="00376C66"/>
    <w:rsid w:val="00377207"/>
    <w:rsid w:val="00377444"/>
    <w:rsid w:val="00377CBB"/>
    <w:rsid w:val="00377E76"/>
    <w:rsid w:val="003800F9"/>
    <w:rsid w:val="003802D8"/>
    <w:rsid w:val="00380AA1"/>
    <w:rsid w:val="00380C76"/>
    <w:rsid w:val="00380F0F"/>
    <w:rsid w:val="0038135D"/>
    <w:rsid w:val="003817C4"/>
    <w:rsid w:val="0038196D"/>
    <w:rsid w:val="00381BDD"/>
    <w:rsid w:val="00381BEB"/>
    <w:rsid w:val="00381E6C"/>
    <w:rsid w:val="00382069"/>
    <w:rsid w:val="0038223B"/>
    <w:rsid w:val="003829CF"/>
    <w:rsid w:val="00382AF0"/>
    <w:rsid w:val="00382AF7"/>
    <w:rsid w:val="00382D34"/>
    <w:rsid w:val="00382FA6"/>
    <w:rsid w:val="00383319"/>
    <w:rsid w:val="003838B5"/>
    <w:rsid w:val="003838D4"/>
    <w:rsid w:val="00383A5F"/>
    <w:rsid w:val="00383D9A"/>
    <w:rsid w:val="00383F4F"/>
    <w:rsid w:val="00383FD6"/>
    <w:rsid w:val="00384018"/>
    <w:rsid w:val="0038415A"/>
    <w:rsid w:val="00384173"/>
    <w:rsid w:val="00384397"/>
    <w:rsid w:val="00384752"/>
    <w:rsid w:val="003848D5"/>
    <w:rsid w:val="0038492D"/>
    <w:rsid w:val="00384C03"/>
    <w:rsid w:val="00384C2A"/>
    <w:rsid w:val="00385094"/>
    <w:rsid w:val="00385906"/>
    <w:rsid w:val="003859A8"/>
    <w:rsid w:val="00385BCA"/>
    <w:rsid w:val="003864AE"/>
    <w:rsid w:val="0038654D"/>
    <w:rsid w:val="00386717"/>
    <w:rsid w:val="00386A51"/>
    <w:rsid w:val="00386BB7"/>
    <w:rsid w:val="00386D13"/>
    <w:rsid w:val="00386E3C"/>
    <w:rsid w:val="00386F36"/>
    <w:rsid w:val="00386FF2"/>
    <w:rsid w:val="003875D5"/>
    <w:rsid w:val="003875F0"/>
    <w:rsid w:val="00387635"/>
    <w:rsid w:val="00387891"/>
    <w:rsid w:val="00390450"/>
    <w:rsid w:val="003906BD"/>
    <w:rsid w:val="00390A44"/>
    <w:rsid w:val="00390C3C"/>
    <w:rsid w:val="00391477"/>
    <w:rsid w:val="003916BB"/>
    <w:rsid w:val="00391825"/>
    <w:rsid w:val="0039194B"/>
    <w:rsid w:val="00391D43"/>
    <w:rsid w:val="0039202C"/>
    <w:rsid w:val="00392131"/>
    <w:rsid w:val="00392155"/>
    <w:rsid w:val="00392910"/>
    <w:rsid w:val="003929B8"/>
    <w:rsid w:val="00392D36"/>
    <w:rsid w:val="00392E32"/>
    <w:rsid w:val="00393AD7"/>
    <w:rsid w:val="00393F8C"/>
    <w:rsid w:val="003949FA"/>
    <w:rsid w:val="00394B13"/>
    <w:rsid w:val="00394B4C"/>
    <w:rsid w:val="00394DF4"/>
    <w:rsid w:val="00395122"/>
    <w:rsid w:val="0039512A"/>
    <w:rsid w:val="003952E3"/>
    <w:rsid w:val="003953C6"/>
    <w:rsid w:val="00395575"/>
    <w:rsid w:val="003957F0"/>
    <w:rsid w:val="003959E5"/>
    <w:rsid w:val="00395B80"/>
    <w:rsid w:val="00395FFD"/>
    <w:rsid w:val="00396415"/>
    <w:rsid w:val="00396C9E"/>
    <w:rsid w:val="00396D4A"/>
    <w:rsid w:val="00396F9C"/>
    <w:rsid w:val="003972D4"/>
    <w:rsid w:val="003975CE"/>
    <w:rsid w:val="003976C9"/>
    <w:rsid w:val="00397767"/>
    <w:rsid w:val="00397892"/>
    <w:rsid w:val="00397AA1"/>
    <w:rsid w:val="00397BE0"/>
    <w:rsid w:val="00397C90"/>
    <w:rsid w:val="00397DFC"/>
    <w:rsid w:val="003A01D1"/>
    <w:rsid w:val="003A0915"/>
    <w:rsid w:val="003A1C4D"/>
    <w:rsid w:val="003A1DA3"/>
    <w:rsid w:val="003A1E30"/>
    <w:rsid w:val="003A1FE8"/>
    <w:rsid w:val="003A24DE"/>
    <w:rsid w:val="003A2749"/>
    <w:rsid w:val="003A2FE7"/>
    <w:rsid w:val="003A3408"/>
    <w:rsid w:val="003A37A8"/>
    <w:rsid w:val="003A3833"/>
    <w:rsid w:val="003A3FBC"/>
    <w:rsid w:val="003A436C"/>
    <w:rsid w:val="003A4499"/>
    <w:rsid w:val="003A44BB"/>
    <w:rsid w:val="003A490B"/>
    <w:rsid w:val="003A4D6B"/>
    <w:rsid w:val="003A56A4"/>
    <w:rsid w:val="003A5997"/>
    <w:rsid w:val="003A5B49"/>
    <w:rsid w:val="003A5E70"/>
    <w:rsid w:val="003A61D4"/>
    <w:rsid w:val="003A62F3"/>
    <w:rsid w:val="003A63C0"/>
    <w:rsid w:val="003A65FB"/>
    <w:rsid w:val="003A68CD"/>
    <w:rsid w:val="003A6971"/>
    <w:rsid w:val="003A6D91"/>
    <w:rsid w:val="003A720C"/>
    <w:rsid w:val="003A746B"/>
    <w:rsid w:val="003A76B4"/>
    <w:rsid w:val="003A770A"/>
    <w:rsid w:val="003A7965"/>
    <w:rsid w:val="003A7988"/>
    <w:rsid w:val="003A7C4F"/>
    <w:rsid w:val="003A7DAF"/>
    <w:rsid w:val="003A7F0F"/>
    <w:rsid w:val="003B006C"/>
    <w:rsid w:val="003B0684"/>
    <w:rsid w:val="003B09F8"/>
    <w:rsid w:val="003B0A8E"/>
    <w:rsid w:val="003B0B35"/>
    <w:rsid w:val="003B0D33"/>
    <w:rsid w:val="003B1017"/>
    <w:rsid w:val="003B11DD"/>
    <w:rsid w:val="003B11EB"/>
    <w:rsid w:val="003B1C5B"/>
    <w:rsid w:val="003B2972"/>
    <w:rsid w:val="003B2C42"/>
    <w:rsid w:val="003B2D82"/>
    <w:rsid w:val="003B31F8"/>
    <w:rsid w:val="003B3353"/>
    <w:rsid w:val="003B3ED9"/>
    <w:rsid w:val="003B41D9"/>
    <w:rsid w:val="003B43A5"/>
    <w:rsid w:val="003B43FC"/>
    <w:rsid w:val="003B4896"/>
    <w:rsid w:val="003B49D6"/>
    <w:rsid w:val="003B500E"/>
    <w:rsid w:val="003B50FF"/>
    <w:rsid w:val="003B5EFA"/>
    <w:rsid w:val="003B5F64"/>
    <w:rsid w:val="003B6210"/>
    <w:rsid w:val="003B6562"/>
    <w:rsid w:val="003B67A6"/>
    <w:rsid w:val="003B6A0A"/>
    <w:rsid w:val="003B6A3F"/>
    <w:rsid w:val="003B6DA1"/>
    <w:rsid w:val="003B7463"/>
    <w:rsid w:val="003B76E8"/>
    <w:rsid w:val="003B77C4"/>
    <w:rsid w:val="003B77D3"/>
    <w:rsid w:val="003C022F"/>
    <w:rsid w:val="003C0469"/>
    <w:rsid w:val="003C083A"/>
    <w:rsid w:val="003C0A47"/>
    <w:rsid w:val="003C0BD9"/>
    <w:rsid w:val="003C0C90"/>
    <w:rsid w:val="003C0E3A"/>
    <w:rsid w:val="003C102C"/>
    <w:rsid w:val="003C1125"/>
    <w:rsid w:val="003C1262"/>
    <w:rsid w:val="003C14F7"/>
    <w:rsid w:val="003C1AE3"/>
    <w:rsid w:val="003C1B7E"/>
    <w:rsid w:val="003C1F50"/>
    <w:rsid w:val="003C2217"/>
    <w:rsid w:val="003C2816"/>
    <w:rsid w:val="003C2FED"/>
    <w:rsid w:val="003C3852"/>
    <w:rsid w:val="003C3DD9"/>
    <w:rsid w:val="003C4099"/>
    <w:rsid w:val="003C4323"/>
    <w:rsid w:val="003C43D6"/>
    <w:rsid w:val="003C4532"/>
    <w:rsid w:val="003C4543"/>
    <w:rsid w:val="003C4E4D"/>
    <w:rsid w:val="003C5CE0"/>
    <w:rsid w:val="003C5EEC"/>
    <w:rsid w:val="003C6523"/>
    <w:rsid w:val="003C6625"/>
    <w:rsid w:val="003C6AB8"/>
    <w:rsid w:val="003C6BD0"/>
    <w:rsid w:val="003C6CEB"/>
    <w:rsid w:val="003C70BB"/>
    <w:rsid w:val="003C7212"/>
    <w:rsid w:val="003C7603"/>
    <w:rsid w:val="003C7808"/>
    <w:rsid w:val="003C7890"/>
    <w:rsid w:val="003C7906"/>
    <w:rsid w:val="003C7D10"/>
    <w:rsid w:val="003D050C"/>
    <w:rsid w:val="003D065D"/>
    <w:rsid w:val="003D0760"/>
    <w:rsid w:val="003D0950"/>
    <w:rsid w:val="003D0E2B"/>
    <w:rsid w:val="003D10A9"/>
    <w:rsid w:val="003D15F4"/>
    <w:rsid w:val="003D15FC"/>
    <w:rsid w:val="003D1CD9"/>
    <w:rsid w:val="003D1D0E"/>
    <w:rsid w:val="003D2273"/>
    <w:rsid w:val="003D2971"/>
    <w:rsid w:val="003D2A89"/>
    <w:rsid w:val="003D2AE4"/>
    <w:rsid w:val="003D3252"/>
    <w:rsid w:val="003D32FE"/>
    <w:rsid w:val="003D356C"/>
    <w:rsid w:val="003D3571"/>
    <w:rsid w:val="003D3657"/>
    <w:rsid w:val="003D3668"/>
    <w:rsid w:val="003D36F0"/>
    <w:rsid w:val="003D378B"/>
    <w:rsid w:val="003D3D9F"/>
    <w:rsid w:val="003D401C"/>
    <w:rsid w:val="003D4927"/>
    <w:rsid w:val="003D4E11"/>
    <w:rsid w:val="003D5376"/>
    <w:rsid w:val="003D5697"/>
    <w:rsid w:val="003D5EEF"/>
    <w:rsid w:val="003D5FA8"/>
    <w:rsid w:val="003D60B4"/>
    <w:rsid w:val="003D6281"/>
    <w:rsid w:val="003D64F9"/>
    <w:rsid w:val="003D65A0"/>
    <w:rsid w:val="003D6A35"/>
    <w:rsid w:val="003D7712"/>
    <w:rsid w:val="003D7935"/>
    <w:rsid w:val="003D7BDE"/>
    <w:rsid w:val="003D7C7B"/>
    <w:rsid w:val="003D7EAF"/>
    <w:rsid w:val="003E04B8"/>
    <w:rsid w:val="003E07FF"/>
    <w:rsid w:val="003E0828"/>
    <w:rsid w:val="003E0BFF"/>
    <w:rsid w:val="003E0C3B"/>
    <w:rsid w:val="003E0C98"/>
    <w:rsid w:val="003E0CBA"/>
    <w:rsid w:val="003E0D26"/>
    <w:rsid w:val="003E0E17"/>
    <w:rsid w:val="003E0F00"/>
    <w:rsid w:val="003E118C"/>
    <w:rsid w:val="003E151E"/>
    <w:rsid w:val="003E15B0"/>
    <w:rsid w:val="003E1B81"/>
    <w:rsid w:val="003E1E2A"/>
    <w:rsid w:val="003E2103"/>
    <w:rsid w:val="003E2307"/>
    <w:rsid w:val="003E2ADB"/>
    <w:rsid w:val="003E2E31"/>
    <w:rsid w:val="003E2E8B"/>
    <w:rsid w:val="003E2FE7"/>
    <w:rsid w:val="003E3215"/>
    <w:rsid w:val="003E3301"/>
    <w:rsid w:val="003E34C8"/>
    <w:rsid w:val="003E3CB4"/>
    <w:rsid w:val="003E3DB5"/>
    <w:rsid w:val="003E3F64"/>
    <w:rsid w:val="003E456A"/>
    <w:rsid w:val="003E4651"/>
    <w:rsid w:val="003E4825"/>
    <w:rsid w:val="003E4D17"/>
    <w:rsid w:val="003E4DFE"/>
    <w:rsid w:val="003E5259"/>
    <w:rsid w:val="003E52B0"/>
    <w:rsid w:val="003E5331"/>
    <w:rsid w:val="003E5537"/>
    <w:rsid w:val="003E585F"/>
    <w:rsid w:val="003E5D90"/>
    <w:rsid w:val="003E60EB"/>
    <w:rsid w:val="003E6507"/>
    <w:rsid w:val="003E6694"/>
    <w:rsid w:val="003E671F"/>
    <w:rsid w:val="003E6E55"/>
    <w:rsid w:val="003E7351"/>
    <w:rsid w:val="003E75E2"/>
    <w:rsid w:val="003E7938"/>
    <w:rsid w:val="003E798D"/>
    <w:rsid w:val="003E79EB"/>
    <w:rsid w:val="003E7D5C"/>
    <w:rsid w:val="003E7EF4"/>
    <w:rsid w:val="003E7FFE"/>
    <w:rsid w:val="003F0253"/>
    <w:rsid w:val="003F05A8"/>
    <w:rsid w:val="003F0893"/>
    <w:rsid w:val="003F0CC5"/>
    <w:rsid w:val="003F10AA"/>
    <w:rsid w:val="003F11BD"/>
    <w:rsid w:val="003F16F4"/>
    <w:rsid w:val="003F17C8"/>
    <w:rsid w:val="003F2203"/>
    <w:rsid w:val="003F2241"/>
    <w:rsid w:val="003F24EC"/>
    <w:rsid w:val="003F2697"/>
    <w:rsid w:val="003F2723"/>
    <w:rsid w:val="003F2933"/>
    <w:rsid w:val="003F2EEA"/>
    <w:rsid w:val="003F2FE1"/>
    <w:rsid w:val="003F3038"/>
    <w:rsid w:val="003F305E"/>
    <w:rsid w:val="003F3179"/>
    <w:rsid w:val="003F33A7"/>
    <w:rsid w:val="003F3704"/>
    <w:rsid w:val="003F3B38"/>
    <w:rsid w:val="003F3B9A"/>
    <w:rsid w:val="003F3C42"/>
    <w:rsid w:val="003F3F73"/>
    <w:rsid w:val="003F400A"/>
    <w:rsid w:val="003F402D"/>
    <w:rsid w:val="003F42E3"/>
    <w:rsid w:val="003F4655"/>
    <w:rsid w:val="003F4777"/>
    <w:rsid w:val="003F4792"/>
    <w:rsid w:val="003F4A29"/>
    <w:rsid w:val="003F4D0F"/>
    <w:rsid w:val="003F4E22"/>
    <w:rsid w:val="003F4FC4"/>
    <w:rsid w:val="003F54FE"/>
    <w:rsid w:val="003F55A8"/>
    <w:rsid w:val="003F5CD0"/>
    <w:rsid w:val="003F6421"/>
    <w:rsid w:val="003F6CB6"/>
    <w:rsid w:val="003F759B"/>
    <w:rsid w:val="003F777A"/>
    <w:rsid w:val="00400151"/>
    <w:rsid w:val="004002F7"/>
    <w:rsid w:val="00400391"/>
    <w:rsid w:val="00400577"/>
    <w:rsid w:val="0040095F"/>
    <w:rsid w:val="00400BCB"/>
    <w:rsid w:val="00400C7F"/>
    <w:rsid w:val="00400D95"/>
    <w:rsid w:val="004011AA"/>
    <w:rsid w:val="0040132E"/>
    <w:rsid w:val="0040178C"/>
    <w:rsid w:val="00402055"/>
    <w:rsid w:val="00402312"/>
    <w:rsid w:val="004023B8"/>
    <w:rsid w:val="00402F62"/>
    <w:rsid w:val="00403165"/>
    <w:rsid w:val="00403456"/>
    <w:rsid w:val="00403473"/>
    <w:rsid w:val="0040360D"/>
    <w:rsid w:val="004036F6"/>
    <w:rsid w:val="00403C11"/>
    <w:rsid w:val="00403FA3"/>
    <w:rsid w:val="00403FC0"/>
    <w:rsid w:val="00404024"/>
    <w:rsid w:val="0040406B"/>
    <w:rsid w:val="00404336"/>
    <w:rsid w:val="00404627"/>
    <w:rsid w:val="00404962"/>
    <w:rsid w:val="0040501F"/>
    <w:rsid w:val="004053CC"/>
    <w:rsid w:val="00405427"/>
    <w:rsid w:val="0040561C"/>
    <w:rsid w:val="00405991"/>
    <w:rsid w:val="00405A91"/>
    <w:rsid w:val="004061C4"/>
    <w:rsid w:val="004064CA"/>
    <w:rsid w:val="004068FD"/>
    <w:rsid w:val="004074CD"/>
    <w:rsid w:val="00407501"/>
    <w:rsid w:val="0040797E"/>
    <w:rsid w:val="00407AC8"/>
    <w:rsid w:val="00407D4D"/>
    <w:rsid w:val="004106F5"/>
    <w:rsid w:val="00410952"/>
    <w:rsid w:val="00410BCF"/>
    <w:rsid w:val="004117BB"/>
    <w:rsid w:val="00411CC2"/>
    <w:rsid w:val="00411D8A"/>
    <w:rsid w:val="00411E10"/>
    <w:rsid w:val="00411EA3"/>
    <w:rsid w:val="00411FD4"/>
    <w:rsid w:val="0041206D"/>
    <w:rsid w:val="00412742"/>
    <w:rsid w:val="00412A91"/>
    <w:rsid w:val="00412F86"/>
    <w:rsid w:val="004137EC"/>
    <w:rsid w:val="00413B29"/>
    <w:rsid w:val="00413B4E"/>
    <w:rsid w:val="00413D77"/>
    <w:rsid w:val="00414397"/>
    <w:rsid w:val="004145F5"/>
    <w:rsid w:val="00414764"/>
    <w:rsid w:val="00414C9B"/>
    <w:rsid w:val="00414D2A"/>
    <w:rsid w:val="00415385"/>
    <w:rsid w:val="004153CF"/>
    <w:rsid w:val="004154F4"/>
    <w:rsid w:val="00415613"/>
    <w:rsid w:val="00415B7D"/>
    <w:rsid w:val="00415BAC"/>
    <w:rsid w:val="0041634B"/>
    <w:rsid w:val="00416484"/>
    <w:rsid w:val="004164F0"/>
    <w:rsid w:val="0041690C"/>
    <w:rsid w:val="00416ED6"/>
    <w:rsid w:val="00416EE6"/>
    <w:rsid w:val="0041730A"/>
    <w:rsid w:val="00417612"/>
    <w:rsid w:val="00417B96"/>
    <w:rsid w:val="00417BEE"/>
    <w:rsid w:val="004206DF"/>
    <w:rsid w:val="004209DB"/>
    <w:rsid w:val="00420BC2"/>
    <w:rsid w:val="00420D62"/>
    <w:rsid w:val="004213EE"/>
    <w:rsid w:val="0042155A"/>
    <w:rsid w:val="00421816"/>
    <w:rsid w:val="004218AD"/>
    <w:rsid w:val="00421990"/>
    <w:rsid w:val="004221EF"/>
    <w:rsid w:val="00422799"/>
    <w:rsid w:val="0042297C"/>
    <w:rsid w:val="00422C68"/>
    <w:rsid w:val="004236FA"/>
    <w:rsid w:val="0042383A"/>
    <w:rsid w:val="00423E36"/>
    <w:rsid w:val="00423FE0"/>
    <w:rsid w:val="004240CB"/>
    <w:rsid w:val="00424193"/>
    <w:rsid w:val="004241D3"/>
    <w:rsid w:val="004241E2"/>
    <w:rsid w:val="00424D0C"/>
    <w:rsid w:val="00425006"/>
    <w:rsid w:val="00425112"/>
    <w:rsid w:val="004253FD"/>
    <w:rsid w:val="004259EA"/>
    <w:rsid w:val="00425E0D"/>
    <w:rsid w:val="004262F9"/>
    <w:rsid w:val="004262FA"/>
    <w:rsid w:val="004264F1"/>
    <w:rsid w:val="00426540"/>
    <w:rsid w:val="00426664"/>
    <w:rsid w:val="00426938"/>
    <w:rsid w:val="00426CCA"/>
    <w:rsid w:val="00427161"/>
    <w:rsid w:val="00427319"/>
    <w:rsid w:val="0042766B"/>
    <w:rsid w:val="00427855"/>
    <w:rsid w:val="00427CCD"/>
    <w:rsid w:val="00427CD3"/>
    <w:rsid w:val="00427E93"/>
    <w:rsid w:val="00427F92"/>
    <w:rsid w:val="004305E3"/>
    <w:rsid w:val="00430784"/>
    <w:rsid w:val="004307AA"/>
    <w:rsid w:val="004308DC"/>
    <w:rsid w:val="00430E2E"/>
    <w:rsid w:val="00430E51"/>
    <w:rsid w:val="00431026"/>
    <w:rsid w:val="0043106E"/>
    <w:rsid w:val="00431271"/>
    <w:rsid w:val="0043176E"/>
    <w:rsid w:val="0043195C"/>
    <w:rsid w:val="0043196F"/>
    <w:rsid w:val="004319F4"/>
    <w:rsid w:val="00431C35"/>
    <w:rsid w:val="00431FDF"/>
    <w:rsid w:val="0043212C"/>
    <w:rsid w:val="00432320"/>
    <w:rsid w:val="0043234F"/>
    <w:rsid w:val="00432555"/>
    <w:rsid w:val="004326DD"/>
    <w:rsid w:val="00432810"/>
    <w:rsid w:val="00432D1F"/>
    <w:rsid w:val="0043368E"/>
    <w:rsid w:val="004338D9"/>
    <w:rsid w:val="00433AE7"/>
    <w:rsid w:val="00433B3F"/>
    <w:rsid w:val="004340AE"/>
    <w:rsid w:val="0043432E"/>
    <w:rsid w:val="004345EE"/>
    <w:rsid w:val="0043487F"/>
    <w:rsid w:val="0043493F"/>
    <w:rsid w:val="00434A5D"/>
    <w:rsid w:val="00434BEB"/>
    <w:rsid w:val="00434BF1"/>
    <w:rsid w:val="00434C73"/>
    <w:rsid w:val="00434C7D"/>
    <w:rsid w:val="00434DCA"/>
    <w:rsid w:val="00434F02"/>
    <w:rsid w:val="00435531"/>
    <w:rsid w:val="00435725"/>
    <w:rsid w:val="0043593F"/>
    <w:rsid w:val="00435B26"/>
    <w:rsid w:val="004363DE"/>
    <w:rsid w:val="004364C2"/>
    <w:rsid w:val="004366A9"/>
    <w:rsid w:val="004368DA"/>
    <w:rsid w:val="00436ACD"/>
    <w:rsid w:val="00436AD4"/>
    <w:rsid w:val="004372F1"/>
    <w:rsid w:val="00437392"/>
    <w:rsid w:val="00437475"/>
    <w:rsid w:val="0043771C"/>
    <w:rsid w:val="00437841"/>
    <w:rsid w:val="00437979"/>
    <w:rsid w:val="00437E15"/>
    <w:rsid w:val="00440140"/>
    <w:rsid w:val="00440252"/>
    <w:rsid w:val="0044062A"/>
    <w:rsid w:val="00440632"/>
    <w:rsid w:val="004406D0"/>
    <w:rsid w:val="0044071D"/>
    <w:rsid w:val="00440922"/>
    <w:rsid w:val="004409A8"/>
    <w:rsid w:val="00440A81"/>
    <w:rsid w:val="00440B4F"/>
    <w:rsid w:val="00441473"/>
    <w:rsid w:val="00441603"/>
    <w:rsid w:val="00441C98"/>
    <w:rsid w:val="00441E18"/>
    <w:rsid w:val="004420EE"/>
    <w:rsid w:val="004421F7"/>
    <w:rsid w:val="0044228B"/>
    <w:rsid w:val="004427BE"/>
    <w:rsid w:val="00442A78"/>
    <w:rsid w:val="00442D18"/>
    <w:rsid w:val="00442D27"/>
    <w:rsid w:val="00442D3A"/>
    <w:rsid w:val="0044325D"/>
    <w:rsid w:val="00443643"/>
    <w:rsid w:val="00443867"/>
    <w:rsid w:val="00443A5C"/>
    <w:rsid w:val="00443C7E"/>
    <w:rsid w:val="0044405E"/>
    <w:rsid w:val="004443F3"/>
    <w:rsid w:val="00444997"/>
    <w:rsid w:val="004449D9"/>
    <w:rsid w:val="0044503B"/>
    <w:rsid w:val="00445101"/>
    <w:rsid w:val="00445208"/>
    <w:rsid w:val="00445777"/>
    <w:rsid w:val="00445A61"/>
    <w:rsid w:val="00445C98"/>
    <w:rsid w:val="00445CD7"/>
    <w:rsid w:val="004464A1"/>
    <w:rsid w:val="00446703"/>
    <w:rsid w:val="00447583"/>
    <w:rsid w:val="00447918"/>
    <w:rsid w:val="00447A30"/>
    <w:rsid w:val="004501EB"/>
    <w:rsid w:val="004502AF"/>
    <w:rsid w:val="00450708"/>
    <w:rsid w:val="004507D9"/>
    <w:rsid w:val="00450856"/>
    <w:rsid w:val="00450A8B"/>
    <w:rsid w:val="00450DF0"/>
    <w:rsid w:val="0045185A"/>
    <w:rsid w:val="00451C38"/>
    <w:rsid w:val="00451D4C"/>
    <w:rsid w:val="0045209C"/>
    <w:rsid w:val="004523D0"/>
    <w:rsid w:val="0045240A"/>
    <w:rsid w:val="0045285C"/>
    <w:rsid w:val="004528CC"/>
    <w:rsid w:val="00452A14"/>
    <w:rsid w:val="00452C1B"/>
    <w:rsid w:val="00452ED1"/>
    <w:rsid w:val="004532DA"/>
    <w:rsid w:val="00453827"/>
    <w:rsid w:val="00453ED3"/>
    <w:rsid w:val="00454541"/>
    <w:rsid w:val="0045463C"/>
    <w:rsid w:val="00454873"/>
    <w:rsid w:val="004549C4"/>
    <w:rsid w:val="00454A21"/>
    <w:rsid w:val="00454DA0"/>
    <w:rsid w:val="00454E85"/>
    <w:rsid w:val="00454FF8"/>
    <w:rsid w:val="0045559E"/>
    <w:rsid w:val="00455EFE"/>
    <w:rsid w:val="0045600F"/>
    <w:rsid w:val="0045603D"/>
    <w:rsid w:val="00456095"/>
    <w:rsid w:val="00456B6C"/>
    <w:rsid w:val="00456C82"/>
    <w:rsid w:val="00456DD1"/>
    <w:rsid w:val="0045701C"/>
    <w:rsid w:val="0045752F"/>
    <w:rsid w:val="00457652"/>
    <w:rsid w:val="0045775F"/>
    <w:rsid w:val="0045797E"/>
    <w:rsid w:val="00457A91"/>
    <w:rsid w:val="00457C52"/>
    <w:rsid w:val="00457D47"/>
    <w:rsid w:val="00457EBF"/>
    <w:rsid w:val="00460102"/>
    <w:rsid w:val="00461833"/>
    <w:rsid w:val="00461A8A"/>
    <w:rsid w:val="00461CF0"/>
    <w:rsid w:val="00462408"/>
    <w:rsid w:val="00462A27"/>
    <w:rsid w:val="00462AA4"/>
    <w:rsid w:val="00462CF2"/>
    <w:rsid w:val="00462DB2"/>
    <w:rsid w:val="00462E57"/>
    <w:rsid w:val="004631F3"/>
    <w:rsid w:val="004632B1"/>
    <w:rsid w:val="004638C4"/>
    <w:rsid w:val="00464064"/>
    <w:rsid w:val="00464165"/>
    <w:rsid w:val="004641EA"/>
    <w:rsid w:val="0046477C"/>
    <w:rsid w:val="004647E7"/>
    <w:rsid w:val="00464C4D"/>
    <w:rsid w:val="00465200"/>
    <w:rsid w:val="004654F4"/>
    <w:rsid w:val="00465C99"/>
    <w:rsid w:val="00465D60"/>
    <w:rsid w:val="0046601E"/>
    <w:rsid w:val="004661D5"/>
    <w:rsid w:val="0046633C"/>
    <w:rsid w:val="00466486"/>
    <w:rsid w:val="00466512"/>
    <w:rsid w:val="00466BAE"/>
    <w:rsid w:val="00466DEF"/>
    <w:rsid w:val="00467484"/>
    <w:rsid w:val="00467522"/>
    <w:rsid w:val="00467972"/>
    <w:rsid w:val="00467D16"/>
    <w:rsid w:val="00470110"/>
    <w:rsid w:val="00470CBB"/>
    <w:rsid w:val="00470D6D"/>
    <w:rsid w:val="00470E12"/>
    <w:rsid w:val="00471339"/>
    <w:rsid w:val="004714CD"/>
    <w:rsid w:val="00471C6C"/>
    <w:rsid w:val="00471EA3"/>
    <w:rsid w:val="0047210B"/>
    <w:rsid w:val="00472B14"/>
    <w:rsid w:val="00472B4A"/>
    <w:rsid w:val="00473C1F"/>
    <w:rsid w:val="00473EEE"/>
    <w:rsid w:val="004742AA"/>
    <w:rsid w:val="00474526"/>
    <w:rsid w:val="004753CE"/>
    <w:rsid w:val="0047540A"/>
    <w:rsid w:val="00475586"/>
    <w:rsid w:val="0047560A"/>
    <w:rsid w:val="004756C7"/>
    <w:rsid w:val="00475A5E"/>
    <w:rsid w:val="00475FA6"/>
    <w:rsid w:val="00476363"/>
    <w:rsid w:val="004763C1"/>
    <w:rsid w:val="0047692B"/>
    <w:rsid w:val="00476D8F"/>
    <w:rsid w:val="00476EF0"/>
    <w:rsid w:val="00477449"/>
    <w:rsid w:val="0047746C"/>
    <w:rsid w:val="00477DFC"/>
    <w:rsid w:val="00480196"/>
    <w:rsid w:val="004807F3"/>
    <w:rsid w:val="004809A7"/>
    <w:rsid w:val="00480A3A"/>
    <w:rsid w:val="00480A82"/>
    <w:rsid w:val="004810C3"/>
    <w:rsid w:val="004810CF"/>
    <w:rsid w:val="004810D1"/>
    <w:rsid w:val="00481477"/>
    <w:rsid w:val="004818D6"/>
    <w:rsid w:val="00481B58"/>
    <w:rsid w:val="00481C1F"/>
    <w:rsid w:val="004821A2"/>
    <w:rsid w:val="0048232C"/>
    <w:rsid w:val="00482441"/>
    <w:rsid w:val="004824CD"/>
    <w:rsid w:val="0048269E"/>
    <w:rsid w:val="004828E6"/>
    <w:rsid w:val="00482B41"/>
    <w:rsid w:val="00482BDC"/>
    <w:rsid w:val="00482C00"/>
    <w:rsid w:val="00482FF4"/>
    <w:rsid w:val="00483208"/>
    <w:rsid w:val="0048351F"/>
    <w:rsid w:val="00483C90"/>
    <w:rsid w:val="00483E1F"/>
    <w:rsid w:val="00484474"/>
    <w:rsid w:val="004846A4"/>
    <w:rsid w:val="0048482A"/>
    <w:rsid w:val="00484D70"/>
    <w:rsid w:val="00485184"/>
    <w:rsid w:val="0048560D"/>
    <w:rsid w:val="004857E8"/>
    <w:rsid w:val="00486227"/>
    <w:rsid w:val="004867C5"/>
    <w:rsid w:val="004868BE"/>
    <w:rsid w:val="00486AF4"/>
    <w:rsid w:val="00486C74"/>
    <w:rsid w:val="0048700A"/>
    <w:rsid w:val="004870D4"/>
    <w:rsid w:val="004874CB"/>
    <w:rsid w:val="004875E0"/>
    <w:rsid w:val="00487657"/>
    <w:rsid w:val="004876E5"/>
    <w:rsid w:val="0048797E"/>
    <w:rsid w:val="00487BD7"/>
    <w:rsid w:val="00487D48"/>
    <w:rsid w:val="00490193"/>
    <w:rsid w:val="00490526"/>
    <w:rsid w:val="004906E6"/>
    <w:rsid w:val="0049080B"/>
    <w:rsid w:val="0049096E"/>
    <w:rsid w:val="00490EC4"/>
    <w:rsid w:val="00490F07"/>
    <w:rsid w:val="004913BB"/>
    <w:rsid w:val="004915C5"/>
    <w:rsid w:val="00491602"/>
    <w:rsid w:val="00491D58"/>
    <w:rsid w:val="00491D89"/>
    <w:rsid w:val="00491E6B"/>
    <w:rsid w:val="004924EF"/>
    <w:rsid w:val="004925D2"/>
    <w:rsid w:val="00492CC5"/>
    <w:rsid w:val="00493262"/>
    <w:rsid w:val="0049339D"/>
    <w:rsid w:val="0049367A"/>
    <w:rsid w:val="004936BA"/>
    <w:rsid w:val="004936D4"/>
    <w:rsid w:val="00493708"/>
    <w:rsid w:val="0049412E"/>
    <w:rsid w:val="0049417B"/>
    <w:rsid w:val="00494F9C"/>
    <w:rsid w:val="00495284"/>
    <w:rsid w:val="0049545C"/>
    <w:rsid w:val="0049573A"/>
    <w:rsid w:val="004957D2"/>
    <w:rsid w:val="00495F7F"/>
    <w:rsid w:val="00496309"/>
    <w:rsid w:val="0049639F"/>
    <w:rsid w:val="004963DC"/>
    <w:rsid w:val="00496704"/>
    <w:rsid w:val="0049680B"/>
    <w:rsid w:val="004969BF"/>
    <w:rsid w:val="00496B86"/>
    <w:rsid w:val="00497020"/>
    <w:rsid w:val="00497159"/>
    <w:rsid w:val="00497490"/>
    <w:rsid w:val="004979CF"/>
    <w:rsid w:val="00497BB8"/>
    <w:rsid w:val="00497E8A"/>
    <w:rsid w:val="00497FA0"/>
    <w:rsid w:val="004A0802"/>
    <w:rsid w:val="004A127C"/>
    <w:rsid w:val="004A13D5"/>
    <w:rsid w:val="004A195E"/>
    <w:rsid w:val="004A1B8E"/>
    <w:rsid w:val="004A1D79"/>
    <w:rsid w:val="004A1DB7"/>
    <w:rsid w:val="004A20BA"/>
    <w:rsid w:val="004A20D9"/>
    <w:rsid w:val="004A22CB"/>
    <w:rsid w:val="004A2409"/>
    <w:rsid w:val="004A245E"/>
    <w:rsid w:val="004A2622"/>
    <w:rsid w:val="004A291F"/>
    <w:rsid w:val="004A2A73"/>
    <w:rsid w:val="004A2C2C"/>
    <w:rsid w:val="004A2E6E"/>
    <w:rsid w:val="004A33A7"/>
    <w:rsid w:val="004A33D3"/>
    <w:rsid w:val="004A37E2"/>
    <w:rsid w:val="004A3EAA"/>
    <w:rsid w:val="004A4055"/>
    <w:rsid w:val="004A414A"/>
    <w:rsid w:val="004A432D"/>
    <w:rsid w:val="004A43B4"/>
    <w:rsid w:val="004A455D"/>
    <w:rsid w:val="004A4FB7"/>
    <w:rsid w:val="004A4FFB"/>
    <w:rsid w:val="004A5758"/>
    <w:rsid w:val="004A5A4C"/>
    <w:rsid w:val="004A5D9B"/>
    <w:rsid w:val="004A5EB0"/>
    <w:rsid w:val="004A5EF5"/>
    <w:rsid w:val="004A61F7"/>
    <w:rsid w:val="004A62F3"/>
    <w:rsid w:val="004A63FE"/>
    <w:rsid w:val="004A65D1"/>
    <w:rsid w:val="004A6606"/>
    <w:rsid w:val="004A6738"/>
    <w:rsid w:val="004A677A"/>
    <w:rsid w:val="004A69A7"/>
    <w:rsid w:val="004A6E0D"/>
    <w:rsid w:val="004A6E17"/>
    <w:rsid w:val="004A6EB6"/>
    <w:rsid w:val="004A7452"/>
    <w:rsid w:val="004A755D"/>
    <w:rsid w:val="004A7756"/>
    <w:rsid w:val="004A777C"/>
    <w:rsid w:val="004B0303"/>
    <w:rsid w:val="004B068C"/>
    <w:rsid w:val="004B0906"/>
    <w:rsid w:val="004B0944"/>
    <w:rsid w:val="004B0F74"/>
    <w:rsid w:val="004B13D3"/>
    <w:rsid w:val="004B1A31"/>
    <w:rsid w:val="004B1DA5"/>
    <w:rsid w:val="004B1EEA"/>
    <w:rsid w:val="004B2281"/>
    <w:rsid w:val="004B285B"/>
    <w:rsid w:val="004B2E9B"/>
    <w:rsid w:val="004B3100"/>
    <w:rsid w:val="004B3221"/>
    <w:rsid w:val="004B34FE"/>
    <w:rsid w:val="004B35F2"/>
    <w:rsid w:val="004B3A5B"/>
    <w:rsid w:val="004B3F57"/>
    <w:rsid w:val="004B40B9"/>
    <w:rsid w:val="004B43EE"/>
    <w:rsid w:val="004B49E8"/>
    <w:rsid w:val="004B4F66"/>
    <w:rsid w:val="004B4FC6"/>
    <w:rsid w:val="004B50FA"/>
    <w:rsid w:val="004B52DC"/>
    <w:rsid w:val="004B5656"/>
    <w:rsid w:val="004B59C2"/>
    <w:rsid w:val="004B5F67"/>
    <w:rsid w:val="004B61DE"/>
    <w:rsid w:val="004B66C1"/>
    <w:rsid w:val="004B796F"/>
    <w:rsid w:val="004B7B4A"/>
    <w:rsid w:val="004B7CF0"/>
    <w:rsid w:val="004B7D4B"/>
    <w:rsid w:val="004C0063"/>
    <w:rsid w:val="004C0222"/>
    <w:rsid w:val="004C067D"/>
    <w:rsid w:val="004C0A9A"/>
    <w:rsid w:val="004C13B2"/>
    <w:rsid w:val="004C1A0F"/>
    <w:rsid w:val="004C204B"/>
    <w:rsid w:val="004C2233"/>
    <w:rsid w:val="004C2428"/>
    <w:rsid w:val="004C251C"/>
    <w:rsid w:val="004C3735"/>
    <w:rsid w:val="004C3748"/>
    <w:rsid w:val="004C380B"/>
    <w:rsid w:val="004C3C99"/>
    <w:rsid w:val="004C3DA3"/>
    <w:rsid w:val="004C4039"/>
    <w:rsid w:val="004C4329"/>
    <w:rsid w:val="004C44F6"/>
    <w:rsid w:val="004C45F5"/>
    <w:rsid w:val="004C4A0A"/>
    <w:rsid w:val="004C4E47"/>
    <w:rsid w:val="004C4F00"/>
    <w:rsid w:val="004C5180"/>
    <w:rsid w:val="004C5C56"/>
    <w:rsid w:val="004C5DFB"/>
    <w:rsid w:val="004C628D"/>
    <w:rsid w:val="004C6378"/>
    <w:rsid w:val="004C6565"/>
    <w:rsid w:val="004C6AED"/>
    <w:rsid w:val="004C6ED8"/>
    <w:rsid w:val="004C6EEE"/>
    <w:rsid w:val="004C6FE3"/>
    <w:rsid w:val="004C748C"/>
    <w:rsid w:val="004C78D7"/>
    <w:rsid w:val="004C7973"/>
    <w:rsid w:val="004C7987"/>
    <w:rsid w:val="004C7CBA"/>
    <w:rsid w:val="004C7EE3"/>
    <w:rsid w:val="004C7EE6"/>
    <w:rsid w:val="004D02B4"/>
    <w:rsid w:val="004D08DB"/>
    <w:rsid w:val="004D0A14"/>
    <w:rsid w:val="004D0E16"/>
    <w:rsid w:val="004D112A"/>
    <w:rsid w:val="004D15F3"/>
    <w:rsid w:val="004D1651"/>
    <w:rsid w:val="004D1738"/>
    <w:rsid w:val="004D18BB"/>
    <w:rsid w:val="004D1AB7"/>
    <w:rsid w:val="004D1EFA"/>
    <w:rsid w:val="004D2669"/>
    <w:rsid w:val="004D266F"/>
    <w:rsid w:val="004D2831"/>
    <w:rsid w:val="004D2C03"/>
    <w:rsid w:val="004D2F00"/>
    <w:rsid w:val="004D2FB2"/>
    <w:rsid w:val="004D316A"/>
    <w:rsid w:val="004D384F"/>
    <w:rsid w:val="004D394E"/>
    <w:rsid w:val="004D3B69"/>
    <w:rsid w:val="004D3DA5"/>
    <w:rsid w:val="004D44C4"/>
    <w:rsid w:val="004D483E"/>
    <w:rsid w:val="004D518D"/>
    <w:rsid w:val="004D5386"/>
    <w:rsid w:val="004D53FC"/>
    <w:rsid w:val="004D543B"/>
    <w:rsid w:val="004D5C3C"/>
    <w:rsid w:val="004D6379"/>
    <w:rsid w:val="004D66B1"/>
    <w:rsid w:val="004D66F5"/>
    <w:rsid w:val="004D6C6E"/>
    <w:rsid w:val="004D6E46"/>
    <w:rsid w:val="004D70BF"/>
    <w:rsid w:val="004D72BC"/>
    <w:rsid w:val="004D7695"/>
    <w:rsid w:val="004D7773"/>
    <w:rsid w:val="004D7C2F"/>
    <w:rsid w:val="004D7E7C"/>
    <w:rsid w:val="004E02CB"/>
    <w:rsid w:val="004E0A49"/>
    <w:rsid w:val="004E0CDB"/>
    <w:rsid w:val="004E0F0F"/>
    <w:rsid w:val="004E12AC"/>
    <w:rsid w:val="004E12BF"/>
    <w:rsid w:val="004E1496"/>
    <w:rsid w:val="004E1704"/>
    <w:rsid w:val="004E1B74"/>
    <w:rsid w:val="004E1FB1"/>
    <w:rsid w:val="004E211D"/>
    <w:rsid w:val="004E246F"/>
    <w:rsid w:val="004E2490"/>
    <w:rsid w:val="004E25B3"/>
    <w:rsid w:val="004E2750"/>
    <w:rsid w:val="004E2909"/>
    <w:rsid w:val="004E3D7C"/>
    <w:rsid w:val="004E3E5F"/>
    <w:rsid w:val="004E42C6"/>
    <w:rsid w:val="004E477D"/>
    <w:rsid w:val="004E49DF"/>
    <w:rsid w:val="004E4A53"/>
    <w:rsid w:val="004E4B51"/>
    <w:rsid w:val="004E4B9F"/>
    <w:rsid w:val="004E53DA"/>
    <w:rsid w:val="004E5620"/>
    <w:rsid w:val="004E588B"/>
    <w:rsid w:val="004E5915"/>
    <w:rsid w:val="004E5BF1"/>
    <w:rsid w:val="004E5E8A"/>
    <w:rsid w:val="004E65C7"/>
    <w:rsid w:val="004E68F7"/>
    <w:rsid w:val="004E6C3D"/>
    <w:rsid w:val="004E6DA7"/>
    <w:rsid w:val="004E6EF5"/>
    <w:rsid w:val="004E7069"/>
    <w:rsid w:val="004E7182"/>
    <w:rsid w:val="004E757F"/>
    <w:rsid w:val="004E7841"/>
    <w:rsid w:val="004E7AF2"/>
    <w:rsid w:val="004E7BA0"/>
    <w:rsid w:val="004E7C81"/>
    <w:rsid w:val="004E7D61"/>
    <w:rsid w:val="004F01CE"/>
    <w:rsid w:val="004F031B"/>
    <w:rsid w:val="004F0C0B"/>
    <w:rsid w:val="004F11A3"/>
    <w:rsid w:val="004F139A"/>
    <w:rsid w:val="004F148A"/>
    <w:rsid w:val="004F1628"/>
    <w:rsid w:val="004F1A67"/>
    <w:rsid w:val="004F1AEE"/>
    <w:rsid w:val="004F1FCA"/>
    <w:rsid w:val="004F202A"/>
    <w:rsid w:val="004F211E"/>
    <w:rsid w:val="004F22DA"/>
    <w:rsid w:val="004F256B"/>
    <w:rsid w:val="004F260E"/>
    <w:rsid w:val="004F2659"/>
    <w:rsid w:val="004F26E5"/>
    <w:rsid w:val="004F2E78"/>
    <w:rsid w:val="004F3572"/>
    <w:rsid w:val="004F391D"/>
    <w:rsid w:val="004F3967"/>
    <w:rsid w:val="004F3F13"/>
    <w:rsid w:val="004F4307"/>
    <w:rsid w:val="004F437E"/>
    <w:rsid w:val="004F4A2C"/>
    <w:rsid w:val="004F4ED5"/>
    <w:rsid w:val="004F5623"/>
    <w:rsid w:val="004F56B5"/>
    <w:rsid w:val="004F5771"/>
    <w:rsid w:val="004F5824"/>
    <w:rsid w:val="004F595F"/>
    <w:rsid w:val="004F5962"/>
    <w:rsid w:val="004F5DD0"/>
    <w:rsid w:val="004F6127"/>
    <w:rsid w:val="004F65F3"/>
    <w:rsid w:val="004F7475"/>
    <w:rsid w:val="004F756A"/>
    <w:rsid w:val="004F7743"/>
    <w:rsid w:val="004F7D21"/>
    <w:rsid w:val="004F7D2A"/>
    <w:rsid w:val="004F7E7E"/>
    <w:rsid w:val="00500034"/>
    <w:rsid w:val="00500115"/>
    <w:rsid w:val="00500401"/>
    <w:rsid w:val="00500A36"/>
    <w:rsid w:val="00500A60"/>
    <w:rsid w:val="00500F23"/>
    <w:rsid w:val="0050105F"/>
    <w:rsid w:val="005012FA"/>
    <w:rsid w:val="005017B1"/>
    <w:rsid w:val="005018DD"/>
    <w:rsid w:val="00501E8D"/>
    <w:rsid w:val="0050233E"/>
    <w:rsid w:val="005023B4"/>
    <w:rsid w:val="005026E3"/>
    <w:rsid w:val="0050292D"/>
    <w:rsid w:val="00502B8B"/>
    <w:rsid w:val="00503194"/>
    <w:rsid w:val="005033E2"/>
    <w:rsid w:val="00503509"/>
    <w:rsid w:val="00503CEB"/>
    <w:rsid w:val="00504781"/>
    <w:rsid w:val="00504837"/>
    <w:rsid w:val="00504B3C"/>
    <w:rsid w:val="00504BC3"/>
    <w:rsid w:val="00504BE4"/>
    <w:rsid w:val="00504DDF"/>
    <w:rsid w:val="00504E7F"/>
    <w:rsid w:val="00505076"/>
    <w:rsid w:val="005053D9"/>
    <w:rsid w:val="005054A2"/>
    <w:rsid w:val="00505719"/>
    <w:rsid w:val="005058AF"/>
    <w:rsid w:val="005060CD"/>
    <w:rsid w:val="005063CA"/>
    <w:rsid w:val="00506523"/>
    <w:rsid w:val="0050686D"/>
    <w:rsid w:val="0050687C"/>
    <w:rsid w:val="00506895"/>
    <w:rsid w:val="00506E05"/>
    <w:rsid w:val="00506E1A"/>
    <w:rsid w:val="00506F87"/>
    <w:rsid w:val="00507E41"/>
    <w:rsid w:val="00510195"/>
    <w:rsid w:val="00510735"/>
    <w:rsid w:val="00510B91"/>
    <w:rsid w:val="00511120"/>
    <w:rsid w:val="005115D3"/>
    <w:rsid w:val="00511609"/>
    <w:rsid w:val="00511616"/>
    <w:rsid w:val="00511637"/>
    <w:rsid w:val="0051169B"/>
    <w:rsid w:val="00511F3E"/>
    <w:rsid w:val="00512062"/>
    <w:rsid w:val="005122AD"/>
    <w:rsid w:val="00512408"/>
    <w:rsid w:val="005124B1"/>
    <w:rsid w:val="00512963"/>
    <w:rsid w:val="00512D08"/>
    <w:rsid w:val="00512D74"/>
    <w:rsid w:val="00512E9A"/>
    <w:rsid w:val="00512FD2"/>
    <w:rsid w:val="005135B1"/>
    <w:rsid w:val="00513BBF"/>
    <w:rsid w:val="00513BC7"/>
    <w:rsid w:val="00514201"/>
    <w:rsid w:val="005143E7"/>
    <w:rsid w:val="005144D8"/>
    <w:rsid w:val="005144E5"/>
    <w:rsid w:val="005145F4"/>
    <w:rsid w:val="00514B1C"/>
    <w:rsid w:val="00514D5C"/>
    <w:rsid w:val="00514EC1"/>
    <w:rsid w:val="0051508E"/>
    <w:rsid w:val="005151EA"/>
    <w:rsid w:val="00515280"/>
    <w:rsid w:val="0051577E"/>
    <w:rsid w:val="00515921"/>
    <w:rsid w:val="0051593A"/>
    <w:rsid w:val="00515A52"/>
    <w:rsid w:val="005160B8"/>
    <w:rsid w:val="005161C5"/>
    <w:rsid w:val="0051632D"/>
    <w:rsid w:val="00516345"/>
    <w:rsid w:val="005165B3"/>
    <w:rsid w:val="005165C7"/>
    <w:rsid w:val="0051707D"/>
    <w:rsid w:val="00517145"/>
    <w:rsid w:val="005174D7"/>
    <w:rsid w:val="005174EA"/>
    <w:rsid w:val="00517587"/>
    <w:rsid w:val="00517686"/>
    <w:rsid w:val="00517EF3"/>
    <w:rsid w:val="005205BF"/>
    <w:rsid w:val="005205C5"/>
    <w:rsid w:val="005206F4"/>
    <w:rsid w:val="00520951"/>
    <w:rsid w:val="0052099E"/>
    <w:rsid w:val="00520CEE"/>
    <w:rsid w:val="00520E63"/>
    <w:rsid w:val="00521318"/>
    <w:rsid w:val="005213D5"/>
    <w:rsid w:val="00521598"/>
    <w:rsid w:val="00521D19"/>
    <w:rsid w:val="00521E2E"/>
    <w:rsid w:val="00521F2C"/>
    <w:rsid w:val="0052216C"/>
    <w:rsid w:val="005222F0"/>
    <w:rsid w:val="0052248E"/>
    <w:rsid w:val="005224E8"/>
    <w:rsid w:val="0052255D"/>
    <w:rsid w:val="0052257F"/>
    <w:rsid w:val="00522D03"/>
    <w:rsid w:val="00522D82"/>
    <w:rsid w:val="00522DEE"/>
    <w:rsid w:val="00522E6F"/>
    <w:rsid w:val="00523403"/>
    <w:rsid w:val="00523584"/>
    <w:rsid w:val="005238C8"/>
    <w:rsid w:val="0052395E"/>
    <w:rsid w:val="00523D55"/>
    <w:rsid w:val="00523F6A"/>
    <w:rsid w:val="0052401C"/>
    <w:rsid w:val="0052445D"/>
    <w:rsid w:val="00524CAF"/>
    <w:rsid w:val="00524DD2"/>
    <w:rsid w:val="005254F1"/>
    <w:rsid w:val="00525697"/>
    <w:rsid w:val="005256CA"/>
    <w:rsid w:val="00525C41"/>
    <w:rsid w:val="00525C7C"/>
    <w:rsid w:val="00525D66"/>
    <w:rsid w:val="00526267"/>
    <w:rsid w:val="0052684C"/>
    <w:rsid w:val="00526AB1"/>
    <w:rsid w:val="00526EFB"/>
    <w:rsid w:val="00526FA7"/>
    <w:rsid w:val="0052703E"/>
    <w:rsid w:val="005272AC"/>
    <w:rsid w:val="00527524"/>
    <w:rsid w:val="0052787E"/>
    <w:rsid w:val="005278DC"/>
    <w:rsid w:val="00530052"/>
    <w:rsid w:val="00530A18"/>
    <w:rsid w:val="00530D74"/>
    <w:rsid w:val="00530E88"/>
    <w:rsid w:val="0053156E"/>
    <w:rsid w:val="005315E6"/>
    <w:rsid w:val="00531E53"/>
    <w:rsid w:val="0053247B"/>
    <w:rsid w:val="005326BA"/>
    <w:rsid w:val="0053274F"/>
    <w:rsid w:val="005329A9"/>
    <w:rsid w:val="00532A9C"/>
    <w:rsid w:val="00532B8E"/>
    <w:rsid w:val="00532C36"/>
    <w:rsid w:val="00532D14"/>
    <w:rsid w:val="005334BE"/>
    <w:rsid w:val="00533B1F"/>
    <w:rsid w:val="00533B9E"/>
    <w:rsid w:val="00533D1B"/>
    <w:rsid w:val="00533EC4"/>
    <w:rsid w:val="005340A3"/>
    <w:rsid w:val="005340F6"/>
    <w:rsid w:val="00534AF0"/>
    <w:rsid w:val="00534BA6"/>
    <w:rsid w:val="00534BFA"/>
    <w:rsid w:val="00534C43"/>
    <w:rsid w:val="00534E67"/>
    <w:rsid w:val="00534EE7"/>
    <w:rsid w:val="00535695"/>
    <w:rsid w:val="00535B35"/>
    <w:rsid w:val="00535B54"/>
    <w:rsid w:val="00536064"/>
    <w:rsid w:val="00536098"/>
    <w:rsid w:val="0053611B"/>
    <w:rsid w:val="00536AA7"/>
    <w:rsid w:val="00536B19"/>
    <w:rsid w:val="00536B37"/>
    <w:rsid w:val="005373EF"/>
    <w:rsid w:val="00537831"/>
    <w:rsid w:val="00537A08"/>
    <w:rsid w:val="005408A8"/>
    <w:rsid w:val="00540A9C"/>
    <w:rsid w:val="00540BF2"/>
    <w:rsid w:val="00540E87"/>
    <w:rsid w:val="00540F20"/>
    <w:rsid w:val="00540F65"/>
    <w:rsid w:val="00541144"/>
    <w:rsid w:val="005419BF"/>
    <w:rsid w:val="00541D76"/>
    <w:rsid w:val="00542019"/>
    <w:rsid w:val="005422DF"/>
    <w:rsid w:val="00542402"/>
    <w:rsid w:val="00542A3D"/>
    <w:rsid w:val="00542C46"/>
    <w:rsid w:val="005430F2"/>
    <w:rsid w:val="005435BA"/>
    <w:rsid w:val="00543A79"/>
    <w:rsid w:val="00543B17"/>
    <w:rsid w:val="00543B5E"/>
    <w:rsid w:val="0054437C"/>
    <w:rsid w:val="005448B3"/>
    <w:rsid w:val="00544D4F"/>
    <w:rsid w:val="0054519C"/>
    <w:rsid w:val="005453F7"/>
    <w:rsid w:val="0054547D"/>
    <w:rsid w:val="005457A1"/>
    <w:rsid w:val="005458B8"/>
    <w:rsid w:val="00545B9B"/>
    <w:rsid w:val="00545C75"/>
    <w:rsid w:val="00545D86"/>
    <w:rsid w:val="00546460"/>
    <w:rsid w:val="00546549"/>
    <w:rsid w:val="005467BA"/>
    <w:rsid w:val="005469BD"/>
    <w:rsid w:val="00547175"/>
    <w:rsid w:val="005471C4"/>
    <w:rsid w:val="005471ED"/>
    <w:rsid w:val="00547894"/>
    <w:rsid w:val="005478E9"/>
    <w:rsid w:val="00547C00"/>
    <w:rsid w:val="00547C06"/>
    <w:rsid w:val="00547EA4"/>
    <w:rsid w:val="00547F02"/>
    <w:rsid w:val="00550234"/>
    <w:rsid w:val="00550504"/>
    <w:rsid w:val="0055090F"/>
    <w:rsid w:val="00550EB1"/>
    <w:rsid w:val="005514BD"/>
    <w:rsid w:val="0055169D"/>
    <w:rsid w:val="005517DD"/>
    <w:rsid w:val="00551CE8"/>
    <w:rsid w:val="005520DA"/>
    <w:rsid w:val="005520E1"/>
    <w:rsid w:val="00552403"/>
    <w:rsid w:val="0055250F"/>
    <w:rsid w:val="00552803"/>
    <w:rsid w:val="00552864"/>
    <w:rsid w:val="00552B31"/>
    <w:rsid w:val="00552CF1"/>
    <w:rsid w:val="005531D9"/>
    <w:rsid w:val="0055329A"/>
    <w:rsid w:val="00553BE0"/>
    <w:rsid w:val="00553E86"/>
    <w:rsid w:val="00553F38"/>
    <w:rsid w:val="005543FD"/>
    <w:rsid w:val="005548BA"/>
    <w:rsid w:val="00554DC8"/>
    <w:rsid w:val="00554ED4"/>
    <w:rsid w:val="005553C2"/>
    <w:rsid w:val="005558FD"/>
    <w:rsid w:val="00555A76"/>
    <w:rsid w:val="00555BBA"/>
    <w:rsid w:val="00555F0D"/>
    <w:rsid w:val="00555F3B"/>
    <w:rsid w:val="00556106"/>
    <w:rsid w:val="00556291"/>
    <w:rsid w:val="005562E1"/>
    <w:rsid w:val="005563C8"/>
    <w:rsid w:val="00556714"/>
    <w:rsid w:val="00556969"/>
    <w:rsid w:val="00556F70"/>
    <w:rsid w:val="00557711"/>
    <w:rsid w:val="00557755"/>
    <w:rsid w:val="00557891"/>
    <w:rsid w:val="005578AE"/>
    <w:rsid w:val="00557987"/>
    <w:rsid w:val="00557C8D"/>
    <w:rsid w:val="00557CB3"/>
    <w:rsid w:val="00557D16"/>
    <w:rsid w:val="005608C4"/>
    <w:rsid w:val="00560D12"/>
    <w:rsid w:val="00560E7B"/>
    <w:rsid w:val="00561333"/>
    <w:rsid w:val="00561A60"/>
    <w:rsid w:val="005622D2"/>
    <w:rsid w:val="0056232C"/>
    <w:rsid w:val="0056238C"/>
    <w:rsid w:val="005624F1"/>
    <w:rsid w:val="0056294A"/>
    <w:rsid w:val="00562CE4"/>
    <w:rsid w:val="00563403"/>
    <w:rsid w:val="005634BB"/>
    <w:rsid w:val="00563528"/>
    <w:rsid w:val="00563689"/>
    <w:rsid w:val="005641DD"/>
    <w:rsid w:val="005642B3"/>
    <w:rsid w:val="005645A1"/>
    <w:rsid w:val="00564664"/>
    <w:rsid w:val="0056484A"/>
    <w:rsid w:val="0056486C"/>
    <w:rsid w:val="005649E4"/>
    <w:rsid w:val="00564BCC"/>
    <w:rsid w:val="00564E1E"/>
    <w:rsid w:val="00565006"/>
    <w:rsid w:val="0056527D"/>
    <w:rsid w:val="005653BD"/>
    <w:rsid w:val="00565460"/>
    <w:rsid w:val="00565618"/>
    <w:rsid w:val="0056574D"/>
    <w:rsid w:val="00565FDA"/>
    <w:rsid w:val="00566366"/>
    <w:rsid w:val="005663ED"/>
    <w:rsid w:val="00566936"/>
    <w:rsid w:val="00566AA0"/>
    <w:rsid w:val="00566B2F"/>
    <w:rsid w:val="00566BD8"/>
    <w:rsid w:val="00566E45"/>
    <w:rsid w:val="00566E8A"/>
    <w:rsid w:val="00567513"/>
    <w:rsid w:val="0056759D"/>
    <w:rsid w:val="00567901"/>
    <w:rsid w:val="00567DE6"/>
    <w:rsid w:val="00567EF3"/>
    <w:rsid w:val="005706D3"/>
    <w:rsid w:val="00570998"/>
    <w:rsid w:val="005709A9"/>
    <w:rsid w:val="00570DA4"/>
    <w:rsid w:val="00571591"/>
    <w:rsid w:val="00571605"/>
    <w:rsid w:val="00571619"/>
    <w:rsid w:val="005720A5"/>
    <w:rsid w:val="005722B9"/>
    <w:rsid w:val="005722D4"/>
    <w:rsid w:val="005722F2"/>
    <w:rsid w:val="00572C08"/>
    <w:rsid w:val="00572C21"/>
    <w:rsid w:val="00572DAE"/>
    <w:rsid w:val="0057346F"/>
    <w:rsid w:val="005737F9"/>
    <w:rsid w:val="00573B1C"/>
    <w:rsid w:val="00573D44"/>
    <w:rsid w:val="00573DF2"/>
    <w:rsid w:val="00574631"/>
    <w:rsid w:val="0057553E"/>
    <w:rsid w:val="005756D7"/>
    <w:rsid w:val="005757D6"/>
    <w:rsid w:val="005759E2"/>
    <w:rsid w:val="00575E5C"/>
    <w:rsid w:val="00575FB2"/>
    <w:rsid w:val="00576159"/>
    <w:rsid w:val="00576360"/>
    <w:rsid w:val="005765B4"/>
    <w:rsid w:val="0057717A"/>
    <w:rsid w:val="00577204"/>
    <w:rsid w:val="005772D7"/>
    <w:rsid w:val="005773C6"/>
    <w:rsid w:val="005776DB"/>
    <w:rsid w:val="0057775A"/>
    <w:rsid w:val="005777AA"/>
    <w:rsid w:val="00577825"/>
    <w:rsid w:val="00577DED"/>
    <w:rsid w:val="00580099"/>
    <w:rsid w:val="005804A1"/>
    <w:rsid w:val="00580D62"/>
    <w:rsid w:val="00580DB7"/>
    <w:rsid w:val="00580DD4"/>
    <w:rsid w:val="00580F30"/>
    <w:rsid w:val="0058117E"/>
    <w:rsid w:val="00581213"/>
    <w:rsid w:val="0058130F"/>
    <w:rsid w:val="005814A0"/>
    <w:rsid w:val="005819DB"/>
    <w:rsid w:val="00581CA1"/>
    <w:rsid w:val="00581DC7"/>
    <w:rsid w:val="00581DCA"/>
    <w:rsid w:val="00581EE4"/>
    <w:rsid w:val="00582316"/>
    <w:rsid w:val="005825AD"/>
    <w:rsid w:val="005825C6"/>
    <w:rsid w:val="005829D1"/>
    <w:rsid w:val="005829EE"/>
    <w:rsid w:val="005829F1"/>
    <w:rsid w:val="00582C1D"/>
    <w:rsid w:val="00582DB5"/>
    <w:rsid w:val="00582F83"/>
    <w:rsid w:val="00583010"/>
    <w:rsid w:val="00583496"/>
    <w:rsid w:val="00583547"/>
    <w:rsid w:val="005836F1"/>
    <w:rsid w:val="00583E02"/>
    <w:rsid w:val="00584192"/>
    <w:rsid w:val="00584526"/>
    <w:rsid w:val="00584667"/>
    <w:rsid w:val="00584725"/>
    <w:rsid w:val="00584A0F"/>
    <w:rsid w:val="005855B6"/>
    <w:rsid w:val="00585A49"/>
    <w:rsid w:val="00585F21"/>
    <w:rsid w:val="005860AD"/>
    <w:rsid w:val="00586860"/>
    <w:rsid w:val="00586C94"/>
    <w:rsid w:val="00586DF3"/>
    <w:rsid w:val="00586E8D"/>
    <w:rsid w:val="00587034"/>
    <w:rsid w:val="00587778"/>
    <w:rsid w:val="00587CF7"/>
    <w:rsid w:val="00587F1B"/>
    <w:rsid w:val="005904CA"/>
    <w:rsid w:val="00590802"/>
    <w:rsid w:val="005911A6"/>
    <w:rsid w:val="00591F52"/>
    <w:rsid w:val="00591F5C"/>
    <w:rsid w:val="00592419"/>
    <w:rsid w:val="0059284F"/>
    <w:rsid w:val="00592859"/>
    <w:rsid w:val="00592984"/>
    <w:rsid w:val="00593187"/>
    <w:rsid w:val="0059380B"/>
    <w:rsid w:val="0059389C"/>
    <w:rsid w:val="00593DE1"/>
    <w:rsid w:val="005940AB"/>
    <w:rsid w:val="00594766"/>
    <w:rsid w:val="0059478E"/>
    <w:rsid w:val="00594EC3"/>
    <w:rsid w:val="00594F7A"/>
    <w:rsid w:val="0059512E"/>
    <w:rsid w:val="00595377"/>
    <w:rsid w:val="00595838"/>
    <w:rsid w:val="00595FCF"/>
    <w:rsid w:val="0059667F"/>
    <w:rsid w:val="00596D83"/>
    <w:rsid w:val="005970E2"/>
    <w:rsid w:val="0059783F"/>
    <w:rsid w:val="005978B5"/>
    <w:rsid w:val="005A077B"/>
    <w:rsid w:val="005A09A5"/>
    <w:rsid w:val="005A0CBC"/>
    <w:rsid w:val="005A0D99"/>
    <w:rsid w:val="005A1270"/>
    <w:rsid w:val="005A12A0"/>
    <w:rsid w:val="005A14C4"/>
    <w:rsid w:val="005A1910"/>
    <w:rsid w:val="005A1B18"/>
    <w:rsid w:val="005A1F3E"/>
    <w:rsid w:val="005A260C"/>
    <w:rsid w:val="005A268C"/>
    <w:rsid w:val="005A275A"/>
    <w:rsid w:val="005A2829"/>
    <w:rsid w:val="005A2968"/>
    <w:rsid w:val="005A2C39"/>
    <w:rsid w:val="005A2DDB"/>
    <w:rsid w:val="005A2E66"/>
    <w:rsid w:val="005A30E1"/>
    <w:rsid w:val="005A3215"/>
    <w:rsid w:val="005A3359"/>
    <w:rsid w:val="005A34B1"/>
    <w:rsid w:val="005A3712"/>
    <w:rsid w:val="005A37FD"/>
    <w:rsid w:val="005A384B"/>
    <w:rsid w:val="005A392C"/>
    <w:rsid w:val="005A41A4"/>
    <w:rsid w:val="005A41A8"/>
    <w:rsid w:val="005A43FA"/>
    <w:rsid w:val="005A4425"/>
    <w:rsid w:val="005A4DF1"/>
    <w:rsid w:val="005A4E01"/>
    <w:rsid w:val="005A4F24"/>
    <w:rsid w:val="005A5255"/>
    <w:rsid w:val="005A53DF"/>
    <w:rsid w:val="005A5693"/>
    <w:rsid w:val="005A56C9"/>
    <w:rsid w:val="005A5873"/>
    <w:rsid w:val="005A5C24"/>
    <w:rsid w:val="005A5C69"/>
    <w:rsid w:val="005A5D71"/>
    <w:rsid w:val="005A648D"/>
    <w:rsid w:val="005A6ACB"/>
    <w:rsid w:val="005A6D47"/>
    <w:rsid w:val="005A7024"/>
    <w:rsid w:val="005A749F"/>
    <w:rsid w:val="005A74CB"/>
    <w:rsid w:val="005A76B8"/>
    <w:rsid w:val="005A7A28"/>
    <w:rsid w:val="005A7AEF"/>
    <w:rsid w:val="005A7D07"/>
    <w:rsid w:val="005B0916"/>
    <w:rsid w:val="005B0999"/>
    <w:rsid w:val="005B09CF"/>
    <w:rsid w:val="005B09DC"/>
    <w:rsid w:val="005B0CDF"/>
    <w:rsid w:val="005B101A"/>
    <w:rsid w:val="005B12D0"/>
    <w:rsid w:val="005B145E"/>
    <w:rsid w:val="005B1621"/>
    <w:rsid w:val="005B163B"/>
    <w:rsid w:val="005B16E6"/>
    <w:rsid w:val="005B1971"/>
    <w:rsid w:val="005B19E8"/>
    <w:rsid w:val="005B1B72"/>
    <w:rsid w:val="005B1C5F"/>
    <w:rsid w:val="005B1ECD"/>
    <w:rsid w:val="005B2235"/>
    <w:rsid w:val="005B25B4"/>
    <w:rsid w:val="005B265C"/>
    <w:rsid w:val="005B26F2"/>
    <w:rsid w:val="005B2909"/>
    <w:rsid w:val="005B2E51"/>
    <w:rsid w:val="005B30DB"/>
    <w:rsid w:val="005B3166"/>
    <w:rsid w:val="005B352B"/>
    <w:rsid w:val="005B38C4"/>
    <w:rsid w:val="005B3E0F"/>
    <w:rsid w:val="005B4330"/>
    <w:rsid w:val="005B47BD"/>
    <w:rsid w:val="005B4BF4"/>
    <w:rsid w:val="005B51A3"/>
    <w:rsid w:val="005B5794"/>
    <w:rsid w:val="005B5AD6"/>
    <w:rsid w:val="005B5BD8"/>
    <w:rsid w:val="005B6258"/>
    <w:rsid w:val="005B6432"/>
    <w:rsid w:val="005B648E"/>
    <w:rsid w:val="005B6720"/>
    <w:rsid w:val="005B6BD0"/>
    <w:rsid w:val="005B6C90"/>
    <w:rsid w:val="005B6EA4"/>
    <w:rsid w:val="005B7785"/>
    <w:rsid w:val="005B78C6"/>
    <w:rsid w:val="005B7A79"/>
    <w:rsid w:val="005B7CA8"/>
    <w:rsid w:val="005B7CE4"/>
    <w:rsid w:val="005B7F39"/>
    <w:rsid w:val="005C002B"/>
    <w:rsid w:val="005C025A"/>
    <w:rsid w:val="005C0305"/>
    <w:rsid w:val="005C0312"/>
    <w:rsid w:val="005C0371"/>
    <w:rsid w:val="005C06E8"/>
    <w:rsid w:val="005C0757"/>
    <w:rsid w:val="005C0C22"/>
    <w:rsid w:val="005C13E2"/>
    <w:rsid w:val="005C1623"/>
    <w:rsid w:val="005C1973"/>
    <w:rsid w:val="005C1C0F"/>
    <w:rsid w:val="005C20F4"/>
    <w:rsid w:val="005C215A"/>
    <w:rsid w:val="005C2B33"/>
    <w:rsid w:val="005C2C42"/>
    <w:rsid w:val="005C2C74"/>
    <w:rsid w:val="005C3706"/>
    <w:rsid w:val="005C3A05"/>
    <w:rsid w:val="005C3B59"/>
    <w:rsid w:val="005C3D5E"/>
    <w:rsid w:val="005C3E34"/>
    <w:rsid w:val="005C41BD"/>
    <w:rsid w:val="005C448E"/>
    <w:rsid w:val="005C45B6"/>
    <w:rsid w:val="005C4F9E"/>
    <w:rsid w:val="005C4FC7"/>
    <w:rsid w:val="005C513B"/>
    <w:rsid w:val="005C514C"/>
    <w:rsid w:val="005C53D4"/>
    <w:rsid w:val="005C54A0"/>
    <w:rsid w:val="005C59D3"/>
    <w:rsid w:val="005C5AAA"/>
    <w:rsid w:val="005C5D66"/>
    <w:rsid w:val="005C5ED9"/>
    <w:rsid w:val="005C5F19"/>
    <w:rsid w:val="005C5F39"/>
    <w:rsid w:val="005C63F7"/>
    <w:rsid w:val="005C67D1"/>
    <w:rsid w:val="005C6C58"/>
    <w:rsid w:val="005C6C8D"/>
    <w:rsid w:val="005C6D2D"/>
    <w:rsid w:val="005C71AF"/>
    <w:rsid w:val="005C79C0"/>
    <w:rsid w:val="005C7A37"/>
    <w:rsid w:val="005C7A8D"/>
    <w:rsid w:val="005C7AAC"/>
    <w:rsid w:val="005C7AE2"/>
    <w:rsid w:val="005C7D6E"/>
    <w:rsid w:val="005C7F3D"/>
    <w:rsid w:val="005D0098"/>
    <w:rsid w:val="005D0160"/>
    <w:rsid w:val="005D05F8"/>
    <w:rsid w:val="005D0745"/>
    <w:rsid w:val="005D0A1D"/>
    <w:rsid w:val="005D0D1E"/>
    <w:rsid w:val="005D0F1F"/>
    <w:rsid w:val="005D0FBD"/>
    <w:rsid w:val="005D1228"/>
    <w:rsid w:val="005D1E73"/>
    <w:rsid w:val="005D2069"/>
    <w:rsid w:val="005D236F"/>
    <w:rsid w:val="005D2424"/>
    <w:rsid w:val="005D2557"/>
    <w:rsid w:val="005D2D37"/>
    <w:rsid w:val="005D3164"/>
    <w:rsid w:val="005D39A4"/>
    <w:rsid w:val="005D3EFA"/>
    <w:rsid w:val="005D3F6D"/>
    <w:rsid w:val="005D46FB"/>
    <w:rsid w:val="005D4955"/>
    <w:rsid w:val="005D4B44"/>
    <w:rsid w:val="005D523C"/>
    <w:rsid w:val="005D52E6"/>
    <w:rsid w:val="005D5F3B"/>
    <w:rsid w:val="005D64AE"/>
    <w:rsid w:val="005D6774"/>
    <w:rsid w:val="005D6912"/>
    <w:rsid w:val="005D6B96"/>
    <w:rsid w:val="005D6EC1"/>
    <w:rsid w:val="005D70DE"/>
    <w:rsid w:val="005D7339"/>
    <w:rsid w:val="005D75CC"/>
    <w:rsid w:val="005D7B19"/>
    <w:rsid w:val="005D7BD9"/>
    <w:rsid w:val="005E08C4"/>
    <w:rsid w:val="005E0B4A"/>
    <w:rsid w:val="005E0DE2"/>
    <w:rsid w:val="005E10AC"/>
    <w:rsid w:val="005E11C4"/>
    <w:rsid w:val="005E11D9"/>
    <w:rsid w:val="005E13F6"/>
    <w:rsid w:val="005E20B6"/>
    <w:rsid w:val="005E26AF"/>
    <w:rsid w:val="005E2743"/>
    <w:rsid w:val="005E27A0"/>
    <w:rsid w:val="005E27D5"/>
    <w:rsid w:val="005E2808"/>
    <w:rsid w:val="005E2C87"/>
    <w:rsid w:val="005E2E0E"/>
    <w:rsid w:val="005E3030"/>
    <w:rsid w:val="005E31C3"/>
    <w:rsid w:val="005E31D0"/>
    <w:rsid w:val="005E417C"/>
    <w:rsid w:val="005E4180"/>
    <w:rsid w:val="005E46C7"/>
    <w:rsid w:val="005E478A"/>
    <w:rsid w:val="005E48C1"/>
    <w:rsid w:val="005E4BB8"/>
    <w:rsid w:val="005E4EFB"/>
    <w:rsid w:val="005E512A"/>
    <w:rsid w:val="005E57C9"/>
    <w:rsid w:val="005E605E"/>
    <w:rsid w:val="005E6259"/>
    <w:rsid w:val="005E6743"/>
    <w:rsid w:val="005E6967"/>
    <w:rsid w:val="005E6E37"/>
    <w:rsid w:val="005E6F11"/>
    <w:rsid w:val="005E707A"/>
    <w:rsid w:val="005E7434"/>
    <w:rsid w:val="005E76CE"/>
    <w:rsid w:val="005E7A62"/>
    <w:rsid w:val="005E7D0D"/>
    <w:rsid w:val="005F0773"/>
    <w:rsid w:val="005F08FF"/>
    <w:rsid w:val="005F0923"/>
    <w:rsid w:val="005F0E74"/>
    <w:rsid w:val="005F0E95"/>
    <w:rsid w:val="005F12F9"/>
    <w:rsid w:val="005F1361"/>
    <w:rsid w:val="005F1465"/>
    <w:rsid w:val="005F1559"/>
    <w:rsid w:val="005F1565"/>
    <w:rsid w:val="005F1974"/>
    <w:rsid w:val="005F19FC"/>
    <w:rsid w:val="005F1A26"/>
    <w:rsid w:val="005F1F23"/>
    <w:rsid w:val="005F2806"/>
    <w:rsid w:val="005F2ADF"/>
    <w:rsid w:val="005F2DAA"/>
    <w:rsid w:val="005F32BE"/>
    <w:rsid w:val="005F3616"/>
    <w:rsid w:val="005F36E2"/>
    <w:rsid w:val="005F3D2D"/>
    <w:rsid w:val="005F44F7"/>
    <w:rsid w:val="005F4617"/>
    <w:rsid w:val="005F46B4"/>
    <w:rsid w:val="005F4A7D"/>
    <w:rsid w:val="005F4C85"/>
    <w:rsid w:val="005F4DE1"/>
    <w:rsid w:val="005F5041"/>
    <w:rsid w:val="005F52B7"/>
    <w:rsid w:val="005F52BD"/>
    <w:rsid w:val="005F53AE"/>
    <w:rsid w:val="005F58BD"/>
    <w:rsid w:val="005F5CDD"/>
    <w:rsid w:val="005F5D09"/>
    <w:rsid w:val="005F604A"/>
    <w:rsid w:val="005F605A"/>
    <w:rsid w:val="005F63B6"/>
    <w:rsid w:val="005F6660"/>
    <w:rsid w:val="005F6A49"/>
    <w:rsid w:val="005F6AB3"/>
    <w:rsid w:val="005F6D09"/>
    <w:rsid w:val="005F7084"/>
    <w:rsid w:val="005F72A0"/>
    <w:rsid w:val="005F76E9"/>
    <w:rsid w:val="0060033A"/>
    <w:rsid w:val="006004DE"/>
    <w:rsid w:val="00600641"/>
    <w:rsid w:val="00600724"/>
    <w:rsid w:val="00600795"/>
    <w:rsid w:val="00600C41"/>
    <w:rsid w:val="00600F5F"/>
    <w:rsid w:val="00600FE3"/>
    <w:rsid w:val="00601077"/>
    <w:rsid w:val="0060114D"/>
    <w:rsid w:val="00601833"/>
    <w:rsid w:val="006018BE"/>
    <w:rsid w:val="00601B4B"/>
    <w:rsid w:val="00601C8A"/>
    <w:rsid w:val="006020AE"/>
    <w:rsid w:val="006021FF"/>
    <w:rsid w:val="00602231"/>
    <w:rsid w:val="006022B0"/>
    <w:rsid w:val="006026DD"/>
    <w:rsid w:val="00602787"/>
    <w:rsid w:val="00602A75"/>
    <w:rsid w:val="00602AF5"/>
    <w:rsid w:val="00602B81"/>
    <w:rsid w:val="00602BE5"/>
    <w:rsid w:val="00603297"/>
    <w:rsid w:val="00603A58"/>
    <w:rsid w:val="00603B92"/>
    <w:rsid w:val="00603C89"/>
    <w:rsid w:val="00603E67"/>
    <w:rsid w:val="006040BB"/>
    <w:rsid w:val="0060430E"/>
    <w:rsid w:val="0060475F"/>
    <w:rsid w:val="00604802"/>
    <w:rsid w:val="00604AF6"/>
    <w:rsid w:val="00604CD4"/>
    <w:rsid w:val="00604D14"/>
    <w:rsid w:val="0060522D"/>
    <w:rsid w:val="00605A32"/>
    <w:rsid w:val="006066E6"/>
    <w:rsid w:val="006069EF"/>
    <w:rsid w:val="00606C54"/>
    <w:rsid w:val="00606FDA"/>
    <w:rsid w:val="006071B9"/>
    <w:rsid w:val="006074E3"/>
    <w:rsid w:val="006077E3"/>
    <w:rsid w:val="0061026B"/>
    <w:rsid w:val="00610598"/>
    <w:rsid w:val="0061060D"/>
    <w:rsid w:val="0061074A"/>
    <w:rsid w:val="006113B9"/>
    <w:rsid w:val="00611542"/>
    <w:rsid w:val="00611897"/>
    <w:rsid w:val="00612020"/>
    <w:rsid w:val="00612102"/>
    <w:rsid w:val="006128DB"/>
    <w:rsid w:val="00612A05"/>
    <w:rsid w:val="00612E43"/>
    <w:rsid w:val="0061309B"/>
    <w:rsid w:val="0061334B"/>
    <w:rsid w:val="006133F1"/>
    <w:rsid w:val="00613521"/>
    <w:rsid w:val="006137EB"/>
    <w:rsid w:val="00613E03"/>
    <w:rsid w:val="00613E8F"/>
    <w:rsid w:val="0061446F"/>
    <w:rsid w:val="0061471E"/>
    <w:rsid w:val="00614B13"/>
    <w:rsid w:val="0061554D"/>
    <w:rsid w:val="00615F2C"/>
    <w:rsid w:val="00616049"/>
    <w:rsid w:val="006164F1"/>
    <w:rsid w:val="0061675B"/>
    <w:rsid w:val="006168B6"/>
    <w:rsid w:val="00616B36"/>
    <w:rsid w:val="00616BE5"/>
    <w:rsid w:val="00617703"/>
    <w:rsid w:val="00617718"/>
    <w:rsid w:val="00617B31"/>
    <w:rsid w:val="00617D63"/>
    <w:rsid w:val="00617DA5"/>
    <w:rsid w:val="00617E02"/>
    <w:rsid w:val="00617E81"/>
    <w:rsid w:val="00620482"/>
    <w:rsid w:val="006206DF"/>
    <w:rsid w:val="006207FC"/>
    <w:rsid w:val="00620A0F"/>
    <w:rsid w:val="00620C32"/>
    <w:rsid w:val="00621117"/>
    <w:rsid w:val="00621624"/>
    <w:rsid w:val="00621717"/>
    <w:rsid w:val="006217C6"/>
    <w:rsid w:val="0062190E"/>
    <w:rsid w:val="00621F5A"/>
    <w:rsid w:val="0062230A"/>
    <w:rsid w:val="00622620"/>
    <w:rsid w:val="00622A52"/>
    <w:rsid w:val="00622B46"/>
    <w:rsid w:val="00622BE2"/>
    <w:rsid w:val="00622C6C"/>
    <w:rsid w:val="00622C9F"/>
    <w:rsid w:val="0062305A"/>
    <w:rsid w:val="00623436"/>
    <w:rsid w:val="00623A79"/>
    <w:rsid w:val="00623E79"/>
    <w:rsid w:val="00623F4D"/>
    <w:rsid w:val="00624369"/>
    <w:rsid w:val="00625342"/>
    <w:rsid w:val="006253C1"/>
    <w:rsid w:val="006255DA"/>
    <w:rsid w:val="006256CE"/>
    <w:rsid w:val="00625B3D"/>
    <w:rsid w:val="00625D1D"/>
    <w:rsid w:val="00625E35"/>
    <w:rsid w:val="0062659E"/>
    <w:rsid w:val="00626728"/>
    <w:rsid w:val="00626AE6"/>
    <w:rsid w:val="00627339"/>
    <w:rsid w:val="006274FF"/>
    <w:rsid w:val="0062799A"/>
    <w:rsid w:val="00627E39"/>
    <w:rsid w:val="00627F90"/>
    <w:rsid w:val="00627FCE"/>
    <w:rsid w:val="006300BC"/>
    <w:rsid w:val="006300EE"/>
    <w:rsid w:val="006301A3"/>
    <w:rsid w:val="006306A7"/>
    <w:rsid w:val="0063077A"/>
    <w:rsid w:val="00630930"/>
    <w:rsid w:val="00630BF4"/>
    <w:rsid w:val="00630C0B"/>
    <w:rsid w:val="00630E6B"/>
    <w:rsid w:val="00631310"/>
    <w:rsid w:val="0063150A"/>
    <w:rsid w:val="006317EA"/>
    <w:rsid w:val="00631E3F"/>
    <w:rsid w:val="00631E56"/>
    <w:rsid w:val="00632129"/>
    <w:rsid w:val="006325E1"/>
    <w:rsid w:val="006328EF"/>
    <w:rsid w:val="00632C7C"/>
    <w:rsid w:val="00632D58"/>
    <w:rsid w:val="0063303C"/>
    <w:rsid w:val="00633527"/>
    <w:rsid w:val="006337C7"/>
    <w:rsid w:val="0063389A"/>
    <w:rsid w:val="00633C92"/>
    <w:rsid w:val="00633D84"/>
    <w:rsid w:val="00633E44"/>
    <w:rsid w:val="00633E5E"/>
    <w:rsid w:val="00633F9C"/>
    <w:rsid w:val="00634276"/>
    <w:rsid w:val="006342DC"/>
    <w:rsid w:val="006343F3"/>
    <w:rsid w:val="00634450"/>
    <w:rsid w:val="0063451A"/>
    <w:rsid w:val="0063490C"/>
    <w:rsid w:val="00634B14"/>
    <w:rsid w:val="00634C93"/>
    <w:rsid w:val="0063511C"/>
    <w:rsid w:val="00635179"/>
    <w:rsid w:val="00635321"/>
    <w:rsid w:val="00635803"/>
    <w:rsid w:val="00635D00"/>
    <w:rsid w:val="00635EC5"/>
    <w:rsid w:val="0063602E"/>
    <w:rsid w:val="00636475"/>
    <w:rsid w:val="00636554"/>
    <w:rsid w:val="0063719B"/>
    <w:rsid w:val="0063732D"/>
    <w:rsid w:val="006373AE"/>
    <w:rsid w:val="0063761C"/>
    <w:rsid w:val="00637908"/>
    <w:rsid w:val="006379DB"/>
    <w:rsid w:val="00637B25"/>
    <w:rsid w:val="00637BC0"/>
    <w:rsid w:val="00637C5F"/>
    <w:rsid w:val="006403B1"/>
    <w:rsid w:val="006408DC"/>
    <w:rsid w:val="00640AE9"/>
    <w:rsid w:val="00640CB9"/>
    <w:rsid w:val="00640ED8"/>
    <w:rsid w:val="00641246"/>
    <w:rsid w:val="006416C6"/>
    <w:rsid w:val="0064178B"/>
    <w:rsid w:val="00641865"/>
    <w:rsid w:val="00641BCA"/>
    <w:rsid w:val="006421F2"/>
    <w:rsid w:val="006427D7"/>
    <w:rsid w:val="00642C9B"/>
    <w:rsid w:val="00642F5F"/>
    <w:rsid w:val="006431E5"/>
    <w:rsid w:val="00643407"/>
    <w:rsid w:val="0064350A"/>
    <w:rsid w:val="00643E6B"/>
    <w:rsid w:val="00643E9C"/>
    <w:rsid w:val="006440C6"/>
    <w:rsid w:val="00644430"/>
    <w:rsid w:val="00644641"/>
    <w:rsid w:val="00644928"/>
    <w:rsid w:val="00644A4E"/>
    <w:rsid w:val="00644C49"/>
    <w:rsid w:val="00644DBB"/>
    <w:rsid w:val="006450C1"/>
    <w:rsid w:val="00645377"/>
    <w:rsid w:val="0064555A"/>
    <w:rsid w:val="00645A39"/>
    <w:rsid w:val="00645AA8"/>
    <w:rsid w:val="00645BD1"/>
    <w:rsid w:val="00645DA4"/>
    <w:rsid w:val="00645E73"/>
    <w:rsid w:val="0064638B"/>
    <w:rsid w:val="00646560"/>
    <w:rsid w:val="00646B42"/>
    <w:rsid w:val="00646C57"/>
    <w:rsid w:val="0064736A"/>
    <w:rsid w:val="006473C9"/>
    <w:rsid w:val="00647641"/>
    <w:rsid w:val="00647A83"/>
    <w:rsid w:val="00650063"/>
    <w:rsid w:val="0065084C"/>
    <w:rsid w:val="00650EF3"/>
    <w:rsid w:val="0065143E"/>
    <w:rsid w:val="006516EA"/>
    <w:rsid w:val="0065186F"/>
    <w:rsid w:val="00651AFB"/>
    <w:rsid w:val="00652442"/>
    <w:rsid w:val="006524AA"/>
    <w:rsid w:val="00652525"/>
    <w:rsid w:val="0065261B"/>
    <w:rsid w:val="00652726"/>
    <w:rsid w:val="00652954"/>
    <w:rsid w:val="00652A22"/>
    <w:rsid w:val="00652D3C"/>
    <w:rsid w:val="00652FDA"/>
    <w:rsid w:val="00653534"/>
    <w:rsid w:val="006537DA"/>
    <w:rsid w:val="00653A6A"/>
    <w:rsid w:val="00653FDA"/>
    <w:rsid w:val="00654686"/>
    <w:rsid w:val="00654720"/>
    <w:rsid w:val="006549E8"/>
    <w:rsid w:val="00654A94"/>
    <w:rsid w:val="00654D63"/>
    <w:rsid w:val="00654E80"/>
    <w:rsid w:val="00654FB3"/>
    <w:rsid w:val="0065503C"/>
    <w:rsid w:val="00655425"/>
    <w:rsid w:val="0065553D"/>
    <w:rsid w:val="00655A80"/>
    <w:rsid w:val="00655A8A"/>
    <w:rsid w:val="00655CF1"/>
    <w:rsid w:val="00655D13"/>
    <w:rsid w:val="00655D2B"/>
    <w:rsid w:val="006560C6"/>
    <w:rsid w:val="006560F4"/>
    <w:rsid w:val="0065677B"/>
    <w:rsid w:val="0065682B"/>
    <w:rsid w:val="00657371"/>
    <w:rsid w:val="006577DB"/>
    <w:rsid w:val="0066008B"/>
    <w:rsid w:val="006600AA"/>
    <w:rsid w:val="0066043A"/>
    <w:rsid w:val="00660673"/>
    <w:rsid w:val="00660759"/>
    <w:rsid w:val="00660DA6"/>
    <w:rsid w:val="00660E1F"/>
    <w:rsid w:val="00661138"/>
    <w:rsid w:val="00661402"/>
    <w:rsid w:val="00661590"/>
    <w:rsid w:val="00661B07"/>
    <w:rsid w:val="00661E9E"/>
    <w:rsid w:val="0066210C"/>
    <w:rsid w:val="006625A2"/>
    <w:rsid w:val="00662758"/>
    <w:rsid w:val="00662767"/>
    <w:rsid w:val="006627FC"/>
    <w:rsid w:val="00662A8D"/>
    <w:rsid w:val="006632B8"/>
    <w:rsid w:val="006632D0"/>
    <w:rsid w:val="00663744"/>
    <w:rsid w:val="00663888"/>
    <w:rsid w:val="006638D4"/>
    <w:rsid w:val="0066396D"/>
    <w:rsid w:val="00663A5F"/>
    <w:rsid w:val="00664143"/>
    <w:rsid w:val="006641AB"/>
    <w:rsid w:val="0066436C"/>
    <w:rsid w:val="00664983"/>
    <w:rsid w:val="006658D3"/>
    <w:rsid w:val="006659A9"/>
    <w:rsid w:val="00665C2C"/>
    <w:rsid w:val="00666153"/>
    <w:rsid w:val="00666305"/>
    <w:rsid w:val="006663DB"/>
    <w:rsid w:val="00666504"/>
    <w:rsid w:val="006667E1"/>
    <w:rsid w:val="00667203"/>
    <w:rsid w:val="00667300"/>
    <w:rsid w:val="00667546"/>
    <w:rsid w:val="00667671"/>
    <w:rsid w:val="0066771C"/>
    <w:rsid w:val="00667AAD"/>
    <w:rsid w:val="00670372"/>
    <w:rsid w:val="0067041F"/>
    <w:rsid w:val="0067047D"/>
    <w:rsid w:val="0067119A"/>
    <w:rsid w:val="0067125D"/>
    <w:rsid w:val="006712D0"/>
    <w:rsid w:val="00671302"/>
    <w:rsid w:val="00671462"/>
    <w:rsid w:val="00671560"/>
    <w:rsid w:val="00671A1F"/>
    <w:rsid w:val="00671E52"/>
    <w:rsid w:val="00671E62"/>
    <w:rsid w:val="00672320"/>
    <w:rsid w:val="00672382"/>
    <w:rsid w:val="00672CB2"/>
    <w:rsid w:val="00672D63"/>
    <w:rsid w:val="00673282"/>
    <w:rsid w:val="006735BE"/>
    <w:rsid w:val="006737A8"/>
    <w:rsid w:val="00673D3E"/>
    <w:rsid w:val="00674760"/>
    <w:rsid w:val="0067500F"/>
    <w:rsid w:val="006750BE"/>
    <w:rsid w:val="0067528F"/>
    <w:rsid w:val="006757F1"/>
    <w:rsid w:val="00675900"/>
    <w:rsid w:val="0067604C"/>
    <w:rsid w:val="0067609D"/>
    <w:rsid w:val="0067649B"/>
    <w:rsid w:val="00676520"/>
    <w:rsid w:val="00676579"/>
    <w:rsid w:val="006765BB"/>
    <w:rsid w:val="006765F8"/>
    <w:rsid w:val="006770C2"/>
    <w:rsid w:val="00677260"/>
    <w:rsid w:val="00677449"/>
    <w:rsid w:val="006776D2"/>
    <w:rsid w:val="00677812"/>
    <w:rsid w:val="00677D0C"/>
    <w:rsid w:val="00680478"/>
    <w:rsid w:val="00680A46"/>
    <w:rsid w:val="00680B85"/>
    <w:rsid w:val="00680C03"/>
    <w:rsid w:val="00680DDB"/>
    <w:rsid w:val="006810C5"/>
    <w:rsid w:val="00681862"/>
    <w:rsid w:val="00681961"/>
    <w:rsid w:val="00681B72"/>
    <w:rsid w:val="00682046"/>
    <w:rsid w:val="006821E6"/>
    <w:rsid w:val="0068252F"/>
    <w:rsid w:val="00682948"/>
    <w:rsid w:val="00683159"/>
    <w:rsid w:val="00683849"/>
    <w:rsid w:val="00683B8C"/>
    <w:rsid w:val="00683E6A"/>
    <w:rsid w:val="0068413E"/>
    <w:rsid w:val="006841ED"/>
    <w:rsid w:val="006843A6"/>
    <w:rsid w:val="00684723"/>
    <w:rsid w:val="0068495A"/>
    <w:rsid w:val="00684C27"/>
    <w:rsid w:val="00684FB1"/>
    <w:rsid w:val="0068520F"/>
    <w:rsid w:val="00685470"/>
    <w:rsid w:val="00686081"/>
    <w:rsid w:val="00686325"/>
    <w:rsid w:val="006868A3"/>
    <w:rsid w:val="00686E06"/>
    <w:rsid w:val="00686EB4"/>
    <w:rsid w:val="006873D4"/>
    <w:rsid w:val="00687767"/>
    <w:rsid w:val="006878F3"/>
    <w:rsid w:val="006905A2"/>
    <w:rsid w:val="0069065F"/>
    <w:rsid w:val="00690B0D"/>
    <w:rsid w:val="00690B31"/>
    <w:rsid w:val="00690C98"/>
    <w:rsid w:val="006910AC"/>
    <w:rsid w:val="0069122F"/>
    <w:rsid w:val="00691329"/>
    <w:rsid w:val="00691675"/>
    <w:rsid w:val="00691CB8"/>
    <w:rsid w:val="0069212D"/>
    <w:rsid w:val="00692427"/>
    <w:rsid w:val="006929AA"/>
    <w:rsid w:val="00692B43"/>
    <w:rsid w:val="00692C3F"/>
    <w:rsid w:val="00692CF9"/>
    <w:rsid w:val="006930BD"/>
    <w:rsid w:val="00693136"/>
    <w:rsid w:val="00693637"/>
    <w:rsid w:val="00693994"/>
    <w:rsid w:val="00693AA5"/>
    <w:rsid w:val="00693D78"/>
    <w:rsid w:val="00693F89"/>
    <w:rsid w:val="006940A7"/>
    <w:rsid w:val="00694358"/>
    <w:rsid w:val="0069438C"/>
    <w:rsid w:val="006944F8"/>
    <w:rsid w:val="006946D8"/>
    <w:rsid w:val="00694756"/>
    <w:rsid w:val="00694A33"/>
    <w:rsid w:val="0069516C"/>
    <w:rsid w:val="0069535A"/>
    <w:rsid w:val="00695505"/>
    <w:rsid w:val="00695828"/>
    <w:rsid w:val="006959C6"/>
    <w:rsid w:val="00695A63"/>
    <w:rsid w:val="00695F88"/>
    <w:rsid w:val="00695FF1"/>
    <w:rsid w:val="00696226"/>
    <w:rsid w:val="006964E9"/>
    <w:rsid w:val="00696A4D"/>
    <w:rsid w:val="00696C0C"/>
    <w:rsid w:val="00697229"/>
    <w:rsid w:val="00697714"/>
    <w:rsid w:val="00697D8E"/>
    <w:rsid w:val="00697D94"/>
    <w:rsid w:val="00697F82"/>
    <w:rsid w:val="00697FDD"/>
    <w:rsid w:val="006A0ADC"/>
    <w:rsid w:val="006A0D7E"/>
    <w:rsid w:val="006A0F09"/>
    <w:rsid w:val="006A1138"/>
    <w:rsid w:val="006A12C3"/>
    <w:rsid w:val="006A137F"/>
    <w:rsid w:val="006A1591"/>
    <w:rsid w:val="006A1799"/>
    <w:rsid w:val="006A18E7"/>
    <w:rsid w:val="006A1D02"/>
    <w:rsid w:val="006A1D3E"/>
    <w:rsid w:val="006A1FAC"/>
    <w:rsid w:val="006A2559"/>
    <w:rsid w:val="006A2586"/>
    <w:rsid w:val="006A25A7"/>
    <w:rsid w:val="006A25F4"/>
    <w:rsid w:val="006A2906"/>
    <w:rsid w:val="006A2BCC"/>
    <w:rsid w:val="006A2D5E"/>
    <w:rsid w:val="006A2E0A"/>
    <w:rsid w:val="006A3330"/>
    <w:rsid w:val="006A39CA"/>
    <w:rsid w:val="006A3E3D"/>
    <w:rsid w:val="006A40F0"/>
    <w:rsid w:val="006A44B2"/>
    <w:rsid w:val="006A46CB"/>
    <w:rsid w:val="006A4CD7"/>
    <w:rsid w:val="006A4F65"/>
    <w:rsid w:val="006A5339"/>
    <w:rsid w:val="006A5642"/>
    <w:rsid w:val="006A5903"/>
    <w:rsid w:val="006A5F46"/>
    <w:rsid w:val="006A6336"/>
    <w:rsid w:val="006A63E3"/>
    <w:rsid w:val="006A6510"/>
    <w:rsid w:val="006A6549"/>
    <w:rsid w:val="006A6A80"/>
    <w:rsid w:val="006A6B24"/>
    <w:rsid w:val="006A6D65"/>
    <w:rsid w:val="006A708C"/>
    <w:rsid w:val="006A77A2"/>
    <w:rsid w:val="006A799A"/>
    <w:rsid w:val="006A7F3B"/>
    <w:rsid w:val="006B01D8"/>
    <w:rsid w:val="006B0512"/>
    <w:rsid w:val="006B0688"/>
    <w:rsid w:val="006B07BF"/>
    <w:rsid w:val="006B09C1"/>
    <w:rsid w:val="006B0D3C"/>
    <w:rsid w:val="006B0E70"/>
    <w:rsid w:val="006B0FF1"/>
    <w:rsid w:val="006B1021"/>
    <w:rsid w:val="006B13E1"/>
    <w:rsid w:val="006B18C7"/>
    <w:rsid w:val="006B1F95"/>
    <w:rsid w:val="006B2119"/>
    <w:rsid w:val="006B22C5"/>
    <w:rsid w:val="006B23B2"/>
    <w:rsid w:val="006B2928"/>
    <w:rsid w:val="006B2A17"/>
    <w:rsid w:val="006B2C21"/>
    <w:rsid w:val="006B319A"/>
    <w:rsid w:val="006B3263"/>
    <w:rsid w:val="006B32A5"/>
    <w:rsid w:val="006B33FD"/>
    <w:rsid w:val="006B38F4"/>
    <w:rsid w:val="006B3EAB"/>
    <w:rsid w:val="006B4121"/>
    <w:rsid w:val="006B434A"/>
    <w:rsid w:val="006B44D6"/>
    <w:rsid w:val="006B47B0"/>
    <w:rsid w:val="006B48A3"/>
    <w:rsid w:val="006B5367"/>
    <w:rsid w:val="006B57C9"/>
    <w:rsid w:val="006B5E42"/>
    <w:rsid w:val="006B6423"/>
    <w:rsid w:val="006B6B0B"/>
    <w:rsid w:val="006B70CC"/>
    <w:rsid w:val="006B75C6"/>
    <w:rsid w:val="006B77D8"/>
    <w:rsid w:val="006B797D"/>
    <w:rsid w:val="006B7B00"/>
    <w:rsid w:val="006B7EA8"/>
    <w:rsid w:val="006C0265"/>
    <w:rsid w:val="006C049A"/>
    <w:rsid w:val="006C0729"/>
    <w:rsid w:val="006C0797"/>
    <w:rsid w:val="006C090D"/>
    <w:rsid w:val="006C0F50"/>
    <w:rsid w:val="006C11CD"/>
    <w:rsid w:val="006C1DA0"/>
    <w:rsid w:val="006C1FA4"/>
    <w:rsid w:val="006C2182"/>
    <w:rsid w:val="006C241F"/>
    <w:rsid w:val="006C29A7"/>
    <w:rsid w:val="006C29F5"/>
    <w:rsid w:val="006C2AF0"/>
    <w:rsid w:val="006C2CAE"/>
    <w:rsid w:val="006C2DFD"/>
    <w:rsid w:val="006C2FE7"/>
    <w:rsid w:val="006C3053"/>
    <w:rsid w:val="006C3392"/>
    <w:rsid w:val="006C3890"/>
    <w:rsid w:val="006C3C7D"/>
    <w:rsid w:val="006C45C7"/>
    <w:rsid w:val="006C4820"/>
    <w:rsid w:val="006C4C90"/>
    <w:rsid w:val="006C4D9B"/>
    <w:rsid w:val="006C4F75"/>
    <w:rsid w:val="006C5177"/>
    <w:rsid w:val="006C5248"/>
    <w:rsid w:val="006C5291"/>
    <w:rsid w:val="006C54EE"/>
    <w:rsid w:val="006C5968"/>
    <w:rsid w:val="006C5B45"/>
    <w:rsid w:val="006C5BBC"/>
    <w:rsid w:val="006C5D92"/>
    <w:rsid w:val="006C5E66"/>
    <w:rsid w:val="006C5FB3"/>
    <w:rsid w:val="006C6003"/>
    <w:rsid w:val="006C6042"/>
    <w:rsid w:val="006C6247"/>
    <w:rsid w:val="006C62E5"/>
    <w:rsid w:val="006C6A33"/>
    <w:rsid w:val="006C70C0"/>
    <w:rsid w:val="006C721A"/>
    <w:rsid w:val="006C7682"/>
    <w:rsid w:val="006C77A0"/>
    <w:rsid w:val="006C77C6"/>
    <w:rsid w:val="006C7A40"/>
    <w:rsid w:val="006C7E55"/>
    <w:rsid w:val="006D02E9"/>
    <w:rsid w:val="006D0A5D"/>
    <w:rsid w:val="006D0A89"/>
    <w:rsid w:val="006D0B1A"/>
    <w:rsid w:val="006D0BA7"/>
    <w:rsid w:val="006D0F86"/>
    <w:rsid w:val="006D0FE9"/>
    <w:rsid w:val="006D102B"/>
    <w:rsid w:val="006D1259"/>
    <w:rsid w:val="006D14B5"/>
    <w:rsid w:val="006D181D"/>
    <w:rsid w:val="006D1861"/>
    <w:rsid w:val="006D1906"/>
    <w:rsid w:val="006D1995"/>
    <w:rsid w:val="006D19CC"/>
    <w:rsid w:val="006D1AEA"/>
    <w:rsid w:val="006D1B34"/>
    <w:rsid w:val="006D1E6F"/>
    <w:rsid w:val="006D2521"/>
    <w:rsid w:val="006D259B"/>
    <w:rsid w:val="006D2736"/>
    <w:rsid w:val="006D273F"/>
    <w:rsid w:val="006D27A3"/>
    <w:rsid w:val="006D2935"/>
    <w:rsid w:val="006D2EAA"/>
    <w:rsid w:val="006D3066"/>
    <w:rsid w:val="006D30CE"/>
    <w:rsid w:val="006D3269"/>
    <w:rsid w:val="006D32AB"/>
    <w:rsid w:val="006D348E"/>
    <w:rsid w:val="006D3581"/>
    <w:rsid w:val="006D3583"/>
    <w:rsid w:val="006D3F26"/>
    <w:rsid w:val="006D43D0"/>
    <w:rsid w:val="006D4799"/>
    <w:rsid w:val="006D4912"/>
    <w:rsid w:val="006D4BED"/>
    <w:rsid w:val="006D4C9C"/>
    <w:rsid w:val="006D4D4D"/>
    <w:rsid w:val="006D4E3C"/>
    <w:rsid w:val="006D4EEA"/>
    <w:rsid w:val="006D5C2A"/>
    <w:rsid w:val="006D5CA6"/>
    <w:rsid w:val="006D5E6B"/>
    <w:rsid w:val="006D65F0"/>
    <w:rsid w:val="006D6704"/>
    <w:rsid w:val="006D6796"/>
    <w:rsid w:val="006D6909"/>
    <w:rsid w:val="006D6BA6"/>
    <w:rsid w:val="006D6BB5"/>
    <w:rsid w:val="006D6E34"/>
    <w:rsid w:val="006D6F91"/>
    <w:rsid w:val="006D7349"/>
    <w:rsid w:val="006D75C6"/>
    <w:rsid w:val="006D7719"/>
    <w:rsid w:val="006D7E82"/>
    <w:rsid w:val="006E05F2"/>
    <w:rsid w:val="006E0910"/>
    <w:rsid w:val="006E0CD8"/>
    <w:rsid w:val="006E1074"/>
    <w:rsid w:val="006E13A4"/>
    <w:rsid w:val="006E15E9"/>
    <w:rsid w:val="006E18BF"/>
    <w:rsid w:val="006E1D0B"/>
    <w:rsid w:val="006E1F0C"/>
    <w:rsid w:val="006E21C7"/>
    <w:rsid w:val="006E2291"/>
    <w:rsid w:val="006E22DA"/>
    <w:rsid w:val="006E24CB"/>
    <w:rsid w:val="006E2847"/>
    <w:rsid w:val="006E28F9"/>
    <w:rsid w:val="006E2FE5"/>
    <w:rsid w:val="006E323B"/>
    <w:rsid w:val="006E3291"/>
    <w:rsid w:val="006E341A"/>
    <w:rsid w:val="006E4011"/>
    <w:rsid w:val="006E401A"/>
    <w:rsid w:val="006E41FB"/>
    <w:rsid w:val="006E47F6"/>
    <w:rsid w:val="006E4AF8"/>
    <w:rsid w:val="006E54D8"/>
    <w:rsid w:val="006E5664"/>
    <w:rsid w:val="006E56DC"/>
    <w:rsid w:val="006E58DD"/>
    <w:rsid w:val="006E5B55"/>
    <w:rsid w:val="006E5FE2"/>
    <w:rsid w:val="006E612B"/>
    <w:rsid w:val="006E6192"/>
    <w:rsid w:val="006E624B"/>
    <w:rsid w:val="006E66BF"/>
    <w:rsid w:val="006E68B9"/>
    <w:rsid w:val="006E6972"/>
    <w:rsid w:val="006E6D1F"/>
    <w:rsid w:val="006E6DF9"/>
    <w:rsid w:val="006E7359"/>
    <w:rsid w:val="006E7423"/>
    <w:rsid w:val="006E7DB8"/>
    <w:rsid w:val="006E7DED"/>
    <w:rsid w:val="006E7FCB"/>
    <w:rsid w:val="006F0139"/>
    <w:rsid w:val="006F0208"/>
    <w:rsid w:val="006F0278"/>
    <w:rsid w:val="006F046E"/>
    <w:rsid w:val="006F0657"/>
    <w:rsid w:val="006F090E"/>
    <w:rsid w:val="006F099C"/>
    <w:rsid w:val="006F0A31"/>
    <w:rsid w:val="006F0D96"/>
    <w:rsid w:val="006F0DD0"/>
    <w:rsid w:val="006F14C1"/>
    <w:rsid w:val="006F168C"/>
    <w:rsid w:val="006F16A9"/>
    <w:rsid w:val="006F1960"/>
    <w:rsid w:val="006F1BAF"/>
    <w:rsid w:val="006F1EC8"/>
    <w:rsid w:val="006F20F7"/>
    <w:rsid w:val="006F241F"/>
    <w:rsid w:val="006F290A"/>
    <w:rsid w:val="006F296F"/>
    <w:rsid w:val="006F3232"/>
    <w:rsid w:val="006F3340"/>
    <w:rsid w:val="006F33C1"/>
    <w:rsid w:val="006F3531"/>
    <w:rsid w:val="006F3585"/>
    <w:rsid w:val="006F3741"/>
    <w:rsid w:val="006F3C05"/>
    <w:rsid w:val="006F3FF0"/>
    <w:rsid w:val="006F40FB"/>
    <w:rsid w:val="006F419A"/>
    <w:rsid w:val="006F41AE"/>
    <w:rsid w:val="006F42E2"/>
    <w:rsid w:val="006F44C6"/>
    <w:rsid w:val="006F471E"/>
    <w:rsid w:val="006F482C"/>
    <w:rsid w:val="006F48B8"/>
    <w:rsid w:val="006F48F1"/>
    <w:rsid w:val="006F5140"/>
    <w:rsid w:val="006F52A0"/>
    <w:rsid w:val="006F54CD"/>
    <w:rsid w:val="006F5DA2"/>
    <w:rsid w:val="006F68AB"/>
    <w:rsid w:val="006F6A30"/>
    <w:rsid w:val="006F6A97"/>
    <w:rsid w:val="006F6BD3"/>
    <w:rsid w:val="006F6E1C"/>
    <w:rsid w:val="006F70DD"/>
    <w:rsid w:val="006F7DA0"/>
    <w:rsid w:val="007003BF"/>
    <w:rsid w:val="0070066E"/>
    <w:rsid w:val="007010E4"/>
    <w:rsid w:val="007011E0"/>
    <w:rsid w:val="007016AE"/>
    <w:rsid w:val="00701AF7"/>
    <w:rsid w:val="00701B18"/>
    <w:rsid w:val="00701DBD"/>
    <w:rsid w:val="007020B7"/>
    <w:rsid w:val="007021AE"/>
    <w:rsid w:val="007022F5"/>
    <w:rsid w:val="00702325"/>
    <w:rsid w:val="007024A9"/>
    <w:rsid w:val="00702746"/>
    <w:rsid w:val="00702B61"/>
    <w:rsid w:val="00702C24"/>
    <w:rsid w:val="00702D90"/>
    <w:rsid w:val="00702DC4"/>
    <w:rsid w:val="0070439B"/>
    <w:rsid w:val="007044A2"/>
    <w:rsid w:val="0070460A"/>
    <w:rsid w:val="00704718"/>
    <w:rsid w:val="007049D1"/>
    <w:rsid w:val="00704BCB"/>
    <w:rsid w:val="00704C3C"/>
    <w:rsid w:val="007050C5"/>
    <w:rsid w:val="007052A4"/>
    <w:rsid w:val="007052EE"/>
    <w:rsid w:val="00705313"/>
    <w:rsid w:val="00705799"/>
    <w:rsid w:val="00705A4C"/>
    <w:rsid w:val="00705BEB"/>
    <w:rsid w:val="00705DA0"/>
    <w:rsid w:val="007060B5"/>
    <w:rsid w:val="0070617E"/>
    <w:rsid w:val="007062F3"/>
    <w:rsid w:val="00706369"/>
    <w:rsid w:val="00706F3E"/>
    <w:rsid w:val="0070700D"/>
    <w:rsid w:val="00707612"/>
    <w:rsid w:val="00707919"/>
    <w:rsid w:val="007079FF"/>
    <w:rsid w:val="00707E42"/>
    <w:rsid w:val="00710234"/>
    <w:rsid w:val="007106C2"/>
    <w:rsid w:val="00710AA3"/>
    <w:rsid w:val="00710B50"/>
    <w:rsid w:val="007114A4"/>
    <w:rsid w:val="007115DA"/>
    <w:rsid w:val="0071163B"/>
    <w:rsid w:val="00711FD7"/>
    <w:rsid w:val="00712382"/>
    <w:rsid w:val="007129FC"/>
    <w:rsid w:val="00712D8A"/>
    <w:rsid w:val="0071307F"/>
    <w:rsid w:val="0071316F"/>
    <w:rsid w:val="00713ACD"/>
    <w:rsid w:val="00713B93"/>
    <w:rsid w:val="00713E01"/>
    <w:rsid w:val="00713E19"/>
    <w:rsid w:val="0071411C"/>
    <w:rsid w:val="0071412F"/>
    <w:rsid w:val="007146C2"/>
    <w:rsid w:val="007149B8"/>
    <w:rsid w:val="007149D5"/>
    <w:rsid w:val="00714CA5"/>
    <w:rsid w:val="00715118"/>
    <w:rsid w:val="0071516C"/>
    <w:rsid w:val="00715312"/>
    <w:rsid w:val="00715335"/>
    <w:rsid w:val="00715A0E"/>
    <w:rsid w:val="00715BF9"/>
    <w:rsid w:val="00715C4D"/>
    <w:rsid w:val="00715C71"/>
    <w:rsid w:val="00715F65"/>
    <w:rsid w:val="007162AA"/>
    <w:rsid w:val="007166E3"/>
    <w:rsid w:val="007169E7"/>
    <w:rsid w:val="00716D92"/>
    <w:rsid w:val="00716E68"/>
    <w:rsid w:val="00716EBC"/>
    <w:rsid w:val="00717C37"/>
    <w:rsid w:val="00717D83"/>
    <w:rsid w:val="00717EAB"/>
    <w:rsid w:val="00717EB8"/>
    <w:rsid w:val="007200C5"/>
    <w:rsid w:val="007200EB"/>
    <w:rsid w:val="00720186"/>
    <w:rsid w:val="007202EA"/>
    <w:rsid w:val="00720308"/>
    <w:rsid w:val="00720460"/>
    <w:rsid w:val="0072055C"/>
    <w:rsid w:val="00720579"/>
    <w:rsid w:val="00720989"/>
    <w:rsid w:val="007216F1"/>
    <w:rsid w:val="00721895"/>
    <w:rsid w:val="00721A76"/>
    <w:rsid w:val="00721AFD"/>
    <w:rsid w:val="00721F37"/>
    <w:rsid w:val="00722483"/>
    <w:rsid w:val="007224A9"/>
    <w:rsid w:val="007226C7"/>
    <w:rsid w:val="00722754"/>
    <w:rsid w:val="00722B6B"/>
    <w:rsid w:val="00722D25"/>
    <w:rsid w:val="00723348"/>
    <w:rsid w:val="00723427"/>
    <w:rsid w:val="0072381E"/>
    <w:rsid w:val="0072382A"/>
    <w:rsid w:val="00723A43"/>
    <w:rsid w:val="00723B6E"/>
    <w:rsid w:val="00723D46"/>
    <w:rsid w:val="00723E70"/>
    <w:rsid w:val="00723EDB"/>
    <w:rsid w:val="00723F3C"/>
    <w:rsid w:val="0072422C"/>
    <w:rsid w:val="0072456B"/>
    <w:rsid w:val="0072462C"/>
    <w:rsid w:val="007247D3"/>
    <w:rsid w:val="00724BDC"/>
    <w:rsid w:val="00724E45"/>
    <w:rsid w:val="00725506"/>
    <w:rsid w:val="00725795"/>
    <w:rsid w:val="007259EB"/>
    <w:rsid w:val="00725A30"/>
    <w:rsid w:val="00725D88"/>
    <w:rsid w:val="0072602B"/>
    <w:rsid w:val="00726053"/>
    <w:rsid w:val="0072629B"/>
    <w:rsid w:val="0072684D"/>
    <w:rsid w:val="00726894"/>
    <w:rsid w:val="00726918"/>
    <w:rsid w:val="00726CA9"/>
    <w:rsid w:val="00726F4E"/>
    <w:rsid w:val="0073009F"/>
    <w:rsid w:val="00730489"/>
    <w:rsid w:val="007306D1"/>
    <w:rsid w:val="00730873"/>
    <w:rsid w:val="00730D9D"/>
    <w:rsid w:val="00731DE3"/>
    <w:rsid w:val="00731FAD"/>
    <w:rsid w:val="0073200C"/>
    <w:rsid w:val="007320F8"/>
    <w:rsid w:val="00732390"/>
    <w:rsid w:val="00732441"/>
    <w:rsid w:val="00732454"/>
    <w:rsid w:val="00732683"/>
    <w:rsid w:val="0073296C"/>
    <w:rsid w:val="00732B61"/>
    <w:rsid w:val="007331B5"/>
    <w:rsid w:val="0073369C"/>
    <w:rsid w:val="00733C3F"/>
    <w:rsid w:val="00733E2A"/>
    <w:rsid w:val="00734116"/>
    <w:rsid w:val="007346D8"/>
    <w:rsid w:val="00734976"/>
    <w:rsid w:val="00734D15"/>
    <w:rsid w:val="00734D6F"/>
    <w:rsid w:val="00735263"/>
    <w:rsid w:val="00735587"/>
    <w:rsid w:val="00735666"/>
    <w:rsid w:val="007359F8"/>
    <w:rsid w:val="00735BE5"/>
    <w:rsid w:val="00735F83"/>
    <w:rsid w:val="00736434"/>
    <w:rsid w:val="00736466"/>
    <w:rsid w:val="00736AAD"/>
    <w:rsid w:val="00736B4F"/>
    <w:rsid w:val="00736DFD"/>
    <w:rsid w:val="00736F34"/>
    <w:rsid w:val="00737152"/>
    <w:rsid w:val="00737643"/>
    <w:rsid w:val="007378AB"/>
    <w:rsid w:val="00737B72"/>
    <w:rsid w:val="00737BB0"/>
    <w:rsid w:val="007409AB"/>
    <w:rsid w:val="007409CB"/>
    <w:rsid w:val="00740AF8"/>
    <w:rsid w:val="00740FF9"/>
    <w:rsid w:val="007411AD"/>
    <w:rsid w:val="00741772"/>
    <w:rsid w:val="007422A4"/>
    <w:rsid w:val="007424B5"/>
    <w:rsid w:val="00742525"/>
    <w:rsid w:val="0074262D"/>
    <w:rsid w:val="007426E0"/>
    <w:rsid w:val="00742931"/>
    <w:rsid w:val="00742936"/>
    <w:rsid w:val="0074297F"/>
    <w:rsid w:val="00742CE6"/>
    <w:rsid w:val="00743995"/>
    <w:rsid w:val="00743BA3"/>
    <w:rsid w:val="00743CBD"/>
    <w:rsid w:val="00743CDA"/>
    <w:rsid w:val="00743EBB"/>
    <w:rsid w:val="00744248"/>
    <w:rsid w:val="00744374"/>
    <w:rsid w:val="00744623"/>
    <w:rsid w:val="0074480E"/>
    <w:rsid w:val="00744AE7"/>
    <w:rsid w:val="00744C73"/>
    <w:rsid w:val="00744DCF"/>
    <w:rsid w:val="00744ECF"/>
    <w:rsid w:val="007453A1"/>
    <w:rsid w:val="00745A51"/>
    <w:rsid w:val="0074679C"/>
    <w:rsid w:val="007467BA"/>
    <w:rsid w:val="007469C3"/>
    <w:rsid w:val="007469D8"/>
    <w:rsid w:val="00746E08"/>
    <w:rsid w:val="00747191"/>
    <w:rsid w:val="007477C5"/>
    <w:rsid w:val="00747CBB"/>
    <w:rsid w:val="007501DA"/>
    <w:rsid w:val="00750334"/>
    <w:rsid w:val="00750578"/>
    <w:rsid w:val="007506F0"/>
    <w:rsid w:val="007506F5"/>
    <w:rsid w:val="00751260"/>
    <w:rsid w:val="0075151D"/>
    <w:rsid w:val="0075163C"/>
    <w:rsid w:val="00751B17"/>
    <w:rsid w:val="00751D50"/>
    <w:rsid w:val="00752126"/>
    <w:rsid w:val="00752E52"/>
    <w:rsid w:val="00753296"/>
    <w:rsid w:val="00753985"/>
    <w:rsid w:val="00753B5B"/>
    <w:rsid w:val="0075407E"/>
    <w:rsid w:val="0075465A"/>
    <w:rsid w:val="00754B3B"/>
    <w:rsid w:val="0075522C"/>
    <w:rsid w:val="0075541E"/>
    <w:rsid w:val="0075593C"/>
    <w:rsid w:val="007559AF"/>
    <w:rsid w:val="00755B1A"/>
    <w:rsid w:val="00755B1F"/>
    <w:rsid w:val="00755EA3"/>
    <w:rsid w:val="0075621A"/>
    <w:rsid w:val="007566FC"/>
    <w:rsid w:val="0075686E"/>
    <w:rsid w:val="00756CC4"/>
    <w:rsid w:val="00757034"/>
    <w:rsid w:val="007570E6"/>
    <w:rsid w:val="007575A3"/>
    <w:rsid w:val="007576A9"/>
    <w:rsid w:val="00757880"/>
    <w:rsid w:val="0076042C"/>
    <w:rsid w:val="007606DD"/>
    <w:rsid w:val="00760899"/>
    <w:rsid w:val="007608C4"/>
    <w:rsid w:val="007609E9"/>
    <w:rsid w:val="00760E62"/>
    <w:rsid w:val="00761652"/>
    <w:rsid w:val="00761A7D"/>
    <w:rsid w:val="00761D0D"/>
    <w:rsid w:val="00763054"/>
    <w:rsid w:val="007631BA"/>
    <w:rsid w:val="007638B8"/>
    <w:rsid w:val="00763C53"/>
    <w:rsid w:val="00763D7C"/>
    <w:rsid w:val="00764184"/>
    <w:rsid w:val="00764332"/>
    <w:rsid w:val="007644F3"/>
    <w:rsid w:val="00764566"/>
    <w:rsid w:val="00764846"/>
    <w:rsid w:val="007648CF"/>
    <w:rsid w:val="00764CE2"/>
    <w:rsid w:val="00764DF2"/>
    <w:rsid w:val="00764E72"/>
    <w:rsid w:val="0076517F"/>
    <w:rsid w:val="00765834"/>
    <w:rsid w:val="00766221"/>
    <w:rsid w:val="0076642F"/>
    <w:rsid w:val="00766975"/>
    <w:rsid w:val="00766CCD"/>
    <w:rsid w:val="00767BC1"/>
    <w:rsid w:val="00767DC0"/>
    <w:rsid w:val="00767F2F"/>
    <w:rsid w:val="00770061"/>
    <w:rsid w:val="00770248"/>
    <w:rsid w:val="007703A4"/>
    <w:rsid w:val="007707A8"/>
    <w:rsid w:val="007708A4"/>
    <w:rsid w:val="00770C8E"/>
    <w:rsid w:val="00771499"/>
    <w:rsid w:val="0077161A"/>
    <w:rsid w:val="007717B2"/>
    <w:rsid w:val="00771959"/>
    <w:rsid w:val="0077197B"/>
    <w:rsid w:val="00771A52"/>
    <w:rsid w:val="00771AC9"/>
    <w:rsid w:val="00771C88"/>
    <w:rsid w:val="007722E2"/>
    <w:rsid w:val="0077230F"/>
    <w:rsid w:val="0077242D"/>
    <w:rsid w:val="00772BD2"/>
    <w:rsid w:val="00772EAA"/>
    <w:rsid w:val="007734D0"/>
    <w:rsid w:val="007736B3"/>
    <w:rsid w:val="0077374B"/>
    <w:rsid w:val="00773B69"/>
    <w:rsid w:val="00773CA7"/>
    <w:rsid w:val="00773F03"/>
    <w:rsid w:val="00774834"/>
    <w:rsid w:val="00774A00"/>
    <w:rsid w:val="00774C5A"/>
    <w:rsid w:val="00774E50"/>
    <w:rsid w:val="007753FC"/>
    <w:rsid w:val="00775827"/>
    <w:rsid w:val="00775E1D"/>
    <w:rsid w:val="0077673C"/>
    <w:rsid w:val="007768E8"/>
    <w:rsid w:val="0077695D"/>
    <w:rsid w:val="00776C16"/>
    <w:rsid w:val="00776DFF"/>
    <w:rsid w:val="00777145"/>
    <w:rsid w:val="007774F8"/>
    <w:rsid w:val="007776BE"/>
    <w:rsid w:val="007778FA"/>
    <w:rsid w:val="00777A62"/>
    <w:rsid w:val="00777AEA"/>
    <w:rsid w:val="00777FDF"/>
    <w:rsid w:val="007807ED"/>
    <w:rsid w:val="00780906"/>
    <w:rsid w:val="007811BA"/>
    <w:rsid w:val="00781439"/>
    <w:rsid w:val="00781509"/>
    <w:rsid w:val="0078160C"/>
    <w:rsid w:val="0078187E"/>
    <w:rsid w:val="00781DA9"/>
    <w:rsid w:val="00781DB9"/>
    <w:rsid w:val="00781DDD"/>
    <w:rsid w:val="00781E27"/>
    <w:rsid w:val="00782661"/>
    <w:rsid w:val="007827DE"/>
    <w:rsid w:val="007829A5"/>
    <w:rsid w:val="00783199"/>
    <w:rsid w:val="00783875"/>
    <w:rsid w:val="00783D61"/>
    <w:rsid w:val="00783F2D"/>
    <w:rsid w:val="00783FD0"/>
    <w:rsid w:val="00784426"/>
    <w:rsid w:val="00784B0B"/>
    <w:rsid w:val="00784CEC"/>
    <w:rsid w:val="00784D65"/>
    <w:rsid w:val="00784EEF"/>
    <w:rsid w:val="00785527"/>
    <w:rsid w:val="0078557D"/>
    <w:rsid w:val="0078569C"/>
    <w:rsid w:val="007859F5"/>
    <w:rsid w:val="00785AAC"/>
    <w:rsid w:val="00785CBD"/>
    <w:rsid w:val="00785CE1"/>
    <w:rsid w:val="00785D3F"/>
    <w:rsid w:val="00785EC8"/>
    <w:rsid w:val="007867E8"/>
    <w:rsid w:val="00786A7F"/>
    <w:rsid w:val="00786DE1"/>
    <w:rsid w:val="00787031"/>
    <w:rsid w:val="0078718C"/>
    <w:rsid w:val="007875A9"/>
    <w:rsid w:val="0078769F"/>
    <w:rsid w:val="007877E3"/>
    <w:rsid w:val="007878A1"/>
    <w:rsid w:val="00787D19"/>
    <w:rsid w:val="00787E39"/>
    <w:rsid w:val="00787F3A"/>
    <w:rsid w:val="007903EC"/>
    <w:rsid w:val="007904A5"/>
    <w:rsid w:val="00790736"/>
    <w:rsid w:val="007909DE"/>
    <w:rsid w:val="00790C38"/>
    <w:rsid w:val="00791380"/>
    <w:rsid w:val="00791406"/>
    <w:rsid w:val="00791B60"/>
    <w:rsid w:val="00791D40"/>
    <w:rsid w:val="0079236D"/>
    <w:rsid w:val="007929F3"/>
    <w:rsid w:val="00793065"/>
    <w:rsid w:val="00793098"/>
    <w:rsid w:val="00793230"/>
    <w:rsid w:val="0079372B"/>
    <w:rsid w:val="00793A5F"/>
    <w:rsid w:val="007940FC"/>
    <w:rsid w:val="0079413B"/>
    <w:rsid w:val="007943B5"/>
    <w:rsid w:val="0079442E"/>
    <w:rsid w:val="00794613"/>
    <w:rsid w:val="007946AD"/>
    <w:rsid w:val="007946C0"/>
    <w:rsid w:val="007946FE"/>
    <w:rsid w:val="00794BC4"/>
    <w:rsid w:val="00794C9A"/>
    <w:rsid w:val="007952B9"/>
    <w:rsid w:val="00795388"/>
    <w:rsid w:val="00795568"/>
    <w:rsid w:val="00795828"/>
    <w:rsid w:val="00795DC4"/>
    <w:rsid w:val="00795E84"/>
    <w:rsid w:val="00795F6D"/>
    <w:rsid w:val="00796339"/>
    <w:rsid w:val="00796B44"/>
    <w:rsid w:val="00796BD2"/>
    <w:rsid w:val="00796D11"/>
    <w:rsid w:val="00796FCA"/>
    <w:rsid w:val="007976CA"/>
    <w:rsid w:val="00797F94"/>
    <w:rsid w:val="007A02A2"/>
    <w:rsid w:val="007A0372"/>
    <w:rsid w:val="007A03EA"/>
    <w:rsid w:val="007A087F"/>
    <w:rsid w:val="007A09C8"/>
    <w:rsid w:val="007A0DD2"/>
    <w:rsid w:val="007A0E57"/>
    <w:rsid w:val="007A12A2"/>
    <w:rsid w:val="007A1FF7"/>
    <w:rsid w:val="007A2315"/>
    <w:rsid w:val="007A23C6"/>
    <w:rsid w:val="007A2D9D"/>
    <w:rsid w:val="007A2E7B"/>
    <w:rsid w:val="007A2EBF"/>
    <w:rsid w:val="007A2EE2"/>
    <w:rsid w:val="007A38C2"/>
    <w:rsid w:val="007A3925"/>
    <w:rsid w:val="007A3B6D"/>
    <w:rsid w:val="007A3E53"/>
    <w:rsid w:val="007A3FB4"/>
    <w:rsid w:val="007A40F7"/>
    <w:rsid w:val="007A413E"/>
    <w:rsid w:val="007A428B"/>
    <w:rsid w:val="007A42FB"/>
    <w:rsid w:val="007A43B5"/>
    <w:rsid w:val="007A44D5"/>
    <w:rsid w:val="007A516C"/>
    <w:rsid w:val="007A549E"/>
    <w:rsid w:val="007A564D"/>
    <w:rsid w:val="007A5BB2"/>
    <w:rsid w:val="007A5C0F"/>
    <w:rsid w:val="007A5C98"/>
    <w:rsid w:val="007A5D0C"/>
    <w:rsid w:val="007A611F"/>
    <w:rsid w:val="007A6632"/>
    <w:rsid w:val="007A66F0"/>
    <w:rsid w:val="007A6856"/>
    <w:rsid w:val="007A738D"/>
    <w:rsid w:val="007A74CC"/>
    <w:rsid w:val="007A78B9"/>
    <w:rsid w:val="007A7DE0"/>
    <w:rsid w:val="007B0365"/>
    <w:rsid w:val="007B045A"/>
    <w:rsid w:val="007B0B7C"/>
    <w:rsid w:val="007B0DF5"/>
    <w:rsid w:val="007B13FC"/>
    <w:rsid w:val="007B1751"/>
    <w:rsid w:val="007B1A88"/>
    <w:rsid w:val="007B1B3A"/>
    <w:rsid w:val="007B1E19"/>
    <w:rsid w:val="007B2273"/>
    <w:rsid w:val="007B24BE"/>
    <w:rsid w:val="007B2533"/>
    <w:rsid w:val="007B33CF"/>
    <w:rsid w:val="007B3566"/>
    <w:rsid w:val="007B3708"/>
    <w:rsid w:val="007B3C95"/>
    <w:rsid w:val="007B3E87"/>
    <w:rsid w:val="007B4507"/>
    <w:rsid w:val="007B4822"/>
    <w:rsid w:val="007B48FB"/>
    <w:rsid w:val="007B509D"/>
    <w:rsid w:val="007B53D8"/>
    <w:rsid w:val="007B59C7"/>
    <w:rsid w:val="007B5BBF"/>
    <w:rsid w:val="007B5E13"/>
    <w:rsid w:val="007B5E5B"/>
    <w:rsid w:val="007B60AA"/>
    <w:rsid w:val="007B6181"/>
    <w:rsid w:val="007B633A"/>
    <w:rsid w:val="007B6466"/>
    <w:rsid w:val="007B67A2"/>
    <w:rsid w:val="007B682F"/>
    <w:rsid w:val="007B6893"/>
    <w:rsid w:val="007B6B44"/>
    <w:rsid w:val="007B6B6E"/>
    <w:rsid w:val="007B7125"/>
    <w:rsid w:val="007B736C"/>
    <w:rsid w:val="007B7401"/>
    <w:rsid w:val="007B75FD"/>
    <w:rsid w:val="007B78EF"/>
    <w:rsid w:val="007B7ADB"/>
    <w:rsid w:val="007B7BA8"/>
    <w:rsid w:val="007C003A"/>
    <w:rsid w:val="007C03C8"/>
    <w:rsid w:val="007C0504"/>
    <w:rsid w:val="007C0E02"/>
    <w:rsid w:val="007C147C"/>
    <w:rsid w:val="007C15B4"/>
    <w:rsid w:val="007C16A2"/>
    <w:rsid w:val="007C16C2"/>
    <w:rsid w:val="007C1B59"/>
    <w:rsid w:val="007C1BE4"/>
    <w:rsid w:val="007C1FD4"/>
    <w:rsid w:val="007C27BC"/>
    <w:rsid w:val="007C2A5B"/>
    <w:rsid w:val="007C2E97"/>
    <w:rsid w:val="007C300B"/>
    <w:rsid w:val="007C3053"/>
    <w:rsid w:val="007C331A"/>
    <w:rsid w:val="007C334D"/>
    <w:rsid w:val="007C33A9"/>
    <w:rsid w:val="007C34E3"/>
    <w:rsid w:val="007C35BB"/>
    <w:rsid w:val="007C394C"/>
    <w:rsid w:val="007C3A4A"/>
    <w:rsid w:val="007C3BB1"/>
    <w:rsid w:val="007C3FB2"/>
    <w:rsid w:val="007C4818"/>
    <w:rsid w:val="007C4924"/>
    <w:rsid w:val="007C4B42"/>
    <w:rsid w:val="007C50FF"/>
    <w:rsid w:val="007C51C5"/>
    <w:rsid w:val="007C5469"/>
    <w:rsid w:val="007C575D"/>
    <w:rsid w:val="007C58A3"/>
    <w:rsid w:val="007C58A6"/>
    <w:rsid w:val="007C5AE4"/>
    <w:rsid w:val="007C5BBD"/>
    <w:rsid w:val="007C6AD1"/>
    <w:rsid w:val="007C71F5"/>
    <w:rsid w:val="007C7B7D"/>
    <w:rsid w:val="007C7CE8"/>
    <w:rsid w:val="007C7EB5"/>
    <w:rsid w:val="007D00FA"/>
    <w:rsid w:val="007D03A6"/>
    <w:rsid w:val="007D03DF"/>
    <w:rsid w:val="007D07B0"/>
    <w:rsid w:val="007D086A"/>
    <w:rsid w:val="007D0C65"/>
    <w:rsid w:val="007D0CA5"/>
    <w:rsid w:val="007D0CB9"/>
    <w:rsid w:val="007D0F4B"/>
    <w:rsid w:val="007D11E0"/>
    <w:rsid w:val="007D11EC"/>
    <w:rsid w:val="007D188F"/>
    <w:rsid w:val="007D1A7C"/>
    <w:rsid w:val="007D1A95"/>
    <w:rsid w:val="007D1B59"/>
    <w:rsid w:val="007D1EAC"/>
    <w:rsid w:val="007D21C3"/>
    <w:rsid w:val="007D2255"/>
    <w:rsid w:val="007D25E9"/>
    <w:rsid w:val="007D28C0"/>
    <w:rsid w:val="007D2A10"/>
    <w:rsid w:val="007D2CC2"/>
    <w:rsid w:val="007D3090"/>
    <w:rsid w:val="007D332D"/>
    <w:rsid w:val="007D36D3"/>
    <w:rsid w:val="007D3814"/>
    <w:rsid w:val="007D39D4"/>
    <w:rsid w:val="007D3ADD"/>
    <w:rsid w:val="007D3C1C"/>
    <w:rsid w:val="007D3E23"/>
    <w:rsid w:val="007D3FC0"/>
    <w:rsid w:val="007D4005"/>
    <w:rsid w:val="007D42BD"/>
    <w:rsid w:val="007D42C1"/>
    <w:rsid w:val="007D446D"/>
    <w:rsid w:val="007D4512"/>
    <w:rsid w:val="007D452F"/>
    <w:rsid w:val="007D463D"/>
    <w:rsid w:val="007D47ED"/>
    <w:rsid w:val="007D4C1C"/>
    <w:rsid w:val="007D4C52"/>
    <w:rsid w:val="007D4F4F"/>
    <w:rsid w:val="007D5067"/>
    <w:rsid w:val="007D5939"/>
    <w:rsid w:val="007D59BA"/>
    <w:rsid w:val="007D5AFB"/>
    <w:rsid w:val="007D5F77"/>
    <w:rsid w:val="007D6621"/>
    <w:rsid w:val="007D6820"/>
    <w:rsid w:val="007D6A5D"/>
    <w:rsid w:val="007D6C02"/>
    <w:rsid w:val="007D6EEC"/>
    <w:rsid w:val="007D71EE"/>
    <w:rsid w:val="007D78CE"/>
    <w:rsid w:val="007D79EB"/>
    <w:rsid w:val="007D7A81"/>
    <w:rsid w:val="007D7BD8"/>
    <w:rsid w:val="007D7F1F"/>
    <w:rsid w:val="007E02C1"/>
    <w:rsid w:val="007E04C7"/>
    <w:rsid w:val="007E103B"/>
    <w:rsid w:val="007E1D50"/>
    <w:rsid w:val="007E2003"/>
    <w:rsid w:val="007E2136"/>
    <w:rsid w:val="007E2835"/>
    <w:rsid w:val="007E2842"/>
    <w:rsid w:val="007E3007"/>
    <w:rsid w:val="007E32FB"/>
    <w:rsid w:val="007E34F1"/>
    <w:rsid w:val="007E3676"/>
    <w:rsid w:val="007E390E"/>
    <w:rsid w:val="007E3DA1"/>
    <w:rsid w:val="007E3F02"/>
    <w:rsid w:val="007E414C"/>
    <w:rsid w:val="007E4329"/>
    <w:rsid w:val="007E435C"/>
    <w:rsid w:val="007E4FE3"/>
    <w:rsid w:val="007E5133"/>
    <w:rsid w:val="007E57AD"/>
    <w:rsid w:val="007E6A46"/>
    <w:rsid w:val="007E6AE2"/>
    <w:rsid w:val="007E6CC6"/>
    <w:rsid w:val="007E7432"/>
    <w:rsid w:val="007E7736"/>
    <w:rsid w:val="007E7D21"/>
    <w:rsid w:val="007F008E"/>
    <w:rsid w:val="007F0807"/>
    <w:rsid w:val="007F0849"/>
    <w:rsid w:val="007F0AAF"/>
    <w:rsid w:val="007F0B0B"/>
    <w:rsid w:val="007F0BB5"/>
    <w:rsid w:val="007F0CEC"/>
    <w:rsid w:val="007F14EF"/>
    <w:rsid w:val="007F1510"/>
    <w:rsid w:val="007F153A"/>
    <w:rsid w:val="007F170F"/>
    <w:rsid w:val="007F1B04"/>
    <w:rsid w:val="007F1BDD"/>
    <w:rsid w:val="007F1CE7"/>
    <w:rsid w:val="007F1F46"/>
    <w:rsid w:val="007F1F57"/>
    <w:rsid w:val="007F2163"/>
    <w:rsid w:val="007F22B8"/>
    <w:rsid w:val="007F26A9"/>
    <w:rsid w:val="007F26D0"/>
    <w:rsid w:val="007F2892"/>
    <w:rsid w:val="007F295C"/>
    <w:rsid w:val="007F2D18"/>
    <w:rsid w:val="007F2DAC"/>
    <w:rsid w:val="007F31B1"/>
    <w:rsid w:val="007F320E"/>
    <w:rsid w:val="007F3328"/>
    <w:rsid w:val="007F34F1"/>
    <w:rsid w:val="007F3D5E"/>
    <w:rsid w:val="007F41A9"/>
    <w:rsid w:val="007F4333"/>
    <w:rsid w:val="007F471C"/>
    <w:rsid w:val="007F4909"/>
    <w:rsid w:val="007F4F63"/>
    <w:rsid w:val="007F5A48"/>
    <w:rsid w:val="007F5A6D"/>
    <w:rsid w:val="007F69B8"/>
    <w:rsid w:val="007F6F2D"/>
    <w:rsid w:val="007F7194"/>
    <w:rsid w:val="007F727B"/>
    <w:rsid w:val="007F72D2"/>
    <w:rsid w:val="007F7DD2"/>
    <w:rsid w:val="00800122"/>
    <w:rsid w:val="00800311"/>
    <w:rsid w:val="00800B66"/>
    <w:rsid w:val="00800C41"/>
    <w:rsid w:val="00800CD8"/>
    <w:rsid w:val="00800DD0"/>
    <w:rsid w:val="00800DF8"/>
    <w:rsid w:val="00801050"/>
    <w:rsid w:val="0080106F"/>
    <w:rsid w:val="00801376"/>
    <w:rsid w:val="0080174D"/>
    <w:rsid w:val="00801CDF"/>
    <w:rsid w:val="00802483"/>
    <w:rsid w:val="008024D0"/>
    <w:rsid w:val="008026C1"/>
    <w:rsid w:val="008027F8"/>
    <w:rsid w:val="0080285C"/>
    <w:rsid w:val="008029F5"/>
    <w:rsid w:val="00802BD2"/>
    <w:rsid w:val="00803383"/>
    <w:rsid w:val="008037AB"/>
    <w:rsid w:val="0080387A"/>
    <w:rsid w:val="00803974"/>
    <w:rsid w:val="00803A0C"/>
    <w:rsid w:val="008040D4"/>
    <w:rsid w:val="0080415F"/>
    <w:rsid w:val="00805399"/>
    <w:rsid w:val="008055D2"/>
    <w:rsid w:val="00805A00"/>
    <w:rsid w:val="00805A77"/>
    <w:rsid w:val="00805D42"/>
    <w:rsid w:val="00805D66"/>
    <w:rsid w:val="00805FDA"/>
    <w:rsid w:val="00806257"/>
    <w:rsid w:val="008063DE"/>
    <w:rsid w:val="0080697E"/>
    <w:rsid w:val="00807969"/>
    <w:rsid w:val="00807B8D"/>
    <w:rsid w:val="00807F55"/>
    <w:rsid w:val="00810079"/>
    <w:rsid w:val="00810818"/>
    <w:rsid w:val="008109C0"/>
    <w:rsid w:val="00811196"/>
    <w:rsid w:val="00811414"/>
    <w:rsid w:val="00811651"/>
    <w:rsid w:val="00811AF8"/>
    <w:rsid w:val="00811C06"/>
    <w:rsid w:val="00812179"/>
    <w:rsid w:val="0081248D"/>
    <w:rsid w:val="00812E5E"/>
    <w:rsid w:val="00813037"/>
    <w:rsid w:val="00813767"/>
    <w:rsid w:val="0081394F"/>
    <w:rsid w:val="0081396F"/>
    <w:rsid w:val="008139C3"/>
    <w:rsid w:val="00813AF6"/>
    <w:rsid w:val="00813D47"/>
    <w:rsid w:val="00813DB8"/>
    <w:rsid w:val="00813F7C"/>
    <w:rsid w:val="0081425A"/>
    <w:rsid w:val="008143AA"/>
    <w:rsid w:val="00814903"/>
    <w:rsid w:val="00814A26"/>
    <w:rsid w:val="0081513C"/>
    <w:rsid w:val="008151E7"/>
    <w:rsid w:val="00815451"/>
    <w:rsid w:val="008159B3"/>
    <w:rsid w:val="00815A52"/>
    <w:rsid w:val="00815DCF"/>
    <w:rsid w:val="00815E3E"/>
    <w:rsid w:val="00816010"/>
    <w:rsid w:val="008164A1"/>
    <w:rsid w:val="00816704"/>
    <w:rsid w:val="008169CA"/>
    <w:rsid w:val="00816BEC"/>
    <w:rsid w:val="00816C84"/>
    <w:rsid w:val="00816CB9"/>
    <w:rsid w:val="00816D21"/>
    <w:rsid w:val="00816D5B"/>
    <w:rsid w:val="00816EB9"/>
    <w:rsid w:val="00816FC8"/>
    <w:rsid w:val="008171F5"/>
    <w:rsid w:val="00817716"/>
    <w:rsid w:val="008179A2"/>
    <w:rsid w:val="00820054"/>
    <w:rsid w:val="0082024A"/>
    <w:rsid w:val="00820485"/>
    <w:rsid w:val="00820B52"/>
    <w:rsid w:val="00820C45"/>
    <w:rsid w:val="00820D8E"/>
    <w:rsid w:val="0082170B"/>
    <w:rsid w:val="00821935"/>
    <w:rsid w:val="00821D89"/>
    <w:rsid w:val="0082222E"/>
    <w:rsid w:val="0082234B"/>
    <w:rsid w:val="008223E8"/>
    <w:rsid w:val="0082269E"/>
    <w:rsid w:val="008226B0"/>
    <w:rsid w:val="00822781"/>
    <w:rsid w:val="008227EE"/>
    <w:rsid w:val="00822AD3"/>
    <w:rsid w:val="008231FF"/>
    <w:rsid w:val="00823313"/>
    <w:rsid w:val="00823399"/>
    <w:rsid w:val="00823734"/>
    <w:rsid w:val="00823AD5"/>
    <w:rsid w:val="00823DC2"/>
    <w:rsid w:val="00823FE9"/>
    <w:rsid w:val="008243F6"/>
    <w:rsid w:val="008249F9"/>
    <w:rsid w:val="00824F2A"/>
    <w:rsid w:val="008252DF"/>
    <w:rsid w:val="00825C3E"/>
    <w:rsid w:val="00825CC7"/>
    <w:rsid w:val="00825F87"/>
    <w:rsid w:val="00826CCD"/>
    <w:rsid w:val="00826D37"/>
    <w:rsid w:val="00827479"/>
    <w:rsid w:val="00827648"/>
    <w:rsid w:val="00827802"/>
    <w:rsid w:val="00827A8F"/>
    <w:rsid w:val="00827F81"/>
    <w:rsid w:val="0083003F"/>
    <w:rsid w:val="00830542"/>
    <w:rsid w:val="008305FE"/>
    <w:rsid w:val="00830604"/>
    <w:rsid w:val="008306BC"/>
    <w:rsid w:val="00830F12"/>
    <w:rsid w:val="00830F5D"/>
    <w:rsid w:val="008314A2"/>
    <w:rsid w:val="00831E1A"/>
    <w:rsid w:val="008320D0"/>
    <w:rsid w:val="008321F8"/>
    <w:rsid w:val="008324F1"/>
    <w:rsid w:val="00832863"/>
    <w:rsid w:val="00832C34"/>
    <w:rsid w:val="00832CFF"/>
    <w:rsid w:val="00832E75"/>
    <w:rsid w:val="00833249"/>
    <w:rsid w:val="00833C17"/>
    <w:rsid w:val="00834B57"/>
    <w:rsid w:val="008353BD"/>
    <w:rsid w:val="00835507"/>
    <w:rsid w:val="00835901"/>
    <w:rsid w:val="00835A70"/>
    <w:rsid w:val="00835B2D"/>
    <w:rsid w:val="00835F64"/>
    <w:rsid w:val="00836060"/>
    <w:rsid w:val="00836143"/>
    <w:rsid w:val="0083615B"/>
    <w:rsid w:val="0083633A"/>
    <w:rsid w:val="00836377"/>
    <w:rsid w:val="00836454"/>
    <w:rsid w:val="008364C4"/>
    <w:rsid w:val="00836553"/>
    <w:rsid w:val="0083676B"/>
    <w:rsid w:val="00836875"/>
    <w:rsid w:val="00836B5F"/>
    <w:rsid w:val="00836EE0"/>
    <w:rsid w:val="00837125"/>
    <w:rsid w:val="0083730B"/>
    <w:rsid w:val="00837629"/>
    <w:rsid w:val="0083764E"/>
    <w:rsid w:val="00840167"/>
    <w:rsid w:val="008403EA"/>
    <w:rsid w:val="008404B3"/>
    <w:rsid w:val="00840A57"/>
    <w:rsid w:val="00840AF1"/>
    <w:rsid w:val="00840E13"/>
    <w:rsid w:val="00841679"/>
    <w:rsid w:val="00841822"/>
    <w:rsid w:val="008418E1"/>
    <w:rsid w:val="00841B1F"/>
    <w:rsid w:val="00841DE4"/>
    <w:rsid w:val="00842332"/>
    <w:rsid w:val="00842448"/>
    <w:rsid w:val="00842898"/>
    <w:rsid w:val="00842B63"/>
    <w:rsid w:val="00842F4D"/>
    <w:rsid w:val="00842FF6"/>
    <w:rsid w:val="0084342E"/>
    <w:rsid w:val="00843616"/>
    <w:rsid w:val="0084380C"/>
    <w:rsid w:val="008438C5"/>
    <w:rsid w:val="00843DE9"/>
    <w:rsid w:val="00844059"/>
    <w:rsid w:val="00844213"/>
    <w:rsid w:val="00844564"/>
    <w:rsid w:val="00844803"/>
    <w:rsid w:val="008451BC"/>
    <w:rsid w:val="00845267"/>
    <w:rsid w:val="008453AC"/>
    <w:rsid w:val="008455C5"/>
    <w:rsid w:val="0084568A"/>
    <w:rsid w:val="00845F07"/>
    <w:rsid w:val="00846036"/>
    <w:rsid w:val="0084628B"/>
    <w:rsid w:val="008467FD"/>
    <w:rsid w:val="00846DE4"/>
    <w:rsid w:val="008478B0"/>
    <w:rsid w:val="00847ADB"/>
    <w:rsid w:val="00847B52"/>
    <w:rsid w:val="00847DE2"/>
    <w:rsid w:val="00847EEB"/>
    <w:rsid w:val="00847F83"/>
    <w:rsid w:val="00850098"/>
    <w:rsid w:val="00850342"/>
    <w:rsid w:val="008505C8"/>
    <w:rsid w:val="008514DF"/>
    <w:rsid w:val="00851703"/>
    <w:rsid w:val="008517C7"/>
    <w:rsid w:val="008518D7"/>
    <w:rsid w:val="00851F07"/>
    <w:rsid w:val="008525A1"/>
    <w:rsid w:val="0085274D"/>
    <w:rsid w:val="00852860"/>
    <w:rsid w:val="00852A04"/>
    <w:rsid w:val="00852F96"/>
    <w:rsid w:val="008530BF"/>
    <w:rsid w:val="00853225"/>
    <w:rsid w:val="00853271"/>
    <w:rsid w:val="0085360D"/>
    <w:rsid w:val="0085387C"/>
    <w:rsid w:val="008538C2"/>
    <w:rsid w:val="00853C02"/>
    <w:rsid w:val="00853E22"/>
    <w:rsid w:val="00854044"/>
    <w:rsid w:val="008549C9"/>
    <w:rsid w:val="00854BF8"/>
    <w:rsid w:val="00854E64"/>
    <w:rsid w:val="0085519D"/>
    <w:rsid w:val="0085549A"/>
    <w:rsid w:val="008554A2"/>
    <w:rsid w:val="0085570F"/>
    <w:rsid w:val="0085574A"/>
    <w:rsid w:val="0085582A"/>
    <w:rsid w:val="00856134"/>
    <w:rsid w:val="0085613E"/>
    <w:rsid w:val="008565AF"/>
    <w:rsid w:val="008568A3"/>
    <w:rsid w:val="00856B89"/>
    <w:rsid w:val="00856DD2"/>
    <w:rsid w:val="008576DC"/>
    <w:rsid w:val="00857709"/>
    <w:rsid w:val="0085770A"/>
    <w:rsid w:val="008578FF"/>
    <w:rsid w:val="00857BDB"/>
    <w:rsid w:val="00857FE4"/>
    <w:rsid w:val="00860324"/>
    <w:rsid w:val="00860591"/>
    <w:rsid w:val="008605AA"/>
    <w:rsid w:val="00860BD6"/>
    <w:rsid w:val="0086120F"/>
    <w:rsid w:val="00861675"/>
    <w:rsid w:val="0086175E"/>
    <w:rsid w:val="00861883"/>
    <w:rsid w:val="00861A79"/>
    <w:rsid w:val="00861CFD"/>
    <w:rsid w:val="00861F7E"/>
    <w:rsid w:val="00862279"/>
    <w:rsid w:val="00862423"/>
    <w:rsid w:val="0086259E"/>
    <w:rsid w:val="00862747"/>
    <w:rsid w:val="008627F4"/>
    <w:rsid w:val="0086283C"/>
    <w:rsid w:val="00862B49"/>
    <w:rsid w:val="00862DCF"/>
    <w:rsid w:val="00863390"/>
    <w:rsid w:val="008640E4"/>
    <w:rsid w:val="0086416E"/>
    <w:rsid w:val="00864331"/>
    <w:rsid w:val="00864631"/>
    <w:rsid w:val="008647B3"/>
    <w:rsid w:val="00864915"/>
    <w:rsid w:val="00864FC2"/>
    <w:rsid w:val="0086508B"/>
    <w:rsid w:val="00865405"/>
    <w:rsid w:val="008657C8"/>
    <w:rsid w:val="008657D0"/>
    <w:rsid w:val="0086597A"/>
    <w:rsid w:val="00865BA4"/>
    <w:rsid w:val="00865C2F"/>
    <w:rsid w:val="00865E27"/>
    <w:rsid w:val="0086632A"/>
    <w:rsid w:val="00866480"/>
    <w:rsid w:val="00866848"/>
    <w:rsid w:val="00866B1E"/>
    <w:rsid w:val="008676BC"/>
    <w:rsid w:val="008679E4"/>
    <w:rsid w:val="00867B20"/>
    <w:rsid w:val="00867D66"/>
    <w:rsid w:val="00867F0B"/>
    <w:rsid w:val="00870282"/>
    <w:rsid w:val="008707FE"/>
    <w:rsid w:val="00870878"/>
    <w:rsid w:val="00870D40"/>
    <w:rsid w:val="00871236"/>
    <w:rsid w:val="0087168D"/>
    <w:rsid w:val="008716A4"/>
    <w:rsid w:val="00871B09"/>
    <w:rsid w:val="00871FCF"/>
    <w:rsid w:val="00872096"/>
    <w:rsid w:val="008720C6"/>
    <w:rsid w:val="008722E9"/>
    <w:rsid w:val="008723D4"/>
    <w:rsid w:val="00872AFC"/>
    <w:rsid w:val="00872B3D"/>
    <w:rsid w:val="008731E9"/>
    <w:rsid w:val="008734BE"/>
    <w:rsid w:val="00873FDB"/>
    <w:rsid w:val="00874620"/>
    <w:rsid w:val="00874835"/>
    <w:rsid w:val="00874CE0"/>
    <w:rsid w:val="00874F2C"/>
    <w:rsid w:val="00874FF3"/>
    <w:rsid w:val="00875468"/>
    <w:rsid w:val="008754B7"/>
    <w:rsid w:val="00875574"/>
    <w:rsid w:val="008755D7"/>
    <w:rsid w:val="008756F7"/>
    <w:rsid w:val="00875804"/>
    <w:rsid w:val="0087591D"/>
    <w:rsid w:val="00875969"/>
    <w:rsid w:val="00875A89"/>
    <w:rsid w:val="00875B28"/>
    <w:rsid w:val="00875DEE"/>
    <w:rsid w:val="00875E12"/>
    <w:rsid w:val="00876228"/>
    <w:rsid w:val="008762ED"/>
    <w:rsid w:val="00876335"/>
    <w:rsid w:val="0087663A"/>
    <w:rsid w:val="00876B43"/>
    <w:rsid w:val="00877145"/>
    <w:rsid w:val="00877253"/>
    <w:rsid w:val="008773B6"/>
    <w:rsid w:val="00877C68"/>
    <w:rsid w:val="00880240"/>
    <w:rsid w:val="008803F6"/>
    <w:rsid w:val="008804C8"/>
    <w:rsid w:val="00880C30"/>
    <w:rsid w:val="008811FC"/>
    <w:rsid w:val="008819FC"/>
    <w:rsid w:val="00881A14"/>
    <w:rsid w:val="00882212"/>
    <w:rsid w:val="0088248E"/>
    <w:rsid w:val="008825C1"/>
    <w:rsid w:val="00882657"/>
    <w:rsid w:val="008826D9"/>
    <w:rsid w:val="008827C3"/>
    <w:rsid w:val="0088296E"/>
    <w:rsid w:val="00882D3F"/>
    <w:rsid w:val="00882E07"/>
    <w:rsid w:val="00882E1D"/>
    <w:rsid w:val="00883B41"/>
    <w:rsid w:val="00883D37"/>
    <w:rsid w:val="00883EF4"/>
    <w:rsid w:val="00884264"/>
    <w:rsid w:val="008842FB"/>
    <w:rsid w:val="0088436F"/>
    <w:rsid w:val="008844B8"/>
    <w:rsid w:val="008845B0"/>
    <w:rsid w:val="00884C17"/>
    <w:rsid w:val="0088552E"/>
    <w:rsid w:val="0088589E"/>
    <w:rsid w:val="0088593D"/>
    <w:rsid w:val="00885ADE"/>
    <w:rsid w:val="00885DFE"/>
    <w:rsid w:val="00885F2C"/>
    <w:rsid w:val="008864CF"/>
    <w:rsid w:val="0088686B"/>
    <w:rsid w:val="00886BC7"/>
    <w:rsid w:val="00887478"/>
    <w:rsid w:val="00887636"/>
    <w:rsid w:val="00887A58"/>
    <w:rsid w:val="00887EFD"/>
    <w:rsid w:val="00890558"/>
    <w:rsid w:val="00890576"/>
    <w:rsid w:val="008907E7"/>
    <w:rsid w:val="008909A1"/>
    <w:rsid w:val="00890ECF"/>
    <w:rsid w:val="00890F8C"/>
    <w:rsid w:val="00890FAC"/>
    <w:rsid w:val="0089124B"/>
    <w:rsid w:val="0089128B"/>
    <w:rsid w:val="008913FA"/>
    <w:rsid w:val="00891601"/>
    <w:rsid w:val="00891621"/>
    <w:rsid w:val="0089179F"/>
    <w:rsid w:val="00891D95"/>
    <w:rsid w:val="00891E7D"/>
    <w:rsid w:val="0089236B"/>
    <w:rsid w:val="0089289F"/>
    <w:rsid w:val="00893166"/>
    <w:rsid w:val="008932D7"/>
    <w:rsid w:val="00893373"/>
    <w:rsid w:val="008937C7"/>
    <w:rsid w:val="00893BE5"/>
    <w:rsid w:val="00893E5E"/>
    <w:rsid w:val="0089419D"/>
    <w:rsid w:val="008947E3"/>
    <w:rsid w:val="00894890"/>
    <w:rsid w:val="0089492E"/>
    <w:rsid w:val="00894B82"/>
    <w:rsid w:val="00894E38"/>
    <w:rsid w:val="00895213"/>
    <w:rsid w:val="00895564"/>
    <w:rsid w:val="00895623"/>
    <w:rsid w:val="0089562D"/>
    <w:rsid w:val="00895647"/>
    <w:rsid w:val="00895767"/>
    <w:rsid w:val="008957CC"/>
    <w:rsid w:val="00895999"/>
    <w:rsid w:val="00896106"/>
    <w:rsid w:val="00896343"/>
    <w:rsid w:val="008963B8"/>
    <w:rsid w:val="00896568"/>
    <w:rsid w:val="00896B68"/>
    <w:rsid w:val="00896BE0"/>
    <w:rsid w:val="00896D58"/>
    <w:rsid w:val="00896FB0"/>
    <w:rsid w:val="0089724D"/>
    <w:rsid w:val="00897271"/>
    <w:rsid w:val="0089737F"/>
    <w:rsid w:val="00897500"/>
    <w:rsid w:val="008978B3"/>
    <w:rsid w:val="008A03E3"/>
    <w:rsid w:val="008A0464"/>
    <w:rsid w:val="008A0791"/>
    <w:rsid w:val="008A0BD8"/>
    <w:rsid w:val="008A0FFC"/>
    <w:rsid w:val="008A107D"/>
    <w:rsid w:val="008A12B6"/>
    <w:rsid w:val="008A1326"/>
    <w:rsid w:val="008A1808"/>
    <w:rsid w:val="008A18AF"/>
    <w:rsid w:val="008A199B"/>
    <w:rsid w:val="008A1F6A"/>
    <w:rsid w:val="008A2064"/>
    <w:rsid w:val="008A208E"/>
    <w:rsid w:val="008A2729"/>
    <w:rsid w:val="008A2A7C"/>
    <w:rsid w:val="008A2BD9"/>
    <w:rsid w:val="008A32E6"/>
    <w:rsid w:val="008A330C"/>
    <w:rsid w:val="008A3641"/>
    <w:rsid w:val="008A3E5F"/>
    <w:rsid w:val="008A422F"/>
    <w:rsid w:val="008A4673"/>
    <w:rsid w:val="008A469B"/>
    <w:rsid w:val="008A4EE1"/>
    <w:rsid w:val="008A550A"/>
    <w:rsid w:val="008A562D"/>
    <w:rsid w:val="008A5701"/>
    <w:rsid w:val="008A5B70"/>
    <w:rsid w:val="008A5BB6"/>
    <w:rsid w:val="008A6257"/>
    <w:rsid w:val="008A69BA"/>
    <w:rsid w:val="008A69BC"/>
    <w:rsid w:val="008A6EE4"/>
    <w:rsid w:val="008A6F61"/>
    <w:rsid w:val="008A736B"/>
    <w:rsid w:val="008A750A"/>
    <w:rsid w:val="008A7551"/>
    <w:rsid w:val="008A7834"/>
    <w:rsid w:val="008A7854"/>
    <w:rsid w:val="008B0118"/>
    <w:rsid w:val="008B069A"/>
    <w:rsid w:val="008B0961"/>
    <w:rsid w:val="008B0969"/>
    <w:rsid w:val="008B0CB2"/>
    <w:rsid w:val="008B1091"/>
    <w:rsid w:val="008B1094"/>
    <w:rsid w:val="008B1598"/>
    <w:rsid w:val="008B178D"/>
    <w:rsid w:val="008B17F6"/>
    <w:rsid w:val="008B1A4A"/>
    <w:rsid w:val="008B1D21"/>
    <w:rsid w:val="008B22CE"/>
    <w:rsid w:val="008B257F"/>
    <w:rsid w:val="008B261D"/>
    <w:rsid w:val="008B2819"/>
    <w:rsid w:val="008B2909"/>
    <w:rsid w:val="008B3508"/>
    <w:rsid w:val="008B356E"/>
    <w:rsid w:val="008B39E6"/>
    <w:rsid w:val="008B4140"/>
    <w:rsid w:val="008B4C9F"/>
    <w:rsid w:val="008B4F4D"/>
    <w:rsid w:val="008B54E0"/>
    <w:rsid w:val="008B5555"/>
    <w:rsid w:val="008B5618"/>
    <w:rsid w:val="008B562E"/>
    <w:rsid w:val="008B5640"/>
    <w:rsid w:val="008B571D"/>
    <w:rsid w:val="008B5E59"/>
    <w:rsid w:val="008B6036"/>
    <w:rsid w:val="008B6507"/>
    <w:rsid w:val="008B6965"/>
    <w:rsid w:val="008B69BD"/>
    <w:rsid w:val="008B69F8"/>
    <w:rsid w:val="008B6E8D"/>
    <w:rsid w:val="008B70B2"/>
    <w:rsid w:val="008B70DC"/>
    <w:rsid w:val="008B7402"/>
    <w:rsid w:val="008B786A"/>
    <w:rsid w:val="008B7BC1"/>
    <w:rsid w:val="008C056F"/>
    <w:rsid w:val="008C0613"/>
    <w:rsid w:val="008C0920"/>
    <w:rsid w:val="008C0ADC"/>
    <w:rsid w:val="008C0D66"/>
    <w:rsid w:val="008C0DDF"/>
    <w:rsid w:val="008C1419"/>
    <w:rsid w:val="008C15A1"/>
    <w:rsid w:val="008C167D"/>
    <w:rsid w:val="008C17E7"/>
    <w:rsid w:val="008C1968"/>
    <w:rsid w:val="008C21E2"/>
    <w:rsid w:val="008C250B"/>
    <w:rsid w:val="008C26B9"/>
    <w:rsid w:val="008C2FBE"/>
    <w:rsid w:val="008C320D"/>
    <w:rsid w:val="008C34A0"/>
    <w:rsid w:val="008C380E"/>
    <w:rsid w:val="008C3EDD"/>
    <w:rsid w:val="008C4377"/>
    <w:rsid w:val="008C44E4"/>
    <w:rsid w:val="008C44F9"/>
    <w:rsid w:val="008C485A"/>
    <w:rsid w:val="008C5DED"/>
    <w:rsid w:val="008C63D8"/>
    <w:rsid w:val="008C646D"/>
    <w:rsid w:val="008C65F8"/>
    <w:rsid w:val="008C6AAE"/>
    <w:rsid w:val="008C6AD0"/>
    <w:rsid w:val="008C6B90"/>
    <w:rsid w:val="008C74FF"/>
    <w:rsid w:val="008C767A"/>
    <w:rsid w:val="008C7872"/>
    <w:rsid w:val="008C7A4A"/>
    <w:rsid w:val="008C7D85"/>
    <w:rsid w:val="008D016A"/>
    <w:rsid w:val="008D0211"/>
    <w:rsid w:val="008D0789"/>
    <w:rsid w:val="008D0A75"/>
    <w:rsid w:val="008D0DC9"/>
    <w:rsid w:val="008D0E64"/>
    <w:rsid w:val="008D1024"/>
    <w:rsid w:val="008D1027"/>
    <w:rsid w:val="008D15E9"/>
    <w:rsid w:val="008D1BCD"/>
    <w:rsid w:val="008D1C1F"/>
    <w:rsid w:val="008D1E33"/>
    <w:rsid w:val="008D1EAF"/>
    <w:rsid w:val="008D1FA7"/>
    <w:rsid w:val="008D21A8"/>
    <w:rsid w:val="008D2216"/>
    <w:rsid w:val="008D2368"/>
    <w:rsid w:val="008D27F8"/>
    <w:rsid w:val="008D2AFD"/>
    <w:rsid w:val="008D2BA1"/>
    <w:rsid w:val="008D30D5"/>
    <w:rsid w:val="008D3441"/>
    <w:rsid w:val="008D37A8"/>
    <w:rsid w:val="008D3E8A"/>
    <w:rsid w:val="008D4032"/>
    <w:rsid w:val="008D4504"/>
    <w:rsid w:val="008D4777"/>
    <w:rsid w:val="008D479E"/>
    <w:rsid w:val="008D4B73"/>
    <w:rsid w:val="008D514C"/>
    <w:rsid w:val="008D562A"/>
    <w:rsid w:val="008D57B5"/>
    <w:rsid w:val="008D57FA"/>
    <w:rsid w:val="008D5A28"/>
    <w:rsid w:val="008D5A3A"/>
    <w:rsid w:val="008D5A7F"/>
    <w:rsid w:val="008D5B38"/>
    <w:rsid w:val="008D5E61"/>
    <w:rsid w:val="008D604F"/>
    <w:rsid w:val="008D6090"/>
    <w:rsid w:val="008D631E"/>
    <w:rsid w:val="008D6393"/>
    <w:rsid w:val="008D6B5C"/>
    <w:rsid w:val="008D6C2C"/>
    <w:rsid w:val="008D6D8F"/>
    <w:rsid w:val="008D6E32"/>
    <w:rsid w:val="008D7663"/>
    <w:rsid w:val="008D77A5"/>
    <w:rsid w:val="008D77D4"/>
    <w:rsid w:val="008D77D8"/>
    <w:rsid w:val="008D7A85"/>
    <w:rsid w:val="008D7E46"/>
    <w:rsid w:val="008E0206"/>
    <w:rsid w:val="008E0263"/>
    <w:rsid w:val="008E051E"/>
    <w:rsid w:val="008E0667"/>
    <w:rsid w:val="008E0A57"/>
    <w:rsid w:val="008E0B7A"/>
    <w:rsid w:val="008E0DBE"/>
    <w:rsid w:val="008E0F99"/>
    <w:rsid w:val="008E133C"/>
    <w:rsid w:val="008E176B"/>
    <w:rsid w:val="008E19EE"/>
    <w:rsid w:val="008E1AEF"/>
    <w:rsid w:val="008E1D84"/>
    <w:rsid w:val="008E2055"/>
    <w:rsid w:val="008E20FF"/>
    <w:rsid w:val="008E2993"/>
    <w:rsid w:val="008E2A0F"/>
    <w:rsid w:val="008E2D73"/>
    <w:rsid w:val="008E2DEA"/>
    <w:rsid w:val="008E2EBF"/>
    <w:rsid w:val="008E31F3"/>
    <w:rsid w:val="008E3448"/>
    <w:rsid w:val="008E3F4D"/>
    <w:rsid w:val="008E5167"/>
    <w:rsid w:val="008E55AB"/>
    <w:rsid w:val="008E55B9"/>
    <w:rsid w:val="008E5ED1"/>
    <w:rsid w:val="008E60E2"/>
    <w:rsid w:val="008E61F4"/>
    <w:rsid w:val="008E63E9"/>
    <w:rsid w:val="008E665D"/>
    <w:rsid w:val="008E67B9"/>
    <w:rsid w:val="008E69FB"/>
    <w:rsid w:val="008E7622"/>
    <w:rsid w:val="008E7696"/>
    <w:rsid w:val="008E777C"/>
    <w:rsid w:val="008E7BE0"/>
    <w:rsid w:val="008E7CE0"/>
    <w:rsid w:val="008E7D8C"/>
    <w:rsid w:val="008E7FAB"/>
    <w:rsid w:val="008F0085"/>
    <w:rsid w:val="008F0218"/>
    <w:rsid w:val="008F0967"/>
    <w:rsid w:val="008F0BEE"/>
    <w:rsid w:val="008F0CF0"/>
    <w:rsid w:val="008F1035"/>
    <w:rsid w:val="008F1CC4"/>
    <w:rsid w:val="008F2066"/>
    <w:rsid w:val="008F2215"/>
    <w:rsid w:val="008F223F"/>
    <w:rsid w:val="008F22DE"/>
    <w:rsid w:val="008F34E2"/>
    <w:rsid w:val="008F3923"/>
    <w:rsid w:val="008F3E36"/>
    <w:rsid w:val="008F4343"/>
    <w:rsid w:val="008F45F3"/>
    <w:rsid w:val="008F46F0"/>
    <w:rsid w:val="008F4B89"/>
    <w:rsid w:val="008F4BF8"/>
    <w:rsid w:val="008F4F8E"/>
    <w:rsid w:val="008F4FFB"/>
    <w:rsid w:val="008F56FB"/>
    <w:rsid w:val="008F5BC1"/>
    <w:rsid w:val="008F5EA8"/>
    <w:rsid w:val="008F6D84"/>
    <w:rsid w:val="008F747F"/>
    <w:rsid w:val="008F7526"/>
    <w:rsid w:val="008F783D"/>
    <w:rsid w:val="008F793D"/>
    <w:rsid w:val="008F7CAD"/>
    <w:rsid w:val="008F7E7E"/>
    <w:rsid w:val="0090002E"/>
    <w:rsid w:val="00900166"/>
    <w:rsid w:val="009006C5"/>
    <w:rsid w:val="009008AE"/>
    <w:rsid w:val="00901541"/>
    <w:rsid w:val="00901559"/>
    <w:rsid w:val="0090173E"/>
    <w:rsid w:val="00901A20"/>
    <w:rsid w:val="00901CA6"/>
    <w:rsid w:val="00902103"/>
    <w:rsid w:val="00902220"/>
    <w:rsid w:val="00902657"/>
    <w:rsid w:val="00902AFB"/>
    <w:rsid w:val="00902B38"/>
    <w:rsid w:val="00902B4F"/>
    <w:rsid w:val="009031FA"/>
    <w:rsid w:val="009036E2"/>
    <w:rsid w:val="0090376E"/>
    <w:rsid w:val="00903981"/>
    <w:rsid w:val="00903CB4"/>
    <w:rsid w:val="00903CD1"/>
    <w:rsid w:val="00903D71"/>
    <w:rsid w:val="00903DFD"/>
    <w:rsid w:val="00904267"/>
    <w:rsid w:val="00904467"/>
    <w:rsid w:val="0090452F"/>
    <w:rsid w:val="009045DE"/>
    <w:rsid w:val="00904621"/>
    <w:rsid w:val="00904726"/>
    <w:rsid w:val="00904AAC"/>
    <w:rsid w:val="009052B8"/>
    <w:rsid w:val="009062F1"/>
    <w:rsid w:val="0090642C"/>
    <w:rsid w:val="0090651F"/>
    <w:rsid w:val="00906682"/>
    <w:rsid w:val="00906757"/>
    <w:rsid w:val="00906BEA"/>
    <w:rsid w:val="00906F29"/>
    <w:rsid w:val="009070F5"/>
    <w:rsid w:val="00907196"/>
    <w:rsid w:val="00907300"/>
    <w:rsid w:val="0090741A"/>
    <w:rsid w:val="00907439"/>
    <w:rsid w:val="00907869"/>
    <w:rsid w:val="00907B75"/>
    <w:rsid w:val="00907EA8"/>
    <w:rsid w:val="0091023B"/>
    <w:rsid w:val="0091027F"/>
    <w:rsid w:val="00910A71"/>
    <w:rsid w:val="00910E44"/>
    <w:rsid w:val="0091127A"/>
    <w:rsid w:val="0091147D"/>
    <w:rsid w:val="0091152B"/>
    <w:rsid w:val="0091182B"/>
    <w:rsid w:val="00911B96"/>
    <w:rsid w:val="00912AD1"/>
    <w:rsid w:val="00912ED8"/>
    <w:rsid w:val="00912FC3"/>
    <w:rsid w:val="009130AF"/>
    <w:rsid w:val="009136EE"/>
    <w:rsid w:val="00913A5F"/>
    <w:rsid w:val="00913AC2"/>
    <w:rsid w:val="00913D0C"/>
    <w:rsid w:val="00913E22"/>
    <w:rsid w:val="00913F1F"/>
    <w:rsid w:val="00914955"/>
    <w:rsid w:val="00914CA9"/>
    <w:rsid w:val="00914E66"/>
    <w:rsid w:val="009151B5"/>
    <w:rsid w:val="009153FA"/>
    <w:rsid w:val="009155B8"/>
    <w:rsid w:val="009156C6"/>
    <w:rsid w:val="009157A8"/>
    <w:rsid w:val="00915B3E"/>
    <w:rsid w:val="00915D04"/>
    <w:rsid w:val="00915E75"/>
    <w:rsid w:val="00916462"/>
    <w:rsid w:val="00916602"/>
    <w:rsid w:val="00916872"/>
    <w:rsid w:val="0091707F"/>
    <w:rsid w:val="00917702"/>
    <w:rsid w:val="00917DBC"/>
    <w:rsid w:val="0092015A"/>
    <w:rsid w:val="00920370"/>
    <w:rsid w:val="00920725"/>
    <w:rsid w:val="00920B06"/>
    <w:rsid w:val="00920DD1"/>
    <w:rsid w:val="0092118A"/>
    <w:rsid w:val="009217AE"/>
    <w:rsid w:val="009218CE"/>
    <w:rsid w:val="009219BD"/>
    <w:rsid w:val="00921C2B"/>
    <w:rsid w:val="00921DDC"/>
    <w:rsid w:val="00921EA3"/>
    <w:rsid w:val="0092204F"/>
    <w:rsid w:val="00922754"/>
    <w:rsid w:val="00922940"/>
    <w:rsid w:val="00922A58"/>
    <w:rsid w:val="00922C0B"/>
    <w:rsid w:val="00922E0C"/>
    <w:rsid w:val="0092317A"/>
    <w:rsid w:val="0092376A"/>
    <w:rsid w:val="00923872"/>
    <w:rsid w:val="00924665"/>
    <w:rsid w:val="009247D5"/>
    <w:rsid w:val="00924AD5"/>
    <w:rsid w:val="00925190"/>
    <w:rsid w:val="00925795"/>
    <w:rsid w:val="00925E57"/>
    <w:rsid w:val="00926280"/>
    <w:rsid w:val="00926296"/>
    <w:rsid w:val="009264E2"/>
    <w:rsid w:val="00926D55"/>
    <w:rsid w:val="00926F96"/>
    <w:rsid w:val="00927061"/>
    <w:rsid w:val="009273D0"/>
    <w:rsid w:val="00927589"/>
    <w:rsid w:val="009275F2"/>
    <w:rsid w:val="009277BE"/>
    <w:rsid w:val="00927C3C"/>
    <w:rsid w:val="00930045"/>
    <w:rsid w:val="00930564"/>
    <w:rsid w:val="009306EA"/>
    <w:rsid w:val="00930772"/>
    <w:rsid w:val="00930F1E"/>
    <w:rsid w:val="00931029"/>
    <w:rsid w:val="0093125D"/>
    <w:rsid w:val="0093129C"/>
    <w:rsid w:val="009314BC"/>
    <w:rsid w:val="0093174F"/>
    <w:rsid w:val="00931773"/>
    <w:rsid w:val="00931982"/>
    <w:rsid w:val="00931A6A"/>
    <w:rsid w:val="00931C35"/>
    <w:rsid w:val="00931E73"/>
    <w:rsid w:val="0093202C"/>
    <w:rsid w:val="0093210D"/>
    <w:rsid w:val="00932721"/>
    <w:rsid w:val="00932BC2"/>
    <w:rsid w:val="00932BDF"/>
    <w:rsid w:val="00932BEB"/>
    <w:rsid w:val="00932ED5"/>
    <w:rsid w:val="00932EE0"/>
    <w:rsid w:val="0093304C"/>
    <w:rsid w:val="00933198"/>
    <w:rsid w:val="00933278"/>
    <w:rsid w:val="009334AD"/>
    <w:rsid w:val="009334C0"/>
    <w:rsid w:val="00933883"/>
    <w:rsid w:val="009339D6"/>
    <w:rsid w:val="00933EC1"/>
    <w:rsid w:val="00934216"/>
    <w:rsid w:val="009342E1"/>
    <w:rsid w:val="009343DB"/>
    <w:rsid w:val="00934B1B"/>
    <w:rsid w:val="00934B5B"/>
    <w:rsid w:val="00934F0E"/>
    <w:rsid w:val="00935438"/>
    <w:rsid w:val="0093564C"/>
    <w:rsid w:val="00935BE2"/>
    <w:rsid w:val="00935BF2"/>
    <w:rsid w:val="00935C10"/>
    <w:rsid w:val="00935C15"/>
    <w:rsid w:val="00935E92"/>
    <w:rsid w:val="00936078"/>
    <w:rsid w:val="009363E1"/>
    <w:rsid w:val="00936525"/>
    <w:rsid w:val="00936AA6"/>
    <w:rsid w:val="00936FB5"/>
    <w:rsid w:val="00937089"/>
    <w:rsid w:val="00937184"/>
    <w:rsid w:val="009371D8"/>
    <w:rsid w:val="009375C9"/>
    <w:rsid w:val="00937A03"/>
    <w:rsid w:val="00937A08"/>
    <w:rsid w:val="00937CA0"/>
    <w:rsid w:val="00937CDD"/>
    <w:rsid w:val="00937D3D"/>
    <w:rsid w:val="00937FAB"/>
    <w:rsid w:val="00937FD4"/>
    <w:rsid w:val="00937FF2"/>
    <w:rsid w:val="009400C9"/>
    <w:rsid w:val="009401CD"/>
    <w:rsid w:val="0094024D"/>
    <w:rsid w:val="00940315"/>
    <w:rsid w:val="009403CE"/>
    <w:rsid w:val="009406E7"/>
    <w:rsid w:val="009408F7"/>
    <w:rsid w:val="00940B92"/>
    <w:rsid w:val="00940DA7"/>
    <w:rsid w:val="0094102E"/>
    <w:rsid w:val="0094145C"/>
    <w:rsid w:val="00941663"/>
    <w:rsid w:val="0094239E"/>
    <w:rsid w:val="009428A8"/>
    <w:rsid w:val="00942D77"/>
    <w:rsid w:val="00942F10"/>
    <w:rsid w:val="00942F71"/>
    <w:rsid w:val="00943505"/>
    <w:rsid w:val="00943717"/>
    <w:rsid w:val="00943803"/>
    <w:rsid w:val="009438D2"/>
    <w:rsid w:val="00943D22"/>
    <w:rsid w:val="00944061"/>
    <w:rsid w:val="0094434E"/>
    <w:rsid w:val="00944A76"/>
    <w:rsid w:val="00944A89"/>
    <w:rsid w:val="00944E9C"/>
    <w:rsid w:val="00944FF4"/>
    <w:rsid w:val="00945200"/>
    <w:rsid w:val="009456A3"/>
    <w:rsid w:val="0094576C"/>
    <w:rsid w:val="009458F3"/>
    <w:rsid w:val="00946B25"/>
    <w:rsid w:val="0094742F"/>
    <w:rsid w:val="00947AAC"/>
    <w:rsid w:val="00947BA9"/>
    <w:rsid w:val="00947D0F"/>
    <w:rsid w:val="0095023A"/>
    <w:rsid w:val="00950360"/>
    <w:rsid w:val="00950F41"/>
    <w:rsid w:val="0095120C"/>
    <w:rsid w:val="00951572"/>
    <w:rsid w:val="009515F9"/>
    <w:rsid w:val="0095188F"/>
    <w:rsid w:val="00951970"/>
    <w:rsid w:val="00951A5D"/>
    <w:rsid w:val="00951B5C"/>
    <w:rsid w:val="00951CAC"/>
    <w:rsid w:val="00952105"/>
    <w:rsid w:val="00952117"/>
    <w:rsid w:val="009529E8"/>
    <w:rsid w:val="00952CA4"/>
    <w:rsid w:val="00952D17"/>
    <w:rsid w:val="00952E62"/>
    <w:rsid w:val="00952EAC"/>
    <w:rsid w:val="00953364"/>
    <w:rsid w:val="0095347E"/>
    <w:rsid w:val="0095358E"/>
    <w:rsid w:val="009537D6"/>
    <w:rsid w:val="0095384F"/>
    <w:rsid w:val="009539F6"/>
    <w:rsid w:val="00953DCA"/>
    <w:rsid w:val="00953E25"/>
    <w:rsid w:val="00954635"/>
    <w:rsid w:val="00954904"/>
    <w:rsid w:val="00954C4A"/>
    <w:rsid w:val="009551F3"/>
    <w:rsid w:val="00955209"/>
    <w:rsid w:val="0095545E"/>
    <w:rsid w:val="009558DB"/>
    <w:rsid w:val="00955E7B"/>
    <w:rsid w:val="009561A5"/>
    <w:rsid w:val="00956405"/>
    <w:rsid w:val="009565B4"/>
    <w:rsid w:val="00956600"/>
    <w:rsid w:val="00956A69"/>
    <w:rsid w:val="00957098"/>
    <w:rsid w:val="009572B4"/>
    <w:rsid w:val="009577CC"/>
    <w:rsid w:val="009577D0"/>
    <w:rsid w:val="009603F6"/>
    <w:rsid w:val="0096061E"/>
    <w:rsid w:val="0096081B"/>
    <w:rsid w:val="00961194"/>
    <w:rsid w:val="0096126F"/>
    <w:rsid w:val="00961645"/>
    <w:rsid w:val="00961855"/>
    <w:rsid w:val="00961917"/>
    <w:rsid w:val="00961979"/>
    <w:rsid w:val="009619CF"/>
    <w:rsid w:val="00961A21"/>
    <w:rsid w:val="00961C9D"/>
    <w:rsid w:val="00961CDC"/>
    <w:rsid w:val="00961EBB"/>
    <w:rsid w:val="00962073"/>
    <w:rsid w:val="0096221D"/>
    <w:rsid w:val="0096238F"/>
    <w:rsid w:val="009623CA"/>
    <w:rsid w:val="0096242C"/>
    <w:rsid w:val="00962872"/>
    <w:rsid w:val="00962AB0"/>
    <w:rsid w:val="00962C81"/>
    <w:rsid w:val="00962D49"/>
    <w:rsid w:val="00962D64"/>
    <w:rsid w:val="00962FB6"/>
    <w:rsid w:val="0096301C"/>
    <w:rsid w:val="009632FB"/>
    <w:rsid w:val="00963328"/>
    <w:rsid w:val="009633EC"/>
    <w:rsid w:val="009636D3"/>
    <w:rsid w:val="00963AC3"/>
    <w:rsid w:val="009646F2"/>
    <w:rsid w:val="00964BCB"/>
    <w:rsid w:val="009653FB"/>
    <w:rsid w:val="00965406"/>
    <w:rsid w:val="0096562A"/>
    <w:rsid w:val="00965959"/>
    <w:rsid w:val="00965CA2"/>
    <w:rsid w:val="00965EF7"/>
    <w:rsid w:val="0096605F"/>
    <w:rsid w:val="0096617A"/>
    <w:rsid w:val="009664DE"/>
    <w:rsid w:val="00966A6E"/>
    <w:rsid w:val="00966A9B"/>
    <w:rsid w:val="00966C18"/>
    <w:rsid w:val="00966C29"/>
    <w:rsid w:val="00966CB8"/>
    <w:rsid w:val="009672E8"/>
    <w:rsid w:val="00967E0D"/>
    <w:rsid w:val="00967F2B"/>
    <w:rsid w:val="009705C1"/>
    <w:rsid w:val="00970E35"/>
    <w:rsid w:val="00971039"/>
    <w:rsid w:val="00971201"/>
    <w:rsid w:val="00971482"/>
    <w:rsid w:val="00971937"/>
    <w:rsid w:val="00971CEB"/>
    <w:rsid w:val="009722BF"/>
    <w:rsid w:val="00972BEB"/>
    <w:rsid w:val="00972C3D"/>
    <w:rsid w:val="00972F5F"/>
    <w:rsid w:val="00973369"/>
    <w:rsid w:val="00973610"/>
    <w:rsid w:val="0097369C"/>
    <w:rsid w:val="00973A65"/>
    <w:rsid w:val="00973C6D"/>
    <w:rsid w:val="0097404F"/>
    <w:rsid w:val="00974520"/>
    <w:rsid w:val="009745D4"/>
    <w:rsid w:val="0097464B"/>
    <w:rsid w:val="00974685"/>
    <w:rsid w:val="0097489B"/>
    <w:rsid w:val="00974ADC"/>
    <w:rsid w:val="00974AE4"/>
    <w:rsid w:val="00974D4E"/>
    <w:rsid w:val="009753C4"/>
    <w:rsid w:val="00975400"/>
    <w:rsid w:val="00975625"/>
    <w:rsid w:val="009758E1"/>
    <w:rsid w:val="00975AFB"/>
    <w:rsid w:val="00975D89"/>
    <w:rsid w:val="00975EF8"/>
    <w:rsid w:val="009760D2"/>
    <w:rsid w:val="009761D5"/>
    <w:rsid w:val="009763F9"/>
    <w:rsid w:val="00976670"/>
    <w:rsid w:val="00976E78"/>
    <w:rsid w:val="0097707C"/>
    <w:rsid w:val="009774D2"/>
    <w:rsid w:val="00977673"/>
    <w:rsid w:val="00977856"/>
    <w:rsid w:val="00977A4F"/>
    <w:rsid w:val="00977AAD"/>
    <w:rsid w:val="00977AE2"/>
    <w:rsid w:val="00977C50"/>
    <w:rsid w:val="00977E33"/>
    <w:rsid w:val="00977E5D"/>
    <w:rsid w:val="00980851"/>
    <w:rsid w:val="00980B0F"/>
    <w:rsid w:val="00980E0D"/>
    <w:rsid w:val="00980E3F"/>
    <w:rsid w:val="00981282"/>
    <w:rsid w:val="009817CC"/>
    <w:rsid w:val="009817FA"/>
    <w:rsid w:val="009817FF"/>
    <w:rsid w:val="00981C9E"/>
    <w:rsid w:val="00982A7B"/>
    <w:rsid w:val="00983285"/>
    <w:rsid w:val="0098338A"/>
    <w:rsid w:val="0098370F"/>
    <w:rsid w:val="009838C6"/>
    <w:rsid w:val="00983B77"/>
    <w:rsid w:val="00983CD0"/>
    <w:rsid w:val="00983F9E"/>
    <w:rsid w:val="009843D8"/>
    <w:rsid w:val="009846E7"/>
    <w:rsid w:val="00984878"/>
    <w:rsid w:val="00984A81"/>
    <w:rsid w:val="00984BFF"/>
    <w:rsid w:val="00985618"/>
    <w:rsid w:val="00985C42"/>
    <w:rsid w:val="00985FE5"/>
    <w:rsid w:val="009862CE"/>
    <w:rsid w:val="0098659A"/>
    <w:rsid w:val="009865E5"/>
    <w:rsid w:val="00986840"/>
    <w:rsid w:val="00986880"/>
    <w:rsid w:val="009868D6"/>
    <w:rsid w:val="00986D72"/>
    <w:rsid w:val="009875D8"/>
    <w:rsid w:val="00987842"/>
    <w:rsid w:val="009878FE"/>
    <w:rsid w:val="00987934"/>
    <w:rsid w:val="00987ADD"/>
    <w:rsid w:val="009902B5"/>
    <w:rsid w:val="009902C1"/>
    <w:rsid w:val="009903A8"/>
    <w:rsid w:val="009905BA"/>
    <w:rsid w:val="0099064C"/>
    <w:rsid w:val="009909DC"/>
    <w:rsid w:val="00990ADB"/>
    <w:rsid w:val="00990D36"/>
    <w:rsid w:val="00990D91"/>
    <w:rsid w:val="00990FAE"/>
    <w:rsid w:val="00991030"/>
    <w:rsid w:val="009910D5"/>
    <w:rsid w:val="0099184B"/>
    <w:rsid w:val="00991DA6"/>
    <w:rsid w:val="00991E35"/>
    <w:rsid w:val="00991F65"/>
    <w:rsid w:val="0099215A"/>
    <w:rsid w:val="009922B9"/>
    <w:rsid w:val="009924D0"/>
    <w:rsid w:val="0099281E"/>
    <w:rsid w:val="009928E1"/>
    <w:rsid w:val="00992B6A"/>
    <w:rsid w:val="00993078"/>
    <w:rsid w:val="009934D1"/>
    <w:rsid w:val="009939A0"/>
    <w:rsid w:val="009939AA"/>
    <w:rsid w:val="00993E97"/>
    <w:rsid w:val="009940EB"/>
    <w:rsid w:val="009941CD"/>
    <w:rsid w:val="00994561"/>
    <w:rsid w:val="00994680"/>
    <w:rsid w:val="0099482E"/>
    <w:rsid w:val="00994C4B"/>
    <w:rsid w:val="00995175"/>
    <w:rsid w:val="00995226"/>
    <w:rsid w:val="009956D2"/>
    <w:rsid w:val="00995D30"/>
    <w:rsid w:val="00995DEB"/>
    <w:rsid w:val="00996033"/>
    <w:rsid w:val="009960AC"/>
    <w:rsid w:val="009961E9"/>
    <w:rsid w:val="009965A7"/>
    <w:rsid w:val="009966AB"/>
    <w:rsid w:val="0099678E"/>
    <w:rsid w:val="00996871"/>
    <w:rsid w:val="00996C89"/>
    <w:rsid w:val="00996E0B"/>
    <w:rsid w:val="00997557"/>
    <w:rsid w:val="009A00C1"/>
    <w:rsid w:val="009A00FD"/>
    <w:rsid w:val="009A0156"/>
    <w:rsid w:val="009A0317"/>
    <w:rsid w:val="009A0460"/>
    <w:rsid w:val="009A04AC"/>
    <w:rsid w:val="009A0502"/>
    <w:rsid w:val="009A081F"/>
    <w:rsid w:val="009A1249"/>
    <w:rsid w:val="009A157C"/>
    <w:rsid w:val="009A184E"/>
    <w:rsid w:val="009A1949"/>
    <w:rsid w:val="009A1C0C"/>
    <w:rsid w:val="009A1E0C"/>
    <w:rsid w:val="009A1FB2"/>
    <w:rsid w:val="009A21EA"/>
    <w:rsid w:val="009A2209"/>
    <w:rsid w:val="009A253A"/>
    <w:rsid w:val="009A27AE"/>
    <w:rsid w:val="009A2838"/>
    <w:rsid w:val="009A2856"/>
    <w:rsid w:val="009A2B6D"/>
    <w:rsid w:val="009A2BF2"/>
    <w:rsid w:val="009A2D6A"/>
    <w:rsid w:val="009A31DE"/>
    <w:rsid w:val="009A372C"/>
    <w:rsid w:val="009A3963"/>
    <w:rsid w:val="009A3CBF"/>
    <w:rsid w:val="009A3F6D"/>
    <w:rsid w:val="009A4053"/>
    <w:rsid w:val="009A4294"/>
    <w:rsid w:val="009A441A"/>
    <w:rsid w:val="009A44AB"/>
    <w:rsid w:val="009A44DB"/>
    <w:rsid w:val="009A459B"/>
    <w:rsid w:val="009A4D77"/>
    <w:rsid w:val="009A5161"/>
    <w:rsid w:val="009A528F"/>
    <w:rsid w:val="009A541F"/>
    <w:rsid w:val="009A5477"/>
    <w:rsid w:val="009A54D3"/>
    <w:rsid w:val="009A54F9"/>
    <w:rsid w:val="009A5B2B"/>
    <w:rsid w:val="009A61A9"/>
    <w:rsid w:val="009A63B7"/>
    <w:rsid w:val="009A6449"/>
    <w:rsid w:val="009A6464"/>
    <w:rsid w:val="009A6567"/>
    <w:rsid w:val="009A7071"/>
    <w:rsid w:val="009A757E"/>
    <w:rsid w:val="009A765D"/>
    <w:rsid w:val="009A79ED"/>
    <w:rsid w:val="009A7B1D"/>
    <w:rsid w:val="009A7DD5"/>
    <w:rsid w:val="009A7FBC"/>
    <w:rsid w:val="009B0552"/>
    <w:rsid w:val="009B058D"/>
    <w:rsid w:val="009B0621"/>
    <w:rsid w:val="009B073C"/>
    <w:rsid w:val="009B0CB9"/>
    <w:rsid w:val="009B1066"/>
    <w:rsid w:val="009B10FB"/>
    <w:rsid w:val="009B14BB"/>
    <w:rsid w:val="009B190C"/>
    <w:rsid w:val="009B1FEF"/>
    <w:rsid w:val="009B2005"/>
    <w:rsid w:val="009B2783"/>
    <w:rsid w:val="009B28CC"/>
    <w:rsid w:val="009B2F36"/>
    <w:rsid w:val="009B36BD"/>
    <w:rsid w:val="009B3757"/>
    <w:rsid w:val="009B3CB2"/>
    <w:rsid w:val="009B3CEA"/>
    <w:rsid w:val="009B4508"/>
    <w:rsid w:val="009B492F"/>
    <w:rsid w:val="009B5272"/>
    <w:rsid w:val="009B5664"/>
    <w:rsid w:val="009B5821"/>
    <w:rsid w:val="009B58EC"/>
    <w:rsid w:val="009B5D09"/>
    <w:rsid w:val="009B5FA4"/>
    <w:rsid w:val="009B6429"/>
    <w:rsid w:val="009B690F"/>
    <w:rsid w:val="009B6D8E"/>
    <w:rsid w:val="009B6E2D"/>
    <w:rsid w:val="009B705A"/>
    <w:rsid w:val="009B73C4"/>
    <w:rsid w:val="009B77A3"/>
    <w:rsid w:val="009B79FA"/>
    <w:rsid w:val="009B7C7D"/>
    <w:rsid w:val="009B7D89"/>
    <w:rsid w:val="009C056A"/>
    <w:rsid w:val="009C0E9D"/>
    <w:rsid w:val="009C155F"/>
    <w:rsid w:val="009C1B39"/>
    <w:rsid w:val="009C1BCF"/>
    <w:rsid w:val="009C1FA3"/>
    <w:rsid w:val="009C211D"/>
    <w:rsid w:val="009C271A"/>
    <w:rsid w:val="009C285A"/>
    <w:rsid w:val="009C2B49"/>
    <w:rsid w:val="009C3369"/>
    <w:rsid w:val="009C35D3"/>
    <w:rsid w:val="009C35F1"/>
    <w:rsid w:val="009C37DC"/>
    <w:rsid w:val="009C380D"/>
    <w:rsid w:val="009C38F1"/>
    <w:rsid w:val="009C398C"/>
    <w:rsid w:val="009C3E0E"/>
    <w:rsid w:val="009C416D"/>
    <w:rsid w:val="009C41FE"/>
    <w:rsid w:val="009C44EA"/>
    <w:rsid w:val="009C45A2"/>
    <w:rsid w:val="009C45FC"/>
    <w:rsid w:val="009C4716"/>
    <w:rsid w:val="009C4A14"/>
    <w:rsid w:val="009C5262"/>
    <w:rsid w:val="009C53E9"/>
    <w:rsid w:val="009C56E3"/>
    <w:rsid w:val="009C5FBD"/>
    <w:rsid w:val="009C628A"/>
    <w:rsid w:val="009C66EE"/>
    <w:rsid w:val="009C6928"/>
    <w:rsid w:val="009C6D32"/>
    <w:rsid w:val="009C6ED6"/>
    <w:rsid w:val="009C74E3"/>
    <w:rsid w:val="009C7615"/>
    <w:rsid w:val="009C79DD"/>
    <w:rsid w:val="009C7D92"/>
    <w:rsid w:val="009C7FAA"/>
    <w:rsid w:val="009D0221"/>
    <w:rsid w:val="009D0796"/>
    <w:rsid w:val="009D07A9"/>
    <w:rsid w:val="009D082F"/>
    <w:rsid w:val="009D0D30"/>
    <w:rsid w:val="009D0F83"/>
    <w:rsid w:val="009D1290"/>
    <w:rsid w:val="009D12BE"/>
    <w:rsid w:val="009D1317"/>
    <w:rsid w:val="009D167F"/>
    <w:rsid w:val="009D1771"/>
    <w:rsid w:val="009D1C05"/>
    <w:rsid w:val="009D1C85"/>
    <w:rsid w:val="009D1CF5"/>
    <w:rsid w:val="009D1DA1"/>
    <w:rsid w:val="009D1ED9"/>
    <w:rsid w:val="009D1FF7"/>
    <w:rsid w:val="009D2719"/>
    <w:rsid w:val="009D2950"/>
    <w:rsid w:val="009D2D51"/>
    <w:rsid w:val="009D2DD8"/>
    <w:rsid w:val="009D2F84"/>
    <w:rsid w:val="009D3358"/>
    <w:rsid w:val="009D3807"/>
    <w:rsid w:val="009D3BA6"/>
    <w:rsid w:val="009D3D73"/>
    <w:rsid w:val="009D3FBA"/>
    <w:rsid w:val="009D4193"/>
    <w:rsid w:val="009D4B0F"/>
    <w:rsid w:val="009D4CF6"/>
    <w:rsid w:val="009D4F6A"/>
    <w:rsid w:val="009D500B"/>
    <w:rsid w:val="009D547B"/>
    <w:rsid w:val="009D560A"/>
    <w:rsid w:val="009D5697"/>
    <w:rsid w:val="009D5721"/>
    <w:rsid w:val="009D6400"/>
    <w:rsid w:val="009D6496"/>
    <w:rsid w:val="009D69A5"/>
    <w:rsid w:val="009D74E9"/>
    <w:rsid w:val="009D7547"/>
    <w:rsid w:val="009D7665"/>
    <w:rsid w:val="009D7803"/>
    <w:rsid w:val="009D79DD"/>
    <w:rsid w:val="009D7BD9"/>
    <w:rsid w:val="009D7C21"/>
    <w:rsid w:val="009E00C3"/>
    <w:rsid w:val="009E0101"/>
    <w:rsid w:val="009E0D28"/>
    <w:rsid w:val="009E0D54"/>
    <w:rsid w:val="009E0EFD"/>
    <w:rsid w:val="009E1117"/>
    <w:rsid w:val="009E135B"/>
    <w:rsid w:val="009E1366"/>
    <w:rsid w:val="009E1701"/>
    <w:rsid w:val="009E1949"/>
    <w:rsid w:val="009E1BDA"/>
    <w:rsid w:val="009E2CC7"/>
    <w:rsid w:val="009E2DBB"/>
    <w:rsid w:val="009E2E53"/>
    <w:rsid w:val="009E2F47"/>
    <w:rsid w:val="009E3048"/>
    <w:rsid w:val="009E35CD"/>
    <w:rsid w:val="009E377E"/>
    <w:rsid w:val="009E3A3E"/>
    <w:rsid w:val="009E3E99"/>
    <w:rsid w:val="009E3F2F"/>
    <w:rsid w:val="009E403F"/>
    <w:rsid w:val="009E443D"/>
    <w:rsid w:val="009E44BE"/>
    <w:rsid w:val="009E484C"/>
    <w:rsid w:val="009E48F9"/>
    <w:rsid w:val="009E4D57"/>
    <w:rsid w:val="009E4D9A"/>
    <w:rsid w:val="009E54F2"/>
    <w:rsid w:val="009E54FD"/>
    <w:rsid w:val="009E560F"/>
    <w:rsid w:val="009E5663"/>
    <w:rsid w:val="009E5728"/>
    <w:rsid w:val="009E5ABC"/>
    <w:rsid w:val="009E5CC8"/>
    <w:rsid w:val="009E6280"/>
    <w:rsid w:val="009E652C"/>
    <w:rsid w:val="009E6860"/>
    <w:rsid w:val="009E6982"/>
    <w:rsid w:val="009E6EF3"/>
    <w:rsid w:val="009E7439"/>
    <w:rsid w:val="009E7A95"/>
    <w:rsid w:val="009E7CC0"/>
    <w:rsid w:val="009E7DFC"/>
    <w:rsid w:val="009F0020"/>
    <w:rsid w:val="009F00CA"/>
    <w:rsid w:val="009F08EA"/>
    <w:rsid w:val="009F0B0F"/>
    <w:rsid w:val="009F0D9C"/>
    <w:rsid w:val="009F0E69"/>
    <w:rsid w:val="009F12AE"/>
    <w:rsid w:val="009F136B"/>
    <w:rsid w:val="009F1424"/>
    <w:rsid w:val="009F14B1"/>
    <w:rsid w:val="009F19F5"/>
    <w:rsid w:val="009F1B9E"/>
    <w:rsid w:val="009F1CC8"/>
    <w:rsid w:val="009F1FEE"/>
    <w:rsid w:val="009F26AA"/>
    <w:rsid w:val="009F2743"/>
    <w:rsid w:val="009F2CCC"/>
    <w:rsid w:val="009F314D"/>
    <w:rsid w:val="009F3304"/>
    <w:rsid w:val="009F335D"/>
    <w:rsid w:val="009F33BC"/>
    <w:rsid w:val="009F3A33"/>
    <w:rsid w:val="009F3C7E"/>
    <w:rsid w:val="009F4201"/>
    <w:rsid w:val="009F4363"/>
    <w:rsid w:val="009F47C1"/>
    <w:rsid w:val="009F4DAB"/>
    <w:rsid w:val="009F55A3"/>
    <w:rsid w:val="009F5DB3"/>
    <w:rsid w:val="009F5E5F"/>
    <w:rsid w:val="009F6498"/>
    <w:rsid w:val="009F677D"/>
    <w:rsid w:val="009F6D67"/>
    <w:rsid w:val="009F71C2"/>
    <w:rsid w:val="009F753E"/>
    <w:rsid w:val="009F77CF"/>
    <w:rsid w:val="009F79C5"/>
    <w:rsid w:val="009F7E6B"/>
    <w:rsid w:val="00A00194"/>
    <w:rsid w:val="00A003A8"/>
    <w:rsid w:val="00A00BA5"/>
    <w:rsid w:val="00A00E72"/>
    <w:rsid w:val="00A01257"/>
    <w:rsid w:val="00A014C0"/>
    <w:rsid w:val="00A014CB"/>
    <w:rsid w:val="00A016B9"/>
    <w:rsid w:val="00A01E31"/>
    <w:rsid w:val="00A023AF"/>
    <w:rsid w:val="00A028BE"/>
    <w:rsid w:val="00A02B15"/>
    <w:rsid w:val="00A02C75"/>
    <w:rsid w:val="00A02EDB"/>
    <w:rsid w:val="00A030FF"/>
    <w:rsid w:val="00A0313A"/>
    <w:rsid w:val="00A03224"/>
    <w:rsid w:val="00A03591"/>
    <w:rsid w:val="00A039A5"/>
    <w:rsid w:val="00A039D8"/>
    <w:rsid w:val="00A040C2"/>
    <w:rsid w:val="00A042DB"/>
    <w:rsid w:val="00A043EE"/>
    <w:rsid w:val="00A04587"/>
    <w:rsid w:val="00A04595"/>
    <w:rsid w:val="00A0459D"/>
    <w:rsid w:val="00A046F8"/>
    <w:rsid w:val="00A048AC"/>
    <w:rsid w:val="00A04ABC"/>
    <w:rsid w:val="00A04C63"/>
    <w:rsid w:val="00A04D00"/>
    <w:rsid w:val="00A054DC"/>
    <w:rsid w:val="00A05611"/>
    <w:rsid w:val="00A05705"/>
    <w:rsid w:val="00A05A68"/>
    <w:rsid w:val="00A05C82"/>
    <w:rsid w:val="00A064D6"/>
    <w:rsid w:val="00A0658B"/>
    <w:rsid w:val="00A0658F"/>
    <w:rsid w:val="00A06B12"/>
    <w:rsid w:val="00A06BBD"/>
    <w:rsid w:val="00A06BED"/>
    <w:rsid w:val="00A06C25"/>
    <w:rsid w:val="00A06D19"/>
    <w:rsid w:val="00A07586"/>
    <w:rsid w:val="00A075AE"/>
    <w:rsid w:val="00A0783F"/>
    <w:rsid w:val="00A10073"/>
    <w:rsid w:val="00A10BCC"/>
    <w:rsid w:val="00A10D26"/>
    <w:rsid w:val="00A10D72"/>
    <w:rsid w:val="00A1121D"/>
    <w:rsid w:val="00A116BC"/>
    <w:rsid w:val="00A11B6F"/>
    <w:rsid w:val="00A120A7"/>
    <w:rsid w:val="00A12651"/>
    <w:rsid w:val="00A1298B"/>
    <w:rsid w:val="00A12E4E"/>
    <w:rsid w:val="00A12EC4"/>
    <w:rsid w:val="00A12FE1"/>
    <w:rsid w:val="00A130B0"/>
    <w:rsid w:val="00A14084"/>
    <w:rsid w:val="00A141EC"/>
    <w:rsid w:val="00A144DA"/>
    <w:rsid w:val="00A146DD"/>
    <w:rsid w:val="00A146E2"/>
    <w:rsid w:val="00A14B0E"/>
    <w:rsid w:val="00A14B30"/>
    <w:rsid w:val="00A14F9D"/>
    <w:rsid w:val="00A15077"/>
    <w:rsid w:val="00A1527A"/>
    <w:rsid w:val="00A159C7"/>
    <w:rsid w:val="00A15ED8"/>
    <w:rsid w:val="00A160A3"/>
    <w:rsid w:val="00A16B61"/>
    <w:rsid w:val="00A1769C"/>
    <w:rsid w:val="00A17D79"/>
    <w:rsid w:val="00A200C6"/>
    <w:rsid w:val="00A2019E"/>
    <w:rsid w:val="00A20219"/>
    <w:rsid w:val="00A20535"/>
    <w:rsid w:val="00A2072B"/>
    <w:rsid w:val="00A20D13"/>
    <w:rsid w:val="00A20E8E"/>
    <w:rsid w:val="00A20F07"/>
    <w:rsid w:val="00A20F27"/>
    <w:rsid w:val="00A20F97"/>
    <w:rsid w:val="00A213FA"/>
    <w:rsid w:val="00A21968"/>
    <w:rsid w:val="00A21ACE"/>
    <w:rsid w:val="00A21BC3"/>
    <w:rsid w:val="00A21CC7"/>
    <w:rsid w:val="00A21DB9"/>
    <w:rsid w:val="00A22300"/>
    <w:rsid w:val="00A22695"/>
    <w:rsid w:val="00A2286F"/>
    <w:rsid w:val="00A22E33"/>
    <w:rsid w:val="00A23071"/>
    <w:rsid w:val="00A235E5"/>
    <w:rsid w:val="00A23792"/>
    <w:rsid w:val="00A23EB2"/>
    <w:rsid w:val="00A2408D"/>
    <w:rsid w:val="00A241B3"/>
    <w:rsid w:val="00A2432B"/>
    <w:rsid w:val="00A243D4"/>
    <w:rsid w:val="00A244D6"/>
    <w:rsid w:val="00A245CE"/>
    <w:rsid w:val="00A2482E"/>
    <w:rsid w:val="00A2488D"/>
    <w:rsid w:val="00A256CA"/>
    <w:rsid w:val="00A259D0"/>
    <w:rsid w:val="00A25A02"/>
    <w:rsid w:val="00A25C6F"/>
    <w:rsid w:val="00A25ED1"/>
    <w:rsid w:val="00A26C94"/>
    <w:rsid w:val="00A26D95"/>
    <w:rsid w:val="00A26FE7"/>
    <w:rsid w:val="00A27194"/>
    <w:rsid w:val="00A271AF"/>
    <w:rsid w:val="00A272C7"/>
    <w:rsid w:val="00A27597"/>
    <w:rsid w:val="00A27A5E"/>
    <w:rsid w:val="00A30044"/>
    <w:rsid w:val="00A3074F"/>
    <w:rsid w:val="00A30B8C"/>
    <w:rsid w:val="00A30CD0"/>
    <w:rsid w:val="00A30D56"/>
    <w:rsid w:val="00A30D94"/>
    <w:rsid w:val="00A30F2E"/>
    <w:rsid w:val="00A3109C"/>
    <w:rsid w:val="00A31810"/>
    <w:rsid w:val="00A31913"/>
    <w:rsid w:val="00A31AF9"/>
    <w:rsid w:val="00A31BF1"/>
    <w:rsid w:val="00A31CE2"/>
    <w:rsid w:val="00A32008"/>
    <w:rsid w:val="00A3212A"/>
    <w:rsid w:val="00A32998"/>
    <w:rsid w:val="00A33453"/>
    <w:rsid w:val="00A33767"/>
    <w:rsid w:val="00A3390D"/>
    <w:rsid w:val="00A33BAF"/>
    <w:rsid w:val="00A33C17"/>
    <w:rsid w:val="00A33D08"/>
    <w:rsid w:val="00A34450"/>
    <w:rsid w:val="00A34578"/>
    <w:rsid w:val="00A345C4"/>
    <w:rsid w:val="00A3489F"/>
    <w:rsid w:val="00A34963"/>
    <w:rsid w:val="00A34A74"/>
    <w:rsid w:val="00A34D53"/>
    <w:rsid w:val="00A34E37"/>
    <w:rsid w:val="00A34FE1"/>
    <w:rsid w:val="00A35331"/>
    <w:rsid w:val="00A3571C"/>
    <w:rsid w:val="00A35D16"/>
    <w:rsid w:val="00A3604C"/>
    <w:rsid w:val="00A364A4"/>
    <w:rsid w:val="00A3673C"/>
    <w:rsid w:val="00A36864"/>
    <w:rsid w:val="00A36882"/>
    <w:rsid w:val="00A3790F"/>
    <w:rsid w:val="00A37E1B"/>
    <w:rsid w:val="00A37E72"/>
    <w:rsid w:val="00A40160"/>
    <w:rsid w:val="00A40325"/>
    <w:rsid w:val="00A4033A"/>
    <w:rsid w:val="00A404EB"/>
    <w:rsid w:val="00A406C0"/>
    <w:rsid w:val="00A40C9F"/>
    <w:rsid w:val="00A40E35"/>
    <w:rsid w:val="00A410ED"/>
    <w:rsid w:val="00A42574"/>
    <w:rsid w:val="00A425B6"/>
    <w:rsid w:val="00A42CEC"/>
    <w:rsid w:val="00A42FB1"/>
    <w:rsid w:val="00A43021"/>
    <w:rsid w:val="00A43645"/>
    <w:rsid w:val="00A43737"/>
    <w:rsid w:val="00A439F1"/>
    <w:rsid w:val="00A43D0A"/>
    <w:rsid w:val="00A43E33"/>
    <w:rsid w:val="00A44579"/>
    <w:rsid w:val="00A44CBB"/>
    <w:rsid w:val="00A4500B"/>
    <w:rsid w:val="00A452CF"/>
    <w:rsid w:val="00A4533B"/>
    <w:rsid w:val="00A4544F"/>
    <w:rsid w:val="00A454D6"/>
    <w:rsid w:val="00A45ABF"/>
    <w:rsid w:val="00A45CCD"/>
    <w:rsid w:val="00A46365"/>
    <w:rsid w:val="00A46657"/>
    <w:rsid w:val="00A46743"/>
    <w:rsid w:val="00A4676E"/>
    <w:rsid w:val="00A46C61"/>
    <w:rsid w:val="00A46D37"/>
    <w:rsid w:val="00A47805"/>
    <w:rsid w:val="00A4799D"/>
    <w:rsid w:val="00A47B62"/>
    <w:rsid w:val="00A47BDF"/>
    <w:rsid w:val="00A47D1B"/>
    <w:rsid w:val="00A47DC5"/>
    <w:rsid w:val="00A47EEF"/>
    <w:rsid w:val="00A507D4"/>
    <w:rsid w:val="00A51699"/>
    <w:rsid w:val="00A51748"/>
    <w:rsid w:val="00A51B38"/>
    <w:rsid w:val="00A521F6"/>
    <w:rsid w:val="00A522F7"/>
    <w:rsid w:val="00A52665"/>
    <w:rsid w:val="00A52779"/>
    <w:rsid w:val="00A52873"/>
    <w:rsid w:val="00A52B34"/>
    <w:rsid w:val="00A52C70"/>
    <w:rsid w:val="00A52D95"/>
    <w:rsid w:val="00A533C3"/>
    <w:rsid w:val="00A537A9"/>
    <w:rsid w:val="00A53800"/>
    <w:rsid w:val="00A53881"/>
    <w:rsid w:val="00A53991"/>
    <w:rsid w:val="00A539CC"/>
    <w:rsid w:val="00A539D3"/>
    <w:rsid w:val="00A53ED2"/>
    <w:rsid w:val="00A53F6C"/>
    <w:rsid w:val="00A53FB8"/>
    <w:rsid w:val="00A5414A"/>
    <w:rsid w:val="00A5428B"/>
    <w:rsid w:val="00A542B6"/>
    <w:rsid w:val="00A54624"/>
    <w:rsid w:val="00A546E4"/>
    <w:rsid w:val="00A548EC"/>
    <w:rsid w:val="00A5496C"/>
    <w:rsid w:val="00A54AB6"/>
    <w:rsid w:val="00A54BDD"/>
    <w:rsid w:val="00A54C02"/>
    <w:rsid w:val="00A5508F"/>
    <w:rsid w:val="00A551E6"/>
    <w:rsid w:val="00A556E4"/>
    <w:rsid w:val="00A55890"/>
    <w:rsid w:val="00A55B25"/>
    <w:rsid w:val="00A55CFA"/>
    <w:rsid w:val="00A55D02"/>
    <w:rsid w:val="00A55E9C"/>
    <w:rsid w:val="00A5600C"/>
    <w:rsid w:val="00A562CB"/>
    <w:rsid w:val="00A56409"/>
    <w:rsid w:val="00A5652B"/>
    <w:rsid w:val="00A567B3"/>
    <w:rsid w:val="00A57429"/>
    <w:rsid w:val="00A574E2"/>
    <w:rsid w:val="00A576B6"/>
    <w:rsid w:val="00A577F1"/>
    <w:rsid w:val="00A57BF6"/>
    <w:rsid w:val="00A6032C"/>
    <w:rsid w:val="00A60334"/>
    <w:rsid w:val="00A606F6"/>
    <w:rsid w:val="00A608D0"/>
    <w:rsid w:val="00A60A1A"/>
    <w:rsid w:val="00A61034"/>
    <w:rsid w:val="00A61106"/>
    <w:rsid w:val="00A61913"/>
    <w:rsid w:val="00A61A41"/>
    <w:rsid w:val="00A61CB1"/>
    <w:rsid w:val="00A61EDA"/>
    <w:rsid w:val="00A62299"/>
    <w:rsid w:val="00A628C0"/>
    <w:rsid w:val="00A62AED"/>
    <w:rsid w:val="00A62B53"/>
    <w:rsid w:val="00A63039"/>
    <w:rsid w:val="00A633F2"/>
    <w:rsid w:val="00A635DB"/>
    <w:rsid w:val="00A638F6"/>
    <w:rsid w:val="00A638FE"/>
    <w:rsid w:val="00A639CB"/>
    <w:rsid w:val="00A63C18"/>
    <w:rsid w:val="00A63CC8"/>
    <w:rsid w:val="00A63E21"/>
    <w:rsid w:val="00A63F27"/>
    <w:rsid w:val="00A641CF"/>
    <w:rsid w:val="00A645D9"/>
    <w:rsid w:val="00A64613"/>
    <w:rsid w:val="00A64658"/>
    <w:rsid w:val="00A64926"/>
    <w:rsid w:val="00A649FA"/>
    <w:rsid w:val="00A64FFB"/>
    <w:rsid w:val="00A65609"/>
    <w:rsid w:val="00A65910"/>
    <w:rsid w:val="00A66739"/>
    <w:rsid w:val="00A673F0"/>
    <w:rsid w:val="00A67808"/>
    <w:rsid w:val="00A6783F"/>
    <w:rsid w:val="00A705AA"/>
    <w:rsid w:val="00A70706"/>
    <w:rsid w:val="00A7078C"/>
    <w:rsid w:val="00A7090C"/>
    <w:rsid w:val="00A709C7"/>
    <w:rsid w:val="00A70F7B"/>
    <w:rsid w:val="00A71136"/>
    <w:rsid w:val="00A7156B"/>
    <w:rsid w:val="00A71688"/>
    <w:rsid w:val="00A716FF"/>
    <w:rsid w:val="00A7184E"/>
    <w:rsid w:val="00A719FD"/>
    <w:rsid w:val="00A721B2"/>
    <w:rsid w:val="00A72469"/>
    <w:rsid w:val="00A725B4"/>
    <w:rsid w:val="00A727F4"/>
    <w:rsid w:val="00A72CDE"/>
    <w:rsid w:val="00A73BE3"/>
    <w:rsid w:val="00A73C3F"/>
    <w:rsid w:val="00A7405D"/>
    <w:rsid w:val="00A74223"/>
    <w:rsid w:val="00A744AD"/>
    <w:rsid w:val="00A74BD8"/>
    <w:rsid w:val="00A7505D"/>
    <w:rsid w:val="00A750B2"/>
    <w:rsid w:val="00A750BD"/>
    <w:rsid w:val="00A75128"/>
    <w:rsid w:val="00A753EF"/>
    <w:rsid w:val="00A75BAD"/>
    <w:rsid w:val="00A75E8C"/>
    <w:rsid w:val="00A7672B"/>
    <w:rsid w:val="00A76C57"/>
    <w:rsid w:val="00A777D1"/>
    <w:rsid w:val="00A77B69"/>
    <w:rsid w:val="00A77DF7"/>
    <w:rsid w:val="00A8000C"/>
    <w:rsid w:val="00A80A61"/>
    <w:rsid w:val="00A80A6F"/>
    <w:rsid w:val="00A80EEC"/>
    <w:rsid w:val="00A811C4"/>
    <w:rsid w:val="00A81218"/>
    <w:rsid w:val="00A81256"/>
    <w:rsid w:val="00A8179E"/>
    <w:rsid w:val="00A81B8A"/>
    <w:rsid w:val="00A81FE2"/>
    <w:rsid w:val="00A8228E"/>
    <w:rsid w:val="00A8236E"/>
    <w:rsid w:val="00A82424"/>
    <w:rsid w:val="00A824F6"/>
    <w:rsid w:val="00A824FB"/>
    <w:rsid w:val="00A825F1"/>
    <w:rsid w:val="00A82665"/>
    <w:rsid w:val="00A827A3"/>
    <w:rsid w:val="00A82ED6"/>
    <w:rsid w:val="00A82FD0"/>
    <w:rsid w:val="00A8310D"/>
    <w:rsid w:val="00A832B6"/>
    <w:rsid w:val="00A83569"/>
    <w:rsid w:val="00A837DD"/>
    <w:rsid w:val="00A838F5"/>
    <w:rsid w:val="00A83C6C"/>
    <w:rsid w:val="00A83CF3"/>
    <w:rsid w:val="00A84458"/>
    <w:rsid w:val="00A84914"/>
    <w:rsid w:val="00A8493F"/>
    <w:rsid w:val="00A84BAC"/>
    <w:rsid w:val="00A84C36"/>
    <w:rsid w:val="00A84FA3"/>
    <w:rsid w:val="00A85067"/>
    <w:rsid w:val="00A85084"/>
    <w:rsid w:val="00A850AF"/>
    <w:rsid w:val="00A850B2"/>
    <w:rsid w:val="00A85189"/>
    <w:rsid w:val="00A852F0"/>
    <w:rsid w:val="00A8561B"/>
    <w:rsid w:val="00A857DD"/>
    <w:rsid w:val="00A85969"/>
    <w:rsid w:val="00A85A24"/>
    <w:rsid w:val="00A85AC0"/>
    <w:rsid w:val="00A85C03"/>
    <w:rsid w:val="00A86186"/>
    <w:rsid w:val="00A861F6"/>
    <w:rsid w:val="00A864AB"/>
    <w:rsid w:val="00A8650A"/>
    <w:rsid w:val="00A869BF"/>
    <w:rsid w:val="00A86AAD"/>
    <w:rsid w:val="00A86DFB"/>
    <w:rsid w:val="00A86E0A"/>
    <w:rsid w:val="00A8793C"/>
    <w:rsid w:val="00A87C2B"/>
    <w:rsid w:val="00A87C63"/>
    <w:rsid w:val="00A87D21"/>
    <w:rsid w:val="00A87EF7"/>
    <w:rsid w:val="00A87F56"/>
    <w:rsid w:val="00A9018C"/>
    <w:rsid w:val="00A90519"/>
    <w:rsid w:val="00A90630"/>
    <w:rsid w:val="00A9077D"/>
    <w:rsid w:val="00A91CF1"/>
    <w:rsid w:val="00A91DB4"/>
    <w:rsid w:val="00A91DBF"/>
    <w:rsid w:val="00A926DA"/>
    <w:rsid w:val="00A926E6"/>
    <w:rsid w:val="00A9271C"/>
    <w:rsid w:val="00A927A6"/>
    <w:rsid w:val="00A927EA"/>
    <w:rsid w:val="00A931AB"/>
    <w:rsid w:val="00A931CB"/>
    <w:rsid w:val="00A93497"/>
    <w:rsid w:val="00A936E1"/>
    <w:rsid w:val="00A93A0E"/>
    <w:rsid w:val="00A93DAD"/>
    <w:rsid w:val="00A94233"/>
    <w:rsid w:val="00A942F8"/>
    <w:rsid w:val="00A943AC"/>
    <w:rsid w:val="00A943F4"/>
    <w:rsid w:val="00A949E7"/>
    <w:rsid w:val="00A94B0A"/>
    <w:rsid w:val="00A94C72"/>
    <w:rsid w:val="00A94E26"/>
    <w:rsid w:val="00A94EA2"/>
    <w:rsid w:val="00A950C6"/>
    <w:rsid w:val="00A95710"/>
    <w:rsid w:val="00A95ACD"/>
    <w:rsid w:val="00A95D77"/>
    <w:rsid w:val="00A95F85"/>
    <w:rsid w:val="00A9628A"/>
    <w:rsid w:val="00A96931"/>
    <w:rsid w:val="00A96B87"/>
    <w:rsid w:val="00A96DE1"/>
    <w:rsid w:val="00A97224"/>
    <w:rsid w:val="00A9731B"/>
    <w:rsid w:val="00A97479"/>
    <w:rsid w:val="00A97AF4"/>
    <w:rsid w:val="00AA0451"/>
    <w:rsid w:val="00AA09F7"/>
    <w:rsid w:val="00AA0A96"/>
    <w:rsid w:val="00AA0ED4"/>
    <w:rsid w:val="00AA0F02"/>
    <w:rsid w:val="00AA1285"/>
    <w:rsid w:val="00AA12BD"/>
    <w:rsid w:val="00AA13BD"/>
    <w:rsid w:val="00AA16C0"/>
    <w:rsid w:val="00AA1822"/>
    <w:rsid w:val="00AA190C"/>
    <w:rsid w:val="00AA208E"/>
    <w:rsid w:val="00AA212E"/>
    <w:rsid w:val="00AA27D8"/>
    <w:rsid w:val="00AA2DBC"/>
    <w:rsid w:val="00AA2DD2"/>
    <w:rsid w:val="00AA2F26"/>
    <w:rsid w:val="00AA31E9"/>
    <w:rsid w:val="00AA343D"/>
    <w:rsid w:val="00AA3BB1"/>
    <w:rsid w:val="00AA3F53"/>
    <w:rsid w:val="00AA4357"/>
    <w:rsid w:val="00AA4404"/>
    <w:rsid w:val="00AA467E"/>
    <w:rsid w:val="00AA47E9"/>
    <w:rsid w:val="00AA480F"/>
    <w:rsid w:val="00AA48C6"/>
    <w:rsid w:val="00AA4960"/>
    <w:rsid w:val="00AA50E0"/>
    <w:rsid w:val="00AA5964"/>
    <w:rsid w:val="00AA5A6D"/>
    <w:rsid w:val="00AA66CF"/>
    <w:rsid w:val="00AA75E2"/>
    <w:rsid w:val="00AA7D8E"/>
    <w:rsid w:val="00AB0978"/>
    <w:rsid w:val="00AB0A40"/>
    <w:rsid w:val="00AB0BA0"/>
    <w:rsid w:val="00AB150D"/>
    <w:rsid w:val="00AB17F6"/>
    <w:rsid w:val="00AB1C6E"/>
    <w:rsid w:val="00AB1C81"/>
    <w:rsid w:val="00AB1E0A"/>
    <w:rsid w:val="00AB2168"/>
    <w:rsid w:val="00AB221E"/>
    <w:rsid w:val="00AB22AA"/>
    <w:rsid w:val="00AB265B"/>
    <w:rsid w:val="00AB2D93"/>
    <w:rsid w:val="00AB2F20"/>
    <w:rsid w:val="00AB32D6"/>
    <w:rsid w:val="00AB3CB5"/>
    <w:rsid w:val="00AB446B"/>
    <w:rsid w:val="00AB47C4"/>
    <w:rsid w:val="00AB488C"/>
    <w:rsid w:val="00AB48C9"/>
    <w:rsid w:val="00AB5847"/>
    <w:rsid w:val="00AB5C34"/>
    <w:rsid w:val="00AB5FE2"/>
    <w:rsid w:val="00AB660D"/>
    <w:rsid w:val="00AB67C7"/>
    <w:rsid w:val="00AB6838"/>
    <w:rsid w:val="00AB6A00"/>
    <w:rsid w:val="00AB6B16"/>
    <w:rsid w:val="00AB6DA6"/>
    <w:rsid w:val="00AB6E5F"/>
    <w:rsid w:val="00AB6F1D"/>
    <w:rsid w:val="00AB719E"/>
    <w:rsid w:val="00AB7530"/>
    <w:rsid w:val="00AB76DC"/>
    <w:rsid w:val="00AB7702"/>
    <w:rsid w:val="00AB7C19"/>
    <w:rsid w:val="00AB7EC4"/>
    <w:rsid w:val="00AC0602"/>
    <w:rsid w:val="00AC0689"/>
    <w:rsid w:val="00AC14E5"/>
    <w:rsid w:val="00AC193E"/>
    <w:rsid w:val="00AC1C7C"/>
    <w:rsid w:val="00AC1D2D"/>
    <w:rsid w:val="00AC1D71"/>
    <w:rsid w:val="00AC238D"/>
    <w:rsid w:val="00AC23CD"/>
    <w:rsid w:val="00AC2A97"/>
    <w:rsid w:val="00AC2B02"/>
    <w:rsid w:val="00AC3079"/>
    <w:rsid w:val="00AC3229"/>
    <w:rsid w:val="00AC32E1"/>
    <w:rsid w:val="00AC35E9"/>
    <w:rsid w:val="00AC3633"/>
    <w:rsid w:val="00AC3937"/>
    <w:rsid w:val="00AC39A6"/>
    <w:rsid w:val="00AC3F14"/>
    <w:rsid w:val="00AC40D6"/>
    <w:rsid w:val="00AC442B"/>
    <w:rsid w:val="00AC45F4"/>
    <w:rsid w:val="00AC4672"/>
    <w:rsid w:val="00AC4CBE"/>
    <w:rsid w:val="00AC4D06"/>
    <w:rsid w:val="00AC4DA2"/>
    <w:rsid w:val="00AC4F08"/>
    <w:rsid w:val="00AC56FA"/>
    <w:rsid w:val="00AC58EA"/>
    <w:rsid w:val="00AC5A1E"/>
    <w:rsid w:val="00AC5E7C"/>
    <w:rsid w:val="00AC605D"/>
    <w:rsid w:val="00AC6166"/>
    <w:rsid w:val="00AC6338"/>
    <w:rsid w:val="00AC64B6"/>
    <w:rsid w:val="00AC6767"/>
    <w:rsid w:val="00AC69EA"/>
    <w:rsid w:val="00AC6BD5"/>
    <w:rsid w:val="00AC6D69"/>
    <w:rsid w:val="00AC6E80"/>
    <w:rsid w:val="00AC6F2D"/>
    <w:rsid w:val="00AC71E1"/>
    <w:rsid w:val="00AC7244"/>
    <w:rsid w:val="00AC767A"/>
    <w:rsid w:val="00AC7A2D"/>
    <w:rsid w:val="00AC7D41"/>
    <w:rsid w:val="00AC7D5B"/>
    <w:rsid w:val="00AD00CF"/>
    <w:rsid w:val="00AD0141"/>
    <w:rsid w:val="00AD0C9B"/>
    <w:rsid w:val="00AD0D06"/>
    <w:rsid w:val="00AD1126"/>
    <w:rsid w:val="00AD1152"/>
    <w:rsid w:val="00AD1710"/>
    <w:rsid w:val="00AD1812"/>
    <w:rsid w:val="00AD186A"/>
    <w:rsid w:val="00AD1B49"/>
    <w:rsid w:val="00AD1D12"/>
    <w:rsid w:val="00AD1DF0"/>
    <w:rsid w:val="00AD1E8A"/>
    <w:rsid w:val="00AD1F9F"/>
    <w:rsid w:val="00AD2394"/>
    <w:rsid w:val="00AD24BF"/>
    <w:rsid w:val="00AD26C2"/>
    <w:rsid w:val="00AD3D3C"/>
    <w:rsid w:val="00AD3E6D"/>
    <w:rsid w:val="00AD3EA2"/>
    <w:rsid w:val="00AD449F"/>
    <w:rsid w:val="00AD478B"/>
    <w:rsid w:val="00AD4A2F"/>
    <w:rsid w:val="00AD4E09"/>
    <w:rsid w:val="00AD5058"/>
    <w:rsid w:val="00AD50A9"/>
    <w:rsid w:val="00AD56E9"/>
    <w:rsid w:val="00AD5C20"/>
    <w:rsid w:val="00AD5D8B"/>
    <w:rsid w:val="00AD6138"/>
    <w:rsid w:val="00AD680B"/>
    <w:rsid w:val="00AD6CD7"/>
    <w:rsid w:val="00AD6F24"/>
    <w:rsid w:val="00AD7006"/>
    <w:rsid w:val="00AD708C"/>
    <w:rsid w:val="00AD7489"/>
    <w:rsid w:val="00AD79F3"/>
    <w:rsid w:val="00AD7CC9"/>
    <w:rsid w:val="00AD7DC5"/>
    <w:rsid w:val="00AD7F64"/>
    <w:rsid w:val="00AE0408"/>
    <w:rsid w:val="00AE08F7"/>
    <w:rsid w:val="00AE0F4C"/>
    <w:rsid w:val="00AE0FE3"/>
    <w:rsid w:val="00AE147E"/>
    <w:rsid w:val="00AE14EF"/>
    <w:rsid w:val="00AE1665"/>
    <w:rsid w:val="00AE18B9"/>
    <w:rsid w:val="00AE1AAF"/>
    <w:rsid w:val="00AE1EB4"/>
    <w:rsid w:val="00AE2022"/>
    <w:rsid w:val="00AE2197"/>
    <w:rsid w:val="00AE2B9B"/>
    <w:rsid w:val="00AE2BAD"/>
    <w:rsid w:val="00AE2D5D"/>
    <w:rsid w:val="00AE2E6E"/>
    <w:rsid w:val="00AE2F4D"/>
    <w:rsid w:val="00AE2F5F"/>
    <w:rsid w:val="00AE2F6D"/>
    <w:rsid w:val="00AE2FF0"/>
    <w:rsid w:val="00AE31C7"/>
    <w:rsid w:val="00AE33CF"/>
    <w:rsid w:val="00AE3532"/>
    <w:rsid w:val="00AE3585"/>
    <w:rsid w:val="00AE3CC4"/>
    <w:rsid w:val="00AE3CDA"/>
    <w:rsid w:val="00AE3EB1"/>
    <w:rsid w:val="00AE3F35"/>
    <w:rsid w:val="00AE4171"/>
    <w:rsid w:val="00AE4238"/>
    <w:rsid w:val="00AE4BD6"/>
    <w:rsid w:val="00AE52A5"/>
    <w:rsid w:val="00AE555E"/>
    <w:rsid w:val="00AE55A5"/>
    <w:rsid w:val="00AE56DE"/>
    <w:rsid w:val="00AE5853"/>
    <w:rsid w:val="00AE602B"/>
    <w:rsid w:val="00AE61F1"/>
    <w:rsid w:val="00AE669C"/>
    <w:rsid w:val="00AE6849"/>
    <w:rsid w:val="00AE6B1D"/>
    <w:rsid w:val="00AE6C42"/>
    <w:rsid w:val="00AE6DC4"/>
    <w:rsid w:val="00AE6E4E"/>
    <w:rsid w:val="00AE732A"/>
    <w:rsid w:val="00AE7659"/>
    <w:rsid w:val="00AF00EE"/>
    <w:rsid w:val="00AF03D4"/>
    <w:rsid w:val="00AF058B"/>
    <w:rsid w:val="00AF0765"/>
    <w:rsid w:val="00AF0A9C"/>
    <w:rsid w:val="00AF0AB5"/>
    <w:rsid w:val="00AF0B39"/>
    <w:rsid w:val="00AF0E00"/>
    <w:rsid w:val="00AF1063"/>
    <w:rsid w:val="00AF13D4"/>
    <w:rsid w:val="00AF1681"/>
    <w:rsid w:val="00AF17AA"/>
    <w:rsid w:val="00AF1D7E"/>
    <w:rsid w:val="00AF278D"/>
    <w:rsid w:val="00AF2DA3"/>
    <w:rsid w:val="00AF2FB6"/>
    <w:rsid w:val="00AF2FC4"/>
    <w:rsid w:val="00AF31D9"/>
    <w:rsid w:val="00AF3AA6"/>
    <w:rsid w:val="00AF3DE8"/>
    <w:rsid w:val="00AF3E1F"/>
    <w:rsid w:val="00AF3F64"/>
    <w:rsid w:val="00AF4859"/>
    <w:rsid w:val="00AF4A97"/>
    <w:rsid w:val="00AF4DD5"/>
    <w:rsid w:val="00AF4EB1"/>
    <w:rsid w:val="00AF4F91"/>
    <w:rsid w:val="00AF4FDB"/>
    <w:rsid w:val="00AF50D3"/>
    <w:rsid w:val="00AF51EF"/>
    <w:rsid w:val="00AF530F"/>
    <w:rsid w:val="00AF53EB"/>
    <w:rsid w:val="00AF540B"/>
    <w:rsid w:val="00AF5A8F"/>
    <w:rsid w:val="00AF5F4F"/>
    <w:rsid w:val="00AF619C"/>
    <w:rsid w:val="00AF6607"/>
    <w:rsid w:val="00AF6770"/>
    <w:rsid w:val="00AF678A"/>
    <w:rsid w:val="00AF6B40"/>
    <w:rsid w:val="00AF6F11"/>
    <w:rsid w:val="00AF6FD9"/>
    <w:rsid w:val="00AF78C3"/>
    <w:rsid w:val="00AF7C3B"/>
    <w:rsid w:val="00AF7CF3"/>
    <w:rsid w:val="00AF7D39"/>
    <w:rsid w:val="00B00018"/>
    <w:rsid w:val="00B0020F"/>
    <w:rsid w:val="00B0029F"/>
    <w:rsid w:val="00B0049A"/>
    <w:rsid w:val="00B004E5"/>
    <w:rsid w:val="00B005A0"/>
    <w:rsid w:val="00B00CFE"/>
    <w:rsid w:val="00B00D03"/>
    <w:rsid w:val="00B00FEA"/>
    <w:rsid w:val="00B0132E"/>
    <w:rsid w:val="00B015E3"/>
    <w:rsid w:val="00B01BE5"/>
    <w:rsid w:val="00B01D57"/>
    <w:rsid w:val="00B01EB8"/>
    <w:rsid w:val="00B01FA7"/>
    <w:rsid w:val="00B023C2"/>
    <w:rsid w:val="00B025AA"/>
    <w:rsid w:val="00B028A3"/>
    <w:rsid w:val="00B02C2C"/>
    <w:rsid w:val="00B02D58"/>
    <w:rsid w:val="00B02DC8"/>
    <w:rsid w:val="00B0327B"/>
    <w:rsid w:val="00B03399"/>
    <w:rsid w:val="00B03405"/>
    <w:rsid w:val="00B034BA"/>
    <w:rsid w:val="00B03667"/>
    <w:rsid w:val="00B03A81"/>
    <w:rsid w:val="00B03CAB"/>
    <w:rsid w:val="00B03CC6"/>
    <w:rsid w:val="00B03D8E"/>
    <w:rsid w:val="00B03EAB"/>
    <w:rsid w:val="00B0440A"/>
    <w:rsid w:val="00B04D80"/>
    <w:rsid w:val="00B0501D"/>
    <w:rsid w:val="00B050B2"/>
    <w:rsid w:val="00B05216"/>
    <w:rsid w:val="00B053C8"/>
    <w:rsid w:val="00B056C4"/>
    <w:rsid w:val="00B05E0D"/>
    <w:rsid w:val="00B05E3D"/>
    <w:rsid w:val="00B06AEF"/>
    <w:rsid w:val="00B06D7C"/>
    <w:rsid w:val="00B06F99"/>
    <w:rsid w:val="00B07042"/>
    <w:rsid w:val="00B07243"/>
    <w:rsid w:val="00B073CB"/>
    <w:rsid w:val="00B07612"/>
    <w:rsid w:val="00B07929"/>
    <w:rsid w:val="00B07C3E"/>
    <w:rsid w:val="00B07E70"/>
    <w:rsid w:val="00B07EA7"/>
    <w:rsid w:val="00B07F47"/>
    <w:rsid w:val="00B07FD7"/>
    <w:rsid w:val="00B10187"/>
    <w:rsid w:val="00B11454"/>
    <w:rsid w:val="00B1187D"/>
    <w:rsid w:val="00B11AB9"/>
    <w:rsid w:val="00B11B44"/>
    <w:rsid w:val="00B11C40"/>
    <w:rsid w:val="00B11C74"/>
    <w:rsid w:val="00B11D97"/>
    <w:rsid w:val="00B1206D"/>
    <w:rsid w:val="00B1230C"/>
    <w:rsid w:val="00B123F6"/>
    <w:rsid w:val="00B12E35"/>
    <w:rsid w:val="00B135F9"/>
    <w:rsid w:val="00B13847"/>
    <w:rsid w:val="00B13B7F"/>
    <w:rsid w:val="00B13E6D"/>
    <w:rsid w:val="00B14188"/>
    <w:rsid w:val="00B14254"/>
    <w:rsid w:val="00B14553"/>
    <w:rsid w:val="00B14881"/>
    <w:rsid w:val="00B148C0"/>
    <w:rsid w:val="00B14916"/>
    <w:rsid w:val="00B14BA1"/>
    <w:rsid w:val="00B14C5E"/>
    <w:rsid w:val="00B15068"/>
    <w:rsid w:val="00B1509F"/>
    <w:rsid w:val="00B152D3"/>
    <w:rsid w:val="00B15E3D"/>
    <w:rsid w:val="00B16267"/>
    <w:rsid w:val="00B163EF"/>
    <w:rsid w:val="00B16986"/>
    <w:rsid w:val="00B17303"/>
    <w:rsid w:val="00B17550"/>
    <w:rsid w:val="00B17871"/>
    <w:rsid w:val="00B17C7B"/>
    <w:rsid w:val="00B207F4"/>
    <w:rsid w:val="00B20966"/>
    <w:rsid w:val="00B20972"/>
    <w:rsid w:val="00B209F4"/>
    <w:rsid w:val="00B20B5F"/>
    <w:rsid w:val="00B20FA0"/>
    <w:rsid w:val="00B21304"/>
    <w:rsid w:val="00B21486"/>
    <w:rsid w:val="00B21758"/>
    <w:rsid w:val="00B219E1"/>
    <w:rsid w:val="00B21B65"/>
    <w:rsid w:val="00B22077"/>
    <w:rsid w:val="00B22125"/>
    <w:rsid w:val="00B22C20"/>
    <w:rsid w:val="00B22CDE"/>
    <w:rsid w:val="00B22DB9"/>
    <w:rsid w:val="00B22E11"/>
    <w:rsid w:val="00B233E0"/>
    <w:rsid w:val="00B238CF"/>
    <w:rsid w:val="00B23C8A"/>
    <w:rsid w:val="00B23FDD"/>
    <w:rsid w:val="00B24201"/>
    <w:rsid w:val="00B2428E"/>
    <w:rsid w:val="00B24685"/>
    <w:rsid w:val="00B2504F"/>
    <w:rsid w:val="00B25BE8"/>
    <w:rsid w:val="00B26192"/>
    <w:rsid w:val="00B261F8"/>
    <w:rsid w:val="00B2661D"/>
    <w:rsid w:val="00B26A1E"/>
    <w:rsid w:val="00B26AF3"/>
    <w:rsid w:val="00B26F8C"/>
    <w:rsid w:val="00B27036"/>
    <w:rsid w:val="00B27A0B"/>
    <w:rsid w:val="00B27C11"/>
    <w:rsid w:val="00B27C57"/>
    <w:rsid w:val="00B3002B"/>
    <w:rsid w:val="00B30342"/>
    <w:rsid w:val="00B30366"/>
    <w:rsid w:val="00B30646"/>
    <w:rsid w:val="00B30A9B"/>
    <w:rsid w:val="00B30DF7"/>
    <w:rsid w:val="00B31014"/>
    <w:rsid w:val="00B31115"/>
    <w:rsid w:val="00B31462"/>
    <w:rsid w:val="00B317FE"/>
    <w:rsid w:val="00B31F30"/>
    <w:rsid w:val="00B31F31"/>
    <w:rsid w:val="00B32D9F"/>
    <w:rsid w:val="00B3315B"/>
    <w:rsid w:val="00B332BA"/>
    <w:rsid w:val="00B3393E"/>
    <w:rsid w:val="00B33BB5"/>
    <w:rsid w:val="00B33CFE"/>
    <w:rsid w:val="00B340FD"/>
    <w:rsid w:val="00B34704"/>
    <w:rsid w:val="00B34D1F"/>
    <w:rsid w:val="00B34D97"/>
    <w:rsid w:val="00B34F0A"/>
    <w:rsid w:val="00B35047"/>
    <w:rsid w:val="00B350B4"/>
    <w:rsid w:val="00B359F1"/>
    <w:rsid w:val="00B35C7C"/>
    <w:rsid w:val="00B3602E"/>
    <w:rsid w:val="00B36A8D"/>
    <w:rsid w:val="00B36B8C"/>
    <w:rsid w:val="00B37066"/>
    <w:rsid w:val="00B371F0"/>
    <w:rsid w:val="00B37AAE"/>
    <w:rsid w:val="00B37ADB"/>
    <w:rsid w:val="00B37B14"/>
    <w:rsid w:val="00B40435"/>
    <w:rsid w:val="00B40529"/>
    <w:rsid w:val="00B40592"/>
    <w:rsid w:val="00B40743"/>
    <w:rsid w:val="00B4091B"/>
    <w:rsid w:val="00B40B97"/>
    <w:rsid w:val="00B40D1D"/>
    <w:rsid w:val="00B40D55"/>
    <w:rsid w:val="00B413EE"/>
    <w:rsid w:val="00B414D3"/>
    <w:rsid w:val="00B41734"/>
    <w:rsid w:val="00B41ACD"/>
    <w:rsid w:val="00B41B41"/>
    <w:rsid w:val="00B41D16"/>
    <w:rsid w:val="00B41D50"/>
    <w:rsid w:val="00B41E01"/>
    <w:rsid w:val="00B425DD"/>
    <w:rsid w:val="00B4283A"/>
    <w:rsid w:val="00B42948"/>
    <w:rsid w:val="00B42C93"/>
    <w:rsid w:val="00B42C9B"/>
    <w:rsid w:val="00B4348B"/>
    <w:rsid w:val="00B443C7"/>
    <w:rsid w:val="00B446F3"/>
    <w:rsid w:val="00B4486E"/>
    <w:rsid w:val="00B44C43"/>
    <w:rsid w:val="00B450F5"/>
    <w:rsid w:val="00B4531B"/>
    <w:rsid w:val="00B45CA0"/>
    <w:rsid w:val="00B460B4"/>
    <w:rsid w:val="00B469D9"/>
    <w:rsid w:val="00B46BE2"/>
    <w:rsid w:val="00B46EDA"/>
    <w:rsid w:val="00B475C6"/>
    <w:rsid w:val="00B4773A"/>
    <w:rsid w:val="00B4773D"/>
    <w:rsid w:val="00B47973"/>
    <w:rsid w:val="00B50702"/>
    <w:rsid w:val="00B507EC"/>
    <w:rsid w:val="00B509F2"/>
    <w:rsid w:val="00B50A99"/>
    <w:rsid w:val="00B50D4F"/>
    <w:rsid w:val="00B512CD"/>
    <w:rsid w:val="00B51353"/>
    <w:rsid w:val="00B51AB5"/>
    <w:rsid w:val="00B51CCB"/>
    <w:rsid w:val="00B51E7A"/>
    <w:rsid w:val="00B52B8B"/>
    <w:rsid w:val="00B52C39"/>
    <w:rsid w:val="00B52C87"/>
    <w:rsid w:val="00B52D7A"/>
    <w:rsid w:val="00B53199"/>
    <w:rsid w:val="00B532F7"/>
    <w:rsid w:val="00B538A9"/>
    <w:rsid w:val="00B53B2A"/>
    <w:rsid w:val="00B5455F"/>
    <w:rsid w:val="00B5456F"/>
    <w:rsid w:val="00B54AF5"/>
    <w:rsid w:val="00B54CC0"/>
    <w:rsid w:val="00B54D38"/>
    <w:rsid w:val="00B55002"/>
    <w:rsid w:val="00B553D8"/>
    <w:rsid w:val="00B5586F"/>
    <w:rsid w:val="00B559E7"/>
    <w:rsid w:val="00B55C07"/>
    <w:rsid w:val="00B55E0C"/>
    <w:rsid w:val="00B560AD"/>
    <w:rsid w:val="00B564FE"/>
    <w:rsid w:val="00B5675B"/>
    <w:rsid w:val="00B567ED"/>
    <w:rsid w:val="00B56AB1"/>
    <w:rsid w:val="00B56B9C"/>
    <w:rsid w:val="00B56C3A"/>
    <w:rsid w:val="00B57265"/>
    <w:rsid w:val="00B57402"/>
    <w:rsid w:val="00B5777C"/>
    <w:rsid w:val="00B57C52"/>
    <w:rsid w:val="00B60B53"/>
    <w:rsid w:val="00B60B67"/>
    <w:rsid w:val="00B610A2"/>
    <w:rsid w:val="00B610EC"/>
    <w:rsid w:val="00B61596"/>
    <w:rsid w:val="00B61D7B"/>
    <w:rsid w:val="00B61DAC"/>
    <w:rsid w:val="00B61FC2"/>
    <w:rsid w:val="00B6218D"/>
    <w:rsid w:val="00B62234"/>
    <w:rsid w:val="00B622D9"/>
    <w:rsid w:val="00B62301"/>
    <w:rsid w:val="00B62530"/>
    <w:rsid w:val="00B626D6"/>
    <w:rsid w:val="00B62891"/>
    <w:rsid w:val="00B62AD5"/>
    <w:rsid w:val="00B6302A"/>
    <w:rsid w:val="00B63090"/>
    <w:rsid w:val="00B63599"/>
    <w:rsid w:val="00B637F3"/>
    <w:rsid w:val="00B63A9E"/>
    <w:rsid w:val="00B63FCF"/>
    <w:rsid w:val="00B641A5"/>
    <w:rsid w:val="00B645F5"/>
    <w:rsid w:val="00B64646"/>
    <w:rsid w:val="00B6530C"/>
    <w:rsid w:val="00B65670"/>
    <w:rsid w:val="00B65D02"/>
    <w:rsid w:val="00B6608A"/>
    <w:rsid w:val="00B664ED"/>
    <w:rsid w:val="00B668A9"/>
    <w:rsid w:val="00B66EF2"/>
    <w:rsid w:val="00B673EE"/>
    <w:rsid w:val="00B67480"/>
    <w:rsid w:val="00B70119"/>
    <w:rsid w:val="00B70133"/>
    <w:rsid w:val="00B70741"/>
    <w:rsid w:val="00B70793"/>
    <w:rsid w:val="00B70933"/>
    <w:rsid w:val="00B70E64"/>
    <w:rsid w:val="00B70FCD"/>
    <w:rsid w:val="00B71538"/>
    <w:rsid w:val="00B71569"/>
    <w:rsid w:val="00B7184A"/>
    <w:rsid w:val="00B718F4"/>
    <w:rsid w:val="00B71958"/>
    <w:rsid w:val="00B71AB0"/>
    <w:rsid w:val="00B71C47"/>
    <w:rsid w:val="00B71C70"/>
    <w:rsid w:val="00B72297"/>
    <w:rsid w:val="00B72566"/>
    <w:rsid w:val="00B7277B"/>
    <w:rsid w:val="00B72A60"/>
    <w:rsid w:val="00B72C5D"/>
    <w:rsid w:val="00B72EBC"/>
    <w:rsid w:val="00B732B5"/>
    <w:rsid w:val="00B736D1"/>
    <w:rsid w:val="00B738CB"/>
    <w:rsid w:val="00B73DD0"/>
    <w:rsid w:val="00B74624"/>
    <w:rsid w:val="00B748EA"/>
    <w:rsid w:val="00B74A8C"/>
    <w:rsid w:val="00B74FA0"/>
    <w:rsid w:val="00B75228"/>
    <w:rsid w:val="00B752A0"/>
    <w:rsid w:val="00B7537E"/>
    <w:rsid w:val="00B760B1"/>
    <w:rsid w:val="00B76525"/>
    <w:rsid w:val="00B76550"/>
    <w:rsid w:val="00B76A0C"/>
    <w:rsid w:val="00B76FE3"/>
    <w:rsid w:val="00B7732F"/>
    <w:rsid w:val="00B774AD"/>
    <w:rsid w:val="00B7797C"/>
    <w:rsid w:val="00B77E6F"/>
    <w:rsid w:val="00B80012"/>
    <w:rsid w:val="00B808EA"/>
    <w:rsid w:val="00B80B3F"/>
    <w:rsid w:val="00B80CB5"/>
    <w:rsid w:val="00B811F4"/>
    <w:rsid w:val="00B8134A"/>
    <w:rsid w:val="00B81356"/>
    <w:rsid w:val="00B81475"/>
    <w:rsid w:val="00B816C3"/>
    <w:rsid w:val="00B819BB"/>
    <w:rsid w:val="00B820D8"/>
    <w:rsid w:val="00B82313"/>
    <w:rsid w:val="00B8259C"/>
    <w:rsid w:val="00B82635"/>
    <w:rsid w:val="00B8304F"/>
    <w:rsid w:val="00B833BC"/>
    <w:rsid w:val="00B83A34"/>
    <w:rsid w:val="00B83C8F"/>
    <w:rsid w:val="00B84021"/>
    <w:rsid w:val="00B84720"/>
    <w:rsid w:val="00B847AD"/>
    <w:rsid w:val="00B84FD9"/>
    <w:rsid w:val="00B8532F"/>
    <w:rsid w:val="00B853B0"/>
    <w:rsid w:val="00B8553D"/>
    <w:rsid w:val="00B85A65"/>
    <w:rsid w:val="00B85CB7"/>
    <w:rsid w:val="00B85EE0"/>
    <w:rsid w:val="00B862AB"/>
    <w:rsid w:val="00B864EA"/>
    <w:rsid w:val="00B865BB"/>
    <w:rsid w:val="00B868D6"/>
    <w:rsid w:val="00B86BC2"/>
    <w:rsid w:val="00B870E6"/>
    <w:rsid w:val="00B87188"/>
    <w:rsid w:val="00B879A0"/>
    <w:rsid w:val="00B87E18"/>
    <w:rsid w:val="00B87FAF"/>
    <w:rsid w:val="00B90178"/>
    <w:rsid w:val="00B902B2"/>
    <w:rsid w:val="00B9038A"/>
    <w:rsid w:val="00B905F7"/>
    <w:rsid w:val="00B90B34"/>
    <w:rsid w:val="00B90CD8"/>
    <w:rsid w:val="00B9157D"/>
    <w:rsid w:val="00B91791"/>
    <w:rsid w:val="00B91A7A"/>
    <w:rsid w:val="00B91CE9"/>
    <w:rsid w:val="00B9208B"/>
    <w:rsid w:val="00B92311"/>
    <w:rsid w:val="00B92372"/>
    <w:rsid w:val="00B92BF9"/>
    <w:rsid w:val="00B92FDD"/>
    <w:rsid w:val="00B93020"/>
    <w:rsid w:val="00B93323"/>
    <w:rsid w:val="00B9354E"/>
    <w:rsid w:val="00B936F2"/>
    <w:rsid w:val="00B938B6"/>
    <w:rsid w:val="00B938C8"/>
    <w:rsid w:val="00B93A26"/>
    <w:rsid w:val="00B9417F"/>
    <w:rsid w:val="00B94364"/>
    <w:rsid w:val="00B94522"/>
    <w:rsid w:val="00B9472C"/>
    <w:rsid w:val="00B94A33"/>
    <w:rsid w:val="00B94A5C"/>
    <w:rsid w:val="00B94AD2"/>
    <w:rsid w:val="00B94B03"/>
    <w:rsid w:val="00B95199"/>
    <w:rsid w:val="00B95825"/>
    <w:rsid w:val="00B9584B"/>
    <w:rsid w:val="00B95AA9"/>
    <w:rsid w:val="00B95E4B"/>
    <w:rsid w:val="00B95E67"/>
    <w:rsid w:val="00B95F53"/>
    <w:rsid w:val="00B9605B"/>
    <w:rsid w:val="00B960AA"/>
    <w:rsid w:val="00B962D8"/>
    <w:rsid w:val="00B96933"/>
    <w:rsid w:val="00B96FF9"/>
    <w:rsid w:val="00B970A3"/>
    <w:rsid w:val="00B9713F"/>
    <w:rsid w:val="00B97C55"/>
    <w:rsid w:val="00BA03B2"/>
    <w:rsid w:val="00BA09C4"/>
    <w:rsid w:val="00BA09F6"/>
    <w:rsid w:val="00BA13C7"/>
    <w:rsid w:val="00BA1949"/>
    <w:rsid w:val="00BA19D9"/>
    <w:rsid w:val="00BA2377"/>
    <w:rsid w:val="00BA26B2"/>
    <w:rsid w:val="00BA290E"/>
    <w:rsid w:val="00BA2FB7"/>
    <w:rsid w:val="00BA3377"/>
    <w:rsid w:val="00BA40CF"/>
    <w:rsid w:val="00BA425C"/>
    <w:rsid w:val="00BA4376"/>
    <w:rsid w:val="00BA44ED"/>
    <w:rsid w:val="00BA46C4"/>
    <w:rsid w:val="00BA4701"/>
    <w:rsid w:val="00BA49D9"/>
    <w:rsid w:val="00BA4EAA"/>
    <w:rsid w:val="00BA55C7"/>
    <w:rsid w:val="00BA5A17"/>
    <w:rsid w:val="00BA5AC5"/>
    <w:rsid w:val="00BA5DFD"/>
    <w:rsid w:val="00BA602C"/>
    <w:rsid w:val="00BA6BAF"/>
    <w:rsid w:val="00BA6D4A"/>
    <w:rsid w:val="00BA6E02"/>
    <w:rsid w:val="00BA706F"/>
    <w:rsid w:val="00BA7126"/>
    <w:rsid w:val="00BA767E"/>
    <w:rsid w:val="00BA77C4"/>
    <w:rsid w:val="00BA7B40"/>
    <w:rsid w:val="00BB0530"/>
    <w:rsid w:val="00BB056E"/>
    <w:rsid w:val="00BB0C72"/>
    <w:rsid w:val="00BB0F26"/>
    <w:rsid w:val="00BB0F73"/>
    <w:rsid w:val="00BB1853"/>
    <w:rsid w:val="00BB1A60"/>
    <w:rsid w:val="00BB1C9C"/>
    <w:rsid w:val="00BB1D4A"/>
    <w:rsid w:val="00BB1FCA"/>
    <w:rsid w:val="00BB1FDD"/>
    <w:rsid w:val="00BB207F"/>
    <w:rsid w:val="00BB2082"/>
    <w:rsid w:val="00BB212A"/>
    <w:rsid w:val="00BB22CB"/>
    <w:rsid w:val="00BB236A"/>
    <w:rsid w:val="00BB2631"/>
    <w:rsid w:val="00BB266A"/>
    <w:rsid w:val="00BB2C4E"/>
    <w:rsid w:val="00BB2DD8"/>
    <w:rsid w:val="00BB2DF7"/>
    <w:rsid w:val="00BB2E9F"/>
    <w:rsid w:val="00BB2F1C"/>
    <w:rsid w:val="00BB3058"/>
    <w:rsid w:val="00BB3E28"/>
    <w:rsid w:val="00BB3F50"/>
    <w:rsid w:val="00BB3F98"/>
    <w:rsid w:val="00BB4051"/>
    <w:rsid w:val="00BB418F"/>
    <w:rsid w:val="00BB4573"/>
    <w:rsid w:val="00BB47FB"/>
    <w:rsid w:val="00BB49D7"/>
    <w:rsid w:val="00BB4C92"/>
    <w:rsid w:val="00BB4E80"/>
    <w:rsid w:val="00BB4EDE"/>
    <w:rsid w:val="00BB5162"/>
    <w:rsid w:val="00BB5296"/>
    <w:rsid w:val="00BB52FD"/>
    <w:rsid w:val="00BB536D"/>
    <w:rsid w:val="00BB59AB"/>
    <w:rsid w:val="00BB5A0B"/>
    <w:rsid w:val="00BB5CCD"/>
    <w:rsid w:val="00BB5FDB"/>
    <w:rsid w:val="00BB6411"/>
    <w:rsid w:val="00BB6495"/>
    <w:rsid w:val="00BB661B"/>
    <w:rsid w:val="00BB672E"/>
    <w:rsid w:val="00BB6925"/>
    <w:rsid w:val="00BB6BE7"/>
    <w:rsid w:val="00BB6E96"/>
    <w:rsid w:val="00BB7105"/>
    <w:rsid w:val="00BB7201"/>
    <w:rsid w:val="00BB7486"/>
    <w:rsid w:val="00BB753C"/>
    <w:rsid w:val="00BB764E"/>
    <w:rsid w:val="00BB76CC"/>
    <w:rsid w:val="00BB7A33"/>
    <w:rsid w:val="00BB7ABA"/>
    <w:rsid w:val="00BB7C6D"/>
    <w:rsid w:val="00BB7CA4"/>
    <w:rsid w:val="00BB7E7F"/>
    <w:rsid w:val="00BC0CFB"/>
    <w:rsid w:val="00BC0D8C"/>
    <w:rsid w:val="00BC119F"/>
    <w:rsid w:val="00BC150C"/>
    <w:rsid w:val="00BC17A8"/>
    <w:rsid w:val="00BC18EF"/>
    <w:rsid w:val="00BC1C85"/>
    <w:rsid w:val="00BC1E96"/>
    <w:rsid w:val="00BC2023"/>
    <w:rsid w:val="00BC24A0"/>
    <w:rsid w:val="00BC2760"/>
    <w:rsid w:val="00BC2A53"/>
    <w:rsid w:val="00BC2E6B"/>
    <w:rsid w:val="00BC322A"/>
    <w:rsid w:val="00BC378F"/>
    <w:rsid w:val="00BC3946"/>
    <w:rsid w:val="00BC3AA0"/>
    <w:rsid w:val="00BC3BC0"/>
    <w:rsid w:val="00BC3D2E"/>
    <w:rsid w:val="00BC42D5"/>
    <w:rsid w:val="00BC449C"/>
    <w:rsid w:val="00BC458C"/>
    <w:rsid w:val="00BC499C"/>
    <w:rsid w:val="00BC4CAA"/>
    <w:rsid w:val="00BC4DD8"/>
    <w:rsid w:val="00BC525E"/>
    <w:rsid w:val="00BC5376"/>
    <w:rsid w:val="00BC53FF"/>
    <w:rsid w:val="00BC564B"/>
    <w:rsid w:val="00BC5AAA"/>
    <w:rsid w:val="00BC5B2E"/>
    <w:rsid w:val="00BC609B"/>
    <w:rsid w:val="00BC6198"/>
    <w:rsid w:val="00BC61CE"/>
    <w:rsid w:val="00BC6373"/>
    <w:rsid w:val="00BC63B0"/>
    <w:rsid w:val="00BC65FF"/>
    <w:rsid w:val="00BC6870"/>
    <w:rsid w:val="00BC6A79"/>
    <w:rsid w:val="00BC6E89"/>
    <w:rsid w:val="00BC7376"/>
    <w:rsid w:val="00BC7969"/>
    <w:rsid w:val="00BC7AC9"/>
    <w:rsid w:val="00BC7BCF"/>
    <w:rsid w:val="00BD0316"/>
    <w:rsid w:val="00BD0B1F"/>
    <w:rsid w:val="00BD0B55"/>
    <w:rsid w:val="00BD0C77"/>
    <w:rsid w:val="00BD0E32"/>
    <w:rsid w:val="00BD0F17"/>
    <w:rsid w:val="00BD1193"/>
    <w:rsid w:val="00BD134C"/>
    <w:rsid w:val="00BD146D"/>
    <w:rsid w:val="00BD15BD"/>
    <w:rsid w:val="00BD18C0"/>
    <w:rsid w:val="00BD1B23"/>
    <w:rsid w:val="00BD1D39"/>
    <w:rsid w:val="00BD2191"/>
    <w:rsid w:val="00BD2780"/>
    <w:rsid w:val="00BD29FE"/>
    <w:rsid w:val="00BD2EF1"/>
    <w:rsid w:val="00BD2F73"/>
    <w:rsid w:val="00BD3446"/>
    <w:rsid w:val="00BD34F7"/>
    <w:rsid w:val="00BD3587"/>
    <w:rsid w:val="00BD3A2C"/>
    <w:rsid w:val="00BD3B2D"/>
    <w:rsid w:val="00BD46E4"/>
    <w:rsid w:val="00BD4DF8"/>
    <w:rsid w:val="00BD5166"/>
    <w:rsid w:val="00BD5658"/>
    <w:rsid w:val="00BD574A"/>
    <w:rsid w:val="00BD5A42"/>
    <w:rsid w:val="00BD5AF5"/>
    <w:rsid w:val="00BD5D72"/>
    <w:rsid w:val="00BD652D"/>
    <w:rsid w:val="00BD6591"/>
    <w:rsid w:val="00BD66BC"/>
    <w:rsid w:val="00BD6B59"/>
    <w:rsid w:val="00BD6C20"/>
    <w:rsid w:val="00BD6F34"/>
    <w:rsid w:val="00BD7214"/>
    <w:rsid w:val="00BD7337"/>
    <w:rsid w:val="00BD7526"/>
    <w:rsid w:val="00BD7E5E"/>
    <w:rsid w:val="00BD7EDF"/>
    <w:rsid w:val="00BD7FA7"/>
    <w:rsid w:val="00BE017B"/>
    <w:rsid w:val="00BE01AD"/>
    <w:rsid w:val="00BE029C"/>
    <w:rsid w:val="00BE05A6"/>
    <w:rsid w:val="00BE0841"/>
    <w:rsid w:val="00BE0866"/>
    <w:rsid w:val="00BE08D1"/>
    <w:rsid w:val="00BE09CB"/>
    <w:rsid w:val="00BE0E66"/>
    <w:rsid w:val="00BE0E8F"/>
    <w:rsid w:val="00BE166A"/>
    <w:rsid w:val="00BE17AF"/>
    <w:rsid w:val="00BE1A8A"/>
    <w:rsid w:val="00BE253B"/>
    <w:rsid w:val="00BE2722"/>
    <w:rsid w:val="00BE30B2"/>
    <w:rsid w:val="00BE314F"/>
    <w:rsid w:val="00BE3652"/>
    <w:rsid w:val="00BE38F6"/>
    <w:rsid w:val="00BE3B46"/>
    <w:rsid w:val="00BE4095"/>
    <w:rsid w:val="00BE4378"/>
    <w:rsid w:val="00BE45EE"/>
    <w:rsid w:val="00BE4613"/>
    <w:rsid w:val="00BE5167"/>
    <w:rsid w:val="00BE54D2"/>
    <w:rsid w:val="00BE552C"/>
    <w:rsid w:val="00BE5587"/>
    <w:rsid w:val="00BE55D8"/>
    <w:rsid w:val="00BE5BAF"/>
    <w:rsid w:val="00BE5DB6"/>
    <w:rsid w:val="00BE6768"/>
    <w:rsid w:val="00BE6899"/>
    <w:rsid w:val="00BE6BFE"/>
    <w:rsid w:val="00BE6C5E"/>
    <w:rsid w:val="00BE6D56"/>
    <w:rsid w:val="00BE6F85"/>
    <w:rsid w:val="00BE6FAC"/>
    <w:rsid w:val="00BE7039"/>
    <w:rsid w:val="00BE7086"/>
    <w:rsid w:val="00BE7B0B"/>
    <w:rsid w:val="00BE7E3D"/>
    <w:rsid w:val="00BF0036"/>
    <w:rsid w:val="00BF01EE"/>
    <w:rsid w:val="00BF0416"/>
    <w:rsid w:val="00BF07AF"/>
    <w:rsid w:val="00BF0940"/>
    <w:rsid w:val="00BF09DA"/>
    <w:rsid w:val="00BF0B53"/>
    <w:rsid w:val="00BF0B79"/>
    <w:rsid w:val="00BF15C5"/>
    <w:rsid w:val="00BF16DB"/>
    <w:rsid w:val="00BF181A"/>
    <w:rsid w:val="00BF1F95"/>
    <w:rsid w:val="00BF24FA"/>
    <w:rsid w:val="00BF270A"/>
    <w:rsid w:val="00BF2E0D"/>
    <w:rsid w:val="00BF34C2"/>
    <w:rsid w:val="00BF3545"/>
    <w:rsid w:val="00BF3725"/>
    <w:rsid w:val="00BF39D2"/>
    <w:rsid w:val="00BF4086"/>
    <w:rsid w:val="00BF4375"/>
    <w:rsid w:val="00BF48AE"/>
    <w:rsid w:val="00BF4A77"/>
    <w:rsid w:val="00BF4CF0"/>
    <w:rsid w:val="00BF527A"/>
    <w:rsid w:val="00BF57B1"/>
    <w:rsid w:val="00BF63E0"/>
    <w:rsid w:val="00BF678D"/>
    <w:rsid w:val="00BF6B36"/>
    <w:rsid w:val="00BF6C48"/>
    <w:rsid w:val="00BF6E19"/>
    <w:rsid w:val="00BF6EF6"/>
    <w:rsid w:val="00BF754B"/>
    <w:rsid w:val="00BF77C1"/>
    <w:rsid w:val="00BF7874"/>
    <w:rsid w:val="00BF7A7C"/>
    <w:rsid w:val="00BF7ACF"/>
    <w:rsid w:val="00BF7C4B"/>
    <w:rsid w:val="00BF7DFE"/>
    <w:rsid w:val="00C00078"/>
    <w:rsid w:val="00C002ED"/>
    <w:rsid w:val="00C006CA"/>
    <w:rsid w:val="00C01E4B"/>
    <w:rsid w:val="00C02100"/>
    <w:rsid w:val="00C02118"/>
    <w:rsid w:val="00C02127"/>
    <w:rsid w:val="00C023BB"/>
    <w:rsid w:val="00C023E0"/>
    <w:rsid w:val="00C0265A"/>
    <w:rsid w:val="00C02837"/>
    <w:rsid w:val="00C02AFA"/>
    <w:rsid w:val="00C02C12"/>
    <w:rsid w:val="00C02C2D"/>
    <w:rsid w:val="00C02D23"/>
    <w:rsid w:val="00C02E3B"/>
    <w:rsid w:val="00C03277"/>
    <w:rsid w:val="00C032F4"/>
    <w:rsid w:val="00C0373A"/>
    <w:rsid w:val="00C039C9"/>
    <w:rsid w:val="00C03E23"/>
    <w:rsid w:val="00C04216"/>
    <w:rsid w:val="00C047BF"/>
    <w:rsid w:val="00C04946"/>
    <w:rsid w:val="00C04A62"/>
    <w:rsid w:val="00C04D2A"/>
    <w:rsid w:val="00C04D54"/>
    <w:rsid w:val="00C0507D"/>
    <w:rsid w:val="00C0549F"/>
    <w:rsid w:val="00C05502"/>
    <w:rsid w:val="00C055B7"/>
    <w:rsid w:val="00C055D7"/>
    <w:rsid w:val="00C05ADE"/>
    <w:rsid w:val="00C05C62"/>
    <w:rsid w:val="00C05C90"/>
    <w:rsid w:val="00C05D50"/>
    <w:rsid w:val="00C05FB6"/>
    <w:rsid w:val="00C062A9"/>
    <w:rsid w:val="00C06A87"/>
    <w:rsid w:val="00C06CFA"/>
    <w:rsid w:val="00C06E18"/>
    <w:rsid w:val="00C07096"/>
    <w:rsid w:val="00C078D4"/>
    <w:rsid w:val="00C07B47"/>
    <w:rsid w:val="00C07B53"/>
    <w:rsid w:val="00C07F00"/>
    <w:rsid w:val="00C108A4"/>
    <w:rsid w:val="00C109D7"/>
    <w:rsid w:val="00C10AAA"/>
    <w:rsid w:val="00C10E09"/>
    <w:rsid w:val="00C11205"/>
    <w:rsid w:val="00C11854"/>
    <w:rsid w:val="00C1185B"/>
    <w:rsid w:val="00C121B2"/>
    <w:rsid w:val="00C121BF"/>
    <w:rsid w:val="00C122A3"/>
    <w:rsid w:val="00C12465"/>
    <w:rsid w:val="00C12C99"/>
    <w:rsid w:val="00C12CF6"/>
    <w:rsid w:val="00C12E53"/>
    <w:rsid w:val="00C12F04"/>
    <w:rsid w:val="00C1305D"/>
    <w:rsid w:val="00C132BA"/>
    <w:rsid w:val="00C1386A"/>
    <w:rsid w:val="00C13D74"/>
    <w:rsid w:val="00C14E36"/>
    <w:rsid w:val="00C15526"/>
    <w:rsid w:val="00C15934"/>
    <w:rsid w:val="00C159A5"/>
    <w:rsid w:val="00C159AA"/>
    <w:rsid w:val="00C15B44"/>
    <w:rsid w:val="00C15FA2"/>
    <w:rsid w:val="00C161E0"/>
    <w:rsid w:val="00C16862"/>
    <w:rsid w:val="00C16A61"/>
    <w:rsid w:val="00C16B50"/>
    <w:rsid w:val="00C16BE4"/>
    <w:rsid w:val="00C16ECB"/>
    <w:rsid w:val="00C17078"/>
    <w:rsid w:val="00C179A7"/>
    <w:rsid w:val="00C17A20"/>
    <w:rsid w:val="00C17F91"/>
    <w:rsid w:val="00C201A7"/>
    <w:rsid w:val="00C201C1"/>
    <w:rsid w:val="00C20A1B"/>
    <w:rsid w:val="00C20A67"/>
    <w:rsid w:val="00C20CBC"/>
    <w:rsid w:val="00C20CE1"/>
    <w:rsid w:val="00C2150F"/>
    <w:rsid w:val="00C21615"/>
    <w:rsid w:val="00C2188B"/>
    <w:rsid w:val="00C21C20"/>
    <w:rsid w:val="00C21F19"/>
    <w:rsid w:val="00C21FAF"/>
    <w:rsid w:val="00C22012"/>
    <w:rsid w:val="00C222D2"/>
    <w:rsid w:val="00C223B2"/>
    <w:rsid w:val="00C224FD"/>
    <w:rsid w:val="00C225B0"/>
    <w:rsid w:val="00C22858"/>
    <w:rsid w:val="00C22B7E"/>
    <w:rsid w:val="00C22CD8"/>
    <w:rsid w:val="00C22FD7"/>
    <w:rsid w:val="00C2388B"/>
    <w:rsid w:val="00C23982"/>
    <w:rsid w:val="00C23AA1"/>
    <w:rsid w:val="00C23FA6"/>
    <w:rsid w:val="00C243ED"/>
    <w:rsid w:val="00C2457B"/>
    <w:rsid w:val="00C2469A"/>
    <w:rsid w:val="00C24F65"/>
    <w:rsid w:val="00C2508E"/>
    <w:rsid w:val="00C2511E"/>
    <w:rsid w:val="00C257B7"/>
    <w:rsid w:val="00C25E07"/>
    <w:rsid w:val="00C25ECC"/>
    <w:rsid w:val="00C2652F"/>
    <w:rsid w:val="00C26685"/>
    <w:rsid w:val="00C26726"/>
    <w:rsid w:val="00C26A61"/>
    <w:rsid w:val="00C26BCE"/>
    <w:rsid w:val="00C275D9"/>
    <w:rsid w:val="00C27A79"/>
    <w:rsid w:val="00C27B68"/>
    <w:rsid w:val="00C27D24"/>
    <w:rsid w:val="00C27D74"/>
    <w:rsid w:val="00C301B1"/>
    <w:rsid w:val="00C30368"/>
    <w:rsid w:val="00C30959"/>
    <w:rsid w:val="00C30983"/>
    <w:rsid w:val="00C30987"/>
    <w:rsid w:val="00C3130E"/>
    <w:rsid w:val="00C3151E"/>
    <w:rsid w:val="00C319D6"/>
    <w:rsid w:val="00C31C78"/>
    <w:rsid w:val="00C31F40"/>
    <w:rsid w:val="00C3218F"/>
    <w:rsid w:val="00C32EC9"/>
    <w:rsid w:val="00C33422"/>
    <w:rsid w:val="00C33558"/>
    <w:rsid w:val="00C33AA1"/>
    <w:rsid w:val="00C33C7A"/>
    <w:rsid w:val="00C33DEE"/>
    <w:rsid w:val="00C33E36"/>
    <w:rsid w:val="00C33F19"/>
    <w:rsid w:val="00C340DB"/>
    <w:rsid w:val="00C34102"/>
    <w:rsid w:val="00C345B0"/>
    <w:rsid w:val="00C345F3"/>
    <w:rsid w:val="00C34E4A"/>
    <w:rsid w:val="00C34E8B"/>
    <w:rsid w:val="00C3502C"/>
    <w:rsid w:val="00C350A9"/>
    <w:rsid w:val="00C351D2"/>
    <w:rsid w:val="00C35981"/>
    <w:rsid w:val="00C35E85"/>
    <w:rsid w:val="00C35ED7"/>
    <w:rsid w:val="00C3655D"/>
    <w:rsid w:val="00C365BB"/>
    <w:rsid w:val="00C36B9F"/>
    <w:rsid w:val="00C36BD0"/>
    <w:rsid w:val="00C36C52"/>
    <w:rsid w:val="00C36FD3"/>
    <w:rsid w:val="00C370D8"/>
    <w:rsid w:val="00C3753B"/>
    <w:rsid w:val="00C37D4E"/>
    <w:rsid w:val="00C37D76"/>
    <w:rsid w:val="00C37EA7"/>
    <w:rsid w:val="00C37F24"/>
    <w:rsid w:val="00C40B6B"/>
    <w:rsid w:val="00C4146C"/>
    <w:rsid w:val="00C41640"/>
    <w:rsid w:val="00C4165D"/>
    <w:rsid w:val="00C41AF0"/>
    <w:rsid w:val="00C41E16"/>
    <w:rsid w:val="00C42344"/>
    <w:rsid w:val="00C4288D"/>
    <w:rsid w:val="00C42CBA"/>
    <w:rsid w:val="00C43092"/>
    <w:rsid w:val="00C43340"/>
    <w:rsid w:val="00C43C5B"/>
    <w:rsid w:val="00C4421D"/>
    <w:rsid w:val="00C445A4"/>
    <w:rsid w:val="00C44904"/>
    <w:rsid w:val="00C44C22"/>
    <w:rsid w:val="00C4501B"/>
    <w:rsid w:val="00C4533A"/>
    <w:rsid w:val="00C4552F"/>
    <w:rsid w:val="00C45887"/>
    <w:rsid w:val="00C45945"/>
    <w:rsid w:val="00C45BDE"/>
    <w:rsid w:val="00C45DD6"/>
    <w:rsid w:val="00C46507"/>
    <w:rsid w:val="00C46546"/>
    <w:rsid w:val="00C46A5E"/>
    <w:rsid w:val="00C46AF4"/>
    <w:rsid w:val="00C47136"/>
    <w:rsid w:val="00C4722E"/>
    <w:rsid w:val="00C47442"/>
    <w:rsid w:val="00C4764C"/>
    <w:rsid w:val="00C47DB6"/>
    <w:rsid w:val="00C47FF1"/>
    <w:rsid w:val="00C5002D"/>
    <w:rsid w:val="00C502C2"/>
    <w:rsid w:val="00C504DA"/>
    <w:rsid w:val="00C50683"/>
    <w:rsid w:val="00C508AD"/>
    <w:rsid w:val="00C50E7B"/>
    <w:rsid w:val="00C510CD"/>
    <w:rsid w:val="00C511D6"/>
    <w:rsid w:val="00C5130A"/>
    <w:rsid w:val="00C51B8B"/>
    <w:rsid w:val="00C5200E"/>
    <w:rsid w:val="00C52241"/>
    <w:rsid w:val="00C5253E"/>
    <w:rsid w:val="00C52718"/>
    <w:rsid w:val="00C527AC"/>
    <w:rsid w:val="00C52824"/>
    <w:rsid w:val="00C529F0"/>
    <w:rsid w:val="00C52A11"/>
    <w:rsid w:val="00C52A25"/>
    <w:rsid w:val="00C52A63"/>
    <w:rsid w:val="00C52BD6"/>
    <w:rsid w:val="00C5327B"/>
    <w:rsid w:val="00C532AD"/>
    <w:rsid w:val="00C53A28"/>
    <w:rsid w:val="00C53A97"/>
    <w:rsid w:val="00C53ED3"/>
    <w:rsid w:val="00C54150"/>
    <w:rsid w:val="00C541C7"/>
    <w:rsid w:val="00C544E9"/>
    <w:rsid w:val="00C5485A"/>
    <w:rsid w:val="00C54ABA"/>
    <w:rsid w:val="00C54C2D"/>
    <w:rsid w:val="00C54C93"/>
    <w:rsid w:val="00C54CE7"/>
    <w:rsid w:val="00C54D55"/>
    <w:rsid w:val="00C54EA2"/>
    <w:rsid w:val="00C55471"/>
    <w:rsid w:val="00C55677"/>
    <w:rsid w:val="00C55890"/>
    <w:rsid w:val="00C55E9C"/>
    <w:rsid w:val="00C5635D"/>
    <w:rsid w:val="00C565F6"/>
    <w:rsid w:val="00C56F68"/>
    <w:rsid w:val="00C57D2A"/>
    <w:rsid w:val="00C601CB"/>
    <w:rsid w:val="00C605EB"/>
    <w:rsid w:val="00C607A1"/>
    <w:rsid w:val="00C60922"/>
    <w:rsid w:val="00C60943"/>
    <w:rsid w:val="00C60A68"/>
    <w:rsid w:val="00C61183"/>
    <w:rsid w:val="00C61A1D"/>
    <w:rsid w:val="00C61B13"/>
    <w:rsid w:val="00C61CB5"/>
    <w:rsid w:val="00C61DC5"/>
    <w:rsid w:val="00C62374"/>
    <w:rsid w:val="00C626AD"/>
    <w:rsid w:val="00C62782"/>
    <w:rsid w:val="00C62D1C"/>
    <w:rsid w:val="00C63167"/>
    <w:rsid w:val="00C63301"/>
    <w:rsid w:val="00C6392B"/>
    <w:rsid w:val="00C63D1C"/>
    <w:rsid w:val="00C63E48"/>
    <w:rsid w:val="00C640DA"/>
    <w:rsid w:val="00C6492D"/>
    <w:rsid w:val="00C6499A"/>
    <w:rsid w:val="00C64B81"/>
    <w:rsid w:val="00C65074"/>
    <w:rsid w:val="00C6566A"/>
    <w:rsid w:val="00C657ED"/>
    <w:rsid w:val="00C65965"/>
    <w:rsid w:val="00C659C5"/>
    <w:rsid w:val="00C66156"/>
    <w:rsid w:val="00C663D0"/>
    <w:rsid w:val="00C66822"/>
    <w:rsid w:val="00C668AB"/>
    <w:rsid w:val="00C66B82"/>
    <w:rsid w:val="00C66DD1"/>
    <w:rsid w:val="00C66F8F"/>
    <w:rsid w:val="00C67272"/>
    <w:rsid w:val="00C67C4B"/>
    <w:rsid w:val="00C703C5"/>
    <w:rsid w:val="00C706A4"/>
    <w:rsid w:val="00C70A5D"/>
    <w:rsid w:val="00C70B66"/>
    <w:rsid w:val="00C70C48"/>
    <w:rsid w:val="00C70D48"/>
    <w:rsid w:val="00C70D80"/>
    <w:rsid w:val="00C71000"/>
    <w:rsid w:val="00C71218"/>
    <w:rsid w:val="00C713FE"/>
    <w:rsid w:val="00C7186D"/>
    <w:rsid w:val="00C71926"/>
    <w:rsid w:val="00C719F1"/>
    <w:rsid w:val="00C71BE4"/>
    <w:rsid w:val="00C720B6"/>
    <w:rsid w:val="00C7225E"/>
    <w:rsid w:val="00C7250C"/>
    <w:rsid w:val="00C72573"/>
    <w:rsid w:val="00C72EC1"/>
    <w:rsid w:val="00C72F77"/>
    <w:rsid w:val="00C730C9"/>
    <w:rsid w:val="00C731A2"/>
    <w:rsid w:val="00C73ECE"/>
    <w:rsid w:val="00C742B8"/>
    <w:rsid w:val="00C74514"/>
    <w:rsid w:val="00C74C6B"/>
    <w:rsid w:val="00C74C9A"/>
    <w:rsid w:val="00C75329"/>
    <w:rsid w:val="00C75392"/>
    <w:rsid w:val="00C7598D"/>
    <w:rsid w:val="00C75A13"/>
    <w:rsid w:val="00C75D6B"/>
    <w:rsid w:val="00C75E96"/>
    <w:rsid w:val="00C75FED"/>
    <w:rsid w:val="00C761E8"/>
    <w:rsid w:val="00C766B8"/>
    <w:rsid w:val="00C76873"/>
    <w:rsid w:val="00C768AA"/>
    <w:rsid w:val="00C76C16"/>
    <w:rsid w:val="00C76D39"/>
    <w:rsid w:val="00C76DB1"/>
    <w:rsid w:val="00C76E62"/>
    <w:rsid w:val="00C77284"/>
    <w:rsid w:val="00C7766B"/>
    <w:rsid w:val="00C77BDE"/>
    <w:rsid w:val="00C77FBD"/>
    <w:rsid w:val="00C801FB"/>
    <w:rsid w:val="00C802AC"/>
    <w:rsid w:val="00C80395"/>
    <w:rsid w:val="00C808C7"/>
    <w:rsid w:val="00C80A8A"/>
    <w:rsid w:val="00C80FFC"/>
    <w:rsid w:val="00C8114C"/>
    <w:rsid w:val="00C81462"/>
    <w:rsid w:val="00C81AF1"/>
    <w:rsid w:val="00C824B9"/>
    <w:rsid w:val="00C82BD7"/>
    <w:rsid w:val="00C82FBE"/>
    <w:rsid w:val="00C831F5"/>
    <w:rsid w:val="00C83207"/>
    <w:rsid w:val="00C8338E"/>
    <w:rsid w:val="00C8362D"/>
    <w:rsid w:val="00C8374F"/>
    <w:rsid w:val="00C83F42"/>
    <w:rsid w:val="00C83FEF"/>
    <w:rsid w:val="00C84029"/>
    <w:rsid w:val="00C8442A"/>
    <w:rsid w:val="00C846A0"/>
    <w:rsid w:val="00C84867"/>
    <w:rsid w:val="00C84BF2"/>
    <w:rsid w:val="00C84E65"/>
    <w:rsid w:val="00C855FB"/>
    <w:rsid w:val="00C860E5"/>
    <w:rsid w:val="00C861D7"/>
    <w:rsid w:val="00C86550"/>
    <w:rsid w:val="00C86923"/>
    <w:rsid w:val="00C86B5E"/>
    <w:rsid w:val="00C86E49"/>
    <w:rsid w:val="00C877C2"/>
    <w:rsid w:val="00C8787D"/>
    <w:rsid w:val="00C87B4F"/>
    <w:rsid w:val="00C902D5"/>
    <w:rsid w:val="00C9042B"/>
    <w:rsid w:val="00C9082B"/>
    <w:rsid w:val="00C90A5D"/>
    <w:rsid w:val="00C91080"/>
    <w:rsid w:val="00C918FC"/>
    <w:rsid w:val="00C9190C"/>
    <w:rsid w:val="00C91C38"/>
    <w:rsid w:val="00C92284"/>
    <w:rsid w:val="00C9243C"/>
    <w:rsid w:val="00C9275F"/>
    <w:rsid w:val="00C92AE7"/>
    <w:rsid w:val="00C92C82"/>
    <w:rsid w:val="00C92C95"/>
    <w:rsid w:val="00C92CAC"/>
    <w:rsid w:val="00C93249"/>
    <w:rsid w:val="00C93272"/>
    <w:rsid w:val="00C936EB"/>
    <w:rsid w:val="00C93827"/>
    <w:rsid w:val="00C94193"/>
    <w:rsid w:val="00C94209"/>
    <w:rsid w:val="00C9435B"/>
    <w:rsid w:val="00C943A7"/>
    <w:rsid w:val="00C94521"/>
    <w:rsid w:val="00C94AA6"/>
    <w:rsid w:val="00C95127"/>
    <w:rsid w:val="00C95492"/>
    <w:rsid w:val="00C95672"/>
    <w:rsid w:val="00C95DBA"/>
    <w:rsid w:val="00C95FB5"/>
    <w:rsid w:val="00C95FEC"/>
    <w:rsid w:val="00C963B9"/>
    <w:rsid w:val="00C96A44"/>
    <w:rsid w:val="00C96A57"/>
    <w:rsid w:val="00C96A70"/>
    <w:rsid w:val="00C96BB3"/>
    <w:rsid w:val="00C96FC1"/>
    <w:rsid w:val="00C97437"/>
    <w:rsid w:val="00C974B9"/>
    <w:rsid w:val="00C974E6"/>
    <w:rsid w:val="00C979E5"/>
    <w:rsid w:val="00C97FED"/>
    <w:rsid w:val="00CA0242"/>
    <w:rsid w:val="00CA0783"/>
    <w:rsid w:val="00CA0A0C"/>
    <w:rsid w:val="00CA0B56"/>
    <w:rsid w:val="00CA131E"/>
    <w:rsid w:val="00CA13E1"/>
    <w:rsid w:val="00CA1EBA"/>
    <w:rsid w:val="00CA1F6F"/>
    <w:rsid w:val="00CA1FDE"/>
    <w:rsid w:val="00CA2246"/>
    <w:rsid w:val="00CA27B9"/>
    <w:rsid w:val="00CA284C"/>
    <w:rsid w:val="00CA2F34"/>
    <w:rsid w:val="00CA30CF"/>
    <w:rsid w:val="00CA35DF"/>
    <w:rsid w:val="00CA3602"/>
    <w:rsid w:val="00CA3702"/>
    <w:rsid w:val="00CA3C13"/>
    <w:rsid w:val="00CA3C4B"/>
    <w:rsid w:val="00CA3D75"/>
    <w:rsid w:val="00CA4297"/>
    <w:rsid w:val="00CA4573"/>
    <w:rsid w:val="00CA4585"/>
    <w:rsid w:val="00CA4740"/>
    <w:rsid w:val="00CA4967"/>
    <w:rsid w:val="00CA4A28"/>
    <w:rsid w:val="00CA4E08"/>
    <w:rsid w:val="00CA50BE"/>
    <w:rsid w:val="00CA50C5"/>
    <w:rsid w:val="00CA5601"/>
    <w:rsid w:val="00CA5616"/>
    <w:rsid w:val="00CA5C71"/>
    <w:rsid w:val="00CA6084"/>
    <w:rsid w:val="00CA670B"/>
    <w:rsid w:val="00CA680C"/>
    <w:rsid w:val="00CA6BBB"/>
    <w:rsid w:val="00CA6BF5"/>
    <w:rsid w:val="00CA6CE5"/>
    <w:rsid w:val="00CA6F67"/>
    <w:rsid w:val="00CA6FAB"/>
    <w:rsid w:val="00CA70F2"/>
    <w:rsid w:val="00CA7518"/>
    <w:rsid w:val="00CA770E"/>
    <w:rsid w:val="00CA7767"/>
    <w:rsid w:val="00CA7D48"/>
    <w:rsid w:val="00CA7D9A"/>
    <w:rsid w:val="00CA7FC9"/>
    <w:rsid w:val="00CA7FF5"/>
    <w:rsid w:val="00CB035B"/>
    <w:rsid w:val="00CB03C4"/>
    <w:rsid w:val="00CB05A2"/>
    <w:rsid w:val="00CB0BAD"/>
    <w:rsid w:val="00CB0C5A"/>
    <w:rsid w:val="00CB0DD6"/>
    <w:rsid w:val="00CB12C9"/>
    <w:rsid w:val="00CB1575"/>
    <w:rsid w:val="00CB1BE6"/>
    <w:rsid w:val="00CB278D"/>
    <w:rsid w:val="00CB2C76"/>
    <w:rsid w:val="00CB38C8"/>
    <w:rsid w:val="00CB397E"/>
    <w:rsid w:val="00CB3A5D"/>
    <w:rsid w:val="00CB3BC5"/>
    <w:rsid w:val="00CB401F"/>
    <w:rsid w:val="00CB404B"/>
    <w:rsid w:val="00CB430F"/>
    <w:rsid w:val="00CB444B"/>
    <w:rsid w:val="00CB44BD"/>
    <w:rsid w:val="00CB4A9E"/>
    <w:rsid w:val="00CB4B1A"/>
    <w:rsid w:val="00CB4B57"/>
    <w:rsid w:val="00CB4C95"/>
    <w:rsid w:val="00CB4E43"/>
    <w:rsid w:val="00CB50A0"/>
    <w:rsid w:val="00CB517D"/>
    <w:rsid w:val="00CB551F"/>
    <w:rsid w:val="00CB5783"/>
    <w:rsid w:val="00CB62C6"/>
    <w:rsid w:val="00CB6500"/>
    <w:rsid w:val="00CB695A"/>
    <w:rsid w:val="00CB69D1"/>
    <w:rsid w:val="00CB6A74"/>
    <w:rsid w:val="00CB6DCD"/>
    <w:rsid w:val="00CB6DFB"/>
    <w:rsid w:val="00CB6F96"/>
    <w:rsid w:val="00CB70F9"/>
    <w:rsid w:val="00CB718B"/>
    <w:rsid w:val="00CB719F"/>
    <w:rsid w:val="00CB7CD1"/>
    <w:rsid w:val="00CB7F3A"/>
    <w:rsid w:val="00CC00CD"/>
    <w:rsid w:val="00CC022D"/>
    <w:rsid w:val="00CC0958"/>
    <w:rsid w:val="00CC0B32"/>
    <w:rsid w:val="00CC106B"/>
    <w:rsid w:val="00CC116F"/>
    <w:rsid w:val="00CC1882"/>
    <w:rsid w:val="00CC1D7C"/>
    <w:rsid w:val="00CC2090"/>
    <w:rsid w:val="00CC250E"/>
    <w:rsid w:val="00CC2620"/>
    <w:rsid w:val="00CC2695"/>
    <w:rsid w:val="00CC299F"/>
    <w:rsid w:val="00CC30A2"/>
    <w:rsid w:val="00CC30F4"/>
    <w:rsid w:val="00CC3593"/>
    <w:rsid w:val="00CC380D"/>
    <w:rsid w:val="00CC3921"/>
    <w:rsid w:val="00CC3F79"/>
    <w:rsid w:val="00CC4082"/>
    <w:rsid w:val="00CC4955"/>
    <w:rsid w:val="00CC4EF5"/>
    <w:rsid w:val="00CC56B4"/>
    <w:rsid w:val="00CC5ECA"/>
    <w:rsid w:val="00CC5F53"/>
    <w:rsid w:val="00CC5F73"/>
    <w:rsid w:val="00CC5FEB"/>
    <w:rsid w:val="00CC6077"/>
    <w:rsid w:val="00CC60CF"/>
    <w:rsid w:val="00CC6513"/>
    <w:rsid w:val="00CC66AA"/>
    <w:rsid w:val="00CC69AE"/>
    <w:rsid w:val="00CC6F94"/>
    <w:rsid w:val="00CC77B9"/>
    <w:rsid w:val="00CC7A8D"/>
    <w:rsid w:val="00CC7AB3"/>
    <w:rsid w:val="00CC7B85"/>
    <w:rsid w:val="00CC7B89"/>
    <w:rsid w:val="00CC7CF4"/>
    <w:rsid w:val="00CD015D"/>
    <w:rsid w:val="00CD0663"/>
    <w:rsid w:val="00CD096C"/>
    <w:rsid w:val="00CD09B4"/>
    <w:rsid w:val="00CD0F1D"/>
    <w:rsid w:val="00CD12AD"/>
    <w:rsid w:val="00CD1309"/>
    <w:rsid w:val="00CD152E"/>
    <w:rsid w:val="00CD155E"/>
    <w:rsid w:val="00CD16CD"/>
    <w:rsid w:val="00CD1BD3"/>
    <w:rsid w:val="00CD2A78"/>
    <w:rsid w:val="00CD2DDC"/>
    <w:rsid w:val="00CD3191"/>
    <w:rsid w:val="00CD3335"/>
    <w:rsid w:val="00CD3681"/>
    <w:rsid w:val="00CD38A7"/>
    <w:rsid w:val="00CD3B7F"/>
    <w:rsid w:val="00CD3D43"/>
    <w:rsid w:val="00CD3DDA"/>
    <w:rsid w:val="00CD3DE6"/>
    <w:rsid w:val="00CD3E2C"/>
    <w:rsid w:val="00CD3ED2"/>
    <w:rsid w:val="00CD43B4"/>
    <w:rsid w:val="00CD4E2E"/>
    <w:rsid w:val="00CD4E38"/>
    <w:rsid w:val="00CD509F"/>
    <w:rsid w:val="00CD5124"/>
    <w:rsid w:val="00CD5187"/>
    <w:rsid w:val="00CD53AD"/>
    <w:rsid w:val="00CD5621"/>
    <w:rsid w:val="00CD5A16"/>
    <w:rsid w:val="00CD5BAC"/>
    <w:rsid w:val="00CD5BDA"/>
    <w:rsid w:val="00CD6092"/>
    <w:rsid w:val="00CD6609"/>
    <w:rsid w:val="00CD69D9"/>
    <w:rsid w:val="00CD6A53"/>
    <w:rsid w:val="00CD6B02"/>
    <w:rsid w:val="00CD6B5B"/>
    <w:rsid w:val="00CD6BB8"/>
    <w:rsid w:val="00CD6C09"/>
    <w:rsid w:val="00CD7045"/>
    <w:rsid w:val="00CD7669"/>
    <w:rsid w:val="00CD7677"/>
    <w:rsid w:val="00CD77FD"/>
    <w:rsid w:val="00CD7DC4"/>
    <w:rsid w:val="00CD7E0B"/>
    <w:rsid w:val="00CE08FC"/>
    <w:rsid w:val="00CE096F"/>
    <w:rsid w:val="00CE0AE8"/>
    <w:rsid w:val="00CE0DEF"/>
    <w:rsid w:val="00CE110A"/>
    <w:rsid w:val="00CE1344"/>
    <w:rsid w:val="00CE1BF8"/>
    <w:rsid w:val="00CE20CA"/>
    <w:rsid w:val="00CE20D3"/>
    <w:rsid w:val="00CE2139"/>
    <w:rsid w:val="00CE2245"/>
    <w:rsid w:val="00CE2456"/>
    <w:rsid w:val="00CE2F6A"/>
    <w:rsid w:val="00CE3043"/>
    <w:rsid w:val="00CE3213"/>
    <w:rsid w:val="00CE3366"/>
    <w:rsid w:val="00CE3451"/>
    <w:rsid w:val="00CE3A73"/>
    <w:rsid w:val="00CE3C9C"/>
    <w:rsid w:val="00CE420D"/>
    <w:rsid w:val="00CE45AB"/>
    <w:rsid w:val="00CE4BB0"/>
    <w:rsid w:val="00CE4C4A"/>
    <w:rsid w:val="00CE4D1E"/>
    <w:rsid w:val="00CE528E"/>
    <w:rsid w:val="00CE54F0"/>
    <w:rsid w:val="00CE6089"/>
    <w:rsid w:val="00CE62BD"/>
    <w:rsid w:val="00CE6542"/>
    <w:rsid w:val="00CE65A8"/>
    <w:rsid w:val="00CE6763"/>
    <w:rsid w:val="00CE709C"/>
    <w:rsid w:val="00CE70D4"/>
    <w:rsid w:val="00CE75BA"/>
    <w:rsid w:val="00CE7870"/>
    <w:rsid w:val="00CE7FDA"/>
    <w:rsid w:val="00CF00D9"/>
    <w:rsid w:val="00CF03B5"/>
    <w:rsid w:val="00CF0501"/>
    <w:rsid w:val="00CF0590"/>
    <w:rsid w:val="00CF05FF"/>
    <w:rsid w:val="00CF06CE"/>
    <w:rsid w:val="00CF1474"/>
    <w:rsid w:val="00CF1672"/>
    <w:rsid w:val="00CF1680"/>
    <w:rsid w:val="00CF1899"/>
    <w:rsid w:val="00CF1C9B"/>
    <w:rsid w:val="00CF1E5C"/>
    <w:rsid w:val="00CF2163"/>
    <w:rsid w:val="00CF2320"/>
    <w:rsid w:val="00CF2651"/>
    <w:rsid w:val="00CF2AB7"/>
    <w:rsid w:val="00CF2E8A"/>
    <w:rsid w:val="00CF2F5C"/>
    <w:rsid w:val="00CF3389"/>
    <w:rsid w:val="00CF33EA"/>
    <w:rsid w:val="00CF36CA"/>
    <w:rsid w:val="00CF36D8"/>
    <w:rsid w:val="00CF3C64"/>
    <w:rsid w:val="00CF3D25"/>
    <w:rsid w:val="00CF3D27"/>
    <w:rsid w:val="00CF4171"/>
    <w:rsid w:val="00CF4B9B"/>
    <w:rsid w:val="00CF4F40"/>
    <w:rsid w:val="00CF52F6"/>
    <w:rsid w:val="00CF53D8"/>
    <w:rsid w:val="00CF5717"/>
    <w:rsid w:val="00CF57B2"/>
    <w:rsid w:val="00CF5E5F"/>
    <w:rsid w:val="00CF5EEC"/>
    <w:rsid w:val="00CF5F69"/>
    <w:rsid w:val="00CF61C3"/>
    <w:rsid w:val="00CF7F2B"/>
    <w:rsid w:val="00D00139"/>
    <w:rsid w:val="00D0032F"/>
    <w:rsid w:val="00D004D4"/>
    <w:rsid w:val="00D00A04"/>
    <w:rsid w:val="00D00A55"/>
    <w:rsid w:val="00D00E68"/>
    <w:rsid w:val="00D011A6"/>
    <w:rsid w:val="00D0134B"/>
    <w:rsid w:val="00D018B5"/>
    <w:rsid w:val="00D01A07"/>
    <w:rsid w:val="00D01BBF"/>
    <w:rsid w:val="00D01D10"/>
    <w:rsid w:val="00D024A5"/>
    <w:rsid w:val="00D027EE"/>
    <w:rsid w:val="00D02978"/>
    <w:rsid w:val="00D03566"/>
    <w:rsid w:val="00D0369A"/>
    <w:rsid w:val="00D03713"/>
    <w:rsid w:val="00D03744"/>
    <w:rsid w:val="00D039AC"/>
    <w:rsid w:val="00D03A72"/>
    <w:rsid w:val="00D03D8D"/>
    <w:rsid w:val="00D0430B"/>
    <w:rsid w:val="00D0430E"/>
    <w:rsid w:val="00D0441B"/>
    <w:rsid w:val="00D045D8"/>
    <w:rsid w:val="00D05440"/>
    <w:rsid w:val="00D0565F"/>
    <w:rsid w:val="00D05781"/>
    <w:rsid w:val="00D05A9C"/>
    <w:rsid w:val="00D05DE0"/>
    <w:rsid w:val="00D05F23"/>
    <w:rsid w:val="00D061AF"/>
    <w:rsid w:val="00D062A0"/>
    <w:rsid w:val="00D06362"/>
    <w:rsid w:val="00D06365"/>
    <w:rsid w:val="00D06415"/>
    <w:rsid w:val="00D06714"/>
    <w:rsid w:val="00D067FD"/>
    <w:rsid w:val="00D069A8"/>
    <w:rsid w:val="00D07589"/>
    <w:rsid w:val="00D100F8"/>
    <w:rsid w:val="00D10191"/>
    <w:rsid w:val="00D10487"/>
    <w:rsid w:val="00D1058F"/>
    <w:rsid w:val="00D105FE"/>
    <w:rsid w:val="00D106F9"/>
    <w:rsid w:val="00D10A8C"/>
    <w:rsid w:val="00D11101"/>
    <w:rsid w:val="00D1144B"/>
    <w:rsid w:val="00D11845"/>
    <w:rsid w:val="00D11CD5"/>
    <w:rsid w:val="00D11FAB"/>
    <w:rsid w:val="00D121B0"/>
    <w:rsid w:val="00D122DE"/>
    <w:rsid w:val="00D125C6"/>
    <w:rsid w:val="00D12663"/>
    <w:rsid w:val="00D12B3E"/>
    <w:rsid w:val="00D13913"/>
    <w:rsid w:val="00D13C01"/>
    <w:rsid w:val="00D13D38"/>
    <w:rsid w:val="00D144D1"/>
    <w:rsid w:val="00D146E2"/>
    <w:rsid w:val="00D147D1"/>
    <w:rsid w:val="00D14884"/>
    <w:rsid w:val="00D148FB"/>
    <w:rsid w:val="00D149D0"/>
    <w:rsid w:val="00D14BAE"/>
    <w:rsid w:val="00D15157"/>
    <w:rsid w:val="00D151DB"/>
    <w:rsid w:val="00D153CE"/>
    <w:rsid w:val="00D15443"/>
    <w:rsid w:val="00D154B6"/>
    <w:rsid w:val="00D15F8D"/>
    <w:rsid w:val="00D166E4"/>
    <w:rsid w:val="00D16725"/>
    <w:rsid w:val="00D169B6"/>
    <w:rsid w:val="00D1723A"/>
    <w:rsid w:val="00D175BC"/>
    <w:rsid w:val="00D17F23"/>
    <w:rsid w:val="00D2018B"/>
    <w:rsid w:val="00D20566"/>
    <w:rsid w:val="00D20654"/>
    <w:rsid w:val="00D206AA"/>
    <w:rsid w:val="00D20DF0"/>
    <w:rsid w:val="00D21C58"/>
    <w:rsid w:val="00D21FD3"/>
    <w:rsid w:val="00D2281A"/>
    <w:rsid w:val="00D22F6E"/>
    <w:rsid w:val="00D23051"/>
    <w:rsid w:val="00D23065"/>
    <w:rsid w:val="00D231F8"/>
    <w:rsid w:val="00D236C2"/>
    <w:rsid w:val="00D23716"/>
    <w:rsid w:val="00D2391E"/>
    <w:rsid w:val="00D23E8F"/>
    <w:rsid w:val="00D243DC"/>
    <w:rsid w:val="00D24678"/>
    <w:rsid w:val="00D24E6E"/>
    <w:rsid w:val="00D2529F"/>
    <w:rsid w:val="00D25506"/>
    <w:rsid w:val="00D25DBB"/>
    <w:rsid w:val="00D25E4F"/>
    <w:rsid w:val="00D260BE"/>
    <w:rsid w:val="00D26775"/>
    <w:rsid w:val="00D267E8"/>
    <w:rsid w:val="00D26A74"/>
    <w:rsid w:val="00D26AE5"/>
    <w:rsid w:val="00D26B41"/>
    <w:rsid w:val="00D26D24"/>
    <w:rsid w:val="00D26F21"/>
    <w:rsid w:val="00D26FE9"/>
    <w:rsid w:val="00D3112A"/>
    <w:rsid w:val="00D313B6"/>
    <w:rsid w:val="00D315D7"/>
    <w:rsid w:val="00D320EA"/>
    <w:rsid w:val="00D321D8"/>
    <w:rsid w:val="00D32291"/>
    <w:rsid w:val="00D3239E"/>
    <w:rsid w:val="00D32632"/>
    <w:rsid w:val="00D3281D"/>
    <w:rsid w:val="00D32B7D"/>
    <w:rsid w:val="00D32CE8"/>
    <w:rsid w:val="00D3352E"/>
    <w:rsid w:val="00D338C8"/>
    <w:rsid w:val="00D33AAD"/>
    <w:rsid w:val="00D340E2"/>
    <w:rsid w:val="00D3419A"/>
    <w:rsid w:val="00D3426F"/>
    <w:rsid w:val="00D34AA4"/>
    <w:rsid w:val="00D352D6"/>
    <w:rsid w:val="00D3545A"/>
    <w:rsid w:val="00D362A2"/>
    <w:rsid w:val="00D36682"/>
    <w:rsid w:val="00D3678E"/>
    <w:rsid w:val="00D36D01"/>
    <w:rsid w:val="00D36E0F"/>
    <w:rsid w:val="00D37407"/>
    <w:rsid w:val="00D3764A"/>
    <w:rsid w:val="00D376A8"/>
    <w:rsid w:val="00D37814"/>
    <w:rsid w:val="00D37DD6"/>
    <w:rsid w:val="00D37F10"/>
    <w:rsid w:val="00D40286"/>
    <w:rsid w:val="00D402B4"/>
    <w:rsid w:val="00D408B3"/>
    <w:rsid w:val="00D4099B"/>
    <w:rsid w:val="00D40B52"/>
    <w:rsid w:val="00D40C86"/>
    <w:rsid w:val="00D40D31"/>
    <w:rsid w:val="00D40DF0"/>
    <w:rsid w:val="00D41A54"/>
    <w:rsid w:val="00D41C9B"/>
    <w:rsid w:val="00D41D9B"/>
    <w:rsid w:val="00D41FF2"/>
    <w:rsid w:val="00D42327"/>
    <w:rsid w:val="00D42399"/>
    <w:rsid w:val="00D42515"/>
    <w:rsid w:val="00D427EE"/>
    <w:rsid w:val="00D42921"/>
    <w:rsid w:val="00D42A9F"/>
    <w:rsid w:val="00D42B09"/>
    <w:rsid w:val="00D42BB7"/>
    <w:rsid w:val="00D42FC1"/>
    <w:rsid w:val="00D432D9"/>
    <w:rsid w:val="00D43B27"/>
    <w:rsid w:val="00D43CB8"/>
    <w:rsid w:val="00D4463F"/>
    <w:rsid w:val="00D447A9"/>
    <w:rsid w:val="00D44D28"/>
    <w:rsid w:val="00D44D2B"/>
    <w:rsid w:val="00D44E1B"/>
    <w:rsid w:val="00D4502E"/>
    <w:rsid w:val="00D45191"/>
    <w:rsid w:val="00D45233"/>
    <w:rsid w:val="00D452A6"/>
    <w:rsid w:val="00D454A8"/>
    <w:rsid w:val="00D457CC"/>
    <w:rsid w:val="00D45995"/>
    <w:rsid w:val="00D45A37"/>
    <w:rsid w:val="00D45A6A"/>
    <w:rsid w:val="00D45BFC"/>
    <w:rsid w:val="00D463DB"/>
    <w:rsid w:val="00D46C28"/>
    <w:rsid w:val="00D46EC4"/>
    <w:rsid w:val="00D472CC"/>
    <w:rsid w:val="00D47327"/>
    <w:rsid w:val="00D477C8"/>
    <w:rsid w:val="00D47F8D"/>
    <w:rsid w:val="00D50738"/>
    <w:rsid w:val="00D50D4F"/>
    <w:rsid w:val="00D50E2C"/>
    <w:rsid w:val="00D51327"/>
    <w:rsid w:val="00D515A4"/>
    <w:rsid w:val="00D515FC"/>
    <w:rsid w:val="00D51AFD"/>
    <w:rsid w:val="00D51D3F"/>
    <w:rsid w:val="00D523C9"/>
    <w:rsid w:val="00D52706"/>
    <w:rsid w:val="00D5289D"/>
    <w:rsid w:val="00D53600"/>
    <w:rsid w:val="00D53751"/>
    <w:rsid w:val="00D53B7A"/>
    <w:rsid w:val="00D53BE5"/>
    <w:rsid w:val="00D53D49"/>
    <w:rsid w:val="00D53D87"/>
    <w:rsid w:val="00D53DF9"/>
    <w:rsid w:val="00D53FC9"/>
    <w:rsid w:val="00D54341"/>
    <w:rsid w:val="00D5444B"/>
    <w:rsid w:val="00D54834"/>
    <w:rsid w:val="00D54A0A"/>
    <w:rsid w:val="00D54B04"/>
    <w:rsid w:val="00D54B58"/>
    <w:rsid w:val="00D54E72"/>
    <w:rsid w:val="00D55370"/>
    <w:rsid w:val="00D55483"/>
    <w:rsid w:val="00D556A8"/>
    <w:rsid w:val="00D55A5F"/>
    <w:rsid w:val="00D55B69"/>
    <w:rsid w:val="00D55C69"/>
    <w:rsid w:val="00D55D9F"/>
    <w:rsid w:val="00D55DDF"/>
    <w:rsid w:val="00D55EC0"/>
    <w:rsid w:val="00D560CA"/>
    <w:rsid w:val="00D563FA"/>
    <w:rsid w:val="00D56580"/>
    <w:rsid w:val="00D566DE"/>
    <w:rsid w:val="00D5679E"/>
    <w:rsid w:val="00D56D05"/>
    <w:rsid w:val="00D56E7E"/>
    <w:rsid w:val="00D57D02"/>
    <w:rsid w:val="00D57E3B"/>
    <w:rsid w:val="00D60C6E"/>
    <w:rsid w:val="00D60D64"/>
    <w:rsid w:val="00D61159"/>
    <w:rsid w:val="00D61252"/>
    <w:rsid w:val="00D61602"/>
    <w:rsid w:val="00D616AD"/>
    <w:rsid w:val="00D61A50"/>
    <w:rsid w:val="00D61BF8"/>
    <w:rsid w:val="00D61F0F"/>
    <w:rsid w:val="00D61F16"/>
    <w:rsid w:val="00D62A7B"/>
    <w:rsid w:val="00D62B59"/>
    <w:rsid w:val="00D636CA"/>
    <w:rsid w:val="00D637D2"/>
    <w:rsid w:val="00D63B59"/>
    <w:rsid w:val="00D64296"/>
    <w:rsid w:val="00D642A2"/>
    <w:rsid w:val="00D642D6"/>
    <w:rsid w:val="00D64419"/>
    <w:rsid w:val="00D6482A"/>
    <w:rsid w:val="00D64A28"/>
    <w:rsid w:val="00D64CC1"/>
    <w:rsid w:val="00D658CB"/>
    <w:rsid w:val="00D65BD7"/>
    <w:rsid w:val="00D65E10"/>
    <w:rsid w:val="00D65EA7"/>
    <w:rsid w:val="00D66359"/>
    <w:rsid w:val="00D66808"/>
    <w:rsid w:val="00D66945"/>
    <w:rsid w:val="00D66CEC"/>
    <w:rsid w:val="00D670FC"/>
    <w:rsid w:val="00D671F7"/>
    <w:rsid w:val="00D674D2"/>
    <w:rsid w:val="00D6787D"/>
    <w:rsid w:val="00D67956"/>
    <w:rsid w:val="00D6797C"/>
    <w:rsid w:val="00D67C92"/>
    <w:rsid w:val="00D67F77"/>
    <w:rsid w:val="00D67FDF"/>
    <w:rsid w:val="00D70020"/>
    <w:rsid w:val="00D70261"/>
    <w:rsid w:val="00D702E4"/>
    <w:rsid w:val="00D7046E"/>
    <w:rsid w:val="00D704D0"/>
    <w:rsid w:val="00D708A2"/>
    <w:rsid w:val="00D70A18"/>
    <w:rsid w:val="00D70BB6"/>
    <w:rsid w:val="00D71096"/>
    <w:rsid w:val="00D7114E"/>
    <w:rsid w:val="00D7198B"/>
    <w:rsid w:val="00D71A3A"/>
    <w:rsid w:val="00D71BB8"/>
    <w:rsid w:val="00D71E39"/>
    <w:rsid w:val="00D71EF3"/>
    <w:rsid w:val="00D724E8"/>
    <w:rsid w:val="00D7262F"/>
    <w:rsid w:val="00D72902"/>
    <w:rsid w:val="00D736B9"/>
    <w:rsid w:val="00D73B53"/>
    <w:rsid w:val="00D73E2E"/>
    <w:rsid w:val="00D740F2"/>
    <w:rsid w:val="00D74702"/>
    <w:rsid w:val="00D74753"/>
    <w:rsid w:val="00D74807"/>
    <w:rsid w:val="00D748B6"/>
    <w:rsid w:val="00D74B90"/>
    <w:rsid w:val="00D74FBC"/>
    <w:rsid w:val="00D752D3"/>
    <w:rsid w:val="00D753BF"/>
    <w:rsid w:val="00D75628"/>
    <w:rsid w:val="00D75818"/>
    <w:rsid w:val="00D75DDC"/>
    <w:rsid w:val="00D75EBF"/>
    <w:rsid w:val="00D76016"/>
    <w:rsid w:val="00D7613E"/>
    <w:rsid w:val="00D76161"/>
    <w:rsid w:val="00D761AC"/>
    <w:rsid w:val="00D76730"/>
    <w:rsid w:val="00D76892"/>
    <w:rsid w:val="00D76BBC"/>
    <w:rsid w:val="00D76CAE"/>
    <w:rsid w:val="00D76FBD"/>
    <w:rsid w:val="00D776F4"/>
    <w:rsid w:val="00D77790"/>
    <w:rsid w:val="00D77C6C"/>
    <w:rsid w:val="00D77F35"/>
    <w:rsid w:val="00D80222"/>
    <w:rsid w:val="00D8023C"/>
    <w:rsid w:val="00D8038B"/>
    <w:rsid w:val="00D805E3"/>
    <w:rsid w:val="00D80857"/>
    <w:rsid w:val="00D80999"/>
    <w:rsid w:val="00D80A5C"/>
    <w:rsid w:val="00D80B58"/>
    <w:rsid w:val="00D80ECD"/>
    <w:rsid w:val="00D814CC"/>
    <w:rsid w:val="00D81827"/>
    <w:rsid w:val="00D81B46"/>
    <w:rsid w:val="00D81DEB"/>
    <w:rsid w:val="00D81DF4"/>
    <w:rsid w:val="00D81E04"/>
    <w:rsid w:val="00D81FB7"/>
    <w:rsid w:val="00D822FA"/>
    <w:rsid w:val="00D82539"/>
    <w:rsid w:val="00D82DA2"/>
    <w:rsid w:val="00D83325"/>
    <w:rsid w:val="00D83395"/>
    <w:rsid w:val="00D83840"/>
    <w:rsid w:val="00D83B4B"/>
    <w:rsid w:val="00D8433C"/>
    <w:rsid w:val="00D847CE"/>
    <w:rsid w:val="00D84C63"/>
    <w:rsid w:val="00D85136"/>
    <w:rsid w:val="00D85540"/>
    <w:rsid w:val="00D85584"/>
    <w:rsid w:val="00D85AD0"/>
    <w:rsid w:val="00D86112"/>
    <w:rsid w:val="00D86310"/>
    <w:rsid w:val="00D8639D"/>
    <w:rsid w:val="00D86669"/>
    <w:rsid w:val="00D86768"/>
    <w:rsid w:val="00D868EE"/>
    <w:rsid w:val="00D87309"/>
    <w:rsid w:val="00D874B6"/>
    <w:rsid w:val="00D874E6"/>
    <w:rsid w:val="00D8754B"/>
    <w:rsid w:val="00D876F0"/>
    <w:rsid w:val="00D877FE"/>
    <w:rsid w:val="00D8795F"/>
    <w:rsid w:val="00D90102"/>
    <w:rsid w:val="00D90149"/>
    <w:rsid w:val="00D90F03"/>
    <w:rsid w:val="00D91944"/>
    <w:rsid w:val="00D91E95"/>
    <w:rsid w:val="00D9214B"/>
    <w:rsid w:val="00D92907"/>
    <w:rsid w:val="00D93319"/>
    <w:rsid w:val="00D93415"/>
    <w:rsid w:val="00D93BD0"/>
    <w:rsid w:val="00D93C34"/>
    <w:rsid w:val="00D93CD1"/>
    <w:rsid w:val="00D93FCB"/>
    <w:rsid w:val="00D9447E"/>
    <w:rsid w:val="00D94CAB"/>
    <w:rsid w:val="00D94DF6"/>
    <w:rsid w:val="00D94F06"/>
    <w:rsid w:val="00D955DF"/>
    <w:rsid w:val="00D958B9"/>
    <w:rsid w:val="00D95C64"/>
    <w:rsid w:val="00D95E33"/>
    <w:rsid w:val="00D95F14"/>
    <w:rsid w:val="00D96065"/>
    <w:rsid w:val="00D960D1"/>
    <w:rsid w:val="00D96183"/>
    <w:rsid w:val="00D966BE"/>
    <w:rsid w:val="00D967F6"/>
    <w:rsid w:val="00D96BE6"/>
    <w:rsid w:val="00D96D46"/>
    <w:rsid w:val="00D9741E"/>
    <w:rsid w:val="00D97927"/>
    <w:rsid w:val="00D9793B"/>
    <w:rsid w:val="00D979D0"/>
    <w:rsid w:val="00DA0BE1"/>
    <w:rsid w:val="00DA170C"/>
    <w:rsid w:val="00DA1852"/>
    <w:rsid w:val="00DA1A21"/>
    <w:rsid w:val="00DA1ADF"/>
    <w:rsid w:val="00DA1B59"/>
    <w:rsid w:val="00DA1BC5"/>
    <w:rsid w:val="00DA1C07"/>
    <w:rsid w:val="00DA2176"/>
    <w:rsid w:val="00DA274C"/>
    <w:rsid w:val="00DA2960"/>
    <w:rsid w:val="00DA2B0D"/>
    <w:rsid w:val="00DA2D2C"/>
    <w:rsid w:val="00DA2EA9"/>
    <w:rsid w:val="00DA328A"/>
    <w:rsid w:val="00DA35B7"/>
    <w:rsid w:val="00DA3A42"/>
    <w:rsid w:val="00DA3D8F"/>
    <w:rsid w:val="00DA3F48"/>
    <w:rsid w:val="00DA3FC8"/>
    <w:rsid w:val="00DA3FF7"/>
    <w:rsid w:val="00DA42C9"/>
    <w:rsid w:val="00DA448C"/>
    <w:rsid w:val="00DA454B"/>
    <w:rsid w:val="00DA4559"/>
    <w:rsid w:val="00DA4A2F"/>
    <w:rsid w:val="00DA4CF3"/>
    <w:rsid w:val="00DA4D1D"/>
    <w:rsid w:val="00DA4DA9"/>
    <w:rsid w:val="00DA4E65"/>
    <w:rsid w:val="00DA4EDC"/>
    <w:rsid w:val="00DA5397"/>
    <w:rsid w:val="00DA53F6"/>
    <w:rsid w:val="00DA5760"/>
    <w:rsid w:val="00DA5A16"/>
    <w:rsid w:val="00DA5AD8"/>
    <w:rsid w:val="00DA5E85"/>
    <w:rsid w:val="00DA63FC"/>
    <w:rsid w:val="00DA6466"/>
    <w:rsid w:val="00DA69FC"/>
    <w:rsid w:val="00DA6B93"/>
    <w:rsid w:val="00DA6CF8"/>
    <w:rsid w:val="00DA6ECE"/>
    <w:rsid w:val="00DA6FA2"/>
    <w:rsid w:val="00DA6FD9"/>
    <w:rsid w:val="00DA7572"/>
    <w:rsid w:val="00DA77C8"/>
    <w:rsid w:val="00DA78D1"/>
    <w:rsid w:val="00DA7AD8"/>
    <w:rsid w:val="00DA7CD9"/>
    <w:rsid w:val="00DB0140"/>
    <w:rsid w:val="00DB01D9"/>
    <w:rsid w:val="00DB061E"/>
    <w:rsid w:val="00DB08C3"/>
    <w:rsid w:val="00DB0C55"/>
    <w:rsid w:val="00DB1124"/>
    <w:rsid w:val="00DB118A"/>
    <w:rsid w:val="00DB11CF"/>
    <w:rsid w:val="00DB165F"/>
    <w:rsid w:val="00DB1693"/>
    <w:rsid w:val="00DB1AD0"/>
    <w:rsid w:val="00DB1C28"/>
    <w:rsid w:val="00DB1CB7"/>
    <w:rsid w:val="00DB1FBB"/>
    <w:rsid w:val="00DB2177"/>
    <w:rsid w:val="00DB228C"/>
    <w:rsid w:val="00DB2591"/>
    <w:rsid w:val="00DB3296"/>
    <w:rsid w:val="00DB32D3"/>
    <w:rsid w:val="00DB32F0"/>
    <w:rsid w:val="00DB3757"/>
    <w:rsid w:val="00DB3873"/>
    <w:rsid w:val="00DB3F62"/>
    <w:rsid w:val="00DB3FFA"/>
    <w:rsid w:val="00DB4492"/>
    <w:rsid w:val="00DB4BCE"/>
    <w:rsid w:val="00DB4C54"/>
    <w:rsid w:val="00DB4D97"/>
    <w:rsid w:val="00DB4D9D"/>
    <w:rsid w:val="00DB5184"/>
    <w:rsid w:val="00DB54A5"/>
    <w:rsid w:val="00DB5546"/>
    <w:rsid w:val="00DB55C6"/>
    <w:rsid w:val="00DB55E1"/>
    <w:rsid w:val="00DB5A97"/>
    <w:rsid w:val="00DB6370"/>
    <w:rsid w:val="00DB67FD"/>
    <w:rsid w:val="00DB68FD"/>
    <w:rsid w:val="00DB6B0E"/>
    <w:rsid w:val="00DB70F0"/>
    <w:rsid w:val="00DB7322"/>
    <w:rsid w:val="00DB75D2"/>
    <w:rsid w:val="00DB793A"/>
    <w:rsid w:val="00DC005A"/>
    <w:rsid w:val="00DC03C8"/>
    <w:rsid w:val="00DC0705"/>
    <w:rsid w:val="00DC0780"/>
    <w:rsid w:val="00DC097F"/>
    <w:rsid w:val="00DC0B8D"/>
    <w:rsid w:val="00DC0E77"/>
    <w:rsid w:val="00DC11F6"/>
    <w:rsid w:val="00DC19DA"/>
    <w:rsid w:val="00DC1AC5"/>
    <w:rsid w:val="00DC1B8F"/>
    <w:rsid w:val="00DC1F60"/>
    <w:rsid w:val="00DC20C9"/>
    <w:rsid w:val="00DC306C"/>
    <w:rsid w:val="00DC35CB"/>
    <w:rsid w:val="00DC3912"/>
    <w:rsid w:val="00DC3C5F"/>
    <w:rsid w:val="00DC3CB0"/>
    <w:rsid w:val="00DC3F1E"/>
    <w:rsid w:val="00DC42F1"/>
    <w:rsid w:val="00DC445F"/>
    <w:rsid w:val="00DC4814"/>
    <w:rsid w:val="00DC4B54"/>
    <w:rsid w:val="00DC4CB7"/>
    <w:rsid w:val="00DC4CE7"/>
    <w:rsid w:val="00DC50BF"/>
    <w:rsid w:val="00DC5AF2"/>
    <w:rsid w:val="00DC6C4E"/>
    <w:rsid w:val="00DC6D27"/>
    <w:rsid w:val="00DC721C"/>
    <w:rsid w:val="00DC74E8"/>
    <w:rsid w:val="00DC7590"/>
    <w:rsid w:val="00DC77E0"/>
    <w:rsid w:val="00DD096D"/>
    <w:rsid w:val="00DD0C69"/>
    <w:rsid w:val="00DD0DB6"/>
    <w:rsid w:val="00DD12C0"/>
    <w:rsid w:val="00DD150C"/>
    <w:rsid w:val="00DD16F1"/>
    <w:rsid w:val="00DD18C2"/>
    <w:rsid w:val="00DD1B25"/>
    <w:rsid w:val="00DD1C49"/>
    <w:rsid w:val="00DD1F81"/>
    <w:rsid w:val="00DD274E"/>
    <w:rsid w:val="00DD29A8"/>
    <w:rsid w:val="00DD2D94"/>
    <w:rsid w:val="00DD314C"/>
    <w:rsid w:val="00DD331F"/>
    <w:rsid w:val="00DD34F1"/>
    <w:rsid w:val="00DD36ED"/>
    <w:rsid w:val="00DD377A"/>
    <w:rsid w:val="00DD3903"/>
    <w:rsid w:val="00DD3DE2"/>
    <w:rsid w:val="00DD3EA3"/>
    <w:rsid w:val="00DD43E4"/>
    <w:rsid w:val="00DD4A89"/>
    <w:rsid w:val="00DD4D68"/>
    <w:rsid w:val="00DD4ED7"/>
    <w:rsid w:val="00DD50F0"/>
    <w:rsid w:val="00DD5151"/>
    <w:rsid w:val="00DD52EA"/>
    <w:rsid w:val="00DD5301"/>
    <w:rsid w:val="00DD54DD"/>
    <w:rsid w:val="00DD5607"/>
    <w:rsid w:val="00DD5746"/>
    <w:rsid w:val="00DD5BF1"/>
    <w:rsid w:val="00DD5DCA"/>
    <w:rsid w:val="00DD5E3C"/>
    <w:rsid w:val="00DD5F64"/>
    <w:rsid w:val="00DD5FA2"/>
    <w:rsid w:val="00DD5FA9"/>
    <w:rsid w:val="00DD6031"/>
    <w:rsid w:val="00DD61F2"/>
    <w:rsid w:val="00DD6722"/>
    <w:rsid w:val="00DD7216"/>
    <w:rsid w:val="00DD7293"/>
    <w:rsid w:val="00DD7AB2"/>
    <w:rsid w:val="00DD7E10"/>
    <w:rsid w:val="00DE0373"/>
    <w:rsid w:val="00DE0541"/>
    <w:rsid w:val="00DE07D9"/>
    <w:rsid w:val="00DE0B8C"/>
    <w:rsid w:val="00DE0DA7"/>
    <w:rsid w:val="00DE0E2C"/>
    <w:rsid w:val="00DE14B0"/>
    <w:rsid w:val="00DE153F"/>
    <w:rsid w:val="00DE1543"/>
    <w:rsid w:val="00DE172A"/>
    <w:rsid w:val="00DE185D"/>
    <w:rsid w:val="00DE1D93"/>
    <w:rsid w:val="00DE1EAB"/>
    <w:rsid w:val="00DE2065"/>
    <w:rsid w:val="00DE2176"/>
    <w:rsid w:val="00DE240F"/>
    <w:rsid w:val="00DE294A"/>
    <w:rsid w:val="00DE2DBF"/>
    <w:rsid w:val="00DE3488"/>
    <w:rsid w:val="00DE34BF"/>
    <w:rsid w:val="00DE353D"/>
    <w:rsid w:val="00DE35A1"/>
    <w:rsid w:val="00DE3763"/>
    <w:rsid w:val="00DE37FB"/>
    <w:rsid w:val="00DE396D"/>
    <w:rsid w:val="00DE3EA4"/>
    <w:rsid w:val="00DE44B0"/>
    <w:rsid w:val="00DE44D5"/>
    <w:rsid w:val="00DE48D0"/>
    <w:rsid w:val="00DE49A5"/>
    <w:rsid w:val="00DE5249"/>
    <w:rsid w:val="00DE5532"/>
    <w:rsid w:val="00DE57E6"/>
    <w:rsid w:val="00DE58B2"/>
    <w:rsid w:val="00DE58C4"/>
    <w:rsid w:val="00DE5B61"/>
    <w:rsid w:val="00DE5D0F"/>
    <w:rsid w:val="00DE6455"/>
    <w:rsid w:val="00DE6587"/>
    <w:rsid w:val="00DE66D3"/>
    <w:rsid w:val="00DE6A7E"/>
    <w:rsid w:val="00DE6C2C"/>
    <w:rsid w:val="00DE6FE2"/>
    <w:rsid w:val="00DE7260"/>
    <w:rsid w:val="00DE732F"/>
    <w:rsid w:val="00DE75E2"/>
    <w:rsid w:val="00DE7DC1"/>
    <w:rsid w:val="00DE7E88"/>
    <w:rsid w:val="00DF008E"/>
    <w:rsid w:val="00DF0171"/>
    <w:rsid w:val="00DF02AF"/>
    <w:rsid w:val="00DF0BFF"/>
    <w:rsid w:val="00DF0C07"/>
    <w:rsid w:val="00DF0F99"/>
    <w:rsid w:val="00DF103D"/>
    <w:rsid w:val="00DF13FE"/>
    <w:rsid w:val="00DF14D3"/>
    <w:rsid w:val="00DF175A"/>
    <w:rsid w:val="00DF1A28"/>
    <w:rsid w:val="00DF1BAB"/>
    <w:rsid w:val="00DF22E5"/>
    <w:rsid w:val="00DF2453"/>
    <w:rsid w:val="00DF28E2"/>
    <w:rsid w:val="00DF2921"/>
    <w:rsid w:val="00DF2BA6"/>
    <w:rsid w:val="00DF2EC7"/>
    <w:rsid w:val="00DF3222"/>
    <w:rsid w:val="00DF39BC"/>
    <w:rsid w:val="00DF40B7"/>
    <w:rsid w:val="00DF421F"/>
    <w:rsid w:val="00DF425C"/>
    <w:rsid w:val="00DF4415"/>
    <w:rsid w:val="00DF47B0"/>
    <w:rsid w:val="00DF4C15"/>
    <w:rsid w:val="00DF5704"/>
    <w:rsid w:val="00DF58BB"/>
    <w:rsid w:val="00DF5C6E"/>
    <w:rsid w:val="00DF5E8B"/>
    <w:rsid w:val="00DF60F9"/>
    <w:rsid w:val="00DF628E"/>
    <w:rsid w:val="00DF62C8"/>
    <w:rsid w:val="00DF6318"/>
    <w:rsid w:val="00DF6610"/>
    <w:rsid w:val="00DF6699"/>
    <w:rsid w:val="00DF6814"/>
    <w:rsid w:val="00DF685C"/>
    <w:rsid w:val="00DF6B64"/>
    <w:rsid w:val="00DF6ED1"/>
    <w:rsid w:val="00DF6F0D"/>
    <w:rsid w:val="00DF71A2"/>
    <w:rsid w:val="00DF749B"/>
    <w:rsid w:val="00DF761C"/>
    <w:rsid w:val="00DF7B98"/>
    <w:rsid w:val="00DF7C15"/>
    <w:rsid w:val="00DF7DA4"/>
    <w:rsid w:val="00DF7EE4"/>
    <w:rsid w:val="00E00128"/>
    <w:rsid w:val="00E0020A"/>
    <w:rsid w:val="00E004A7"/>
    <w:rsid w:val="00E005BF"/>
    <w:rsid w:val="00E008DD"/>
    <w:rsid w:val="00E00AEE"/>
    <w:rsid w:val="00E00D90"/>
    <w:rsid w:val="00E00E4D"/>
    <w:rsid w:val="00E011B6"/>
    <w:rsid w:val="00E0134D"/>
    <w:rsid w:val="00E015B8"/>
    <w:rsid w:val="00E016FB"/>
    <w:rsid w:val="00E0173F"/>
    <w:rsid w:val="00E01ACD"/>
    <w:rsid w:val="00E01B8D"/>
    <w:rsid w:val="00E01E39"/>
    <w:rsid w:val="00E01F00"/>
    <w:rsid w:val="00E01FBC"/>
    <w:rsid w:val="00E022E4"/>
    <w:rsid w:val="00E028A1"/>
    <w:rsid w:val="00E028FB"/>
    <w:rsid w:val="00E02A76"/>
    <w:rsid w:val="00E02A7E"/>
    <w:rsid w:val="00E02F50"/>
    <w:rsid w:val="00E02FC7"/>
    <w:rsid w:val="00E03B2D"/>
    <w:rsid w:val="00E03BE9"/>
    <w:rsid w:val="00E03C0B"/>
    <w:rsid w:val="00E04245"/>
    <w:rsid w:val="00E042CD"/>
    <w:rsid w:val="00E046F5"/>
    <w:rsid w:val="00E04CC9"/>
    <w:rsid w:val="00E04EA6"/>
    <w:rsid w:val="00E04FEA"/>
    <w:rsid w:val="00E0527C"/>
    <w:rsid w:val="00E0532E"/>
    <w:rsid w:val="00E05853"/>
    <w:rsid w:val="00E0589C"/>
    <w:rsid w:val="00E058DE"/>
    <w:rsid w:val="00E059B7"/>
    <w:rsid w:val="00E05CA0"/>
    <w:rsid w:val="00E05F16"/>
    <w:rsid w:val="00E06291"/>
    <w:rsid w:val="00E06365"/>
    <w:rsid w:val="00E06581"/>
    <w:rsid w:val="00E067CF"/>
    <w:rsid w:val="00E06D64"/>
    <w:rsid w:val="00E06D6A"/>
    <w:rsid w:val="00E071B7"/>
    <w:rsid w:val="00E0733B"/>
    <w:rsid w:val="00E07499"/>
    <w:rsid w:val="00E07D06"/>
    <w:rsid w:val="00E07DB0"/>
    <w:rsid w:val="00E10560"/>
    <w:rsid w:val="00E1078E"/>
    <w:rsid w:val="00E112EF"/>
    <w:rsid w:val="00E11AF5"/>
    <w:rsid w:val="00E11B42"/>
    <w:rsid w:val="00E11BB5"/>
    <w:rsid w:val="00E11BC1"/>
    <w:rsid w:val="00E11CCF"/>
    <w:rsid w:val="00E126D3"/>
    <w:rsid w:val="00E12925"/>
    <w:rsid w:val="00E12F16"/>
    <w:rsid w:val="00E12F7D"/>
    <w:rsid w:val="00E1305C"/>
    <w:rsid w:val="00E13133"/>
    <w:rsid w:val="00E13299"/>
    <w:rsid w:val="00E134BB"/>
    <w:rsid w:val="00E134D8"/>
    <w:rsid w:val="00E13A98"/>
    <w:rsid w:val="00E1450E"/>
    <w:rsid w:val="00E147E6"/>
    <w:rsid w:val="00E14A68"/>
    <w:rsid w:val="00E14B51"/>
    <w:rsid w:val="00E14B8D"/>
    <w:rsid w:val="00E14C6C"/>
    <w:rsid w:val="00E14CFF"/>
    <w:rsid w:val="00E14D13"/>
    <w:rsid w:val="00E14E81"/>
    <w:rsid w:val="00E1546A"/>
    <w:rsid w:val="00E1636D"/>
    <w:rsid w:val="00E16461"/>
    <w:rsid w:val="00E164E9"/>
    <w:rsid w:val="00E1667C"/>
    <w:rsid w:val="00E16A0B"/>
    <w:rsid w:val="00E16BC8"/>
    <w:rsid w:val="00E16E1C"/>
    <w:rsid w:val="00E16E7B"/>
    <w:rsid w:val="00E16E88"/>
    <w:rsid w:val="00E170FD"/>
    <w:rsid w:val="00E171E6"/>
    <w:rsid w:val="00E17426"/>
    <w:rsid w:val="00E177B9"/>
    <w:rsid w:val="00E178EB"/>
    <w:rsid w:val="00E17914"/>
    <w:rsid w:val="00E17917"/>
    <w:rsid w:val="00E17A40"/>
    <w:rsid w:val="00E17DDB"/>
    <w:rsid w:val="00E17FD3"/>
    <w:rsid w:val="00E20149"/>
    <w:rsid w:val="00E20203"/>
    <w:rsid w:val="00E2042C"/>
    <w:rsid w:val="00E20636"/>
    <w:rsid w:val="00E207A5"/>
    <w:rsid w:val="00E2084E"/>
    <w:rsid w:val="00E208B2"/>
    <w:rsid w:val="00E20A3F"/>
    <w:rsid w:val="00E20D9C"/>
    <w:rsid w:val="00E2114F"/>
    <w:rsid w:val="00E211D0"/>
    <w:rsid w:val="00E21262"/>
    <w:rsid w:val="00E214FA"/>
    <w:rsid w:val="00E216BF"/>
    <w:rsid w:val="00E21780"/>
    <w:rsid w:val="00E21AFC"/>
    <w:rsid w:val="00E221F5"/>
    <w:rsid w:val="00E225B1"/>
    <w:rsid w:val="00E225B8"/>
    <w:rsid w:val="00E2260E"/>
    <w:rsid w:val="00E22B12"/>
    <w:rsid w:val="00E23690"/>
    <w:rsid w:val="00E23D5B"/>
    <w:rsid w:val="00E24780"/>
    <w:rsid w:val="00E247D7"/>
    <w:rsid w:val="00E24838"/>
    <w:rsid w:val="00E24991"/>
    <w:rsid w:val="00E24AFD"/>
    <w:rsid w:val="00E251CB"/>
    <w:rsid w:val="00E25387"/>
    <w:rsid w:val="00E25438"/>
    <w:rsid w:val="00E2562A"/>
    <w:rsid w:val="00E2565E"/>
    <w:rsid w:val="00E25A2B"/>
    <w:rsid w:val="00E25CC8"/>
    <w:rsid w:val="00E2620D"/>
    <w:rsid w:val="00E2678A"/>
    <w:rsid w:val="00E267A0"/>
    <w:rsid w:val="00E267CC"/>
    <w:rsid w:val="00E26ED5"/>
    <w:rsid w:val="00E270D2"/>
    <w:rsid w:val="00E271CD"/>
    <w:rsid w:val="00E27503"/>
    <w:rsid w:val="00E2775B"/>
    <w:rsid w:val="00E278F8"/>
    <w:rsid w:val="00E27C7E"/>
    <w:rsid w:val="00E30287"/>
    <w:rsid w:val="00E304FA"/>
    <w:rsid w:val="00E30D76"/>
    <w:rsid w:val="00E30DE6"/>
    <w:rsid w:val="00E311EC"/>
    <w:rsid w:val="00E3176B"/>
    <w:rsid w:val="00E3193A"/>
    <w:rsid w:val="00E322BF"/>
    <w:rsid w:val="00E32566"/>
    <w:rsid w:val="00E32A19"/>
    <w:rsid w:val="00E32DDB"/>
    <w:rsid w:val="00E3304C"/>
    <w:rsid w:val="00E3319B"/>
    <w:rsid w:val="00E33707"/>
    <w:rsid w:val="00E33D0B"/>
    <w:rsid w:val="00E33F16"/>
    <w:rsid w:val="00E3405A"/>
    <w:rsid w:val="00E341EF"/>
    <w:rsid w:val="00E34738"/>
    <w:rsid w:val="00E348E8"/>
    <w:rsid w:val="00E34A6E"/>
    <w:rsid w:val="00E34B90"/>
    <w:rsid w:val="00E3506E"/>
    <w:rsid w:val="00E355FF"/>
    <w:rsid w:val="00E35781"/>
    <w:rsid w:val="00E3578E"/>
    <w:rsid w:val="00E35816"/>
    <w:rsid w:val="00E3595F"/>
    <w:rsid w:val="00E35FA1"/>
    <w:rsid w:val="00E36CBB"/>
    <w:rsid w:val="00E372A0"/>
    <w:rsid w:val="00E376ED"/>
    <w:rsid w:val="00E37803"/>
    <w:rsid w:val="00E37818"/>
    <w:rsid w:val="00E378BF"/>
    <w:rsid w:val="00E37FF9"/>
    <w:rsid w:val="00E400DD"/>
    <w:rsid w:val="00E40147"/>
    <w:rsid w:val="00E40203"/>
    <w:rsid w:val="00E40360"/>
    <w:rsid w:val="00E40AFE"/>
    <w:rsid w:val="00E4164F"/>
    <w:rsid w:val="00E4192B"/>
    <w:rsid w:val="00E41B34"/>
    <w:rsid w:val="00E41BFB"/>
    <w:rsid w:val="00E41EE7"/>
    <w:rsid w:val="00E41F3F"/>
    <w:rsid w:val="00E420C7"/>
    <w:rsid w:val="00E426DD"/>
    <w:rsid w:val="00E42B98"/>
    <w:rsid w:val="00E42C58"/>
    <w:rsid w:val="00E42CA2"/>
    <w:rsid w:val="00E42D8A"/>
    <w:rsid w:val="00E42DCD"/>
    <w:rsid w:val="00E431E5"/>
    <w:rsid w:val="00E43641"/>
    <w:rsid w:val="00E436EE"/>
    <w:rsid w:val="00E44030"/>
    <w:rsid w:val="00E44149"/>
    <w:rsid w:val="00E44183"/>
    <w:rsid w:val="00E44559"/>
    <w:rsid w:val="00E44834"/>
    <w:rsid w:val="00E44C98"/>
    <w:rsid w:val="00E44D1C"/>
    <w:rsid w:val="00E44D37"/>
    <w:rsid w:val="00E44E5A"/>
    <w:rsid w:val="00E4586F"/>
    <w:rsid w:val="00E45A9B"/>
    <w:rsid w:val="00E45D1E"/>
    <w:rsid w:val="00E468D5"/>
    <w:rsid w:val="00E468F9"/>
    <w:rsid w:val="00E46B05"/>
    <w:rsid w:val="00E46B3D"/>
    <w:rsid w:val="00E46EAB"/>
    <w:rsid w:val="00E47157"/>
    <w:rsid w:val="00E4718D"/>
    <w:rsid w:val="00E47525"/>
    <w:rsid w:val="00E475CA"/>
    <w:rsid w:val="00E477DE"/>
    <w:rsid w:val="00E47A22"/>
    <w:rsid w:val="00E50133"/>
    <w:rsid w:val="00E50244"/>
    <w:rsid w:val="00E50367"/>
    <w:rsid w:val="00E5059D"/>
    <w:rsid w:val="00E50775"/>
    <w:rsid w:val="00E50C9F"/>
    <w:rsid w:val="00E50D2F"/>
    <w:rsid w:val="00E50D75"/>
    <w:rsid w:val="00E51286"/>
    <w:rsid w:val="00E513A0"/>
    <w:rsid w:val="00E516A8"/>
    <w:rsid w:val="00E51864"/>
    <w:rsid w:val="00E51902"/>
    <w:rsid w:val="00E52104"/>
    <w:rsid w:val="00E52331"/>
    <w:rsid w:val="00E52363"/>
    <w:rsid w:val="00E52B03"/>
    <w:rsid w:val="00E53283"/>
    <w:rsid w:val="00E53542"/>
    <w:rsid w:val="00E541B1"/>
    <w:rsid w:val="00E54780"/>
    <w:rsid w:val="00E54C86"/>
    <w:rsid w:val="00E54E63"/>
    <w:rsid w:val="00E55116"/>
    <w:rsid w:val="00E553AE"/>
    <w:rsid w:val="00E55431"/>
    <w:rsid w:val="00E55510"/>
    <w:rsid w:val="00E55679"/>
    <w:rsid w:val="00E55CFA"/>
    <w:rsid w:val="00E5609D"/>
    <w:rsid w:val="00E5634D"/>
    <w:rsid w:val="00E56DE1"/>
    <w:rsid w:val="00E56E37"/>
    <w:rsid w:val="00E5742C"/>
    <w:rsid w:val="00E576B9"/>
    <w:rsid w:val="00E57A0B"/>
    <w:rsid w:val="00E57A26"/>
    <w:rsid w:val="00E57D35"/>
    <w:rsid w:val="00E57EAA"/>
    <w:rsid w:val="00E57EF1"/>
    <w:rsid w:val="00E605DE"/>
    <w:rsid w:val="00E6068B"/>
    <w:rsid w:val="00E607B7"/>
    <w:rsid w:val="00E60837"/>
    <w:rsid w:val="00E60890"/>
    <w:rsid w:val="00E60A3C"/>
    <w:rsid w:val="00E60CD3"/>
    <w:rsid w:val="00E60DB5"/>
    <w:rsid w:val="00E60FE0"/>
    <w:rsid w:val="00E6110A"/>
    <w:rsid w:val="00E61AB4"/>
    <w:rsid w:val="00E62223"/>
    <w:rsid w:val="00E6277D"/>
    <w:rsid w:val="00E62CB1"/>
    <w:rsid w:val="00E62D62"/>
    <w:rsid w:val="00E62D6D"/>
    <w:rsid w:val="00E62EB6"/>
    <w:rsid w:val="00E630B3"/>
    <w:rsid w:val="00E632CD"/>
    <w:rsid w:val="00E634EC"/>
    <w:rsid w:val="00E6381C"/>
    <w:rsid w:val="00E6395A"/>
    <w:rsid w:val="00E63B89"/>
    <w:rsid w:val="00E63C63"/>
    <w:rsid w:val="00E63F8F"/>
    <w:rsid w:val="00E6453C"/>
    <w:rsid w:val="00E6457E"/>
    <w:rsid w:val="00E6466A"/>
    <w:rsid w:val="00E6468C"/>
    <w:rsid w:val="00E64EF6"/>
    <w:rsid w:val="00E652EC"/>
    <w:rsid w:val="00E654BE"/>
    <w:rsid w:val="00E65F18"/>
    <w:rsid w:val="00E66032"/>
    <w:rsid w:val="00E660F7"/>
    <w:rsid w:val="00E663DE"/>
    <w:rsid w:val="00E6649C"/>
    <w:rsid w:val="00E66750"/>
    <w:rsid w:val="00E6679E"/>
    <w:rsid w:val="00E667FB"/>
    <w:rsid w:val="00E66C1A"/>
    <w:rsid w:val="00E671B4"/>
    <w:rsid w:val="00E6726A"/>
    <w:rsid w:val="00E67EF7"/>
    <w:rsid w:val="00E67FFB"/>
    <w:rsid w:val="00E702FB"/>
    <w:rsid w:val="00E70523"/>
    <w:rsid w:val="00E709CC"/>
    <w:rsid w:val="00E70B16"/>
    <w:rsid w:val="00E70BD8"/>
    <w:rsid w:val="00E71E6C"/>
    <w:rsid w:val="00E721C6"/>
    <w:rsid w:val="00E72424"/>
    <w:rsid w:val="00E724B5"/>
    <w:rsid w:val="00E72568"/>
    <w:rsid w:val="00E725BA"/>
    <w:rsid w:val="00E725C6"/>
    <w:rsid w:val="00E72708"/>
    <w:rsid w:val="00E7275A"/>
    <w:rsid w:val="00E72827"/>
    <w:rsid w:val="00E72FF3"/>
    <w:rsid w:val="00E730E8"/>
    <w:rsid w:val="00E731E8"/>
    <w:rsid w:val="00E73663"/>
    <w:rsid w:val="00E73788"/>
    <w:rsid w:val="00E73A6D"/>
    <w:rsid w:val="00E7471A"/>
    <w:rsid w:val="00E74C9A"/>
    <w:rsid w:val="00E754F3"/>
    <w:rsid w:val="00E759E6"/>
    <w:rsid w:val="00E75C77"/>
    <w:rsid w:val="00E76218"/>
    <w:rsid w:val="00E76B73"/>
    <w:rsid w:val="00E76D27"/>
    <w:rsid w:val="00E76DC2"/>
    <w:rsid w:val="00E76E9D"/>
    <w:rsid w:val="00E76FCA"/>
    <w:rsid w:val="00E771AD"/>
    <w:rsid w:val="00E77227"/>
    <w:rsid w:val="00E7725B"/>
    <w:rsid w:val="00E77532"/>
    <w:rsid w:val="00E7790C"/>
    <w:rsid w:val="00E77D83"/>
    <w:rsid w:val="00E77FB5"/>
    <w:rsid w:val="00E8013D"/>
    <w:rsid w:val="00E802CD"/>
    <w:rsid w:val="00E802EE"/>
    <w:rsid w:val="00E80361"/>
    <w:rsid w:val="00E804E8"/>
    <w:rsid w:val="00E80931"/>
    <w:rsid w:val="00E809E1"/>
    <w:rsid w:val="00E80E45"/>
    <w:rsid w:val="00E80FD8"/>
    <w:rsid w:val="00E81305"/>
    <w:rsid w:val="00E814EE"/>
    <w:rsid w:val="00E81731"/>
    <w:rsid w:val="00E82024"/>
    <w:rsid w:val="00E8210F"/>
    <w:rsid w:val="00E821E7"/>
    <w:rsid w:val="00E8280E"/>
    <w:rsid w:val="00E82A77"/>
    <w:rsid w:val="00E82DDB"/>
    <w:rsid w:val="00E8314B"/>
    <w:rsid w:val="00E83237"/>
    <w:rsid w:val="00E834A2"/>
    <w:rsid w:val="00E8368A"/>
    <w:rsid w:val="00E83865"/>
    <w:rsid w:val="00E83B33"/>
    <w:rsid w:val="00E83CAB"/>
    <w:rsid w:val="00E8403C"/>
    <w:rsid w:val="00E852CF"/>
    <w:rsid w:val="00E8550C"/>
    <w:rsid w:val="00E85971"/>
    <w:rsid w:val="00E85C79"/>
    <w:rsid w:val="00E86DF3"/>
    <w:rsid w:val="00E86EE9"/>
    <w:rsid w:val="00E8701D"/>
    <w:rsid w:val="00E871A8"/>
    <w:rsid w:val="00E87A97"/>
    <w:rsid w:val="00E87DD8"/>
    <w:rsid w:val="00E87E29"/>
    <w:rsid w:val="00E87F12"/>
    <w:rsid w:val="00E87FC2"/>
    <w:rsid w:val="00E90616"/>
    <w:rsid w:val="00E90939"/>
    <w:rsid w:val="00E90C48"/>
    <w:rsid w:val="00E90EF9"/>
    <w:rsid w:val="00E91118"/>
    <w:rsid w:val="00E91123"/>
    <w:rsid w:val="00E91536"/>
    <w:rsid w:val="00E916C1"/>
    <w:rsid w:val="00E918F6"/>
    <w:rsid w:val="00E91934"/>
    <w:rsid w:val="00E91C68"/>
    <w:rsid w:val="00E91D08"/>
    <w:rsid w:val="00E91F1F"/>
    <w:rsid w:val="00E925DB"/>
    <w:rsid w:val="00E92C70"/>
    <w:rsid w:val="00E93227"/>
    <w:rsid w:val="00E93591"/>
    <w:rsid w:val="00E93725"/>
    <w:rsid w:val="00E93806"/>
    <w:rsid w:val="00E93919"/>
    <w:rsid w:val="00E93C6D"/>
    <w:rsid w:val="00E93F27"/>
    <w:rsid w:val="00E9468B"/>
    <w:rsid w:val="00E947EA"/>
    <w:rsid w:val="00E94BD4"/>
    <w:rsid w:val="00E94C15"/>
    <w:rsid w:val="00E94D7F"/>
    <w:rsid w:val="00E95393"/>
    <w:rsid w:val="00E956AF"/>
    <w:rsid w:val="00E95ADD"/>
    <w:rsid w:val="00E95DE0"/>
    <w:rsid w:val="00E9606E"/>
    <w:rsid w:val="00E967E5"/>
    <w:rsid w:val="00E968B1"/>
    <w:rsid w:val="00E96AFA"/>
    <w:rsid w:val="00E96BFA"/>
    <w:rsid w:val="00E96F28"/>
    <w:rsid w:val="00E96FB9"/>
    <w:rsid w:val="00E97090"/>
    <w:rsid w:val="00E970E9"/>
    <w:rsid w:val="00E97331"/>
    <w:rsid w:val="00E97338"/>
    <w:rsid w:val="00E976C8"/>
    <w:rsid w:val="00E9798B"/>
    <w:rsid w:val="00E97A16"/>
    <w:rsid w:val="00E97FE0"/>
    <w:rsid w:val="00EA01A7"/>
    <w:rsid w:val="00EA01CD"/>
    <w:rsid w:val="00EA0BF9"/>
    <w:rsid w:val="00EA0E5A"/>
    <w:rsid w:val="00EA1002"/>
    <w:rsid w:val="00EA10B7"/>
    <w:rsid w:val="00EA12A6"/>
    <w:rsid w:val="00EA1520"/>
    <w:rsid w:val="00EA15E8"/>
    <w:rsid w:val="00EA1E61"/>
    <w:rsid w:val="00EA202E"/>
    <w:rsid w:val="00EA2305"/>
    <w:rsid w:val="00EA2911"/>
    <w:rsid w:val="00EA2A4C"/>
    <w:rsid w:val="00EA2C18"/>
    <w:rsid w:val="00EA2C52"/>
    <w:rsid w:val="00EA2E87"/>
    <w:rsid w:val="00EA336C"/>
    <w:rsid w:val="00EA3C0D"/>
    <w:rsid w:val="00EA3DEC"/>
    <w:rsid w:val="00EA3F6E"/>
    <w:rsid w:val="00EA40DB"/>
    <w:rsid w:val="00EA4236"/>
    <w:rsid w:val="00EA45D6"/>
    <w:rsid w:val="00EA4D9A"/>
    <w:rsid w:val="00EA50E7"/>
    <w:rsid w:val="00EA512E"/>
    <w:rsid w:val="00EA5892"/>
    <w:rsid w:val="00EA58C6"/>
    <w:rsid w:val="00EA5BB4"/>
    <w:rsid w:val="00EA5CBC"/>
    <w:rsid w:val="00EA5D2B"/>
    <w:rsid w:val="00EA6153"/>
    <w:rsid w:val="00EA6565"/>
    <w:rsid w:val="00EA6B2C"/>
    <w:rsid w:val="00EA6BF7"/>
    <w:rsid w:val="00EA6C8D"/>
    <w:rsid w:val="00EA6DD6"/>
    <w:rsid w:val="00EA6DFF"/>
    <w:rsid w:val="00EA78C4"/>
    <w:rsid w:val="00EA7DC4"/>
    <w:rsid w:val="00EA7FF0"/>
    <w:rsid w:val="00EB018B"/>
    <w:rsid w:val="00EB045E"/>
    <w:rsid w:val="00EB0756"/>
    <w:rsid w:val="00EB083A"/>
    <w:rsid w:val="00EB0C38"/>
    <w:rsid w:val="00EB121C"/>
    <w:rsid w:val="00EB12BD"/>
    <w:rsid w:val="00EB16D1"/>
    <w:rsid w:val="00EB16F9"/>
    <w:rsid w:val="00EB1A18"/>
    <w:rsid w:val="00EB1F09"/>
    <w:rsid w:val="00EB1F78"/>
    <w:rsid w:val="00EB20DB"/>
    <w:rsid w:val="00EB22C7"/>
    <w:rsid w:val="00EB2B70"/>
    <w:rsid w:val="00EB2C23"/>
    <w:rsid w:val="00EB2E39"/>
    <w:rsid w:val="00EB2F4C"/>
    <w:rsid w:val="00EB33C2"/>
    <w:rsid w:val="00EB396C"/>
    <w:rsid w:val="00EB3AE7"/>
    <w:rsid w:val="00EB40EC"/>
    <w:rsid w:val="00EB40F5"/>
    <w:rsid w:val="00EB42E0"/>
    <w:rsid w:val="00EB445D"/>
    <w:rsid w:val="00EB4735"/>
    <w:rsid w:val="00EB4A6C"/>
    <w:rsid w:val="00EB4BF3"/>
    <w:rsid w:val="00EB4E90"/>
    <w:rsid w:val="00EB4F38"/>
    <w:rsid w:val="00EB533A"/>
    <w:rsid w:val="00EB5540"/>
    <w:rsid w:val="00EB60D2"/>
    <w:rsid w:val="00EB6508"/>
    <w:rsid w:val="00EB6570"/>
    <w:rsid w:val="00EB6A9D"/>
    <w:rsid w:val="00EB6BF6"/>
    <w:rsid w:val="00EB6F8A"/>
    <w:rsid w:val="00EB70C3"/>
    <w:rsid w:val="00EB72E4"/>
    <w:rsid w:val="00EB74D8"/>
    <w:rsid w:val="00EB7B1E"/>
    <w:rsid w:val="00EB7B5A"/>
    <w:rsid w:val="00EC0093"/>
    <w:rsid w:val="00EC03D0"/>
    <w:rsid w:val="00EC0D39"/>
    <w:rsid w:val="00EC155B"/>
    <w:rsid w:val="00EC167E"/>
    <w:rsid w:val="00EC189F"/>
    <w:rsid w:val="00EC1EAE"/>
    <w:rsid w:val="00EC20AD"/>
    <w:rsid w:val="00EC2276"/>
    <w:rsid w:val="00EC23A0"/>
    <w:rsid w:val="00EC2506"/>
    <w:rsid w:val="00EC28D3"/>
    <w:rsid w:val="00EC28D5"/>
    <w:rsid w:val="00EC2A4B"/>
    <w:rsid w:val="00EC2F36"/>
    <w:rsid w:val="00EC2FDB"/>
    <w:rsid w:val="00EC3043"/>
    <w:rsid w:val="00EC3368"/>
    <w:rsid w:val="00EC3627"/>
    <w:rsid w:val="00EC4057"/>
    <w:rsid w:val="00EC4FEA"/>
    <w:rsid w:val="00EC51A4"/>
    <w:rsid w:val="00EC53D4"/>
    <w:rsid w:val="00EC570C"/>
    <w:rsid w:val="00EC5B7B"/>
    <w:rsid w:val="00EC6A12"/>
    <w:rsid w:val="00EC6DD6"/>
    <w:rsid w:val="00EC74D6"/>
    <w:rsid w:val="00EC7749"/>
    <w:rsid w:val="00EC7D1F"/>
    <w:rsid w:val="00ED02DC"/>
    <w:rsid w:val="00ED09E1"/>
    <w:rsid w:val="00ED0C32"/>
    <w:rsid w:val="00ED0D46"/>
    <w:rsid w:val="00ED153C"/>
    <w:rsid w:val="00ED16AF"/>
    <w:rsid w:val="00ED18EA"/>
    <w:rsid w:val="00ED1C92"/>
    <w:rsid w:val="00ED1D24"/>
    <w:rsid w:val="00ED2566"/>
    <w:rsid w:val="00ED2A89"/>
    <w:rsid w:val="00ED2D26"/>
    <w:rsid w:val="00ED2D45"/>
    <w:rsid w:val="00ED2F34"/>
    <w:rsid w:val="00ED2FE7"/>
    <w:rsid w:val="00ED31CA"/>
    <w:rsid w:val="00ED32AB"/>
    <w:rsid w:val="00ED337B"/>
    <w:rsid w:val="00ED3421"/>
    <w:rsid w:val="00ED3966"/>
    <w:rsid w:val="00ED3990"/>
    <w:rsid w:val="00ED3C80"/>
    <w:rsid w:val="00ED3E40"/>
    <w:rsid w:val="00ED3F5C"/>
    <w:rsid w:val="00ED47A4"/>
    <w:rsid w:val="00ED4F4F"/>
    <w:rsid w:val="00ED506C"/>
    <w:rsid w:val="00ED5077"/>
    <w:rsid w:val="00ED5488"/>
    <w:rsid w:val="00ED55D9"/>
    <w:rsid w:val="00ED5618"/>
    <w:rsid w:val="00ED5A36"/>
    <w:rsid w:val="00ED5C71"/>
    <w:rsid w:val="00ED5DA9"/>
    <w:rsid w:val="00ED6688"/>
    <w:rsid w:val="00ED69A8"/>
    <w:rsid w:val="00ED6C87"/>
    <w:rsid w:val="00ED6D90"/>
    <w:rsid w:val="00ED710F"/>
    <w:rsid w:val="00ED7E01"/>
    <w:rsid w:val="00EE051C"/>
    <w:rsid w:val="00EE0F20"/>
    <w:rsid w:val="00EE1034"/>
    <w:rsid w:val="00EE1625"/>
    <w:rsid w:val="00EE1D82"/>
    <w:rsid w:val="00EE1EAA"/>
    <w:rsid w:val="00EE223E"/>
    <w:rsid w:val="00EE2BBF"/>
    <w:rsid w:val="00EE2BD1"/>
    <w:rsid w:val="00EE3184"/>
    <w:rsid w:val="00EE346E"/>
    <w:rsid w:val="00EE3484"/>
    <w:rsid w:val="00EE35B1"/>
    <w:rsid w:val="00EE4510"/>
    <w:rsid w:val="00EE4567"/>
    <w:rsid w:val="00EE4909"/>
    <w:rsid w:val="00EE49C2"/>
    <w:rsid w:val="00EE4B23"/>
    <w:rsid w:val="00EE4D3C"/>
    <w:rsid w:val="00EE4F95"/>
    <w:rsid w:val="00EE5109"/>
    <w:rsid w:val="00EE54C7"/>
    <w:rsid w:val="00EE5840"/>
    <w:rsid w:val="00EE5B05"/>
    <w:rsid w:val="00EE5B66"/>
    <w:rsid w:val="00EE5E9C"/>
    <w:rsid w:val="00EE6181"/>
    <w:rsid w:val="00EE62EC"/>
    <w:rsid w:val="00EE65A3"/>
    <w:rsid w:val="00EE6620"/>
    <w:rsid w:val="00EE6754"/>
    <w:rsid w:val="00EE6A75"/>
    <w:rsid w:val="00EE6ABE"/>
    <w:rsid w:val="00EE71E6"/>
    <w:rsid w:val="00EE7386"/>
    <w:rsid w:val="00EE779A"/>
    <w:rsid w:val="00EE77DA"/>
    <w:rsid w:val="00EE7A8F"/>
    <w:rsid w:val="00EE7B48"/>
    <w:rsid w:val="00EE7C30"/>
    <w:rsid w:val="00EE7E13"/>
    <w:rsid w:val="00EE7E4A"/>
    <w:rsid w:val="00EF013F"/>
    <w:rsid w:val="00EF057A"/>
    <w:rsid w:val="00EF0580"/>
    <w:rsid w:val="00EF059F"/>
    <w:rsid w:val="00EF05DA"/>
    <w:rsid w:val="00EF0A2A"/>
    <w:rsid w:val="00EF0A56"/>
    <w:rsid w:val="00EF0D42"/>
    <w:rsid w:val="00EF0F90"/>
    <w:rsid w:val="00EF1028"/>
    <w:rsid w:val="00EF1072"/>
    <w:rsid w:val="00EF155E"/>
    <w:rsid w:val="00EF15EC"/>
    <w:rsid w:val="00EF184C"/>
    <w:rsid w:val="00EF18AF"/>
    <w:rsid w:val="00EF1D3F"/>
    <w:rsid w:val="00EF2540"/>
    <w:rsid w:val="00EF2886"/>
    <w:rsid w:val="00EF305F"/>
    <w:rsid w:val="00EF3E64"/>
    <w:rsid w:val="00EF3ECE"/>
    <w:rsid w:val="00EF3FA0"/>
    <w:rsid w:val="00EF4001"/>
    <w:rsid w:val="00EF41D5"/>
    <w:rsid w:val="00EF4946"/>
    <w:rsid w:val="00EF53A8"/>
    <w:rsid w:val="00EF574B"/>
    <w:rsid w:val="00EF57A7"/>
    <w:rsid w:val="00EF59CC"/>
    <w:rsid w:val="00EF5A9C"/>
    <w:rsid w:val="00EF5B21"/>
    <w:rsid w:val="00EF5F20"/>
    <w:rsid w:val="00EF66AC"/>
    <w:rsid w:val="00EF68FD"/>
    <w:rsid w:val="00EF6960"/>
    <w:rsid w:val="00EF6D91"/>
    <w:rsid w:val="00EF7098"/>
    <w:rsid w:val="00EF7741"/>
    <w:rsid w:val="00EF7B1A"/>
    <w:rsid w:val="00EF7F41"/>
    <w:rsid w:val="00EF7F8F"/>
    <w:rsid w:val="00EF7FB0"/>
    <w:rsid w:val="00F008F6"/>
    <w:rsid w:val="00F00A1A"/>
    <w:rsid w:val="00F00FB6"/>
    <w:rsid w:val="00F01064"/>
    <w:rsid w:val="00F0113D"/>
    <w:rsid w:val="00F01527"/>
    <w:rsid w:val="00F0182A"/>
    <w:rsid w:val="00F01AE3"/>
    <w:rsid w:val="00F01E11"/>
    <w:rsid w:val="00F0236D"/>
    <w:rsid w:val="00F024DF"/>
    <w:rsid w:val="00F02890"/>
    <w:rsid w:val="00F0392D"/>
    <w:rsid w:val="00F03B11"/>
    <w:rsid w:val="00F03EE1"/>
    <w:rsid w:val="00F042BC"/>
    <w:rsid w:val="00F0430E"/>
    <w:rsid w:val="00F048C5"/>
    <w:rsid w:val="00F04DDA"/>
    <w:rsid w:val="00F04EAF"/>
    <w:rsid w:val="00F04EE3"/>
    <w:rsid w:val="00F05071"/>
    <w:rsid w:val="00F05138"/>
    <w:rsid w:val="00F05567"/>
    <w:rsid w:val="00F05642"/>
    <w:rsid w:val="00F05689"/>
    <w:rsid w:val="00F056E4"/>
    <w:rsid w:val="00F0599F"/>
    <w:rsid w:val="00F059B5"/>
    <w:rsid w:val="00F06611"/>
    <w:rsid w:val="00F066C0"/>
    <w:rsid w:val="00F06867"/>
    <w:rsid w:val="00F06885"/>
    <w:rsid w:val="00F06AE8"/>
    <w:rsid w:val="00F06E7A"/>
    <w:rsid w:val="00F06F9E"/>
    <w:rsid w:val="00F06FD7"/>
    <w:rsid w:val="00F0716F"/>
    <w:rsid w:val="00F07237"/>
    <w:rsid w:val="00F073E5"/>
    <w:rsid w:val="00F075BC"/>
    <w:rsid w:val="00F0771D"/>
    <w:rsid w:val="00F0793F"/>
    <w:rsid w:val="00F0799F"/>
    <w:rsid w:val="00F07DB6"/>
    <w:rsid w:val="00F07DF1"/>
    <w:rsid w:val="00F10093"/>
    <w:rsid w:val="00F10551"/>
    <w:rsid w:val="00F105B3"/>
    <w:rsid w:val="00F10749"/>
    <w:rsid w:val="00F1075F"/>
    <w:rsid w:val="00F108F0"/>
    <w:rsid w:val="00F10A2B"/>
    <w:rsid w:val="00F10BF5"/>
    <w:rsid w:val="00F10EF6"/>
    <w:rsid w:val="00F115B2"/>
    <w:rsid w:val="00F1180A"/>
    <w:rsid w:val="00F11B19"/>
    <w:rsid w:val="00F1206E"/>
    <w:rsid w:val="00F12372"/>
    <w:rsid w:val="00F124A5"/>
    <w:rsid w:val="00F129B2"/>
    <w:rsid w:val="00F12CDA"/>
    <w:rsid w:val="00F13570"/>
    <w:rsid w:val="00F13A68"/>
    <w:rsid w:val="00F1402A"/>
    <w:rsid w:val="00F1420A"/>
    <w:rsid w:val="00F14395"/>
    <w:rsid w:val="00F147F0"/>
    <w:rsid w:val="00F14802"/>
    <w:rsid w:val="00F15290"/>
    <w:rsid w:val="00F152C4"/>
    <w:rsid w:val="00F15346"/>
    <w:rsid w:val="00F15CE1"/>
    <w:rsid w:val="00F15D4E"/>
    <w:rsid w:val="00F15E60"/>
    <w:rsid w:val="00F15EE5"/>
    <w:rsid w:val="00F16A15"/>
    <w:rsid w:val="00F16A26"/>
    <w:rsid w:val="00F16F23"/>
    <w:rsid w:val="00F17277"/>
    <w:rsid w:val="00F1733B"/>
    <w:rsid w:val="00F1797D"/>
    <w:rsid w:val="00F17D02"/>
    <w:rsid w:val="00F17EDB"/>
    <w:rsid w:val="00F20198"/>
    <w:rsid w:val="00F20B06"/>
    <w:rsid w:val="00F20B8D"/>
    <w:rsid w:val="00F21763"/>
    <w:rsid w:val="00F217DA"/>
    <w:rsid w:val="00F21D89"/>
    <w:rsid w:val="00F21FB8"/>
    <w:rsid w:val="00F22649"/>
    <w:rsid w:val="00F2281F"/>
    <w:rsid w:val="00F228FF"/>
    <w:rsid w:val="00F2295E"/>
    <w:rsid w:val="00F22971"/>
    <w:rsid w:val="00F23294"/>
    <w:rsid w:val="00F232F0"/>
    <w:rsid w:val="00F23406"/>
    <w:rsid w:val="00F23458"/>
    <w:rsid w:val="00F23986"/>
    <w:rsid w:val="00F23A52"/>
    <w:rsid w:val="00F23BBE"/>
    <w:rsid w:val="00F23CD4"/>
    <w:rsid w:val="00F23FF9"/>
    <w:rsid w:val="00F2447D"/>
    <w:rsid w:val="00F24700"/>
    <w:rsid w:val="00F247F8"/>
    <w:rsid w:val="00F24836"/>
    <w:rsid w:val="00F24A7A"/>
    <w:rsid w:val="00F255CF"/>
    <w:rsid w:val="00F2590A"/>
    <w:rsid w:val="00F25EE8"/>
    <w:rsid w:val="00F26178"/>
    <w:rsid w:val="00F26495"/>
    <w:rsid w:val="00F266CE"/>
    <w:rsid w:val="00F26BE2"/>
    <w:rsid w:val="00F26F25"/>
    <w:rsid w:val="00F27033"/>
    <w:rsid w:val="00F27753"/>
    <w:rsid w:val="00F27AC4"/>
    <w:rsid w:val="00F27C4A"/>
    <w:rsid w:val="00F30171"/>
    <w:rsid w:val="00F3033B"/>
    <w:rsid w:val="00F30514"/>
    <w:rsid w:val="00F305BA"/>
    <w:rsid w:val="00F30FC6"/>
    <w:rsid w:val="00F322F1"/>
    <w:rsid w:val="00F323C8"/>
    <w:rsid w:val="00F327F9"/>
    <w:rsid w:val="00F32A35"/>
    <w:rsid w:val="00F32BDC"/>
    <w:rsid w:val="00F32D1B"/>
    <w:rsid w:val="00F330CD"/>
    <w:rsid w:val="00F3343E"/>
    <w:rsid w:val="00F33B2A"/>
    <w:rsid w:val="00F33BB1"/>
    <w:rsid w:val="00F33C36"/>
    <w:rsid w:val="00F33EC4"/>
    <w:rsid w:val="00F341D8"/>
    <w:rsid w:val="00F343FB"/>
    <w:rsid w:val="00F34748"/>
    <w:rsid w:val="00F34A58"/>
    <w:rsid w:val="00F35128"/>
    <w:rsid w:val="00F352F7"/>
    <w:rsid w:val="00F3542D"/>
    <w:rsid w:val="00F3544F"/>
    <w:rsid w:val="00F35598"/>
    <w:rsid w:val="00F356DC"/>
    <w:rsid w:val="00F357A1"/>
    <w:rsid w:val="00F358DC"/>
    <w:rsid w:val="00F35D78"/>
    <w:rsid w:val="00F35E56"/>
    <w:rsid w:val="00F36125"/>
    <w:rsid w:val="00F36278"/>
    <w:rsid w:val="00F365FD"/>
    <w:rsid w:val="00F36898"/>
    <w:rsid w:val="00F36B11"/>
    <w:rsid w:val="00F36B1A"/>
    <w:rsid w:val="00F36C27"/>
    <w:rsid w:val="00F36D90"/>
    <w:rsid w:val="00F36F60"/>
    <w:rsid w:val="00F370FA"/>
    <w:rsid w:val="00F37172"/>
    <w:rsid w:val="00F371E3"/>
    <w:rsid w:val="00F3733B"/>
    <w:rsid w:val="00F37EB7"/>
    <w:rsid w:val="00F40237"/>
    <w:rsid w:val="00F4036F"/>
    <w:rsid w:val="00F40850"/>
    <w:rsid w:val="00F40CC4"/>
    <w:rsid w:val="00F415BF"/>
    <w:rsid w:val="00F41781"/>
    <w:rsid w:val="00F41884"/>
    <w:rsid w:val="00F41948"/>
    <w:rsid w:val="00F41B01"/>
    <w:rsid w:val="00F41C7C"/>
    <w:rsid w:val="00F41CE9"/>
    <w:rsid w:val="00F42068"/>
    <w:rsid w:val="00F42084"/>
    <w:rsid w:val="00F420BD"/>
    <w:rsid w:val="00F4222D"/>
    <w:rsid w:val="00F422BD"/>
    <w:rsid w:val="00F4254F"/>
    <w:rsid w:val="00F4256D"/>
    <w:rsid w:val="00F429EC"/>
    <w:rsid w:val="00F42B0D"/>
    <w:rsid w:val="00F42B37"/>
    <w:rsid w:val="00F42B72"/>
    <w:rsid w:val="00F42D15"/>
    <w:rsid w:val="00F42E63"/>
    <w:rsid w:val="00F42F95"/>
    <w:rsid w:val="00F43064"/>
    <w:rsid w:val="00F43736"/>
    <w:rsid w:val="00F43CDF"/>
    <w:rsid w:val="00F43FA9"/>
    <w:rsid w:val="00F44235"/>
    <w:rsid w:val="00F4425D"/>
    <w:rsid w:val="00F442C4"/>
    <w:rsid w:val="00F442E5"/>
    <w:rsid w:val="00F44AF8"/>
    <w:rsid w:val="00F44C45"/>
    <w:rsid w:val="00F44D19"/>
    <w:rsid w:val="00F44E5B"/>
    <w:rsid w:val="00F452F0"/>
    <w:rsid w:val="00F454A6"/>
    <w:rsid w:val="00F4557C"/>
    <w:rsid w:val="00F456D2"/>
    <w:rsid w:val="00F45853"/>
    <w:rsid w:val="00F45987"/>
    <w:rsid w:val="00F45A30"/>
    <w:rsid w:val="00F45B8C"/>
    <w:rsid w:val="00F45C76"/>
    <w:rsid w:val="00F45D74"/>
    <w:rsid w:val="00F45E59"/>
    <w:rsid w:val="00F46235"/>
    <w:rsid w:val="00F46317"/>
    <w:rsid w:val="00F463B6"/>
    <w:rsid w:val="00F46454"/>
    <w:rsid w:val="00F46572"/>
    <w:rsid w:val="00F465B8"/>
    <w:rsid w:val="00F4760B"/>
    <w:rsid w:val="00F47652"/>
    <w:rsid w:val="00F4788A"/>
    <w:rsid w:val="00F4795D"/>
    <w:rsid w:val="00F4796E"/>
    <w:rsid w:val="00F5010B"/>
    <w:rsid w:val="00F50AF2"/>
    <w:rsid w:val="00F50B31"/>
    <w:rsid w:val="00F50B6B"/>
    <w:rsid w:val="00F50C3B"/>
    <w:rsid w:val="00F510C5"/>
    <w:rsid w:val="00F51245"/>
    <w:rsid w:val="00F5127B"/>
    <w:rsid w:val="00F51926"/>
    <w:rsid w:val="00F5195C"/>
    <w:rsid w:val="00F51F2A"/>
    <w:rsid w:val="00F52283"/>
    <w:rsid w:val="00F52478"/>
    <w:rsid w:val="00F525B8"/>
    <w:rsid w:val="00F5292E"/>
    <w:rsid w:val="00F52FC4"/>
    <w:rsid w:val="00F530AE"/>
    <w:rsid w:val="00F53313"/>
    <w:rsid w:val="00F5391F"/>
    <w:rsid w:val="00F53A18"/>
    <w:rsid w:val="00F53F13"/>
    <w:rsid w:val="00F540A6"/>
    <w:rsid w:val="00F541CB"/>
    <w:rsid w:val="00F543D2"/>
    <w:rsid w:val="00F547B0"/>
    <w:rsid w:val="00F54868"/>
    <w:rsid w:val="00F54ACA"/>
    <w:rsid w:val="00F54BC7"/>
    <w:rsid w:val="00F54EA1"/>
    <w:rsid w:val="00F54F29"/>
    <w:rsid w:val="00F55737"/>
    <w:rsid w:val="00F55B84"/>
    <w:rsid w:val="00F5638C"/>
    <w:rsid w:val="00F564DC"/>
    <w:rsid w:val="00F56583"/>
    <w:rsid w:val="00F56C25"/>
    <w:rsid w:val="00F57334"/>
    <w:rsid w:val="00F57510"/>
    <w:rsid w:val="00F5777C"/>
    <w:rsid w:val="00F5799B"/>
    <w:rsid w:val="00F57BCE"/>
    <w:rsid w:val="00F60085"/>
    <w:rsid w:val="00F60101"/>
    <w:rsid w:val="00F60125"/>
    <w:rsid w:val="00F60501"/>
    <w:rsid w:val="00F605D8"/>
    <w:rsid w:val="00F60C52"/>
    <w:rsid w:val="00F61120"/>
    <w:rsid w:val="00F6127D"/>
    <w:rsid w:val="00F61335"/>
    <w:rsid w:val="00F61691"/>
    <w:rsid w:val="00F619AC"/>
    <w:rsid w:val="00F61A4B"/>
    <w:rsid w:val="00F61AFF"/>
    <w:rsid w:val="00F61D6E"/>
    <w:rsid w:val="00F6226E"/>
    <w:rsid w:val="00F6228C"/>
    <w:rsid w:val="00F624D6"/>
    <w:rsid w:val="00F6262F"/>
    <w:rsid w:val="00F627DB"/>
    <w:rsid w:val="00F62BCE"/>
    <w:rsid w:val="00F62E8B"/>
    <w:rsid w:val="00F638DD"/>
    <w:rsid w:val="00F63E79"/>
    <w:rsid w:val="00F63F07"/>
    <w:rsid w:val="00F63F9F"/>
    <w:rsid w:val="00F6411E"/>
    <w:rsid w:val="00F641D3"/>
    <w:rsid w:val="00F6426E"/>
    <w:rsid w:val="00F647D8"/>
    <w:rsid w:val="00F64C55"/>
    <w:rsid w:val="00F64E1A"/>
    <w:rsid w:val="00F65540"/>
    <w:rsid w:val="00F655FD"/>
    <w:rsid w:val="00F65623"/>
    <w:rsid w:val="00F658B7"/>
    <w:rsid w:val="00F65AF9"/>
    <w:rsid w:val="00F65C7D"/>
    <w:rsid w:val="00F65F11"/>
    <w:rsid w:val="00F662AD"/>
    <w:rsid w:val="00F6678A"/>
    <w:rsid w:val="00F66939"/>
    <w:rsid w:val="00F66B4C"/>
    <w:rsid w:val="00F67250"/>
    <w:rsid w:val="00F6797E"/>
    <w:rsid w:val="00F67AC2"/>
    <w:rsid w:val="00F67E7D"/>
    <w:rsid w:val="00F70374"/>
    <w:rsid w:val="00F7062A"/>
    <w:rsid w:val="00F70C17"/>
    <w:rsid w:val="00F70DF2"/>
    <w:rsid w:val="00F71125"/>
    <w:rsid w:val="00F71236"/>
    <w:rsid w:val="00F7133E"/>
    <w:rsid w:val="00F713F8"/>
    <w:rsid w:val="00F71693"/>
    <w:rsid w:val="00F71787"/>
    <w:rsid w:val="00F71813"/>
    <w:rsid w:val="00F71E38"/>
    <w:rsid w:val="00F71EF0"/>
    <w:rsid w:val="00F729BA"/>
    <w:rsid w:val="00F729D3"/>
    <w:rsid w:val="00F72D83"/>
    <w:rsid w:val="00F72E1C"/>
    <w:rsid w:val="00F72F97"/>
    <w:rsid w:val="00F72FAF"/>
    <w:rsid w:val="00F73261"/>
    <w:rsid w:val="00F73281"/>
    <w:rsid w:val="00F7339A"/>
    <w:rsid w:val="00F734FE"/>
    <w:rsid w:val="00F73527"/>
    <w:rsid w:val="00F73BB1"/>
    <w:rsid w:val="00F73BC3"/>
    <w:rsid w:val="00F73F24"/>
    <w:rsid w:val="00F7416D"/>
    <w:rsid w:val="00F7421D"/>
    <w:rsid w:val="00F753E0"/>
    <w:rsid w:val="00F75524"/>
    <w:rsid w:val="00F75599"/>
    <w:rsid w:val="00F75661"/>
    <w:rsid w:val="00F75741"/>
    <w:rsid w:val="00F75AF5"/>
    <w:rsid w:val="00F75C4C"/>
    <w:rsid w:val="00F75FFD"/>
    <w:rsid w:val="00F764CA"/>
    <w:rsid w:val="00F767C5"/>
    <w:rsid w:val="00F769C7"/>
    <w:rsid w:val="00F76A0C"/>
    <w:rsid w:val="00F7727C"/>
    <w:rsid w:val="00F773A0"/>
    <w:rsid w:val="00F773A5"/>
    <w:rsid w:val="00F77986"/>
    <w:rsid w:val="00F77E91"/>
    <w:rsid w:val="00F801DC"/>
    <w:rsid w:val="00F803AA"/>
    <w:rsid w:val="00F809C7"/>
    <w:rsid w:val="00F809DF"/>
    <w:rsid w:val="00F80B7B"/>
    <w:rsid w:val="00F80C5B"/>
    <w:rsid w:val="00F80F27"/>
    <w:rsid w:val="00F80F85"/>
    <w:rsid w:val="00F81518"/>
    <w:rsid w:val="00F81C60"/>
    <w:rsid w:val="00F8264B"/>
    <w:rsid w:val="00F83570"/>
    <w:rsid w:val="00F835A9"/>
    <w:rsid w:val="00F83761"/>
    <w:rsid w:val="00F839B2"/>
    <w:rsid w:val="00F83BAF"/>
    <w:rsid w:val="00F83C30"/>
    <w:rsid w:val="00F84022"/>
    <w:rsid w:val="00F8421E"/>
    <w:rsid w:val="00F846C9"/>
    <w:rsid w:val="00F84C88"/>
    <w:rsid w:val="00F84C9E"/>
    <w:rsid w:val="00F84F29"/>
    <w:rsid w:val="00F851A2"/>
    <w:rsid w:val="00F853ED"/>
    <w:rsid w:val="00F85C94"/>
    <w:rsid w:val="00F85D40"/>
    <w:rsid w:val="00F8617A"/>
    <w:rsid w:val="00F86622"/>
    <w:rsid w:val="00F86A9B"/>
    <w:rsid w:val="00F86AFA"/>
    <w:rsid w:val="00F86B3B"/>
    <w:rsid w:val="00F86FB8"/>
    <w:rsid w:val="00F8754A"/>
    <w:rsid w:val="00F878CA"/>
    <w:rsid w:val="00F90007"/>
    <w:rsid w:val="00F9011E"/>
    <w:rsid w:val="00F904A9"/>
    <w:rsid w:val="00F9066E"/>
    <w:rsid w:val="00F90E5E"/>
    <w:rsid w:val="00F914E0"/>
    <w:rsid w:val="00F915C2"/>
    <w:rsid w:val="00F9162B"/>
    <w:rsid w:val="00F91EBD"/>
    <w:rsid w:val="00F92538"/>
    <w:rsid w:val="00F926B8"/>
    <w:rsid w:val="00F92DC1"/>
    <w:rsid w:val="00F92F01"/>
    <w:rsid w:val="00F93C1B"/>
    <w:rsid w:val="00F942C5"/>
    <w:rsid w:val="00F94600"/>
    <w:rsid w:val="00F94F19"/>
    <w:rsid w:val="00F959E2"/>
    <w:rsid w:val="00F95BB4"/>
    <w:rsid w:val="00F95E0E"/>
    <w:rsid w:val="00F96312"/>
    <w:rsid w:val="00F967FD"/>
    <w:rsid w:val="00F96AEF"/>
    <w:rsid w:val="00F96C98"/>
    <w:rsid w:val="00F96EE9"/>
    <w:rsid w:val="00F97325"/>
    <w:rsid w:val="00F9748D"/>
    <w:rsid w:val="00F97A8A"/>
    <w:rsid w:val="00FA0062"/>
    <w:rsid w:val="00FA05DC"/>
    <w:rsid w:val="00FA05EC"/>
    <w:rsid w:val="00FA061A"/>
    <w:rsid w:val="00FA08FD"/>
    <w:rsid w:val="00FA09C0"/>
    <w:rsid w:val="00FA116F"/>
    <w:rsid w:val="00FA14C2"/>
    <w:rsid w:val="00FA1686"/>
    <w:rsid w:val="00FA1854"/>
    <w:rsid w:val="00FA1BBC"/>
    <w:rsid w:val="00FA22FD"/>
    <w:rsid w:val="00FA23D0"/>
    <w:rsid w:val="00FA2406"/>
    <w:rsid w:val="00FA2800"/>
    <w:rsid w:val="00FA2A73"/>
    <w:rsid w:val="00FA2A76"/>
    <w:rsid w:val="00FA2C66"/>
    <w:rsid w:val="00FA3006"/>
    <w:rsid w:val="00FA31A6"/>
    <w:rsid w:val="00FA3795"/>
    <w:rsid w:val="00FA3FF2"/>
    <w:rsid w:val="00FA4106"/>
    <w:rsid w:val="00FA4239"/>
    <w:rsid w:val="00FA4644"/>
    <w:rsid w:val="00FA4C2A"/>
    <w:rsid w:val="00FA4D4A"/>
    <w:rsid w:val="00FA500E"/>
    <w:rsid w:val="00FA5528"/>
    <w:rsid w:val="00FA5992"/>
    <w:rsid w:val="00FA5E37"/>
    <w:rsid w:val="00FA60AF"/>
    <w:rsid w:val="00FA6190"/>
    <w:rsid w:val="00FA63B9"/>
    <w:rsid w:val="00FA6562"/>
    <w:rsid w:val="00FA682C"/>
    <w:rsid w:val="00FA69F3"/>
    <w:rsid w:val="00FA6C2B"/>
    <w:rsid w:val="00FA6E8E"/>
    <w:rsid w:val="00FA6EB2"/>
    <w:rsid w:val="00FA6EE1"/>
    <w:rsid w:val="00FA7A5F"/>
    <w:rsid w:val="00FA7A70"/>
    <w:rsid w:val="00FA7B5A"/>
    <w:rsid w:val="00FA7B7A"/>
    <w:rsid w:val="00FA7BAC"/>
    <w:rsid w:val="00FA7ECA"/>
    <w:rsid w:val="00FB001C"/>
    <w:rsid w:val="00FB017E"/>
    <w:rsid w:val="00FB0225"/>
    <w:rsid w:val="00FB03F7"/>
    <w:rsid w:val="00FB0A2F"/>
    <w:rsid w:val="00FB0C76"/>
    <w:rsid w:val="00FB0D0F"/>
    <w:rsid w:val="00FB11E7"/>
    <w:rsid w:val="00FB1507"/>
    <w:rsid w:val="00FB15C2"/>
    <w:rsid w:val="00FB1665"/>
    <w:rsid w:val="00FB1A46"/>
    <w:rsid w:val="00FB1C64"/>
    <w:rsid w:val="00FB1E4F"/>
    <w:rsid w:val="00FB1EFA"/>
    <w:rsid w:val="00FB1F0F"/>
    <w:rsid w:val="00FB25A6"/>
    <w:rsid w:val="00FB29ED"/>
    <w:rsid w:val="00FB2A06"/>
    <w:rsid w:val="00FB2C68"/>
    <w:rsid w:val="00FB2CA3"/>
    <w:rsid w:val="00FB2E1C"/>
    <w:rsid w:val="00FB2E39"/>
    <w:rsid w:val="00FB2FDD"/>
    <w:rsid w:val="00FB32B7"/>
    <w:rsid w:val="00FB32DE"/>
    <w:rsid w:val="00FB3437"/>
    <w:rsid w:val="00FB34B5"/>
    <w:rsid w:val="00FB34D9"/>
    <w:rsid w:val="00FB3510"/>
    <w:rsid w:val="00FB3548"/>
    <w:rsid w:val="00FB369D"/>
    <w:rsid w:val="00FB3820"/>
    <w:rsid w:val="00FB39F7"/>
    <w:rsid w:val="00FB436D"/>
    <w:rsid w:val="00FB436E"/>
    <w:rsid w:val="00FB4689"/>
    <w:rsid w:val="00FB482D"/>
    <w:rsid w:val="00FB492A"/>
    <w:rsid w:val="00FB4C54"/>
    <w:rsid w:val="00FB5364"/>
    <w:rsid w:val="00FB5544"/>
    <w:rsid w:val="00FB5E2A"/>
    <w:rsid w:val="00FB5E52"/>
    <w:rsid w:val="00FB5F4D"/>
    <w:rsid w:val="00FB6172"/>
    <w:rsid w:val="00FB6669"/>
    <w:rsid w:val="00FB6CA1"/>
    <w:rsid w:val="00FB7229"/>
    <w:rsid w:val="00FB75DB"/>
    <w:rsid w:val="00FB7F64"/>
    <w:rsid w:val="00FC06BF"/>
    <w:rsid w:val="00FC07C6"/>
    <w:rsid w:val="00FC0CCA"/>
    <w:rsid w:val="00FC0DD9"/>
    <w:rsid w:val="00FC1292"/>
    <w:rsid w:val="00FC1478"/>
    <w:rsid w:val="00FC1A0F"/>
    <w:rsid w:val="00FC1C21"/>
    <w:rsid w:val="00FC2149"/>
    <w:rsid w:val="00FC2156"/>
    <w:rsid w:val="00FC22D8"/>
    <w:rsid w:val="00FC2C27"/>
    <w:rsid w:val="00FC2CED"/>
    <w:rsid w:val="00FC2DD6"/>
    <w:rsid w:val="00FC2E57"/>
    <w:rsid w:val="00FC319A"/>
    <w:rsid w:val="00FC3838"/>
    <w:rsid w:val="00FC3B49"/>
    <w:rsid w:val="00FC3B60"/>
    <w:rsid w:val="00FC3E66"/>
    <w:rsid w:val="00FC40B4"/>
    <w:rsid w:val="00FC4326"/>
    <w:rsid w:val="00FC485A"/>
    <w:rsid w:val="00FC4A8F"/>
    <w:rsid w:val="00FC4B2F"/>
    <w:rsid w:val="00FC4BA9"/>
    <w:rsid w:val="00FC4C35"/>
    <w:rsid w:val="00FC4EC0"/>
    <w:rsid w:val="00FC5232"/>
    <w:rsid w:val="00FC5867"/>
    <w:rsid w:val="00FC5A6A"/>
    <w:rsid w:val="00FC5BD1"/>
    <w:rsid w:val="00FC5BF4"/>
    <w:rsid w:val="00FC5F8D"/>
    <w:rsid w:val="00FC6163"/>
    <w:rsid w:val="00FC62FB"/>
    <w:rsid w:val="00FC6613"/>
    <w:rsid w:val="00FC6954"/>
    <w:rsid w:val="00FC6A39"/>
    <w:rsid w:val="00FC6C26"/>
    <w:rsid w:val="00FC6D7E"/>
    <w:rsid w:val="00FC72EC"/>
    <w:rsid w:val="00FC79F0"/>
    <w:rsid w:val="00FC7CAB"/>
    <w:rsid w:val="00FC7EE7"/>
    <w:rsid w:val="00FD02C1"/>
    <w:rsid w:val="00FD05CE"/>
    <w:rsid w:val="00FD06FE"/>
    <w:rsid w:val="00FD080D"/>
    <w:rsid w:val="00FD0843"/>
    <w:rsid w:val="00FD0A77"/>
    <w:rsid w:val="00FD123A"/>
    <w:rsid w:val="00FD13AE"/>
    <w:rsid w:val="00FD179D"/>
    <w:rsid w:val="00FD1C89"/>
    <w:rsid w:val="00FD27AB"/>
    <w:rsid w:val="00FD27BE"/>
    <w:rsid w:val="00FD2F52"/>
    <w:rsid w:val="00FD32A1"/>
    <w:rsid w:val="00FD32A3"/>
    <w:rsid w:val="00FD33AB"/>
    <w:rsid w:val="00FD365D"/>
    <w:rsid w:val="00FD3899"/>
    <w:rsid w:val="00FD3A7C"/>
    <w:rsid w:val="00FD3AEB"/>
    <w:rsid w:val="00FD3D5B"/>
    <w:rsid w:val="00FD3EC5"/>
    <w:rsid w:val="00FD427C"/>
    <w:rsid w:val="00FD43D5"/>
    <w:rsid w:val="00FD4577"/>
    <w:rsid w:val="00FD48E1"/>
    <w:rsid w:val="00FD49AA"/>
    <w:rsid w:val="00FD4BCA"/>
    <w:rsid w:val="00FD4C83"/>
    <w:rsid w:val="00FD4E47"/>
    <w:rsid w:val="00FD525D"/>
    <w:rsid w:val="00FD53AD"/>
    <w:rsid w:val="00FD5632"/>
    <w:rsid w:val="00FD5A79"/>
    <w:rsid w:val="00FD6320"/>
    <w:rsid w:val="00FD6448"/>
    <w:rsid w:val="00FD6471"/>
    <w:rsid w:val="00FD660D"/>
    <w:rsid w:val="00FD676E"/>
    <w:rsid w:val="00FD6CD1"/>
    <w:rsid w:val="00FD6DA3"/>
    <w:rsid w:val="00FD7079"/>
    <w:rsid w:val="00FD7175"/>
    <w:rsid w:val="00FD7623"/>
    <w:rsid w:val="00FD7654"/>
    <w:rsid w:val="00FD7883"/>
    <w:rsid w:val="00FD7E8D"/>
    <w:rsid w:val="00FD7ECE"/>
    <w:rsid w:val="00FE03C7"/>
    <w:rsid w:val="00FE07B1"/>
    <w:rsid w:val="00FE0A63"/>
    <w:rsid w:val="00FE0C1B"/>
    <w:rsid w:val="00FE10EE"/>
    <w:rsid w:val="00FE1361"/>
    <w:rsid w:val="00FE1A78"/>
    <w:rsid w:val="00FE1E04"/>
    <w:rsid w:val="00FE21F6"/>
    <w:rsid w:val="00FE2A3B"/>
    <w:rsid w:val="00FE2C24"/>
    <w:rsid w:val="00FE2EAB"/>
    <w:rsid w:val="00FE2ED2"/>
    <w:rsid w:val="00FE2F4D"/>
    <w:rsid w:val="00FE2F6E"/>
    <w:rsid w:val="00FE3053"/>
    <w:rsid w:val="00FE31C8"/>
    <w:rsid w:val="00FE328F"/>
    <w:rsid w:val="00FE32D5"/>
    <w:rsid w:val="00FE36AC"/>
    <w:rsid w:val="00FE3ADE"/>
    <w:rsid w:val="00FE3EC2"/>
    <w:rsid w:val="00FE4137"/>
    <w:rsid w:val="00FE51A9"/>
    <w:rsid w:val="00FE56B3"/>
    <w:rsid w:val="00FE5B3B"/>
    <w:rsid w:val="00FE62CC"/>
    <w:rsid w:val="00FE6500"/>
    <w:rsid w:val="00FE6730"/>
    <w:rsid w:val="00FE6F03"/>
    <w:rsid w:val="00FE731E"/>
    <w:rsid w:val="00FE74F3"/>
    <w:rsid w:val="00FE7511"/>
    <w:rsid w:val="00FE7B7D"/>
    <w:rsid w:val="00FE7CA0"/>
    <w:rsid w:val="00FE7ED4"/>
    <w:rsid w:val="00FE7FC8"/>
    <w:rsid w:val="00FF026F"/>
    <w:rsid w:val="00FF03E7"/>
    <w:rsid w:val="00FF11BC"/>
    <w:rsid w:val="00FF15AD"/>
    <w:rsid w:val="00FF173D"/>
    <w:rsid w:val="00FF18D0"/>
    <w:rsid w:val="00FF1A4D"/>
    <w:rsid w:val="00FF2364"/>
    <w:rsid w:val="00FF240B"/>
    <w:rsid w:val="00FF24DC"/>
    <w:rsid w:val="00FF2528"/>
    <w:rsid w:val="00FF2636"/>
    <w:rsid w:val="00FF268A"/>
    <w:rsid w:val="00FF287B"/>
    <w:rsid w:val="00FF2AF7"/>
    <w:rsid w:val="00FF2B0D"/>
    <w:rsid w:val="00FF2E87"/>
    <w:rsid w:val="00FF2F00"/>
    <w:rsid w:val="00FF390C"/>
    <w:rsid w:val="00FF3DFC"/>
    <w:rsid w:val="00FF3F1E"/>
    <w:rsid w:val="00FF47FE"/>
    <w:rsid w:val="00FF480D"/>
    <w:rsid w:val="00FF4964"/>
    <w:rsid w:val="00FF4A7E"/>
    <w:rsid w:val="00FF4B24"/>
    <w:rsid w:val="00FF53C7"/>
    <w:rsid w:val="00FF5638"/>
    <w:rsid w:val="00FF6760"/>
    <w:rsid w:val="00FF68F9"/>
    <w:rsid w:val="00FF6CDB"/>
    <w:rsid w:val="00FF6DA9"/>
    <w:rsid w:val="00FF6FAD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384C24"/>
  <w15:chartTrackingRefBased/>
  <w15:docId w15:val="{261767CE-480F-4639-ABB3-600A9044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A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473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473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3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473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47305"/>
    <w:rPr>
      <w:b/>
      <w:bCs/>
    </w:rPr>
  </w:style>
  <w:style w:type="paragraph" w:styleId="ListBullet">
    <w:name w:val="List Bullet"/>
    <w:basedOn w:val="Normal"/>
    <w:rsid w:val="003473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473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473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4730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473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473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473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47305"/>
    <w:pPr>
      <w:ind w:left="284"/>
    </w:pPr>
  </w:style>
  <w:style w:type="paragraph" w:customStyle="1" w:styleId="AAFrameAddress">
    <w:name w:val="AA Frame Address"/>
    <w:basedOn w:val="Heading1"/>
    <w:rsid w:val="003473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473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473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473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473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473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47305"/>
    <w:pPr>
      <w:ind w:left="851" w:hanging="284"/>
    </w:pPr>
  </w:style>
  <w:style w:type="paragraph" w:styleId="Index4">
    <w:name w:val="index 4"/>
    <w:basedOn w:val="Normal"/>
    <w:next w:val="Normal"/>
    <w:semiHidden/>
    <w:rsid w:val="00347305"/>
    <w:pPr>
      <w:ind w:left="1135" w:hanging="284"/>
    </w:pPr>
  </w:style>
  <w:style w:type="paragraph" w:styleId="Index6">
    <w:name w:val="index 6"/>
    <w:basedOn w:val="Normal"/>
    <w:next w:val="Normal"/>
    <w:semiHidden/>
    <w:rsid w:val="00347305"/>
    <w:pPr>
      <w:ind w:left="1702" w:hanging="284"/>
    </w:pPr>
  </w:style>
  <w:style w:type="paragraph" w:styleId="Index5">
    <w:name w:val="index 5"/>
    <w:basedOn w:val="Normal"/>
    <w:next w:val="Normal"/>
    <w:semiHidden/>
    <w:rsid w:val="00347305"/>
    <w:pPr>
      <w:ind w:left="1418" w:hanging="284"/>
    </w:pPr>
  </w:style>
  <w:style w:type="paragraph" w:styleId="Index7">
    <w:name w:val="index 7"/>
    <w:basedOn w:val="Normal"/>
    <w:next w:val="Normal"/>
    <w:semiHidden/>
    <w:rsid w:val="00347305"/>
    <w:pPr>
      <w:ind w:left="1985" w:hanging="284"/>
    </w:pPr>
  </w:style>
  <w:style w:type="paragraph" w:styleId="Index8">
    <w:name w:val="index 8"/>
    <w:basedOn w:val="Normal"/>
    <w:next w:val="Normal"/>
    <w:semiHidden/>
    <w:rsid w:val="00347305"/>
    <w:pPr>
      <w:ind w:left="2269" w:hanging="284"/>
    </w:pPr>
  </w:style>
  <w:style w:type="paragraph" w:styleId="Index9">
    <w:name w:val="index 9"/>
    <w:basedOn w:val="Normal"/>
    <w:next w:val="Normal"/>
    <w:semiHidden/>
    <w:rsid w:val="00347305"/>
    <w:pPr>
      <w:ind w:left="2552" w:hanging="284"/>
    </w:pPr>
  </w:style>
  <w:style w:type="paragraph" w:styleId="TOC2">
    <w:name w:val="toc 2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47305"/>
    <w:pPr>
      <w:ind w:left="851"/>
    </w:pPr>
  </w:style>
  <w:style w:type="paragraph" w:styleId="TOC5">
    <w:name w:val="toc 5"/>
    <w:basedOn w:val="Normal"/>
    <w:next w:val="Normal"/>
    <w:semiHidden/>
    <w:rsid w:val="00347305"/>
    <w:pPr>
      <w:ind w:left="1134"/>
    </w:pPr>
  </w:style>
  <w:style w:type="paragraph" w:styleId="TOC6">
    <w:name w:val="toc 6"/>
    <w:basedOn w:val="Normal"/>
    <w:next w:val="Normal"/>
    <w:semiHidden/>
    <w:rsid w:val="00347305"/>
    <w:pPr>
      <w:ind w:left="1418"/>
    </w:pPr>
  </w:style>
  <w:style w:type="paragraph" w:styleId="TOC7">
    <w:name w:val="toc 7"/>
    <w:basedOn w:val="Normal"/>
    <w:next w:val="Normal"/>
    <w:semiHidden/>
    <w:rsid w:val="00347305"/>
    <w:pPr>
      <w:ind w:left="1701"/>
    </w:pPr>
  </w:style>
  <w:style w:type="paragraph" w:styleId="TOC8">
    <w:name w:val="toc 8"/>
    <w:basedOn w:val="Normal"/>
    <w:next w:val="Normal"/>
    <w:semiHidden/>
    <w:rsid w:val="00347305"/>
    <w:pPr>
      <w:ind w:left="1985"/>
    </w:pPr>
  </w:style>
  <w:style w:type="paragraph" w:styleId="TOC9">
    <w:name w:val="toc 9"/>
    <w:basedOn w:val="Normal"/>
    <w:next w:val="Normal"/>
    <w:semiHidden/>
    <w:rsid w:val="00347305"/>
    <w:pPr>
      <w:ind w:left="2268"/>
    </w:pPr>
  </w:style>
  <w:style w:type="paragraph" w:styleId="TableofFigures">
    <w:name w:val="table of figures"/>
    <w:basedOn w:val="Normal"/>
    <w:next w:val="Normal"/>
    <w:semiHidden/>
    <w:rsid w:val="00347305"/>
    <w:pPr>
      <w:ind w:left="567" w:hanging="567"/>
    </w:pPr>
  </w:style>
  <w:style w:type="paragraph" w:styleId="ListBullet5">
    <w:name w:val="List Bullet 5"/>
    <w:basedOn w:val="Normal"/>
    <w:rsid w:val="003473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47305"/>
    <w:pPr>
      <w:spacing w:after="120"/>
    </w:pPr>
  </w:style>
  <w:style w:type="paragraph" w:styleId="BodyTextFirstIndent">
    <w:name w:val="Body Text First Indent"/>
    <w:basedOn w:val="BodyText"/>
    <w:rsid w:val="00347305"/>
    <w:pPr>
      <w:ind w:firstLine="284"/>
    </w:pPr>
  </w:style>
  <w:style w:type="paragraph" w:styleId="BodyTextIndent">
    <w:name w:val="Body Text Indent"/>
    <w:basedOn w:val="Normal"/>
    <w:rsid w:val="00347305"/>
    <w:pPr>
      <w:spacing w:after="120"/>
      <w:ind w:left="283"/>
    </w:pPr>
  </w:style>
  <w:style w:type="paragraph" w:styleId="BodyTextFirstIndent2">
    <w:name w:val="Body Text First Indent 2"/>
    <w:basedOn w:val="BodyTextIndent"/>
    <w:rsid w:val="00347305"/>
    <w:pPr>
      <w:ind w:left="284" w:firstLine="284"/>
    </w:pPr>
  </w:style>
  <w:style w:type="character" w:styleId="Strong">
    <w:name w:val="Strong"/>
    <w:qFormat/>
    <w:rsid w:val="0034730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473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473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4730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473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473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473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47305"/>
    <w:pPr>
      <w:framePr w:h="1054" w:wrap="around" w:y="5920"/>
    </w:pPr>
  </w:style>
  <w:style w:type="paragraph" w:customStyle="1" w:styleId="ReportHeading3">
    <w:name w:val="ReportHeading3"/>
    <w:basedOn w:val="ReportHeading2"/>
    <w:rsid w:val="00347305"/>
    <w:pPr>
      <w:framePr w:h="443" w:wrap="around" w:y="8223"/>
    </w:pPr>
  </w:style>
  <w:style w:type="paragraph" w:customStyle="1" w:styleId="a">
    <w:name w:val="¢éÍ¤ÇÒÁ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473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473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473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473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473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473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47305"/>
  </w:style>
  <w:style w:type="paragraph" w:styleId="BodyText2">
    <w:name w:val="Body Text 2"/>
    <w:basedOn w:val="Normal"/>
    <w:link w:val="BodyText2Char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347305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4475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447583"/>
    <w:rPr>
      <w:rFonts w:ascii="Angsana New" w:hAnsi="Angsana New"/>
      <w:b/>
      <w:bCs/>
      <w:sz w:val="30"/>
      <w:szCs w:val="30"/>
      <w:lang w:val="en-GB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623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2A0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733C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2E2BD8"/>
    <w:pPr>
      <w:ind w:left="720"/>
      <w:contextualSpacing/>
    </w:pPr>
    <w:rPr>
      <w:szCs w:val="22"/>
    </w:rPr>
  </w:style>
  <w:style w:type="character" w:customStyle="1" w:styleId="Heading6Char">
    <w:name w:val="Heading 6 Char"/>
    <w:link w:val="Heading6"/>
    <w:rsid w:val="005A09A5"/>
    <w:rPr>
      <w:b/>
      <w:bCs/>
      <w:sz w:val="30"/>
      <w:szCs w:val="30"/>
    </w:rPr>
  </w:style>
  <w:style w:type="character" w:customStyle="1" w:styleId="FooterChar">
    <w:name w:val="Footer Char"/>
    <w:link w:val="Footer"/>
    <w:uiPriority w:val="99"/>
    <w:rsid w:val="00620A0F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2835EC"/>
  </w:style>
  <w:style w:type="paragraph" w:customStyle="1" w:styleId="accttwolines">
    <w:name w:val="acct two lines"/>
    <w:aliases w:val="a2l"/>
    <w:basedOn w:val="Normal"/>
    <w:rsid w:val="004D7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65460"/>
    <w:pPr>
      <w:ind w:left="720"/>
      <w:contextualSpacing/>
    </w:pPr>
    <w:rPr>
      <w:szCs w:val="22"/>
    </w:rPr>
  </w:style>
  <w:style w:type="paragraph" w:customStyle="1" w:styleId="Default">
    <w:name w:val="Default"/>
    <w:rsid w:val="00AE2F4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E5F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9F5E5F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94434E"/>
    <w:rPr>
      <w:rFonts w:ascii="Book Antiqua" w:hAnsi="Book Antiqua"/>
      <w:sz w:val="22"/>
      <w:szCs w:val="22"/>
    </w:rPr>
  </w:style>
  <w:style w:type="paragraph" w:customStyle="1" w:styleId="ASSETS">
    <w:name w:val="ASSETS"/>
    <w:basedOn w:val="Normal"/>
    <w:rsid w:val="007D00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uiPriority w:val="99"/>
    <w:rsid w:val="00DE7DC1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D3112A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D4B7-96C5-4207-A163-D924A205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2213</TotalTime>
  <Pages>30</Pages>
  <Words>5285</Words>
  <Characters>30126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Sky123.Org</Company>
  <LinksUpToDate>false</LinksUpToDate>
  <CharactersWithSpaces>35341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Sakulnard Rattanaburom</cp:lastModifiedBy>
  <cp:revision>421</cp:revision>
  <cp:lastPrinted>2026-08-03T01:41:00Z</cp:lastPrinted>
  <dcterms:created xsi:type="dcterms:W3CDTF">2025-05-07T06:54:00Z</dcterms:created>
  <dcterms:modified xsi:type="dcterms:W3CDTF">2026-08-05T06:14:00Z</dcterms:modified>
</cp:coreProperties>
</file>