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DB91" w14:textId="77777777" w:rsidR="0002318C" w:rsidRPr="009A7B74" w:rsidRDefault="0002318C" w:rsidP="0002318C">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9A7B74">
        <w:rPr>
          <w:rFonts w:cs="Times New Roman"/>
          <w:b/>
          <w:bCs/>
          <w:caps/>
          <w:sz w:val="22"/>
          <w:szCs w:val="22"/>
        </w:rPr>
        <w:t xml:space="preserve">GENERAL INFORMATION </w:t>
      </w:r>
    </w:p>
    <w:p w14:paraId="71C7181F" w14:textId="77777777" w:rsidR="0002318C" w:rsidRPr="009A7B74" w:rsidRDefault="0002318C" w:rsidP="0002318C">
      <w:pPr>
        <w:pStyle w:val="BodyText"/>
        <w:tabs>
          <w:tab w:val="clear" w:pos="454"/>
          <w:tab w:val="clear" w:pos="680"/>
          <w:tab w:val="left" w:pos="0"/>
        </w:tabs>
        <w:spacing w:after="0"/>
        <w:jc w:val="thaiDistribute"/>
        <w:rPr>
          <w:rFonts w:cs="Times New Roman"/>
          <w:sz w:val="22"/>
          <w:szCs w:val="22"/>
        </w:rPr>
      </w:pPr>
    </w:p>
    <w:p w14:paraId="4E88B2AE" w14:textId="77777777" w:rsidR="001D6023" w:rsidRPr="00641335" w:rsidRDefault="001D6023" w:rsidP="001D6023">
      <w:pPr>
        <w:tabs>
          <w:tab w:val="clear" w:pos="454"/>
          <w:tab w:val="left" w:pos="142"/>
        </w:tabs>
        <w:jc w:val="thaiDistribute"/>
        <w:rPr>
          <w:rFonts w:cs="Times New Roman"/>
          <w:sz w:val="22"/>
          <w:szCs w:val="22"/>
          <w:cs/>
        </w:rPr>
      </w:pPr>
      <w:r w:rsidRPr="00641335">
        <w:rPr>
          <w:rFonts w:cs="Times New Roman"/>
          <w:sz w:val="22"/>
          <w:szCs w:val="22"/>
        </w:rPr>
        <w:t xml:space="preserve">Thitikorn Public Company Limited (“the Company”) </w:t>
      </w:r>
      <w:r>
        <w:rPr>
          <w:sz w:val="22"/>
          <w:szCs w:val="22"/>
        </w:rPr>
        <w:t xml:space="preserve">(juristic entity registration number </w:t>
      </w:r>
      <w:r w:rsidRPr="00376754">
        <w:rPr>
          <w:rFonts w:cs="Times New Roman"/>
          <w:sz w:val="22"/>
          <w:szCs w:val="22"/>
        </w:rPr>
        <w:t>0107546000130</w:t>
      </w:r>
      <w:r>
        <w:rPr>
          <w:sz w:val="22"/>
          <w:szCs w:val="22"/>
        </w:rPr>
        <w:t xml:space="preserve">), was </w:t>
      </w:r>
      <w:r w:rsidRPr="00641335">
        <w:rPr>
          <w:rFonts w:cs="Times New Roman"/>
          <w:sz w:val="22"/>
          <w:szCs w:val="22"/>
        </w:rPr>
        <w:t>incorporated in Thailand on August 4, 1972 and has its registered office at 69 Ramkhamhaeng Road, Huamark, Bangkapi, Bangkok 10240, Thailand. The Company has been listed on the Stock Exchange of Thailand since 2003.</w:t>
      </w:r>
    </w:p>
    <w:p w14:paraId="6D3BA1FD" w14:textId="77777777" w:rsidR="001D6023" w:rsidRPr="00641335" w:rsidRDefault="001D6023" w:rsidP="001D6023">
      <w:pPr>
        <w:tabs>
          <w:tab w:val="clear" w:pos="454"/>
          <w:tab w:val="left" w:pos="142"/>
        </w:tabs>
        <w:jc w:val="thaiDistribute"/>
        <w:rPr>
          <w:rFonts w:cs="Times New Roman"/>
          <w:sz w:val="22"/>
          <w:szCs w:val="22"/>
        </w:rPr>
      </w:pPr>
    </w:p>
    <w:p w14:paraId="23C257FB" w14:textId="77777777" w:rsidR="001D6023" w:rsidRPr="00641335" w:rsidRDefault="001D6023" w:rsidP="001D6023">
      <w:pPr>
        <w:tabs>
          <w:tab w:val="clear" w:pos="454"/>
          <w:tab w:val="left" w:pos="142"/>
        </w:tabs>
        <w:jc w:val="thaiDistribute"/>
        <w:rPr>
          <w:rFonts w:cs="Times New Roman"/>
          <w:sz w:val="22"/>
          <w:szCs w:val="22"/>
        </w:rPr>
      </w:pPr>
      <w:r w:rsidRPr="00641335">
        <w:rPr>
          <w:rFonts w:cs="Times New Roman"/>
          <w:sz w:val="22"/>
          <w:szCs w:val="22"/>
        </w:rPr>
        <w:t>The major shareholder is Sinthonglor Company Limited (incorporated in Thailand which holds 42.36% of the Company’s shares).</w:t>
      </w:r>
    </w:p>
    <w:p w14:paraId="71B5EF67" w14:textId="77777777" w:rsidR="001D6023" w:rsidRPr="00641335" w:rsidRDefault="001D6023" w:rsidP="001D6023">
      <w:pPr>
        <w:tabs>
          <w:tab w:val="clear" w:pos="454"/>
          <w:tab w:val="left" w:pos="142"/>
        </w:tabs>
        <w:jc w:val="thaiDistribute"/>
        <w:rPr>
          <w:rFonts w:cs="Times New Roman"/>
          <w:sz w:val="22"/>
          <w:szCs w:val="22"/>
        </w:rPr>
      </w:pPr>
    </w:p>
    <w:p w14:paraId="00761ED0" w14:textId="6BAE3D99" w:rsidR="001D6023"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r w:rsidRPr="00641335">
        <w:rPr>
          <w:rFonts w:cs="Times New Roman"/>
          <w:sz w:val="22"/>
          <w:szCs w:val="22"/>
        </w:rPr>
        <w:t>The Company and its subsidiaries principally engage in vehicle hire-purchase business and related other</w:t>
      </w:r>
      <w:r>
        <w:rPr>
          <w:rFonts w:cs="Times New Roman"/>
          <w:sz w:val="22"/>
          <w:szCs w:val="22"/>
        </w:rPr>
        <w:t xml:space="preserve"> </w:t>
      </w:r>
      <w:r w:rsidRPr="00641335">
        <w:rPr>
          <w:rFonts w:cs="Times New Roman"/>
          <w:sz w:val="22"/>
          <w:szCs w:val="22"/>
        </w:rPr>
        <w:t>service</w:t>
      </w:r>
      <w:r>
        <w:rPr>
          <w:rFonts w:cs="Times New Roman"/>
          <w:sz w:val="22"/>
          <w:szCs w:val="22"/>
        </w:rPr>
        <w:t>s, and letting of motorcycle under operating lease</w:t>
      </w:r>
      <w:r w:rsidRPr="00641335">
        <w:rPr>
          <w:rFonts w:cs="Times New Roman"/>
          <w:sz w:val="22"/>
          <w:szCs w:val="22"/>
        </w:rPr>
        <w:t>. Details of the Company’s subsidiaries are as follows</w:t>
      </w:r>
      <w:r>
        <w:rPr>
          <w:rFonts w:cs="Times New Roman"/>
          <w:sz w:val="22"/>
          <w:szCs w:val="22"/>
        </w:rPr>
        <w:t>:</w:t>
      </w:r>
    </w:p>
    <w:p w14:paraId="7E02A176" w14:textId="77777777" w:rsidR="001D6023" w:rsidRPr="00C1604E" w:rsidRDefault="001D6023"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22" w:type="dxa"/>
        <w:tblLayout w:type="fixed"/>
        <w:tblLook w:val="04A0" w:firstRow="1" w:lastRow="0" w:firstColumn="1" w:lastColumn="0" w:noHBand="0" w:noVBand="1"/>
      </w:tblPr>
      <w:tblGrid>
        <w:gridCol w:w="1985"/>
        <w:gridCol w:w="236"/>
        <w:gridCol w:w="2315"/>
        <w:gridCol w:w="236"/>
        <w:gridCol w:w="1187"/>
        <w:gridCol w:w="236"/>
        <w:gridCol w:w="1187"/>
        <w:gridCol w:w="236"/>
        <w:gridCol w:w="1176"/>
        <w:gridCol w:w="244"/>
        <w:gridCol w:w="1184"/>
      </w:tblGrid>
      <w:tr w:rsidR="0002318C" w:rsidRPr="00C1604E" w14:paraId="3A1E4E31" w14:textId="77777777" w:rsidTr="00286D4F">
        <w:trPr>
          <w:tblHeader/>
        </w:trPr>
        <w:tc>
          <w:tcPr>
            <w:tcW w:w="1985" w:type="dxa"/>
          </w:tcPr>
          <w:p w14:paraId="0F5A841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E8ACC6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DCFBDDE"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5B3C79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CFBB7F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6FCCE0E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21DD193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Percentage of direct and</w:t>
            </w:r>
          </w:p>
        </w:tc>
      </w:tr>
      <w:tr w:rsidR="0002318C" w:rsidRPr="00C1604E" w14:paraId="266317E6" w14:textId="77777777" w:rsidTr="00286D4F">
        <w:trPr>
          <w:tblHeader/>
        </w:trPr>
        <w:tc>
          <w:tcPr>
            <w:tcW w:w="1985" w:type="dxa"/>
          </w:tcPr>
          <w:p w14:paraId="37AA928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5C33D8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1B1AC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0DF6F35"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16BA041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793BDD4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08A4692A"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02318C" w:rsidRPr="00C1604E" w14:paraId="6CD2B856" w14:textId="77777777" w:rsidTr="00286D4F">
        <w:trPr>
          <w:tblHeader/>
        </w:trPr>
        <w:tc>
          <w:tcPr>
            <w:tcW w:w="1985" w:type="dxa"/>
          </w:tcPr>
          <w:p w14:paraId="42988967"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0DC0CC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4E24E3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E0330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C128E9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3EF480F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tcBorders>
              <w:bottom w:val="single" w:sz="4" w:space="0" w:color="auto"/>
            </w:tcBorders>
            <w:vAlign w:val="bottom"/>
          </w:tcPr>
          <w:p w14:paraId="45050662"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 (%)</w:t>
            </w:r>
          </w:p>
        </w:tc>
      </w:tr>
      <w:tr w:rsidR="0002318C" w:rsidRPr="00C1604E" w14:paraId="63DDE522" w14:textId="77777777" w:rsidTr="00286D4F">
        <w:trPr>
          <w:tblHeader/>
        </w:trPr>
        <w:tc>
          <w:tcPr>
            <w:tcW w:w="1985" w:type="dxa"/>
          </w:tcPr>
          <w:p w14:paraId="6AF6BA2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650F87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579B0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AE4550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149EF1CB" w14:textId="6D8AAC76" w:rsidR="0002318C" w:rsidRPr="00042087" w:rsidRDefault="00D1530B"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June</w:t>
            </w:r>
            <w:r w:rsidR="0002318C" w:rsidRPr="00C74D97">
              <w:rPr>
                <w:rFonts w:cs="Times New Roman"/>
                <w:sz w:val="20"/>
                <w:szCs w:val="20"/>
              </w:rPr>
              <w:t xml:space="preserve"> 3</w:t>
            </w:r>
            <w:r>
              <w:rPr>
                <w:rFonts w:cs="Times New Roman"/>
                <w:sz w:val="20"/>
                <w:szCs w:val="20"/>
              </w:rPr>
              <w:t>0</w:t>
            </w:r>
            <w:r w:rsidR="0002318C" w:rsidRPr="00042087">
              <w:rPr>
                <w:rFonts w:cs="Times New Roman"/>
                <w:sz w:val="20"/>
                <w:szCs w:val="20"/>
              </w:rPr>
              <w:t>,</w:t>
            </w:r>
          </w:p>
        </w:tc>
        <w:tc>
          <w:tcPr>
            <w:tcW w:w="236" w:type="dxa"/>
            <w:tcBorders>
              <w:top w:val="single" w:sz="4" w:space="0" w:color="auto"/>
            </w:tcBorders>
            <w:vAlign w:val="bottom"/>
          </w:tcPr>
          <w:p w14:paraId="30AEC314"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3B7E90E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018B034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top w:val="single" w:sz="4" w:space="0" w:color="auto"/>
            </w:tcBorders>
            <w:vAlign w:val="bottom"/>
          </w:tcPr>
          <w:p w14:paraId="4D09AE8F" w14:textId="0957BC0E" w:rsidR="0002318C" w:rsidRPr="00042087" w:rsidRDefault="00D1530B"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June</w:t>
            </w:r>
            <w:r w:rsidR="00AB77F6">
              <w:rPr>
                <w:rFonts w:cs="Times New Roman"/>
                <w:sz w:val="20"/>
                <w:szCs w:val="20"/>
              </w:rPr>
              <w:t xml:space="preserve"> </w:t>
            </w:r>
            <w:r w:rsidR="0002318C" w:rsidRPr="00C74D97">
              <w:rPr>
                <w:rFonts w:cs="Times New Roman"/>
                <w:sz w:val="20"/>
                <w:szCs w:val="20"/>
              </w:rPr>
              <w:t>3</w:t>
            </w:r>
            <w:r>
              <w:rPr>
                <w:rFonts w:cs="Times New Roman"/>
                <w:sz w:val="20"/>
                <w:szCs w:val="20"/>
              </w:rPr>
              <w:t>0</w:t>
            </w:r>
            <w:r w:rsidR="0002318C">
              <w:rPr>
                <w:rFonts w:cs="Times New Roman"/>
                <w:sz w:val="20"/>
                <w:szCs w:val="20"/>
              </w:rPr>
              <w:t>,</w:t>
            </w:r>
          </w:p>
        </w:tc>
        <w:tc>
          <w:tcPr>
            <w:tcW w:w="244" w:type="dxa"/>
            <w:tcBorders>
              <w:top w:val="single" w:sz="4" w:space="0" w:color="auto"/>
            </w:tcBorders>
            <w:vAlign w:val="bottom"/>
          </w:tcPr>
          <w:p w14:paraId="077A6FC8"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top w:val="single" w:sz="4" w:space="0" w:color="auto"/>
            </w:tcBorders>
            <w:vAlign w:val="center"/>
          </w:tcPr>
          <w:p w14:paraId="7F1F03B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02318C" w:rsidRPr="00C1604E" w14:paraId="36B6A394" w14:textId="77777777" w:rsidTr="00286D4F">
        <w:trPr>
          <w:tblHeader/>
        </w:trPr>
        <w:tc>
          <w:tcPr>
            <w:tcW w:w="1985" w:type="dxa"/>
            <w:tcBorders>
              <w:bottom w:val="single" w:sz="4" w:space="0" w:color="auto"/>
            </w:tcBorders>
            <w:vAlign w:val="bottom"/>
          </w:tcPr>
          <w:p w14:paraId="52AC33F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Name of companies</w:t>
            </w:r>
          </w:p>
        </w:tc>
        <w:tc>
          <w:tcPr>
            <w:tcW w:w="236" w:type="dxa"/>
            <w:vAlign w:val="bottom"/>
          </w:tcPr>
          <w:p w14:paraId="3352C381" w14:textId="77777777" w:rsidR="0002318C" w:rsidRPr="00C74D97" w:rsidRDefault="0002318C" w:rsidP="009D3B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5" w:type="dxa"/>
            <w:tcBorders>
              <w:bottom w:val="single" w:sz="4" w:space="0" w:color="auto"/>
            </w:tcBorders>
            <w:vAlign w:val="bottom"/>
          </w:tcPr>
          <w:p w14:paraId="092302D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Type of business</w:t>
            </w:r>
          </w:p>
        </w:tc>
        <w:tc>
          <w:tcPr>
            <w:tcW w:w="236" w:type="dxa"/>
          </w:tcPr>
          <w:p w14:paraId="1F3160F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4462335B" w14:textId="7B835B0F"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6</w:t>
            </w:r>
          </w:p>
        </w:tc>
        <w:tc>
          <w:tcPr>
            <w:tcW w:w="236" w:type="dxa"/>
            <w:vAlign w:val="bottom"/>
          </w:tcPr>
          <w:p w14:paraId="0659106A"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21D76AA2" w14:textId="0BE83397"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5</w:t>
            </w:r>
          </w:p>
        </w:tc>
        <w:tc>
          <w:tcPr>
            <w:tcW w:w="236" w:type="dxa"/>
          </w:tcPr>
          <w:p w14:paraId="60227E3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265050F5" w14:textId="0C0FFE84"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6</w:t>
            </w:r>
          </w:p>
        </w:tc>
        <w:tc>
          <w:tcPr>
            <w:tcW w:w="244" w:type="dxa"/>
            <w:vAlign w:val="bottom"/>
          </w:tcPr>
          <w:p w14:paraId="723E8617"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bottom w:val="single" w:sz="4" w:space="0" w:color="auto"/>
            </w:tcBorders>
            <w:vAlign w:val="bottom"/>
          </w:tcPr>
          <w:p w14:paraId="63AB1E4F" w14:textId="12711CED"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5</w:t>
            </w:r>
          </w:p>
        </w:tc>
      </w:tr>
      <w:tr w:rsidR="0002318C" w:rsidRPr="00C1604E" w14:paraId="70B7F34B" w14:textId="77777777" w:rsidTr="00286D4F">
        <w:trPr>
          <w:tblHeader/>
        </w:trPr>
        <w:tc>
          <w:tcPr>
            <w:tcW w:w="1985" w:type="dxa"/>
            <w:tcBorders>
              <w:top w:val="single" w:sz="4" w:space="0" w:color="auto"/>
            </w:tcBorders>
          </w:tcPr>
          <w:p w14:paraId="17AE274E"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0F269A34"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5" w:type="dxa"/>
            <w:tcBorders>
              <w:top w:val="single" w:sz="4" w:space="0" w:color="auto"/>
            </w:tcBorders>
          </w:tcPr>
          <w:p w14:paraId="56F67F93"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49891D91"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2C40247C"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33C47699"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1306A559"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0102120A"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477AC0C8"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4B428682"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4" w:type="dxa"/>
            <w:tcBorders>
              <w:top w:val="single" w:sz="4" w:space="0" w:color="auto"/>
            </w:tcBorders>
            <w:vAlign w:val="bottom"/>
          </w:tcPr>
          <w:p w14:paraId="522F03F7"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A7B74" w:rsidRPr="00C1604E" w14:paraId="429BEC0B" w14:textId="77777777" w:rsidTr="00286D4F">
        <w:tc>
          <w:tcPr>
            <w:tcW w:w="1985" w:type="dxa"/>
          </w:tcPr>
          <w:p w14:paraId="5BFD78E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2614557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51E9EDF" w14:textId="53BAB5DC" w:rsidR="009A7B74" w:rsidRPr="00C74D97" w:rsidRDefault="009A7B74" w:rsidP="009A7B74">
            <w:pPr>
              <w:spacing w:line="300" w:lineRule="exact"/>
              <w:ind w:right="-109"/>
              <w:rPr>
                <w:rFonts w:cs="Times New Roman"/>
                <w:sz w:val="20"/>
                <w:szCs w:val="20"/>
              </w:rPr>
            </w:pPr>
            <w:r>
              <w:rPr>
                <w:sz w:val="20"/>
                <w:szCs w:val="25"/>
              </w:rPr>
              <w:t>Providing services</w:t>
            </w:r>
            <w:r w:rsidRPr="00C74D97">
              <w:rPr>
                <w:rFonts w:cs="Times New Roman"/>
                <w:sz w:val="20"/>
                <w:szCs w:val="20"/>
              </w:rPr>
              <w:t xml:space="preserve"> related</w:t>
            </w:r>
            <w:r>
              <w:rPr>
                <w:rFonts w:cs="Times New Roman"/>
                <w:sz w:val="20"/>
                <w:szCs w:val="20"/>
              </w:rPr>
              <w:t xml:space="preserve"> to </w:t>
            </w:r>
            <w:r>
              <w:rPr>
                <w:rFonts w:cstheme="minorBidi"/>
                <w:sz w:val="20"/>
                <w:szCs w:val="20"/>
              </w:rPr>
              <w:t>motorcycle</w:t>
            </w:r>
            <w:r>
              <w:rPr>
                <w:rFonts w:cs="Times New Roman"/>
                <w:sz w:val="20"/>
                <w:szCs w:val="20"/>
              </w:rPr>
              <w:t xml:space="preserve"> hire-purchase</w:t>
            </w:r>
            <w:r>
              <w:rPr>
                <w:rFonts w:cstheme="minorBidi" w:hint="cs"/>
                <w:sz w:val="20"/>
                <w:szCs w:val="20"/>
                <w:cs/>
              </w:rPr>
              <w:t xml:space="preserve"> </w:t>
            </w:r>
            <w:r>
              <w:rPr>
                <w:rFonts w:cs="Times New Roman"/>
                <w:sz w:val="20"/>
                <w:szCs w:val="20"/>
              </w:rPr>
              <w:t xml:space="preserve">business </w:t>
            </w:r>
            <w:r w:rsidRPr="00C74D97">
              <w:rPr>
                <w:rFonts w:cs="Times New Roman"/>
                <w:sz w:val="20"/>
                <w:szCs w:val="20"/>
              </w:rPr>
              <w:t>including modification services</w:t>
            </w:r>
          </w:p>
        </w:tc>
        <w:tc>
          <w:tcPr>
            <w:tcW w:w="236" w:type="dxa"/>
          </w:tcPr>
          <w:p w14:paraId="32C1D483"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102770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669D7F1E"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3227C7D"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50,000</w:t>
            </w:r>
          </w:p>
        </w:tc>
        <w:tc>
          <w:tcPr>
            <w:tcW w:w="236" w:type="dxa"/>
          </w:tcPr>
          <w:p w14:paraId="1D0E920B"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5305602D"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047705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FACC8B1"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7B5A36ED" w14:textId="77777777" w:rsidTr="00286D4F">
        <w:tc>
          <w:tcPr>
            <w:tcW w:w="1985" w:type="dxa"/>
          </w:tcPr>
          <w:p w14:paraId="72BB2F3F"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Chayapak Co., Ltd.</w:t>
            </w:r>
          </w:p>
        </w:tc>
        <w:tc>
          <w:tcPr>
            <w:tcW w:w="236" w:type="dxa"/>
          </w:tcPr>
          <w:p w14:paraId="12106825"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A78086B" w14:textId="66FA20E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09E7B47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902C03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40,000</w:t>
            </w:r>
          </w:p>
        </w:tc>
        <w:tc>
          <w:tcPr>
            <w:tcW w:w="236" w:type="dxa"/>
          </w:tcPr>
          <w:p w14:paraId="19943A3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668B54EE"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40,000</w:t>
            </w:r>
          </w:p>
        </w:tc>
        <w:tc>
          <w:tcPr>
            <w:tcW w:w="236" w:type="dxa"/>
          </w:tcPr>
          <w:p w14:paraId="0A462AB2"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40E0A84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A4C626"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D525A2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1D82AF9F" w14:textId="77777777" w:rsidTr="00286D4F">
        <w:tc>
          <w:tcPr>
            <w:tcW w:w="1985" w:type="dxa"/>
          </w:tcPr>
          <w:p w14:paraId="4EFA265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Ngern Tan Jai</w:t>
            </w:r>
          </w:p>
        </w:tc>
        <w:tc>
          <w:tcPr>
            <w:tcW w:w="236" w:type="dxa"/>
          </w:tcPr>
          <w:p w14:paraId="6D9DEEB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EDC8A4C" w14:textId="0F4E5DF2" w:rsidR="009A7B74" w:rsidRPr="00376754"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Nano finance and</w:t>
            </w:r>
          </w:p>
        </w:tc>
        <w:tc>
          <w:tcPr>
            <w:tcW w:w="236" w:type="dxa"/>
          </w:tcPr>
          <w:p w14:paraId="4DB263F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4FB108B0" w14:textId="77777777" w:rsidR="009A7B74" w:rsidRPr="00885966" w:rsidRDefault="009A7B74" w:rsidP="009A7B74">
            <w:pPr>
              <w:tabs>
                <w:tab w:val="clear" w:pos="454"/>
                <w:tab w:val="clear" w:pos="680"/>
                <w:tab w:val="clear" w:pos="907"/>
                <w:tab w:val="left" w:pos="257"/>
                <w:tab w:val="left" w:pos="791"/>
              </w:tabs>
              <w:ind w:right="-108"/>
              <w:jc w:val="center"/>
              <w:rPr>
                <w:rFonts w:cs="Times New Roman"/>
                <w:sz w:val="20"/>
                <w:szCs w:val="20"/>
              </w:rPr>
            </w:pPr>
            <w:r w:rsidRPr="00885966">
              <w:rPr>
                <w:rFonts w:cs="Times New Roman"/>
                <w:sz w:val="20"/>
                <w:szCs w:val="20"/>
              </w:rPr>
              <w:t>50,000</w:t>
            </w:r>
          </w:p>
        </w:tc>
        <w:tc>
          <w:tcPr>
            <w:tcW w:w="236" w:type="dxa"/>
          </w:tcPr>
          <w:p w14:paraId="55A7369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AE6BD0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50EDFAB9"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B874DB"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367D3BE"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0133063B"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4D175C5" w14:textId="77777777" w:rsidTr="00286D4F">
        <w:tc>
          <w:tcPr>
            <w:tcW w:w="1985" w:type="dxa"/>
          </w:tcPr>
          <w:p w14:paraId="3998245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Pr>
                <w:rFonts w:cs="Times New Roman"/>
                <w:sz w:val="20"/>
                <w:szCs w:val="20"/>
              </w:rPr>
              <w:t xml:space="preserve">   </w:t>
            </w:r>
            <w:r w:rsidRPr="00C74D97">
              <w:rPr>
                <w:rFonts w:cs="Times New Roman"/>
                <w:sz w:val="20"/>
                <w:szCs w:val="20"/>
              </w:rPr>
              <w:t>Co., Ltd.</w:t>
            </w:r>
          </w:p>
        </w:tc>
        <w:tc>
          <w:tcPr>
            <w:tcW w:w="236" w:type="dxa"/>
          </w:tcPr>
          <w:p w14:paraId="1CB781E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6FE4332" w14:textId="054EF084"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personal</w:t>
            </w:r>
            <w:r w:rsidRPr="00C74D97">
              <w:rPr>
                <w:rFonts w:cs="Times New Roman"/>
                <w:sz w:val="20"/>
                <w:szCs w:val="20"/>
              </w:rPr>
              <w:t xml:space="preserve"> loan businesses</w:t>
            </w:r>
          </w:p>
        </w:tc>
        <w:tc>
          <w:tcPr>
            <w:tcW w:w="236" w:type="dxa"/>
          </w:tcPr>
          <w:p w14:paraId="2364A05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667246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1DEB9F17"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734306E0"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6D6BB130"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7797B5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6A7DB10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72FCBC51"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54A670FA" w14:textId="77777777" w:rsidTr="00286D4F">
        <w:tc>
          <w:tcPr>
            <w:tcW w:w="1985" w:type="dxa"/>
          </w:tcPr>
          <w:p w14:paraId="529FFAA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5E5EDA30"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E54C42" w14:textId="4D308BC9"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32AB849A"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90ACEE6" w14:textId="77777777" w:rsidR="009A7B74" w:rsidRPr="00885966" w:rsidRDefault="009A7B74" w:rsidP="00D1530B">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EB04E48"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3CB7FC65"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795A792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1EE7559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2BCB5C2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39ACC90"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1B208EE" w14:textId="77777777" w:rsidTr="00286D4F">
        <w:tc>
          <w:tcPr>
            <w:tcW w:w="1985" w:type="dxa"/>
          </w:tcPr>
          <w:p w14:paraId="1048F74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376754">
              <w:rPr>
                <w:rFonts w:cs="Times New Roman"/>
                <w:sz w:val="20"/>
                <w:szCs w:val="20"/>
              </w:rPr>
              <w:t>Sabaidee Leasing</w:t>
            </w:r>
          </w:p>
        </w:tc>
        <w:tc>
          <w:tcPr>
            <w:tcW w:w="236" w:type="dxa"/>
          </w:tcPr>
          <w:p w14:paraId="5A43D53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58223B" w14:textId="7FA1183F"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0B261D8F"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048AE9F" w14:textId="77777777" w:rsidR="009A7B74" w:rsidRPr="00376754" w:rsidRDefault="009A7B74" w:rsidP="009A7B74">
            <w:pPr>
              <w:tabs>
                <w:tab w:val="clear" w:pos="454"/>
                <w:tab w:val="clear" w:pos="680"/>
                <w:tab w:val="clear" w:pos="907"/>
                <w:tab w:val="left" w:pos="257"/>
                <w:tab w:val="left" w:pos="753"/>
              </w:tabs>
              <w:ind w:right="-108"/>
              <w:jc w:val="center"/>
              <w:rPr>
                <w:rFonts w:cs="Times New Roman"/>
                <w:sz w:val="20"/>
                <w:szCs w:val="20"/>
              </w:rPr>
            </w:pPr>
            <w:r>
              <w:rPr>
                <w:rFonts w:cs="Times New Roman"/>
                <w:sz w:val="20"/>
                <w:szCs w:val="20"/>
              </w:rPr>
              <w:t xml:space="preserve"> </w:t>
            </w:r>
            <w:r w:rsidRPr="00885966">
              <w:rPr>
                <w:rFonts w:cs="Times New Roman"/>
                <w:sz w:val="20"/>
                <w:szCs w:val="20"/>
              </w:rPr>
              <w:t>58,013*</w:t>
            </w:r>
          </w:p>
        </w:tc>
        <w:tc>
          <w:tcPr>
            <w:tcW w:w="236" w:type="dxa"/>
          </w:tcPr>
          <w:p w14:paraId="0F5FE208" w14:textId="77777777" w:rsidR="009A7B74" w:rsidRPr="00D42992" w:rsidRDefault="009A7B74" w:rsidP="009A7B74">
            <w:pPr>
              <w:pStyle w:val="ListParagraph"/>
              <w:numPr>
                <w:ilvl w:val="0"/>
                <w:numId w:val="20"/>
              </w:numPr>
              <w:tabs>
                <w:tab w:val="clear" w:pos="680"/>
                <w:tab w:val="clear" w:pos="907"/>
              </w:tabs>
              <w:ind w:right="57"/>
              <w:jc w:val="right"/>
              <w:rPr>
                <w:rFonts w:cs="Times New Roman"/>
                <w:sz w:val="20"/>
                <w:szCs w:val="20"/>
                <w:highlight w:val="yellow"/>
              </w:rPr>
            </w:pPr>
          </w:p>
        </w:tc>
        <w:tc>
          <w:tcPr>
            <w:tcW w:w="1187" w:type="dxa"/>
          </w:tcPr>
          <w:p w14:paraId="6C6EFF55" w14:textId="77777777" w:rsidR="009A7B74" w:rsidRPr="00C74D97" w:rsidRDefault="009A7B74" w:rsidP="009A7B74">
            <w:pPr>
              <w:tabs>
                <w:tab w:val="clear" w:pos="454"/>
                <w:tab w:val="clear" w:pos="680"/>
                <w:tab w:val="clear" w:pos="907"/>
                <w:tab w:val="left" w:pos="257"/>
                <w:tab w:val="left" w:pos="745"/>
              </w:tabs>
              <w:ind w:right="-108"/>
              <w:jc w:val="center"/>
              <w:rPr>
                <w:rFonts w:cs="Times New Roman"/>
                <w:sz w:val="20"/>
                <w:szCs w:val="20"/>
              </w:rPr>
            </w:pPr>
            <w:r w:rsidRPr="00C74D97">
              <w:rPr>
                <w:rFonts w:cs="Times New Roman"/>
                <w:sz w:val="20"/>
                <w:szCs w:val="20"/>
              </w:rPr>
              <w:t>58,013*</w:t>
            </w:r>
          </w:p>
        </w:tc>
        <w:tc>
          <w:tcPr>
            <w:tcW w:w="236" w:type="dxa"/>
          </w:tcPr>
          <w:p w14:paraId="79464315"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1788695A"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r>
              <w:rPr>
                <w:rFonts w:cs="Times New Roman"/>
                <w:sz w:val="20"/>
                <w:szCs w:val="20"/>
              </w:rPr>
              <w:t>93.45</w:t>
            </w:r>
          </w:p>
        </w:tc>
        <w:tc>
          <w:tcPr>
            <w:tcW w:w="244" w:type="dxa"/>
          </w:tcPr>
          <w:p w14:paraId="673E6AC0"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0922569" w14:textId="5F38AD47" w:rsidR="009A7B74" w:rsidRPr="00C74D97" w:rsidRDefault="009A7B74" w:rsidP="009A7B74">
            <w:pPr>
              <w:tabs>
                <w:tab w:val="clear" w:pos="680"/>
                <w:tab w:val="clear" w:pos="907"/>
              </w:tabs>
              <w:ind w:right="-108"/>
              <w:jc w:val="center"/>
              <w:rPr>
                <w:rFonts w:cs="Times New Roman"/>
                <w:sz w:val="20"/>
                <w:szCs w:val="20"/>
              </w:rPr>
            </w:pPr>
            <w:r>
              <w:rPr>
                <w:rFonts w:cs="Times New Roman"/>
                <w:sz w:val="20"/>
                <w:szCs w:val="20"/>
              </w:rPr>
              <w:t>93.45</w:t>
            </w:r>
          </w:p>
        </w:tc>
      </w:tr>
      <w:tr w:rsidR="009A7B74" w:rsidRPr="00C1604E" w14:paraId="311F894A" w14:textId="77777777" w:rsidTr="00286D4F">
        <w:tc>
          <w:tcPr>
            <w:tcW w:w="1985" w:type="dxa"/>
          </w:tcPr>
          <w:p w14:paraId="060D7FD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Co., Ltd. (Lao PDR)</w:t>
            </w:r>
          </w:p>
        </w:tc>
        <w:tc>
          <w:tcPr>
            <w:tcW w:w="236" w:type="dxa"/>
          </w:tcPr>
          <w:p w14:paraId="4EEED5E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9063CB" w14:textId="5502D42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2D51460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1F847DF"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4CE9FAD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74A1414"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7FF11FA6"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60582215"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3020665B"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6038C05"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32BDC9E" w14:textId="77777777" w:rsidTr="00286D4F">
        <w:tc>
          <w:tcPr>
            <w:tcW w:w="1985" w:type="dxa"/>
          </w:tcPr>
          <w:p w14:paraId="21E29DD2"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376754">
              <w:rPr>
                <w:rFonts w:cs="Times New Roman"/>
                <w:sz w:val="20"/>
                <w:szCs w:val="20"/>
              </w:rPr>
              <w:t>Suosdey Finance PLC.</w:t>
            </w:r>
          </w:p>
        </w:tc>
        <w:tc>
          <w:tcPr>
            <w:tcW w:w="236" w:type="dxa"/>
          </w:tcPr>
          <w:p w14:paraId="0DCD552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947DD02" w14:textId="37AA2BCA"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74F65F8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ABBBB0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132,209**</w:t>
            </w:r>
          </w:p>
        </w:tc>
        <w:tc>
          <w:tcPr>
            <w:tcW w:w="236" w:type="dxa"/>
          </w:tcPr>
          <w:p w14:paraId="7F02AE1E"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24DEA60B"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sidRPr="00885966">
              <w:rPr>
                <w:rFonts w:cs="Times New Roman"/>
                <w:sz w:val="20"/>
                <w:szCs w:val="20"/>
              </w:rPr>
              <w:t>132,209**</w:t>
            </w:r>
          </w:p>
        </w:tc>
        <w:tc>
          <w:tcPr>
            <w:tcW w:w="236" w:type="dxa"/>
          </w:tcPr>
          <w:p w14:paraId="0C94B24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3F878C0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99.95</w:t>
            </w:r>
          </w:p>
        </w:tc>
        <w:tc>
          <w:tcPr>
            <w:tcW w:w="244" w:type="dxa"/>
          </w:tcPr>
          <w:p w14:paraId="4E12F022"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47932629"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99.95</w:t>
            </w:r>
          </w:p>
        </w:tc>
      </w:tr>
      <w:tr w:rsidR="009A7B74" w:rsidRPr="00C1604E" w14:paraId="38496790" w14:textId="77777777" w:rsidTr="00286D4F">
        <w:tc>
          <w:tcPr>
            <w:tcW w:w="1985" w:type="dxa"/>
          </w:tcPr>
          <w:p w14:paraId="74BB7E8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(Cambodia)</w:t>
            </w:r>
          </w:p>
        </w:tc>
        <w:tc>
          <w:tcPr>
            <w:tcW w:w="236" w:type="dxa"/>
          </w:tcPr>
          <w:p w14:paraId="57F2C97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8274614" w14:textId="4A641182"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35B82610"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4990183" w14:textId="77777777" w:rsidR="009A7B74" w:rsidRPr="00885966"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2CDBE64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B1E8DB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2E2F370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645E5B4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12DFE5C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27E7489" w14:textId="77777777" w:rsidR="009A7B74" w:rsidRPr="00C74D97" w:rsidRDefault="009A7B74" w:rsidP="009A7B74">
            <w:pPr>
              <w:tabs>
                <w:tab w:val="clear" w:pos="680"/>
                <w:tab w:val="clear" w:pos="907"/>
              </w:tabs>
              <w:ind w:right="-108"/>
              <w:jc w:val="center"/>
              <w:rPr>
                <w:rFonts w:cs="Times New Roman"/>
                <w:sz w:val="20"/>
                <w:szCs w:val="20"/>
              </w:rPr>
            </w:pPr>
          </w:p>
        </w:tc>
      </w:tr>
      <w:tr w:rsidR="00286D4F" w:rsidRPr="00C1604E" w14:paraId="282C4098" w14:textId="77777777" w:rsidTr="00286D4F">
        <w:tc>
          <w:tcPr>
            <w:tcW w:w="1985" w:type="dxa"/>
          </w:tcPr>
          <w:p w14:paraId="0F28E445"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
        </w:tc>
        <w:tc>
          <w:tcPr>
            <w:tcW w:w="236" w:type="dxa"/>
          </w:tcPr>
          <w:p w14:paraId="2EC9F3D3"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49BA771"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2735FF6"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F3525E7"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4FBD7FA"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4C99491E"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2F96DFB0"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4A1029F8"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926F06C"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15E25D91" w14:textId="77777777" w:rsidR="00286D4F" w:rsidRPr="00376754" w:rsidRDefault="00286D4F" w:rsidP="00286D4F">
            <w:pPr>
              <w:tabs>
                <w:tab w:val="clear" w:pos="680"/>
                <w:tab w:val="clear" w:pos="907"/>
              </w:tabs>
              <w:ind w:right="-108"/>
              <w:jc w:val="center"/>
              <w:rPr>
                <w:rFonts w:cs="Times New Roman"/>
                <w:sz w:val="20"/>
                <w:szCs w:val="20"/>
              </w:rPr>
            </w:pPr>
          </w:p>
        </w:tc>
      </w:tr>
      <w:tr w:rsidR="00286D4F" w:rsidRPr="00C1604E" w14:paraId="3504C3B8" w14:textId="77777777" w:rsidTr="009D3BA0">
        <w:tc>
          <w:tcPr>
            <w:tcW w:w="10222" w:type="dxa"/>
            <w:gridSpan w:val="11"/>
          </w:tcPr>
          <w:p w14:paraId="44B6D48B" w14:textId="79C842B3"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highlight w:val="yellow"/>
              </w:rPr>
            </w:pPr>
            <w:r w:rsidRPr="00885966">
              <w:rPr>
                <w:rFonts w:cs="Times New Roman"/>
                <w:sz w:val="22"/>
                <w:szCs w:val="22"/>
              </w:rPr>
              <w:t>*K</w:t>
            </w:r>
            <w:r>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p>
        </w:tc>
      </w:tr>
    </w:tbl>
    <w:p w14:paraId="12D540EA"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
    <w:p w14:paraId="049B5B92"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3FC1DA7A"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658F11D8" w14:textId="77777777" w:rsidR="0002318C" w:rsidRPr="009A7B74" w:rsidRDefault="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sidRPr="009A7B74">
        <w:rPr>
          <w:rFonts w:cs="Times New Roman"/>
          <w:b/>
          <w:bCs/>
          <w:caps/>
          <w:sz w:val="22"/>
          <w:szCs w:val="22"/>
        </w:rPr>
        <w:br w:type="page"/>
      </w:r>
    </w:p>
    <w:p w14:paraId="461C762D" w14:textId="0AE746AD" w:rsidR="00BF2E4D" w:rsidRPr="00C74D97" w:rsidRDefault="00BF2E4D" w:rsidP="00BF2E4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C74D97">
        <w:rPr>
          <w:rFonts w:cs="Times New Roman"/>
          <w:b/>
          <w:bCs/>
          <w:caps/>
          <w:sz w:val="22"/>
          <w:szCs w:val="22"/>
        </w:rPr>
        <w:lastRenderedPageBreak/>
        <w:t xml:space="preserve">BASIS </w:t>
      </w:r>
      <w:r w:rsidR="00BF7FC5" w:rsidRPr="00C74D97">
        <w:rPr>
          <w:rFonts w:cs="Times New Roman"/>
          <w:b/>
          <w:bCs/>
          <w:caps/>
          <w:sz w:val="22"/>
          <w:szCs w:val="22"/>
        </w:rPr>
        <w:t xml:space="preserve">FOR PREPARATION </w:t>
      </w:r>
      <w:r w:rsidRPr="00C74D97">
        <w:rPr>
          <w:rFonts w:cs="Times New Roman"/>
          <w:b/>
          <w:bCs/>
          <w:caps/>
          <w:sz w:val="22"/>
          <w:szCs w:val="22"/>
        </w:rPr>
        <w:t xml:space="preserve">OF </w:t>
      </w:r>
      <w:r w:rsidR="00BF7FC5" w:rsidRPr="00C74D97">
        <w:rPr>
          <w:rFonts w:cs="Times New Roman"/>
          <w:b/>
          <w:bCs/>
          <w:caps/>
          <w:sz w:val="22"/>
          <w:szCs w:val="22"/>
        </w:rPr>
        <w:t xml:space="preserve">INTERIM </w:t>
      </w:r>
      <w:r w:rsidRPr="00C74D97">
        <w:rPr>
          <w:rFonts w:cs="Times New Roman"/>
          <w:b/>
          <w:bCs/>
          <w:caps/>
          <w:sz w:val="22"/>
          <w:szCs w:val="22"/>
        </w:rPr>
        <w:t xml:space="preserve">FINANCIAL </w:t>
      </w:r>
      <w:r w:rsidR="00BF7FC5" w:rsidRPr="00C74D97">
        <w:rPr>
          <w:rFonts w:cs="Times New Roman"/>
          <w:b/>
          <w:bCs/>
          <w:caps/>
          <w:sz w:val="22"/>
          <w:szCs w:val="22"/>
        </w:rPr>
        <w:t>INFORMATION</w:t>
      </w:r>
      <w:r w:rsidRPr="00C74D97">
        <w:rPr>
          <w:rFonts w:cs="Times New Roman"/>
          <w:b/>
          <w:bCs/>
          <w:caps/>
          <w:sz w:val="22"/>
          <w:szCs w:val="22"/>
        </w:rPr>
        <w:t xml:space="preserve"> </w:t>
      </w:r>
    </w:p>
    <w:p w14:paraId="4CEE88B2" w14:textId="77777777" w:rsidR="00BF2E4D" w:rsidRPr="00F7251A" w:rsidRDefault="00BF2E4D" w:rsidP="00F52413">
      <w:pPr>
        <w:pStyle w:val="BodyText"/>
        <w:tabs>
          <w:tab w:val="clear" w:pos="454"/>
          <w:tab w:val="clear" w:pos="680"/>
          <w:tab w:val="left" w:pos="0"/>
        </w:tabs>
        <w:spacing w:after="0"/>
        <w:jc w:val="thaiDistribute"/>
        <w:rPr>
          <w:rFonts w:cs="Cordia New"/>
          <w:sz w:val="20"/>
          <w:szCs w:val="20"/>
        </w:rPr>
      </w:pPr>
    </w:p>
    <w:p w14:paraId="75FEE12A" w14:textId="3960F2BE" w:rsidR="00BF7FC5" w:rsidRPr="00F7251A"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F7251A">
        <w:rPr>
          <w:rFonts w:cs="Times New Roman"/>
          <w:sz w:val="22"/>
          <w:szCs w:val="22"/>
        </w:rPr>
        <w:t>The</w:t>
      </w:r>
      <w:r w:rsidR="008E008A">
        <w:rPr>
          <w:rFonts w:cstheme="minorBidi" w:hint="cs"/>
          <w:sz w:val="22"/>
          <w:szCs w:val="22"/>
          <w:cs/>
        </w:rPr>
        <w:t xml:space="preserve"> </w:t>
      </w:r>
      <w:r w:rsidRPr="00F7251A">
        <w:rPr>
          <w:rFonts w:cs="Times New Roman"/>
          <w:sz w:val="22"/>
          <w:szCs w:val="22"/>
        </w:rPr>
        <w:t>interim financial information is prepared on a condensed basis in accordance with Thai Accounting Standard No. 34 “Interim Financial Reporting” including related interpretations and guidelines promulgated by the Federation of Accounting Professions, and applicable rules and regulations of the Securities and Exchange Commission.</w:t>
      </w:r>
    </w:p>
    <w:p w14:paraId="4E10F38E" w14:textId="77777777" w:rsidR="00BF7FC5" w:rsidRPr="00FE06E0"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0"/>
          <w:szCs w:val="20"/>
        </w:rPr>
      </w:pPr>
    </w:p>
    <w:p w14:paraId="2BA2E16E" w14:textId="432BF23E" w:rsidR="00FE06E0" w:rsidRPr="00756BA6"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interim financial information is prepared as updated information to the financial statements for</w:t>
      </w:r>
      <w:r>
        <w:rPr>
          <w:rFonts w:cs="Times New Roman"/>
          <w:sz w:val="22"/>
          <w:szCs w:val="22"/>
        </w:rPr>
        <w:t xml:space="preserve"> the year ended December 31, 202</w:t>
      </w:r>
      <w:r w:rsidR="001D6023">
        <w:rPr>
          <w:rFonts w:cs="Times New Roman"/>
          <w:sz w:val="22"/>
          <w:szCs w:val="22"/>
        </w:rPr>
        <w:t>5</w:t>
      </w:r>
      <w:r w:rsidRPr="00756BA6">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w:t>
      </w:r>
      <w:r>
        <w:rPr>
          <w:rFonts w:cs="Times New Roman"/>
          <w:sz w:val="22"/>
          <w:szCs w:val="22"/>
        </w:rPr>
        <w:t xml:space="preserve"> ended December 31, 202</w:t>
      </w:r>
      <w:r w:rsidR="001D6023">
        <w:rPr>
          <w:rFonts w:cs="Times New Roman"/>
          <w:sz w:val="22"/>
          <w:szCs w:val="22"/>
        </w:rPr>
        <w:t>5</w:t>
      </w:r>
      <w:r w:rsidRPr="00756BA6">
        <w:rPr>
          <w:rFonts w:cs="Times New Roman"/>
          <w:sz w:val="22"/>
          <w:szCs w:val="22"/>
        </w:rPr>
        <w:t>.</w:t>
      </w:r>
    </w:p>
    <w:p w14:paraId="22AEF49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rPr>
      </w:pPr>
    </w:p>
    <w:p w14:paraId="2CEAA844" w14:textId="4877F8CB" w:rsidR="00FE06E0"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consolidated interim financial information comprises the financial information of the Company and its subsidiary (together referred to as the “Group”). Significant intra-group transactions between the Company and its subsidiar</w:t>
      </w:r>
      <w:r w:rsidR="008E008A">
        <w:rPr>
          <w:sz w:val="22"/>
          <w:szCs w:val="28"/>
        </w:rPr>
        <w:t>ies</w:t>
      </w:r>
      <w:r w:rsidRPr="00756BA6">
        <w:rPr>
          <w:rFonts w:cs="Times New Roman"/>
          <w:sz w:val="22"/>
          <w:szCs w:val="22"/>
        </w:rPr>
        <w:t xml:space="preserve"> are eliminated on consolidation.</w:t>
      </w:r>
    </w:p>
    <w:p w14:paraId="4145F6E5"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41D7FE4" w14:textId="77777777" w:rsidR="00FE06E0" w:rsidRPr="00756BA6" w:rsidRDefault="00FE06E0" w:rsidP="00FE06E0">
      <w:pPr>
        <w:pStyle w:val="BodyText2"/>
        <w:ind w:right="-23"/>
        <w:jc w:val="thaiDistribute"/>
        <w:rPr>
          <w:rFonts w:cs="Times New Roman"/>
          <w:sz w:val="22"/>
          <w:szCs w:val="22"/>
          <w:lang w:val="en-US"/>
        </w:rPr>
      </w:pPr>
      <w:r w:rsidRPr="00756BA6">
        <w:rPr>
          <w:rFonts w:cs="Times New Roman"/>
          <w:sz w:val="22"/>
          <w:szCs w:val="22"/>
          <w:lang w:val="en-US"/>
        </w:rPr>
        <w:t xml:space="preserve">For the convenience of the reader, an English translation of interim financial information has been prepared from the statutory Thai language financial information which is issued for domestic reporting purposes. </w:t>
      </w:r>
    </w:p>
    <w:p w14:paraId="6AC0195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00" w:lineRule="atLeast"/>
        <w:jc w:val="thaiDistribute"/>
        <w:rPr>
          <w:rFonts w:cs="Times New Roman"/>
          <w:sz w:val="22"/>
          <w:szCs w:val="22"/>
        </w:rPr>
      </w:pPr>
    </w:p>
    <w:p w14:paraId="6699957E" w14:textId="39875DB3" w:rsidR="00FE06E0" w:rsidRDefault="009224EB" w:rsidP="00FE06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cs="Cordia New"/>
          <w:sz w:val="22"/>
          <w:szCs w:val="22"/>
        </w:rPr>
      </w:pPr>
      <w:r>
        <w:rPr>
          <w:rFonts w:cs="Times New Roman"/>
          <w:sz w:val="22"/>
          <w:szCs w:val="22"/>
        </w:rPr>
        <w:t>Material</w:t>
      </w:r>
      <w:r w:rsidR="00FE06E0">
        <w:rPr>
          <w:rFonts w:cs="Times New Roman"/>
          <w:sz w:val="22"/>
          <w:szCs w:val="22"/>
        </w:rPr>
        <w:t xml:space="preserve"> accounting policies and computation method applied </w:t>
      </w:r>
      <w:r w:rsidR="00FE06E0" w:rsidRPr="00530086">
        <w:rPr>
          <w:rFonts w:cs="Times New Roman"/>
          <w:sz w:val="22"/>
          <w:szCs w:val="22"/>
        </w:rPr>
        <w:t>in the interim fin</w:t>
      </w:r>
      <w:r w:rsidR="00FE06E0">
        <w:rPr>
          <w:rFonts w:cs="Times New Roman"/>
          <w:sz w:val="22"/>
          <w:szCs w:val="22"/>
        </w:rPr>
        <w:t>ancial information for the thre</w:t>
      </w:r>
      <w:r w:rsidR="00D1530B">
        <w:rPr>
          <w:rFonts w:cs="Times New Roman"/>
          <w:sz w:val="22"/>
          <w:szCs w:val="22"/>
        </w:rPr>
        <w:t>e</w:t>
      </w:r>
      <w:r w:rsidR="00FE06E0" w:rsidRPr="00530086">
        <w:rPr>
          <w:rFonts w:cs="Times New Roman"/>
          <w:sz w:val="22"/>
          <w:szCs w:val="22"/>
        </w:rPr>
        <w:t>-month</w:t>
      </w:r>
      <w:r w:rsidR="00D1530B">
        <w:rPr>
          <w:rFonts w:cs="Times New Roman"/>
          <w:sz w:val="22"/>
          <w:szCs w:val="22"/>
        </w:rPr>
        <w:t xml:space="preserve"> and six-month</w:t>
      </w:r>
      <w:r w:rsidR="00FE06E0">
        <w:rPr>
          <w:rFonts w:cs="Times New Roman"/>
          <w:sz w:val="22"/>
          <w:szCs w:val="22"/>
        </w:rPr>
        <w:t xml:space="preserve"> periods ended </w:t>
      </w:r>
      <w:r w:rsidR="005B5102">
        <w:rPr>
          <w:rFonts w:cs="Times New Roman"/>
          <w:sz w:val="22"/>
          <w:szCs w:val="22"/>
        </w:rPr>
        <w:t>June</w:t>
      </w:r>
      <w:r w:rsidR="00FE06E0">
        <w:rPr>
          <w:rFonts w:cs="Times New Roman"/>
          <w:sz w:val="22"/>
          <w:szCs w:val="22"/>
        </w:rPr>
        <w:t xml:space="preserve"> 3</w:t>
      </w:r>
      <w:r w:rsidR="005B5102">
        <w:rPr>
          <w:rFonts w:cs="Times New Roman"/>
          <w:sz w:val="22"/>
          <w:szCs w:val="22"/>
        </w:rPr>
        <w:t>0</w:t>
      </w:r>
      <w:r w:rsidR="00FE06E0" w:rsidRPr="00530086">
        <w:rPr>
          <w:rFonts w:cs="Times New Roman"/>
          <w:sz w:val="22"/>
          <w:szCs w:val="22"/>
        </w:rPr>
        <w:t>, 202</w:t>
      </w:r>
      <w:r w:rsidR="001D6023">
        <w:rPr>
          <w:rFonts w:cs="Times New Roman"/>
          <w:sz w:val="22"/>
          <w:szCs w:val="22"/>
        </w:rPr>
        <w:t>6</w:t>
      </w:r>
      <w:r w:rsidR="00FE06E0" w:rsidRPr="00530086">
        <w:rPr>
          <w:rFonts w:cs="Times New Roman"/>
          <w:sz w:val="22"/>
          <w:szCs w:val="22"/>
        </w:rPr>
        <w:t xml:space="preserve"> and 202</w:t>
      </w:r>
      <w:r w:rsidR="001D6023">
        <w:rPr>
          <w:rFonts w:cs="Times New Roman"/>
          <w:sz w:val="22"/>
          <w:szCs w:val="22"/>
        </w:rPr>
        <w:t>5</w:t>
      </w:r>
      <w:r w:rsidR="00FE06E0">
        <w:rPr>
          <w:rFonts w:cs="Times New Roman"/>
          <w:sz w:val="22"/>
          <w:szCs w:val="22"/>
        </w:rPr>
        <w:t xml:space="preserve"> are </w:t>
      </w:r>
      <w:r w:rsidR="00FE06E0" w:rsidRPr="00530086">
        <w:rPr>
          <w:rFonts w:cs="Times New Roman"/>
          <w:sz w:val="22"/>
          <w:szCs w:val="22"/>
        </w:rPr>
        <w:t>consistent with those applied in the financial statements for the year ended December 31, 202</w:t>
      </w:r>
      <w:r w:rsidR="001D6023">
        <w:rPr>
          <w:rFonts w:cs="Times New Roman"/>
          <w:sz w:val="22"/>
          <w:szCs w:val="22"/>
        </w:rPr>
        <w:t>5</w:t>
      </w:r>
      <w:r w:rsidR="00FE06E0" w:rsidRPr="00530086">
        <w:rPr>
          <w:rFonts w:cs="Times New Roman"/>
          <w:sz w:val="22"/>
          <w:szCs w:val="22"/>
        </w:rPr>
        <w:t>.</w:t>
      </w:r>
    </w:p>
    <w:p w14:paraId="4CD03BE4" w14:textId="77777777" w:rsidR="00794875" w:rsidRPr="00FE06E0" w:rsidRDefault="00794875" w:rsidP="00F7251A">
      <w:pPr>
        <w:pStyle w:val="BodyText2"/>
        <w:spacing w:line="240" w:lineRule="atLeast"/>
        <w:ind w:right="-23"/>
        <w:jc w:val="thaiDistribute"/>
        <w:rPr>
          <w:rFonts w:cs="Times New Roman"/>
          <w:sz w:val="22"/>
          <w:szCs w:val="22"/>
          <w:lang w:val="en-US" w:eastAsia="en-US"/>
        </w:rPr>
      </w:pPr>
    </w:p>
    <w:p w14:paraId="14352D7C" w14:textId="41EC1353" w:rsidR="00894DFA" w:rsidRPr="00471E21"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r w:rsidRPr="00A82E5E">
        <w:rPr>
          <w:sz w:val="22"/>
          <w:szCs w:val="22"/>
        </w:rPr>
        <w:t>The Group</w:t>
      </w:r>
      <w:r w:rsidRPr="00A82E5E">
        <w:rPr>
          <w:rFonts w:cs="Arial"/>
          <w:sz w:val="22"/>
          <w:szCs w:val="22"/>
        </w:rPr>
        <w:t xml:space="preserve"> </w:t>
      </w:r>
      <w:r w:rsidR="00C95550" w:rsidRPr="001F50CE">
        <w:rPr>
          <w:sz w:val="22"/>
          <w:szCs w:val="22"/>
        </w:rPr>
        <w:t xml:space="preserve">has adopted the </w:t>
      </w:r>
      <w:r w:rsidR="00C95550" w:rsidRPr="002C4581">
        <w:rPr>
          <w:sz w:val="22"/>
          <w:szCs w:val="22"/>
        </w:rPr>
        <w:t xml:space="preserve">revised </w:t>
      </w:r>
      <w:r w:rsidR="00C95550" w:rsidRPr="002C4581">
        <w:rPr>
          <w:rFonts w:cs="Times New Roman"/>
          <w:sz w:val="22"/>
          <w:szCs w:val="22"/>
        </w:rPr>
        <w:t>Thai Financial Reporting Standards (TFRS)</w:t>
      </w:r>
      <w:r w:rsidR="00C95550" w:rsidRPr="002C4581">
        <w:rPr>
          <w:sz w:val="22"/>
          <w:szCs w:val="22"/>
        </w:rPr>
        <w:t>,</w:t>
      </w:r>
      <w:r w:rsidR="00C95550" w:rsidRPr="001F50CE">
        <w:rPr>
          <w:sz w:val="22"/>
          <w:szCs w:val="22"/>
        </w:rPr>
        <w:t xml:space="preserve"> which are effective for accounting period starting on or after January 1, 2026. The adoption of the revised </w:t>
      </w:r>
      <w:r w:rsidR="00C95550" w:rsidRPr="002C4581">
        <w:rPr>
          <w:sz w:val="22"/>
          <w:szCs w:val="22"/>
        </w:rPr>
        <w:t xml:space="preserve">TFRS </w:t>
      </w:r>
      <w:r w:rsidR="00C95550" w:rsidRPr="001F50CE">
        <w:rPr>
          <w:sz w:val="22"/>
          <w:szCs w:val="22"/>
        </w:rPr>
        <w:t>does</w:t>
      </w:r>
      <w:r w:rsidR="00C95550" w:rsidRPr="001F50CE">
        <w:rPr>
          <w:rFonts w:cs="Arial"/>
          <w:sz w:val="22"/>
          <w:szCs w:val="22"/>
        </w:rPr>
        <w:t xml:space="preserve"> not have material </w:t>
      </w:r>
      <w:r w:rsidR="00C95550">
        <w:rPr>
          <w:rFonts w:cs="Arial"/>
          <w:sz w:val="22"/>
          <w:szCs w:val="22"/>
        </w:rPr>
        <w:t>effect</w:t>
      </w:r>
      <w:r w:rsidR="00C95550" w:rsidRPr="001F50CE">
        <w:rPr>
          <w:rFonts w:cs="Arial"/>
          <w:sz w:val="22"/>
          <w:szCs w:val="22"/>
        </w:rPr>
        <w:t xml:space="preserve"> on the </w:t>
      </w:r>
      <w:r w:rsidR="00C95550">
        <w:rPr>
          <w:rFonts w:cs="Arial"/>
          <w:sz w:val="22"/>
          <w:szCs w:val="22"/>
        </w:rPr>
        <w:t>Group</w:t>
      </w:r>
      <w:r w:rsidR="00C95550" w:rsidRPr="001F50CE">
        <w:rPr>
          <w:rFonts w:cs="Arial"/>
          <w:sz w:val="22"/>
          <w:szCs w:val="22"/>
        </w:rPr>
        <w:t>’s interim financial information</w:t>
      </w:r>
      <w:r w:rsidRPr="00A82E5E">
        <w:rPr>
          <w:rFonts w:cs="Times New Roman"/>
          <w:sz w:val="22"/>
          <w:szCs w:val="22"/>
        </w:rPr>
        <w:t>.</w:t>
      </w:r>
    </w:p>
    <w:p w14:paraId="617BE514" w14:textId="77777777" w:rsid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271A7443" w14:textId="367768D9" w:rsidR="00471E21" w:rsidRPr="00DF68A5" w:rsidRDefault="00471E21" w:rsidP="00471E2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F68A5">
        <w:rPr>
          <w:rFonts w:cs="Times New Roman"/>
          <w:b/>
          <w:bCs/>
          <w:caps/>
          <w:sz w:val="22"/>
          <w:szCs w:val="22"/>
        </w:rPr>
        <w:t xml:space="preserve">TRANSACTIONS </w:t>
      </w:r>
      <w:r w:rsidR="00393807">
        <w:rPr>
          <w:rFonts w:cs="Times New Roman"/>
          <w:b/>
          <w:bCs/>
          <w:caps/>
          <w:sz w:val="22"/>
          <w:szCs w:val="22"/>
        </w:rPr>
        <w:t xml:space="preserve">and balances </w:t>
      </w:r>
      <w:r w:rsidRPr="00DF68A5">
        <w:rPr>
          <w:rFonts w:cs="Times New Roman"/>
          <w:b/>
          <w:bCs/>
          <w:caps/>
          <w:sz w:val="22"/>
          <w:szCs w:val="22"/>
        </w:rPr>
        <w:t>WITH RELATED PARTIES</w:t>
      </w:r>
      <w:r w:rsidR="005F34D4">
        <w:rPr>
          <w:rFonts w:cs="Times New Roman"/>
          <w:b/>
          <w:bCs/>
          <w:caps/>
          <w:sz w:val="22"/>
          <w:szCs w:val="22"/>
        </w:rPr>
        <w:t xml:space="preserve"> </w:t>
      </w:r>
    </w:p>
    <w:p w14:paraId="3CEB0123" w14:textId="77777777" w:rsidR="00471E21" w:rsidRPr="00DF68A5"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E976A8B" w14:textId="2A578B98" w:rsidR="00471E21" w:rsidRPr="00CD457A" w:rsidRDefault="00471E21" w:rsidP="00471E21">
      <w:pPr>
        <w:tabs>
          <w:tab w:val="left" w:pos="540"/>
        </w:tabs>
        <w:jc w:val="both"/>
        <w:rPr>
          <w:rFonts w:cstheme="minorBidi"/>
          <w:sz w:val="22"/>
          <w:szCs w:val="22"/>
        </w:rPr>
      </w:pPr>
      <w:r w:rsidRPr="00DF68A5">
        <w:rPr>
          <w:rFonts w:cs="Times New Roman"/>
          <w:sz w:val="22"/>
          <w:szCs w:val="22"/>
        </w:rPr>
        <w:t xml:space="preserve">Significant transactions with related parties for the three-month periods ended </w:t>
      </w:r>
      <w:r w:rsidR="005B5102">
        <w:rPr>
          <w:rFonts w:cs="Times New Roman"/>
          <w:sz w:val="22"/>
          <w:szCs w:val="22"/>
        </w:rPr>
        <w:t>June</w:t>
      </w:r>
      <w:r>
        <w:rPr>
          <w:rFonts w:cs="Times New Roman"/>
          <w:sz w:val="22"/>
          <w:szCs w:val="22"/>
        </w:rPr>
        <w:t xml:space="preserve"> 3</w:t>
      </w:r>
      <w:r w:rsidR="005B5102">
        <w:rPr>
          <w:rFonts w:cs="Times New Roman"/>
          <w:sz w:val="22"/>
          <w:szCs w:val="22"/>
        </w:rPr>
        <w:t>0</w:t>
      </w:r>
      <w:r w:rsidR="000D2B79">
        <w:rPr>
          <w:rFonts w:cs="Times New Roman"/>
          <w:sz w:val="22"/>
          <w:szCs w:val="22"/>
        </w:rPr>
        <w:t xml:space="preserve"> </w:t>
      </w:r>
      <w:r w:rsidRPr="00DF68A5">
        <w:rPr>
          <w:rFonts w:cs="Times New Roman"/>
          <w:sz w:val="22"/>
          <w:szCs w:val="22"/>
        </w:rPr>
        <w:t>are as follows:</w:t>
      </w:r>
    </w:p>
    <w:p w14:paraId="31DF0D45" w14:textId="77777777" w:rsidR="00471E21" w:rsidRPr="00DF68A5" w:rsidRDefault="00471E21" w:rsidP="00471E21">
      <w:pPr>
        <w:tabs>
          <w:tab w:val="left" w:pos="540"/>
        </w:tabs>
        <w:jc w:val="both"/>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471E21" w:rsidRPr="002B32CC" w14:paraId="04ABBE64" w14:textId="77777777" w:rsidTr="009D3BA0">
        <w:trPr>
          <w:tblHeader/>
        </w:trPr>
        <w:tc>
          <w:tcPr>
            <w:tcW w:w="4219" w:type="dxa"/>
          </w:tcPr>
          <w:p w14:paraId="550CE170" w14:textId="77777777" w:rsidR="00471E21" w:rsidRPr="002B32CC" w:rsidRDefault="00471E21" w:rsidP="009D3BA0">
            <w:pPr>
              <w:tabs>
                <w:tab w:val="left" w:pos="540"/>
              </w:tabs>
              <w:jc w:val="both"/>
              <w:rPr>
                <w:rFonts w:cs="Times New Roman"/>
                <w:sz w:val="22"/>
                <w:szCs w:val="22"/>
              </w:rPr>
            </w:pPr>
          </w:p>
        </w:tc>
        <w:tc>
          <w:tcPr>
            <w:tcW w:w="5387" w:type="dxa"/>
            <w:gridSpan w:val="7"/>
            <w:tcBorders>
              <w:bottom w:val="single" w:sz="4" w:space="0" w:color="auto"/>
            </w:tcBorders>
          </w:tcPr>
          <w:p w14:paraId="6A316991" w14:textId="77777777" w:rsidR="00471E21" w:rsidRPr="00E14E86" w:rsidRDefault="00471E21" w:rsidP="009D3BA0">
            <w:pPr>
              <w:tabs>
                <w:tab w:val="left" w:pos="540"/>
              </w:tabs>
              <w:jc w:val="center"/>
              <w:rPr>
                <w:rFonts w:cs="Cordia New"/>
                <w:sz w:val="22"/>
                <w:szCs w:val="22"/>
              </w:rPr>
            </w:pPr>
            <w:r>
              <w:rPr>
                <w:rFonts w:cs="Times New Roman"/>
                <w:sz w:val="22"/>
                <w:szCs w:val="22"/>
              </w:rPr>
              <w:t>In Thousand Baht</w:t>
            </w:r>
          </w:p>
        </w:tc>
      </w:tr>
      <w:tr w:rsidR="00471E21" w:rsidRPr="002B32CC" w14:paraId="4A42A120" w14:textId="77777777" w:rsidTr="009D3BA0">
        <w:trPr>
          <w:tblHeader/>
        </w:trPr>
        <w:tc>
          <w:tcPr>
            <w:tcW w:w="4219" w:type="dxa"/>
          </w:tcPr>
          <w:p w14:paraId="4BB3A638" w14:textId="77777777" w:rsidR="00471E21" w:rsidRPr="002B32CC" w:rsidRDefault="00471E21" w:rsidP="009D3BA0">
            <w:pPr>
              <w:tabs>
                <w:tab w:val="left" w:pos="540"/>
              </w:tabs>
              <w:jc w:val="both"/>
              <w:rPr>
                <w:rFonts w:cs="Times New Roman"/>
                <w:sz w:val="22"/>
                <w:szCs w:val="22"/>
              </w:rPr>
            </w:pPr>
          </w:p>
        </w:tc>
        <w:tc>
          <w:tcPr>
            <w:tcW w:w="2551" w:type="dxa"/>
            <w:gridSpan w:val="3"/>
            <w:tcBorders>
              <w:top w:val="single" w:sz="4" w:space="0" w:color="auto"/>
            </w:tcBorders>
          </w:tcPr>
          <w:p w14:paraId="45FC8C68"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04A3585D" w14:textId="77777777" w:rsidR="00471E21" w:rsidRPr="002B32CC" w:rsidRDefault="00471E21" w:rsidP="009D3BA0">
            <w:pPr>
              <w:tabs>
                <w:tab w:val="left" w:pos="540"/>
              </w:tabs>
              <w:jc w:val="center"/>
              <w:rPr>
                <w:rFonts w:cs="Times New Roman"/>
                <w:sz w:val="22"/>
                <w:szCs w:val="22"/>
              </w:rPr>
            </w:pPr>
          </w:p>
        </w:tc>
        <w:tc>
          <w:tcPr>
            <w:tcW w:w="2600" w:type="dxa"/>
            <w:gridSpan w:val="3"/>
            <w:tcBorders>
              <w:top w:val="single" w:sz="4" w:space="0" w:color="auto"/>
            </w:tcBorders>
          </w:tcPr>
          <w:p w14:paraId="09818E74"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Separate</w:t>
            </w:r>
          </w:p>
        </w:tc>
      </w:tr>
      <w:tr w:rsidR="00471E21" w:rsidRPr="002B32CC" w14:paraId="2CDAB145" w14:textId="77777777" w:rsidTr="009D3BA0">
        <w:trPr>
          <w:tblHeader/>
        </w:trPr>
        <w:tc>
          <w:tcPr>
            <w:tcW w:w="4219" w:type="dxa"/>
          </w:tcPr>
          <w:p w14:paraId="792C302C" w14:textId="77777777" w:rsidR="00471E21" w:rsidRPr="002B32CC" w:rsidRDefault="00471E21" w:rsidP="009D3BA0">
            <w:pPr>
              <w:tabs>
                <w:tab w:val="left" w:pos="540"/>
              </w:tabs>
              <w:jc w:val="both"/>
              <w:rPr>
                <w:rFonts w:cs="Times New Roman"/>
                <w:sz w:val="22"/>
                <w:szCs w:val="22"/>
              </w:rPr>
            </w:pPr>
          </w:p>
        </w:tc>
        <w:tc>
          <w:tcPr>
            <w:tcW w:w="2551" w:type="dxa"/>
            <w:gridSpan w:val="3"/>
            <w:tcBorders>
              <w:bottom w:val="single" w:sz="4" w:space="0" w:color="auto"/>
            </w:tcBorders>
          </w:tcPr>
          <w:p w14:paraId="2F41093D"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6D0C295F" w14:textId="77777777" w:rsidR="00471E21" w:rsidRPr="002B32CC" w:rsidRDefault="00471E21" w:rsidP="009D3BA0">
            <w:pPr>
              <w:tabs>
                <w:tab w:val="left" w:pos="540"/>
              </w:tabs>
              <w:jc w:val="center"/>
              <w:rPr>
                <w:rFonts w:cs="Times New Roman"/>
                <w:sz w:val="22"/>
                <w:szCs w:val="22"/>
              </w:rPr>
            </w:pPr>
          </w:p>
        </w:tc>
        <w:tc>
          <w:tcPr>
            <w:tcW w:w="2600" w:type="dxa"/>
            <w:gridSpan w:val="3"/>
            <w:tcBorders>
              <w:bottom w:val="single" w:sz="4" w:space="0" w:color="auto"/>
            </w:tcBorders>
          </w:tcPr>
          <w:p w14:paraId="069C14E8" w14:textId="77777777" w:rsidR="00471E21" w:rsidRPr="002B32CC" w:rsidRDefault="00471E21" w:rsidP="009D3BA0">
            <w:pPr>
              <w:tabs>
                <w:tab w:val="left" w:pos="540"/>
              </w:tabs>
              <w:jc w:val="center"/>
              <w:rPr>
                <w:rFonts w:cs="Times New Roman"/>
                <w:sz w:val="22"/>
                <w:szCs w:val="22"/>
                <w:cs/>
              </w:rPr>
            </w:pPr>
            <w:r w:rsidRPr="002B32CC">
              <w:rPr>
                <w:rFonts w:cs="Times New Roman"/>
                <w:sz w:val="22"/>
                <w:szCs w:val="22"/>
              </w:rPr>
              <w:t>financial statements</w:t>
            </w:r>
          </w:p>
        </w:tc>
      </w:tr>
      <w:tr w:rsidR="001D6023" w:rsidRPr="002B32CC" w14:paraId="6D095FEB" w14:textId="77777777" w:rsidTr="009D3BA0">
        <w:trPr>
          <w:tblHeader/>
        </w:trPr>
        <w:tc>
          <w:tcPr>
            <w:tcW w:w="4219" w:type="dxa"/>
          </w:tcPr>
          <w:p w14:paraId="5CCF6541" w14:textId="77777777" w:rsidR="001D6023" w:rsidRPr="002B32CC" w:rsidRDefault="001D6023" w:rsidP="001D6023">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B6C4981" w14:textId="62CA207F" w:rsidR="001D6023" w:rsidRPr="002B32CC" w:rsidRDefault="001D6023" w:rsidP="001D6023">
            <w:pPr>
              <w:tabs>
                <w:tab w:val="left" w:pos="540"/>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244C9A01" w14:textId="77777777" w:rsidR="001D6023" w:rsidRPr="002B32CC" w:rsidRDefault="001D6023" w:rsidP="001D6023">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9BCDE6C" w14:textId="5CBF3723"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Pr>
          <w:p w14:paraId="4DADA8B4"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A2DE892" w14:textId="72C05701"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6E3FE115"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23AADDBD" w14:textId="4997827D"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r>
      <w:tr w:rsidR="001D6023" w:rsidRPr="002B32CC" w14:paraId="7B7ADC78" w14:textId="77777777" w:rsidTr="009D3BA0">
        <w:tc>
          <w:tcPr>
            <w:tcW w:w="4219" w:type="dxa"/>
          </w:tcPr>
          <w:p w14:paraId="1BB1A66C" w14:textId="77777777" w:rsidR="001D6023" w:rsidRPr="002B32CC" w:rsidRDefault="001D6023" w:rsidP="001D6023">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094A2E04"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DD40C71" w14:textId="77777777" w:rsidR="001D6023" w:rsidRPr="002B32CC" w:rsidRDefault="001D6023" w:rsidP="001D6023">
            <w:pPr>
              <w:tabs>
                <w:tab w:val="left" w:pos="540"/>
              </w:tabs>
              <w:jc w:val="both"/>
              <w:rPr>
                <w:rFonts w:cs="Times New Roman"/>
                <w:sz w:val="22"/>
                <w:szCs w:val="22"/>
              </w:rPr>
            </w:pPr>
          </w:p>
        </w:tc>
        <w:tc>
          <w:tcPr>
            <w:tcW w:w="1169" w:type="dxa"/>
            <w:tcBorders>
              <w:top w:val="single" w:sz="4" w:space="0" w:color="auto"/>
            </w:tcBorders>
          </w:tcPr>
          <w:p w14:paraId="4AEE45B5"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1F517EE" w14:textId="77777777" w:rsidR="001D6023" w:rsidRPr="002B32CC" w:rsidRDefault="001D6023" w:rsidP="001D6023">
            <w:pPr>
              <w:tabs>
                <w:tab w:val="left" w:pos="540"/>
              </w:tabs>
              <w:jc w:val="both"/>
              <w:rPr>
                <w:rFonts w:cs="Times New Roman"/>
                <w:sz w:val="22"/>
                <w:szCs w:val="22"/>
              </w:rPr>
            </w:pPr>
          </w:p>
        </w:tc>
        <w:tc>
          <w:tcPr>
            <w:tcW w:w="1182" w:type="dxa"/>
            <w:tcBorders>
              <w:top w:val="single" w:sz="4" w:space="0" w:color="auto"/>
            </w:tcBorders>
          </w:tcPr>
          <w:p w14:paraId="22A3E3DF"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0469B6C2" w14:textId="77777777" w:rsidR="001D6023" w:rsidRPr="002B32CC" w:rsidRDefault="001D6023" w:rsidP="001D6023">
            <w:pPr>
              <w:tabs>
                <w:tab w:val="left" w:pos="540"/>
              </w:tabs>
              <w:jc w:val="both"/>
              <w:rPr>
                <w:rFonts w:cs="Times New Roman"/>
                <w:sz w:val="22"/>
                <w:szCs w:val="22"/>
              </w:rPr>
            </w:pPr>
          </w:p>
        </w:tc>
        <w:tc>
          <w:tcPr>
            <w:tcW w:w="1182" w:type="dxa"/>
            <w:tcBorders>
              <w:top w:val="single" w:sz="4" w:space="0" w:color="auto"/>
            </w:tcBorders>
          </w:tcPr>
          <w:p w14:paraId="6694F4A9"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B5102" w:rsidRPr="002B32CC" w14:paraId="2EAFEE49" w14:textId="77777777" w:rsidTr="009D3BA0">
        <w:tc>
          <w:tcPr>
            <w:tcW w:w="4219" w:type="dxa"/>
          </w:tcPr>
          <w:p w14:paraId="3368E912"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5AC22C95"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635302F" w14:textId="77777777" w:rsidR="005B5102" w:rsidRPr="002B32CC" w:rsidRDefault="005B5102" w:rsidP="005B5102">
            <w:pPr>
              <w:tabs>
                <w:tab w:val="left" w:pos="540"/>
              </w:tabs>
              <w:jc w:val="both"/>
              <w:rPr>
                <w:rFonts w:cs="Times New Roman"/>
                <w:sz w:val="22"/>
                <w:szCs w:val="22"/>
              </w:rPr>
            </w:pPr>
          </w:p>
        </w:tc>
        <w:tc>
          <w:tcPr>
            <w:tcW w:w="1169" w:type="dxa"/>
            <w:tcBorders>
              <w:bottom w:val="double" w:sz="4" w:space="0" w:color="auto"/>
            </w:tcBorders>
          </w:tcPr>
          <w:p w14:paraId="21867609"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E6AED85"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2726CE46" w14:textId="776BDDED" w:rsidR="005B5102" w:rsidRPr="00461896" w:rsidRDefault="00C50001" w:rsidP="005B5102">
            <w:pPr>
              <w:tabs>
                <w:tab w:val="clear" w:pos="454"/>
                <w:tab w:val="clear" w:pos="680"/>
                <w:tab w:val="left" w:pos="0"/>
              </w:tabs>
              <w:ind w:right="170"/>
              <w:jc w:val="right"/>
              <w:rPr>
                <w:rFonts w:cs="Times New Roman"/>
                <w:sz w:val="22"/>
                <w:szCs w:val="22"/>
              </w:rPr>
            </w:pPr>
            <w:r w:rsidRPr="00C50001">
              <w:rPr>
                <w:rFonts w:cs="Times New Roman"/>
                <w:sz w:val="22"/>
                <w:szCs w:val="22"/>
              </w:rPr>
              <w:t>10,469</w:t>
            </w:r>
          </w:p>
        </w:tc>
        <w:tc>
          <w:tcPr>
            <w:tcW w:w="236" w:type="dxa"/>
          </w:tcPr>
          <w:p w14:paraId="16C42DCC"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7F1DA0D4" w14:textId="67CC37F6"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8,290</w:t>
            </w:r>
          </w:p>
        </w:tc>
      </w:tr>
      <w:tr w:rsidR="005B5102" w:rsidRPr="002B32CC" w14:paraId="74F2FA53" w14:textId="77777777" w:rsidTr="009D3BA0">
        <w:tc>
          <w:tcPr>
            <w:tcW w:w="4219" w:type="dxa"/>
          </w:tcPr>
          <w:p w14:paraId="2E55375E"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1639EA9E"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46EA5E3B" w14:textId="77777777" w:rsidR="005B5102" w:rsidRPr="002B32CC" w:rsidRDefault="005B5102" w:rsidP="005B5102">
            <w:pPr>
              <w:tabs>
                <w:tab w:val="left" w:pos="540"/>
              </w:tabs>
              <w:jc w:val="both"/>
              <w:rPr>
                <w:rFonts w:cs="Times New Roman"/>
                <w:sz w:val="22"/>
                <w:szCs w:val="22"/>
              </w:rPr>
            </w:pPr>
          </w:p>
        </w:tc>
        <w:tc>
          <w:tcPr>
            <w:tcW w:w="1169" w:type="dxa"/>
            <w:tcBorders>
              <w:bottom w:val="double" w:sz="4" w:space="0" w:color="auto"/>
            </w:tcBorders>
          </w:tcPr>
          <w:p w14:paraId="282DC511"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7EEDE986"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0824BD68" w14:textId="58442FC8" w:rsidR="005B5102" w:rsidRPr="00461896" w:rsidRDefault="00052821" w:rsidP="00052821">
            <w:pPr>
              <w:tabs>
                <w:tab w:val="clear" w:pos="454"/>
                <w:tab w:val="clear" w:pos="680"/>
                <w:tab w:val="left" w:pos="0"/>
              </w:tabs>
              <w:ind w:right="170"/>
              <w:jc w:val="right"/>
              <w:rPr>
                <w:rFonts w:cs="Times New Roman"/>
                <w:sz w:val="22"/>
                <w:szCs w:val="22"/>
              </w:rPr>
            </w:pPr>
            <w:r w:rsidRPr="00052821">
              <w:rPr>
                <w:rFonts w:cs="Times New Roman"/>
                <w:sz w:val="22"/>
                <w:szCs w:val="22"/>
              </w:rPr>
              <w:t>4,036</w:t>
            </w:r>
          </w:p>
        </w:tc>
        <w:tc>
          <w:tcPr>
            <w:tcW w:w="236" w:type="dxa"/>
          </w:tcPr>
          <w:p w14:paraId="0482FED9"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307789EC" w14:textId="208BD008"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4,507</w:t>
            </w:r>
          </w:p>
        </w:tc>
      </w:tr>
      <w:tr w:rsidR="005B5102" w:rsidRPr="002B32CC" w14:paraId="6F568013" w14:textId="77777777" w:rsidTr="009D3BA0">
        <w:tc>
          <w:tcPr>
            <w:tcW w:w="4219" w:type="dxa"/>
          </w:tcPr>
          <w:p w14:paraId="287A28F5"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7181FA92"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2769C64" w14:textId="77777777" w:rsidR="005B5102" w:rsidRPr="002B32CC" w:rsidRDefault="005B5102" w:rsidP="005B5102">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3B5A6ACA"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6BFA5A5"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14271BF" w14:textId="4AE9F90D" w:rsidR="005B5102" w:rsidRPr="00461896" w:rsidRDefault="00052821"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7D129F2C"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E7165AD" w14:textId="2EB87975"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144</w:t>
            </w:r>
          </w:p>
        </w:tc>
      </w:tr>
      <w:tr w:rsidR="005B5102" w:rsidRPr="002B32CC" w14:paraId="414014B5" w14:textId="77777777" w:rsidTr="009D3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47C5E1F"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1233C9F8"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67D7E87D" w14:textId="77777777" w:rsidR="005B5102" w:rsidRPr="002B32CC"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60FEE27E"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D43E8DF"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1497879" w14:textId="7E9BA200" w:rsidR="005B5102" w:rsidRPr="00461896" w:rsidRDefault="00293869" w:rsidP="005B5102">
            <w:pPr>
              <w:tabs>
                <w:tab w:val="clear" w:pos="454"/>
                <w:tab w:val="clear" w:pos="680"/>
                <w:tab w:val="left" w:pos="0"/>
              </w:tabs>
              <w:ind w:right="170"/>
              <w:jc w:val="right"/>
              <w:rPr>
                <w:rFonts w:cs="Times New Roman"/>
                <w:sz w:val="22"/>
                <w:szCs w:val="22"/>
              </w:rPr>
            </w:pPr>
            <w:r w:rsidRPr="00293869">
              <w:rPr>
                <w:rFonts w:cs="Times New Roman"/>
                <w:sz w:val="22"/>
                <w:szCs w:val="22"/>
              </w:rPr>
              <w:t>2,354</w:t>
            </w:r>
          </w:p>
        </w:tc>
        <w:tc>
          <w:tcPr>
            <w:tcW w:w="236" w:type="dxa"/>
            <w:tcBorders>
              <w:top w:val="nil"/>
              <w:left w:val="nil"/>
              <w:bottom w:val="nil"/>
              <w:right w:val="nil"/>
            </w:tcBorders>
          </w:tcPr>
          <w:p w14:paraId="1A9F7C0C"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36693C6" w14:textId="761839F8"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1,801</w:t>
            </w:r>
          </w:p>
        </w:tc>
      </w:tr>
      <w:tr w:rsidR="00471E21" w:rsidRPr="00F16AA0" w14:paraId="44C1A243" w14:textId="77777777" w:rsidTr="009D3BA0">
        <w:tc>
          <w:tcPr>
            <w:tcW w:w="4219" w:type="dxa"/>
          </w:tcPr>
          <w:p w14:paraId="52672E4F" w14:textId="77777777" w:rsidR="00471E21" w:rsidRPr="00F16AA0" w:rsidRDefault="00471E21" w:rsidP="009D3BA0">
            <w:pPr>
              <w:tabs>
                <w:tab w:val="left" w:pos="540"/>
              </w:tabs>
              <w:jc w:val="both"/>
              <w:rPr>
                <w:rFonts w:cs="Times New Roman"/>
                <w:sz w:val="20"/>
                <w:szCs w:val="20"/>
              </w:rPr>
            </w:pPr>
          </w:p>
        </w:tc>
        <w:tc>
          <w:tcPr>
            <w:tcW w:w="1146" w:type="dxa"/>
          </w:tcPr>
          <w:p w14:paraId="5B685C46" w14:textId="77777777" w:rsidR="00471E21" w:rsidRPr="00F16AA0" w:rsidRDefault="00471E21" w:rsidP="009D3BA0">
            <w:pPr>
              <w:tabs>
                <w:tab w:val="left" w:pos="540"/>
              </w:tabs>
              <w:jc w:val="both"/>
              <w:rPr>
                <w:rFonts w:cs="Times New Roman"/>
                <w:sz w:val="20"/>
                <w:szCs w:val="20"/>
              </w:rPr>
            </w:pPr>
          </w:p>
        </w:tc>
        <w:tc>
          <w:tcPr>
            <w:tcW w:w="236" w:type="dxa"/>
          </w:tcPr>
          <w:p w14:paraId="4DA8BF86" w14:textId="77777777" w:rsidR="00471E21" w:rsidRPr="00F16AA0" w:rsidRDefault="00471E21" w:rsidP="009D3BA0">
            <w:pPr>
              <w:tabs>
                <w:tab w:val="left" w:pos="540"/>
              </w:tabs>
              <w:jc w:val="both"/>
              <w:rPr>
                <w:rFonts w:cs="Times New Roman"/>
                <w:sz w:val="20"/>
                <w:szCs w:val="20"/>
              </w:rPr>
            </w:pPr>
          </w:p>
        </w:tc>
        <w:tc>
          <w:tcPr>
            <w:tcW w:w="1169" w:type="dxa"/>
          </w:tcPr>
          <w:p w14:paraId="5DC84634"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673A2084" w14:textId="77777777" w:rsidR="00471E21" w:rsidRPr="00F16AA0" w:rsidRDefault="00471E21" w:rsidP="009D3BA0">
            <w:pPr>
              <w:tabs>
                <w:tab w:val="left" w:pos="540"/>
              </w:tabs>
              <w:jc w:val="both"/>
              <w:rPr>
                <w:rFonts w:cs="Times New Roman"/>
                <w:sz w:val="20"/>
                <w:szCs w:val="20"/>
              </w:rPr>
            </w:pPr>
          </w:p>
        </w:tc>
        <w:tc>
          <w:tcPr>
            <w:tcW w:w="1182" w:type="dxa"/>
          </w:tcPr>
          <w:p w14:paraId="3BFE49CF"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25626C95" w14:textId="77777777" w:rsidR="00471E21" w:rsidRPr="00F16AA0" w:rsidRDefault="00471E21" w:rsidP="009D3BA0">
            <w:pPr>
              <w:tabs>
                <w:tab w:val="left" w:pos="540"/>
              </w:tabs>
              <w:jc w:val="both"/>
              <w:rPr>
                <w:rFonts w:cs="Times New Roman"/>
                <w:sz w:val="20"/>
                <w:szCs w:val="20"/>
              </w:rPr>
            </w:pPr>
          </w:p>
        </w:tc>
        <w:tc>
          <w:tcPr>
            <w:tcW w:w="1182" w:type="dxa"/>
          </w:tcPr>
          <w:p w14:paraId="4BEC5690"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bl>
    <w:p w14:paraId="42686BDB" w14:textId="77777777" w:rsidR="00471E21" w:rsidRP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14:paraId="51A19AAB"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571EB8D3" w14:textId="77777777" w:rsidR="00620625" w:rsidRPr="00F7251A" w:rsidRDefault="0062062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0"/>
          <w:szCs w:val="20"/>
        </w:rPr>
      </w:pPr>
    </w:p>
    <w:p w14:paraId="12A55B82" w14:textId="77777777" w:rsidR="00094C2C" w:rsidRPr="00A318C2" w:rsidRDefault="00094C2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highlight w:val="yellow"/>
        </w:rPr>
        <w:sectPr w:rsidR="00094C2C" w:rsidRPr="00A318C2" w:rsidSect="002C2BB1">
          <w:headerReference w:type="default" r:id="rId8"/>
          <w:footerReference w:type="default" r:id="rId9"/>
          <w:headerReference w:type="first" r:id="rId10"/>
          <w:footerReference w:type="first" r:id="rId11"/>
          <w:pgSz w:w="11909" w:h="16834" w:code="9"/>
          <w:pgMar w:top="1440" w:right="1151" w:bottom="805" w:left="1440" w:header="992" w:footer="340" w:gutter="0"/>
          <w:pgNumType w:start="16"/>
          <w:cols w:space="720"/>
          <w:titlePg/>
          <w:docGrid w:linePitch="408"/>
        </w:sect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DF68A5" w:rsidRPr="002B32CC" w14:paraId="7A288F0D" w14:textId="77777777" w:rsidTr="00B47049">
        <w:trPr>
          <w:tblHeader/>
        </w:trPr>
        <w:tc>
          <w:tcPr>
            <w:tcW w:w="4219" w:type="dxa"/>
          </w:tcPr>
          <w:p w14:paraId="00CBF83F" w14:textId="77777777" w:rsidR="00DF68A5" w:rsidRPr="002B32CC" w:rsidRDefault="00DF68A5" w:rsidP="00B47049">
            <w:pPr>
              <w:tabs>
                <w:tab w:val="left" w:pos="540"/>
              </w:tabs>
              <w:jc w:val="both"/>
              <w:rPr>
                <w:rFonts w:cs="Times New Roman"/>
                <w:sz w:val="22"/>
                <w:szCs w:val="22"/>
              </w:rPr>
            </w:pPr>
          </w:p>
        </w:tc>
        <w:tc>
          <w:tcPr>
            <w:tcW w:w="5387" w:type="dxa"/>
            <w:gridSpan w:val="7"/>
            <w:tcBorders>
              <w:bottom w:val="single" w:sz="4" w:space="0" w:color="auto"/>
            </w:tcBorders>
          </w:tcPr>
          <w:p w14:paraId="2BFF3F35" w14:textId="77777777" w:rsidR="00DF68A5" w:rsidRPr="00E14E86" w:rsidRDefault="00DF68A5" w:rsidP="00B47049">
            <w:pPr>
              <w:tabs>
                <w:tab w:val="left" w:pos="540"/>
              </w:tabs>
              <w:jc w:val="center"/>
              <w:rPr>
                <w:rFonts w:cs="Cordia New"/>
                <w:sz w:val="22"/>
                <w:szCs w:val="22"/>
              </w:rPr>
            </w:pPr>
            <w:r>
              <w:rPr>
                <w:rFonts w:cs="Times New Roman"/>
                <w:sz w:val="22"/>
                <w:szCs w:val="22"/>
              </w:rPr>
              <w:t>In Thousand Baht</w:t>
            </w:r>
          </w:p>
        </w:tc>
      </w:tr>
      <w:tr w:rsidR="00DF68A5" w:rsidRPr="002B32CC" w14:paraId="2062BF77" w14:textId="77777777" w:rsidTr="00B47049">
        <w:trPr>
          <w:tblHeader/>
        </w:trPr>
        <w:tc>
          <w:tcPr>
            <w:tcW w:w="4219" w:type="dxa"/>
          </w:tcPr>
          <w:p w14:paraId="0104DDFD" w14:textId="77777777" w:rsidR="00DF68A5" w:rsidRPr="002B32CC" w:rsidRDefault="00DF68A5" w:rsidP="00B47049">
            <w:pPr>
              <w:tabs>
                <w:tab w:val="left" w:pos="540"/>
              </w:tabs>
              <w:jc w:val="both"/>
              <w:rPr>
                <w:rFonts w:cs="Times New Roman"/>
                <w:sz w:val="22"/>
                <w:szCs w:val="22"/>
              </w:rPr>
            </w:pPr>
          </w:p>
        </w:tc>
        <w:tc>
          <w:tcPr>
            <w:tcW w:w="2551" w:type="dxa"/>
            <w:gridSpan w:val="3"/>
            <w:tcBorders>
              <w:top w:val="single" w:sz="4" w:space="0" w:color="auto"/>
            </w:tcBorders>
          </w:tcPr>
          <w:p w14:paraId="32C4D48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41B146B" w14:textId="77777777" w:rsidR="00DF68A5" w:rsidRPr="002B32CC" w:rsidRDefault="00DF68A5" w:rsidP="00B47049">
            <w:pPr>
              <w:tabs>
                <w:tab w:val="left" w:pos="540"/>
              </w:tabs>
              <w:jc w:val="center"/>
              <w:rPr>
                <w:rFonts w:cs="Times New Roman"/>
                <w:sz w:val="22"/>
                <w:szCs w:val="22"/>
              </w:rPr>
            </w:pPr>
          </w:p>
        </w:tc>
        <w:tc>
          <w:tcPr>
            <w:tcW w:w="2600" w:type="dxa"/>
            <w:gridSpan w:val="3"/>
            <w:tcBorders>
              <w:top w:val="single" w:sz="4" w:space="0" w:color="auto"/>
            </w:tcBorders>
          </w:tcPr>
          <w:p w14:paraId="5DEB2120"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Separate</w:t>
            </w:r>
          </w:p>
        </w:tc>
      </w:tr>
      <w:tr w:rsidR="00DF68A5" w:rsidRPr="002B32CC" w14:paraId="5E74E61D" w14:textId="77777777" w:rsidTr="00B47049">
        <w:trPr>
          <w:tblHeader/>
        </w:trPr>
        <w:tc>
          <w:tcPr>
            <w:tcW w:w="4219" w:type="dxa"/>
          </w:tcPr>
          <w:p w14:paraId="0757EEDB" w14:textId="77777777" w:rsidR="00DF68A5" w:rsidRPr="002B32CC" w:rsidRDefault="00DF68A5" w:rsidP="00B47049">
            <w:pPr>
              <w:tabs>
                <w:tab w:val="left" w:pos="540"/>
              </w:tabs>
              <w:jc w:val="both"/>
              <w:rPr>
                <w:rFonts w:cs="Times New Roman"/>
                <w:sz w:val="22"/>
                <w:szCs w:val="22"/>
              </w:rPr>
            </w:pPr>
          </w:p>
        </w:tc>
        <w:tc>
          <w:tcPr>
            <w:tcW w:w="2551" w:type="dxa"/>
            <w:gridSpan w:val="3"/>
            <w:tcBorders>
              <w:bottom w:val="single" w:sz="4" w:space="0" w:color="auto"/>
            </w:tcBorders>
          </w:tcPr>
          <w:p w14:paraId="53730AF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F799E64" w14:textId="77777777" w:rsidR="00DF68A5" w:rsidRPr="002B32CC" w:rsidRDefault="00DF68A5" w:rsidP="00B47049">
            <w:pPr>
              <w:tabs>
                <w:tab w:val="left" w:pos="540"/>
              </w:tabs>
              <w:jc w:val="center"/>
              <w:rPr>
                <w:rFonts w:cs="Times New Roman"/>
                <w:sz w:val="22"/>
                <w:szCs w:val="22"/>
              </w:rPr>
            </w:pPr>
          </w:p>
        </w:tc>
        <w:tc>
          <w:tcPr>
            <w:tcW w:w="2600" w:type="dxa"/>
            <w:gridSpan w:val="3"/>
            <w:tcBorders>
              <w:bottom w:val="single" w:sz="4" w:space="0" w:color="auto"/>
            </w:tcBorders>
          </w:tcPr>
          <w:p w14:paraId="77BE66A6" w14:textId="77777777" w:rsidR="00DF68A5" w:rsidRPr="002B32CC" w:rsidRDefault="00DF68A5" w:rsidP="00B47049">
            <w:pPr>
              <w:tabs>
                <w:tab w:val="left" w:pos="540"/>
              </w:tabs>
              <w:jc w:val="center"/>
              <w:rPr>
                <w:rFonts w:cs="Times New Roman"/>
                <w:sz w:val="22"/>
                <w:szCs w:val="22"/>
                <w:cs/>
              </w:rPr>
            </w:pPr>
            <w:r w:rsidRPr="002B32CC">
              <w:rPr>
                <w:rFonts w:cs="Times New Roman"/>
                <w:sz w:val="22"/>
                <w:szCs w:val="22"/>
              </w:rPr>
              <w:t>financial statements</w:t>
            </w:r>
          </w:p>
        </w:tc>
      </w:tr>
      <w:tr w:rsidR="001D6023" w:rsidRPr="002B32CC" w14:paraId="361D6AB5" w14:textId="77777777" w:rsidTr="00B47049">
        <w:trPr>
          <w:tblHeader/>
        </w:trPr>
        <w:tc>
          <w:tcPr>
            <w:tcW w:w="4219" w:type="dxa"/>
          </w:tcPr>
          <w:p w14:paraId="45ACD175" w14:textId="77777777" w:rsidR="001D6023" w:rsidRPr="002B32CC" w:rsidRDefault="001D6023" w:rsidP="001D6023">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1EC5710" w14:textId="7B1AF6E8" w:rsidR="001D6023" w:rsidRPr="002B32CC" w:rsidRDefault="001D6023" w:rsidP="001D6023">
            <w:pPr>
              <w:tabs>
                <w:tab w:val="left" w:pos="540"/>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32D4C752" w14:textId="77777777" w:rsidR="001D6023" w:rsidRPr="002B32CC" w:rsidRDefault="001D6023" w:rsidP="001D6023">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7EF6BB5" w14:textId="0F9774D6"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Pr>
          <w:p w14:paraId="2703CD35"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7E4248C" w14:textId="7F24DEAC"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665AF4D6"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4A6F97C0" w14:textId="3680596F"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r>
      <w:tr w:rsidR="001D6023" w:rsidRPr="00515545" w14:paraId="61C253E6" w14:textId="77777777" w:rsidTr="00B47049">
        <w:tc>
          <w:tcPr>
            <w:tcW w:w="4219" w:type="dxa"/>
          </w:tcPr>
          <w:p w14:paraId="3B36B56F" w14:textId="77777777" w:rsidR="001D6023" w:rsidRPr="00515545" w:rsidRDefault="001D6023" w:rsidP="001D6023">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3CDB40C3" w14:textId="77777777" w:rsidR="001D6023" w:rsidRPr="00515545" w:rsidRDefault="001D6023" w:rsidP="001D6023">
            <w:pPr>
              <w:tabs>
                <w:tab w:val="left" w:pos="540"/>
              </w:tabs>
              <w:jc w:val="both"/>
              <w:rPr>
                <w:rFonts w:cs="Times New Roman"/>
                <w:sz w:val="22"/>
                <w:szCs w:val="22"/>
              </w:rPr>
            </w:pPr>
          </w:p>
        </w:tc>
        <w:tc>
          <w:tcPr>
            <w:tcW w:w="236" w:type="dxa"/>
          </w:tcPr>
          <w:p w14:paraId="42503FB9" w14:textId="77777777" w:rsidR="001D6023" w:rsidRPr="00515545" w:rsidRDefault="001D6023" w:rsidP="001D6023">
            <w:pPr>
              <w:tabs>
                <w:tab w:val="left" w:pos="540"/>
              </w:tabs>
              <w:jc w:val="both"/>
              <w:rPr>
                <w:rFonts w:cs="Times New Roman"/>
                <w:sz w:val="22"/>
                <w:szCs w:val="22"/>
              </w:rPr>
            </w:pPr>
          </w:p>
        </w:tc>
        <w:tc>
          <w:tcPr>
            <w:tcW w:w="1169" w:type="dxa"/>
          </w:tcPr>
          <w:p w14:paraId="1BA96F9B"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E2B4727" w14:textId="77777777" w:rsidR="001D6023" w:rsidRPr="00515545" w:rsidRDefault="001D6023" w:rsidP="001D6023">
            <w:pPr>
              <w:tabs>
                <w:tab w:val="left" w:pos="540"/>
              </w:tabs>
              <w:jc w:val="both"/>
              <w:rPr>
                <w:rFonts w:cs="Times New Roman"/>
                <w:sz w:val="22"/>
                <w:szCs w:val="22"/>
              </w:rPr>
            </w:pPr>
          </w:p>
        </w:tc>
        <w:tc>
          <w:tcPr>
            <w:tcW w:w="1182" w:type="dxa"/>
          </w:tcPr>
          <w:p w14:paraId="6D5585B2"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04F6F867" w14:textId="77777777" w:rsidR="001D6023" w:rsidRPr="00515545" w:rsidRDefault="001D6023" w:rsidP="001D6023">
            <w:pPr>
              <w:tabs>
                <w:tab w:val="left" w:pos="540"/>
              </w:tabs>
              <w:jc w:val="both"/>
              <w:rPr>
                <w:rFonts w:cs="Times New Roman"/>
                <w:sz w:val="22"/>
                <w:szCs w:val="22"/>
              </w:rPr>
            </w:pPr>
          </w:p>
        </w:tc>
        <w:tc>
          <w:tcPr>
            <w:tcW w:w="1182" w:type="dxa"/>
          </w:tcPr>
          <w:p w14:paraId="11A428EA"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5B5102" w:rsidRPr="00515545" w14:paraId="4505EA05" w14:textId="77777777" w:rsidTr="00B47049">
        <w:tc>
          <w:tcPr>
            <w:tcW w:w="4219" w:type="dxa"/>
          </w:tcPr>
          <w:p w14:paraId="1A6F890C" w14:textId="77777777" w:rsidR="005B5102" w:rsidRPr="00515545" w:rsidRDefault="005B5102" w:rsidP="005B5102">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43E95B77" w14:textId="32F2083E" w:rsidR="005B5102" w:rsidRPr="00515545" w:rsidRDefault="00273519"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A66B05B" w14:textId="77777777" w:rsidR="005B5102" w:rsidRPr="00515545" w:rsidRDefault="005B5102" w:rsidP="005B5102">
            <w:pPr>
              <w:tabs>
                <w:tab w:val="left" w:pos="540"/>
              </w:tabs>
              <w:jc w:val="both"/>
              <w:rPr>
                <w:rFonts w:cs="Times New Roman"/>
                <w:sz w:val="22"/>
                <w:szCs w:val="22"/>
              </w:rPr>
            </w:pPr>
          </w:p>
        </w:tc>
        <w:tc>
          <w:tcPr>
            <w:tcW w:w="1169" w:type="dxa"/>
            <w:tcBorders>
              <w:bottom w:val="double" w:sz="4" w:space="0" w:color="auto"/>
            </w:tcBorders>
            <w:vAlign w:val="bottom"/>
          </w:tcPr>
          <w:p w14:paraId="008881E2" w14:textId="3F2B072D"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108</w:t>
            </w:r>
          </w:p>
        </w:tc>
        <w:tc>
          <w:tcPr>
            <w:tcW w:w="236" w:type="dxa"/>
          </w:tcPr>
          <w:p w14:paraId="0FEB6105"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tcPr>
          <w:p w14:paraId="53F5ACD9" w14:textId="0A3303D3" w:rsidR="005B5102" w:rsidRPr="00515545" w:rsidRDefault="00273519"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2F4D05F"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tcPr>
          <w:p w14:paraId="54EA8BE6" w14:textId="561E6AB7"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5B5102" w:rsidRPr="00515545" w14:paraId="7A6B38A7" w14:textId="77777777" w:rsidTr="000126CC">
        <w:tc>
          <w:tcPr>
            <w:tcW w:w="4219" w:type="dxa"/>
          </w:tcPr>
          <w:p w14:paraId="0EEF9823" w14:textId="77777777" w:rsidR="005B5102" w:rsidRPr="00515545" w:rsidRDefault="005B5102" w:rsidP="005B5102">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8AC33C9" w14:textId="7087D909" w:rsidR="005B5102" w:rsidRPr="00515545" w:rsidRDefault="00260695" w:rsidP="005B5102">
            <w:pPr>
              <w:tabs>
                <w:tab w:val="clear" w:pos="454"/>
                <w:tab w:val="clear" w:pos="680"/>
                <w:tab w:val="left" w:pos="0"/>
              </w:tabs>
              <w:ind w:right="170"/>
              <w:jc w:val="right"/>
              <w:rPr>
                <w:rFonts w:cs="Times New Roman"/>
                <w:sz w:val="22"/>
                <w:szCs w:val="22"/>
              </w:rPr>
            </w:pPr>
            <w:r w:rsidRPr="00260695">
              <w:rPr>
                <w:rFonts w:cs="Times New Roman"/>
                <w:sz w:val="22"/>
                <w:szCs w:val="22"/>
              </w:rPr>
              <w:t>3,156</w:t>
            </w:r>
          </w:p>
        </w:tc>
        <w:tc>
          <w:tcPr>
            <w:tcW w:w="236" w:type="dxa"/>
          </w:tcPr>
          <w:p w14:paraId="214B5AEC" w14:textId="77777777" w:rsidR="005B5102" w:rsidRPr="00515545" w:rsidRDefault="005B5102" w:rsidP="005B5102">
            <w:pPr>
              <w:tabs>
                <w:tab w:val="left" w:pos="540"/>
              </w:tabs>
              <w:jc w:val="both"/>
              <w:rPr>
                <w:rFonts w:cs="Times New Roman"/>
                <w:sz w:val="22"/>
                <w:szCs w:val="22"/>
              </w:rPr>
            </w:pPr>
          </w:p>
        </w:tc>
        <w:tc>
          <w:tcPr>
            <w:tcW w:w="1169" w:type="dxa"/>
            <w:tcBorders>
              <w:bottom w:val="double" w:sz="4" w:space="0" w:color="auto"/>
            </w:tcBorders>
            <w:vAlign w:val="bottom"/>
          </w:tcPr>
          <w:p w14:paraId="62EBCC59" w14:textId="70BF23B5"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3,565</w:t>
            </w:r>
          </w:p>
        </w:tc>
        <w:tc>
          <w:tcPr>
            <w:tcW w:w="236" w:type="dxa"/>
          </w:tcPr>
          <w:p w14:paraId="0B0B7084"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50E826EF" w14:textId="28030649" w:rsidR="005B5102" w:rsidRPr="00515545" w:rsidRDefault="004B5E6D" w:rsidP="005B5102">
            <w:pPr>
              <w:tabs>
                <w:tab w:val="clear" w:pos="454"/>
                <w:tab w:val="clear" w:pos="680"/>
                <w:tab w:val="left" w:pos="0"/>
              </w:tabs>
              <w:ind w:right="170"/>
              <w:jc w:val="right"/>
              <w:rPr>
                <w:rFonts w:cs="Times New Roman"/>
                <w:sz w:val="22"/>
                <w:szCs w:val="22"/>
              </w:rPr>
            </w:pPr>
            <w:r w:rsidRPr="004B5E6D">
              <w:rPr>
                <w:rFonts w:cs="Times New Roman"/>
                <w:sz w:val="22"/>
                <w:szCs w:val="22"/>
              </w:rPr>
              <w:t>3,156</w:t>
            </w:r>
          </w:p>
        </w:tc>
        <w:tc>
          <w:tcPr>
            <w:tcW w:w="236" w:type="dxa"/>
          </w:tcPr>
          <w:p w14:paraId="752A7464"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78C00ACC" w14:textId="67F0E098"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3,565</w:t>
            </w:r>
          </w:p>
        </w:tc>
      </w:tr>
      <w:tr w:rsidR="005B5102" w:rsidRPr="00515545" w14:paraId="65440630"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696B4E" w14:textId="77777777" w:rsidR="005B5102" w:rsidRPr="00515545" w:rsidRDefault="005B5102" w:rsidP="005B5102">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2D468D4B" w14:textId="5D4952D9" w:rsidR="005B5102" w:rsidRPr="00515545" w:rsidRDefault="003164F0" w:rsidP="005B5102">
            <w:pPr>
              <w:tabs>
                <w:tab w:val="clear" w:pos="454"/>
                <w:tab w:val="clear" w:pos="680"/>
                <w:tab w:val="left" w:pos="0"/>
              </w:tabs>
              <w:ind w:right="170"/>
              <w:jc w:val="right"/>
              <w:rPr>
                <w:rFonts w:cs="Times New Roman"/>
                <w:sz w:val="22"/>
                <w:szCs w:val="22"/>
              </w:rPr>
            </w:pPr>
            <w:r w:rsidRPr="003164F0">
              <w:rPr>
                <w:rFonts w:cs="Times New Roman"/>
                <w:sz w:val="22"/>
                <w:szCs w:val="22"/>
              </w:rPr>
              <w:t>392</w:t>
            </w:r>
          </w:p>
        </w:tc>
        <w:tc>
          <w:tcPr>
            <w:tcW w:w="236" w:type="dxa"/>
            <w:tcBorders>
              <w:top w:val="nil"/>
              <w:left w:val="nil"/>
              <w:bottom w:val="nil"/>
              <w:right w:val="nil"/>
            </w:tcBorders>
          </w:tcPr>
          <w:p w14:paraId="06A736C3"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7EC9960" w14:textId="6FC9D934"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125</w:t>
            </w:r>
          </w:p>
        </w:tc>
        <w:tc>
          <w:tcPr>
            <w:tcW w:w="236" w:type="dxa"/>
            <w:tcBorders>
              <w:top w:val="nil"/>
              <w:left w:val="nil"/>
              <w:bottom w:val="nil"/>
              <w:right w:val="nil"/>
            </w:tcBorders>
          </w:tcPr>
          <w:p w14:paraId="2AC4DD1B"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D63177E" w14:textId="17ACBAF5" w:rsidR="005B5102" w:rsidRPr="00515545" w:rsidRDefault="00D4165C" w:rsidP="005B5102">
            <w:pPr>
              <w:tabs>
                <w:tab w:val="clear" w:pos="454"/>
                <w:tab w:val="clear" w:pos="680"/>
                <w:tab w:val="left" w:pos="0"/>
              </w:tabs>
              <w:ind w:right="170"/>
              <w:jc w:val="right"/>
              <w:rPr>
                <w:rFonts w:cs="Times New Roman"/>
                <w:sz w:val="22"/>
                <w:szCs w:val="22"/>
              </w:rPr>
            </w:pPr>
            <w:r w:rsidRPr="00D4165C">
              <w:rPr>
                <w:rFonts w:cs="Times New Roman"/>
                <w:sz w:val="22"/>
                <w:szCs w:val="22"/>
              </w:rPr>
              <w:t>392</w:t>
            </w:r>
          </w:p>
        </w:tc>
        <w:tc>
          <w:tcPr>
            <w:tcW w:w="236" w:type="dxa"/>
            <w:tcBorders>
              <w:top w:val="nil"/>
              <w:left w:val="nil"/>
              <w:bottom w:val="nil"/>
              <w:right w:val="nil"/>
            </w:tcBorders>
          </w:tcPr>
          <w:p w14:paraId="3D892FF0"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300EAFE" w14:textId="1EE51990"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125</w:t>
            </w:r>
          </w:p>
        </w:tc>
      </w:tr>
      <w:tr w:rsidR="005B5102" w:rsidRPr="00515545" w14:paraId="61A3DCA2"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DAE3933" w14:textId="77777777" w:rsidR="005B5102" w:rsidRPr="00515545" w:rsidRDefault="005B5102" w:rsidP="005B5102">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1FD54A99" w14:textId="224E407F" w:rsidR="005B5102" w:rsidRPr="00515545" w:rsidRDefault="00060C59" w:rsidP="005B5102">
            <w:pPr>
              <w:tabs>
                <w:tab w:val="clear" w:pos="454"/>
                <w:tab w:val="clear" w:pos="680"/>
                <w:tab w:val="left" w:pos="0"/>
              </w:tabs>
              <w:ind w:right="170"/>
              <w:jc w:val="right"/>
              <w:rPr>
                <w:rFonts w:cs="Times New Roman"/>
                <w:sz w:val="22"/>
                <w:szCs w:val="22"/>
              </w:rPr>
            </w:pPr>
            <w:r w:rsidRPr="00060C59">
              <w:rPr>
                <w:rFonts w:cs="Times New Roman"/>
                <w:sz w:val="22"/>
                <w:szCs w:val="22"/>
              </w:rPr>
              <w:t>9,15</w:t>
            </w:r>
            <w:r w:rsidR="00655665">
              <w:rPr>
                <w:rFonts w:cs="Times New Roman"/>
                <w:sz w:val="22"/>
                <w:szCs w:val="22"/>
              </w:rPr>
              <w:t>1</w:t>
            </w:r>
          </w:p>
        </w:tc>
        <w:tc>
          <w:tcPr>
            <w:tcW w:w="236" w:type="dxa"/>
            <w:tcBorders>
              <w:top w:val="nil"/>
              <w:left w:val="nil"/>
              <w:bottom w:val="nil"/>
              <w:right w:val="nil"/>
            </w:tcBorders>
          </w:tcPr>
          <w:p w14:paraId="549B86CE"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D8F61A7" w14:textId="2D9E82DF"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25,775</w:t>
            </w:r>
          </w:p>
        </w:tc>
        <w:tc>
          <w:tcPr>
            <w:tcW w:w="236" w:type="dxa"/>
            <w:tcBorders>
              <w:top w:val="nil"/>
              <w:left w:val="nil"/>
              <w:bottom w:val="nil"/>
              <w:right w:val="nil"/>
            </w:tcBorders>
          </w:tcPr>
          <w:p w14:paraId="30A23530"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9DF2D1B" w14:textId="588D17AD" w:rsidR="005B5102" w:rsidRPr="00515545" w:rsidRDefault="00D4165C"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61D24743"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B04C91A" w14:textId="561263D5"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5B5102" w:rsidRPr="00515545" w14:paraId="048E1AD5" w14:textId="77777777" w:rsidTr="000126CC">
        <w:tc>
          <w:tcPr>
            <w:tcW w:w="4219" w:type="dxa"/>
          </w:tcPr>
          <w:p w14:paraId="66542C29" w14:textId="77777777" w:rsidR="005B5102" w:rsidRPr="00515545" w:rsidRDefault="005B5102" w:rsidP="005B5102">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462EFDA8" w14:textId="229718EB" w:rsidR="005B5102" w:rsidRPr="00515545" w:rsidRDefault="002D5800" w:rsidP="005B5102">
            <w:pPr>
              <w:tabs>
                <w:tab w:val="clear" w:pos="454"/>
                <w:tab w:val="clear" w:pos="680"/>
                <w:tab w:val="left" w:pos="0"/>
              </w:tabs>
              <w:ind w:right="170"/>
              <w:jc w:val="right"/>
              <w:rPr>
                <w:rFonts w:cs="Times New Roman"/>
                <w:sz w:val="22"/>
                <w:szCs w:val="22"/>
              </w:rPr>
            </w:pPr>
            <w:r w:rsidRPr="002D5800">
              <w:rPr>
                <w:rFonts w:cs="Times New Roman"/>
                <w:sz w:val="22"/>
                <w:szCs w:val="22"/>
              </w:rPr>
              <w:t>2,053</w:t>
            </w:r>
          </w:p>
        </w:tc>
        <w:tc>
          <w:tcPr>
            <w:tcW w:w="236" w:type="dxa"/>
          </w:tcPr>
          <w:p w14:paraId="13C5EAEE"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2AD25838" w14:textId="2E37863B"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2,359</w:t>
            </w:r>
          </w:p>
        </w:tc>
        <w:tc>
          <w:tcPr>
            <w:tcW w:w="236" w:type="dxa"/>
          </w:tcPr>
          <w:p w14:paraId="628F392E"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B917593" w14:textId="7C99878A" w:rsidR="005B5102" w:rsidRPr="00515545" w:rsidRDefault="005F3BE7" w:rsidP="005B5102">
            <w:pPr>
              <w:tabs>
                <w:tab w:val="clear" w:pos="454"/>
                <w:tab w:val="clear" w:pos="680"/>
                <w:tab w:val="left" w:pos="0"/>
              </w:tabs>
              <w:ind w:right="170"/>
              <w:jc w:val="right"/>
              <w:rPr>
                <w:rFonts w:cs="Times New Roman"/>
                <w:sz w:val="22"/>
                <w:szCs w:val="22"/>
              </w:rPr>
            </w:pPr>
            <w:r w:rsidRPr="005F3BE7">
              <w:rPr>
                <w:rFonts w:cs="Times New Roman"/>
                <w:sz w:val="22"/>
                <w:szCs w:val="22"/>
              </w:rPr>
              <w:t>2,053</w:t>
            </w:r>
          </w:p>
        </w:tc>
        <w:tc>
          <w:tcPr>
            <w:tcW w:w="236" w:type="dxa"/>
          </w:tcPr>
          <w:p w14:paraId="06585668"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5F78AA2" w14:textId="3DD01033"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2,359</w:t>
            </w:r>
          </w:p>
        </w:tc>
      </w:tr>
      <w:tr w:rsidR="005B5102" w:rsidRPr="00515545" w14:paraId="2C64E78E" w14:textId="77777777" w:rsidTr="000126CC">
        <w:tc>
          <w:tcPr>
            <w:tcW w:w="4219" w:type="dxa"/>
          </w:tcPr>
          <w:p w14:paraId="5AA816C6" w14:textId="77777777" w:rsidR="005B5102" w:rsidRPr="00515545" w:rsidRDefault="005B5102" w:rsidP="005B5102">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D7E8903" w14:textId="06C70226" w:rsidR="005B5102" w:rsidRPr="00515545" w:rsidRDefault="003E62A8" w:rsidP="005B5102">
            <w:pPr>
              <w:tabs>
                <w:tab w:val="clear" w:pos="454"/>
                <w:tab w:val="clear" w:pos="680"/>
                <w:tab w:val="left" w:pos="0"/>
              </w:tabs>
              <w:ind w:right="170"/>
              <w:jc w:val="right"/>
              <w:rPr>
                <w:rFonts w:cs="Times New Roman"/>
                <w:sz w:val="22"/>
                <w:szCs w:val="22"/>
              </w:rPr>
            </w:pPr>
            <w:r w:rsidRPr="003E62A8">
              <w:rPr>
                <w:rFonts w:cs="Times New Roman"/>
                <w:sz w:val="22"/>
                <w:szCs w:val="22"/>
              </w:rPr>
              <w:t>750</w:t>
            </w:r>
          </w:p>
        </w:tc>
        <w:tc>
          <w:tcPr>
            <w:tcW w:w="236" w:type="dxa"/>
          </w:tcPr>
          <w:p w14:paraId="7A5B252F"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5AE67E6" w14:textId="232556E2"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750</w:t>
            </w:r>
          </w:p>
        </w:tc>
        <w:tc>
          <w:tcPr>
            <w:tcW w:w="236" w:type="dxa"/>
          </w:tcPr>
          <w:p w14:paraId="5ED4A4B7"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EBFE93C" w14:textId="460BA284" w:rsidR="005B5102" w:rsidRPr="00515545" w:rsidRDefault="000C245D" w:rsidP="005B5102">
            <w:pPr>
              <w:tabs>
                <w:tab w:val="clear" w:pos="454"/>
                <w:tab w:val="clear" w:pos="680"/>
                <w:tab w:val="left" w:pos="0"/>
              </w:tabs>
              <w:ind w:right="170"/>
              <w:jc w:val="right"/>
              <w:rPr>
                <w:rFonts w:cs="Times New Roman"/>
                <w:sz w:val="22"/>
                <w:szCs w:val="22"/>
              </w:rPr>
            </w:pPr>
            <w:r w:rsidRPr="000C245D">
              <w:rPr>
                <w:rFonts w:cs="Times New Roman"/>
                <w:sz w:val="22"/>
                <w:szCs w:val="22"/>
              </w:rPr>
              <w:t>321</w:t>
            </w:r>
          </w:p>
        </w:tc>
        <w:tc>
          <w:tcPr>
            <w:tcW w:w="236" w:type="dxa"/>
          </w:tcPr>
          <w:p w14:paraId="436353BA"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48FD17F" w14:textId="720A393C"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321</w:t>
            </w:r>
          </w:p>
        </w:tc>
      </w:tr>
      <w:tr w:rsidR="005B5102" w:rsidRPr="00515545" w14:paraId="78B8A80C"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613F413" w14:textId="77777777" w:rsidR="005B5102" w:rsidRPr="00515545" w:rsidRDefault="005B5102" w:rsidP="005B5102">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36874D4D" w14:textId="77D515BD" w:rsidR="005B5102" w:rsidRPr="00515545" w:rsidRDefault="00085F98" w:rsidP="005B5102">
            <w:pPr>
              <w:tabs>
                <w:tab w:val="clear" w:pos="454"/>
                <w:tab w:val="clear" w:pos="680"/>
                <w:tab w:val="left" w:pos="0"/>
              </w:tabs>
              <w:ind w:right="170"/>
              <w:jc w:val="right"/>
              <w:rPr>
                <w:rFonts w:cs="Times New Roman"/>
                <w:sz w:val="22"/>
                <w:szCs w:val="22"/>
              </w:rPr>
            </w:pPr>
            <w:r w:rsidRPr="00085F98">
              <w:rPr>
                <w:rFonts w:cs="Times New Roman"/>
                <w:sz w:val="22"/>
                <w:szCs w:val="22"/>
              </w:rPr>
              <w:t>395</w:t>
            </w:r>
          </w:p>
        </w:tc>
        <w:tc>
          <w:tcPr>
            <w:tcW w:w="236" w:type="dxa"/>
            <w:tcBorders>
              <w:top w:val="nil"/>
              <w:left w:val="nil"/>
              <w:bottom w:val="nil"/>
              <w:right w:val="nil"/>
            </w:tcBorders>
          </w:tcPr>
          <w:p w14:paraId="7FAD58FD" w14:textId="77777777" w:rsidR="005B5102" w:rsidRPr="00515545" w:rsidRDefault="005B5102" w:rsidP="005B5102">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83BCFD5" w14:textId="6A82E095"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365</w:t>
            </w:r>
          </w:p>
        </w:tc>
        <w:tc>
          <w:tcPr>
            <w:tcW w:w="236" w:type="dxa"/>
            <w:tcBorders>
              <w:top w:val="nil"/>
              <w:left w:val="nil"/>
              <w:bottom w:val="nil"/>
              <w:right w:val="nil"/>
            </w:tcBorders>
          </w:tcPr>
          <w:p w14:paraId="69A0E3D6"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C517131" w14:textId="59512E4B" w:rsidR="005B5102" w:rsidRPr="00515545" w:rsidRDefault="003D60B6" w:rsidP="005B5102">
            <w:pPr>
              <w:tabs>
                <w:tab w:val="clear" w:pos="454"/>
                <w:tab w:val="clear" w:pos="680"/>
                <w:tab w:val="left" w:pos="0"/>
              </w:tabs>
              <w:ind w:right="170"/>
              <w:jc w:val="right"/>
              <w:rPr>
                <w:rFonts w:cs="Times New Roman"/>
                <w:sz w:val="22"/>
                <w:szCs w:val="22"/>
              </w:rPr>
            </w:pPr>
            <w:r w:rsidRPr="003D60B6">
              <w:rPr>
                <w:rFonts w:cs="Times New Roman"/>
                <w:sz w:val="22"/>
                <w:szCs w:val="22"/>
              </w:rPr>
              <w:t>395</w:t>
            </w:r>
          </w:p>
        </w:tc>
        <w:tc>
          <w:tcPr>
            <w:tcW w:w="236" w:type="dxa"/>
            <w:tcBorders>
              <w:top w:val="nil"/>
              <w:left w:val="nil"/>
              <w:bottom w:val="nil"/>
              <w:right w:val="nil"/>
            </w:tcBorders>
          </w:tcPr>
          <w:p w14:paraId="3B704695"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D509D8A" w14:textId="0D42A24B"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365</w:t>
            </w:r>
          </w:p>
        </w:tc>
      </w:tr>
      <w:tr w:rsidR="005B5102" w:rsidRPr="00515545" w14:paraId="5755529B"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F13CA4C" w14:textId="77777777" w:rsidR="005B5102" w:rsidRPr="00515545" w:rsidRDefault="005B5102" w:rsidP="005B5102">
            <w:pPr>
              <w:tabs>
                <w:tab w:val="left" w:pos="540"/>
              </w:tabs>
              <w:ind w:left="-110"/>
              <w:jc w:val="both"/>
              <w:rPr>
                <w:sz w:val="22"/>
                <w:szCs w:val="22"/>
              </w:rPr>
            </w:pPr>
            <w:r w:rsidRPr="00515545">
              <w:rPr>
                <w:rFonts w:cs="Times New Roman"/>
                <w:sz w:val="22"/>
                <w:szCs w:val="22"/>
              </w:rPr>
              <w:t>Stationery expense</w:t>
            </w:r>
          </w:p>
        </w:tc>
        <w:tc>
          <w:tcPr>
            <w:tcW w:w="1146" w:type="dxa"/>
            <w:tcBorders>
              <w:top w:val="nil"/>
              <w:left w:val="nil"/>
              <w:bottom w:val="double" w:sz="4" w:space="0" w:color="auto"/>
              <w:right w:val="nil"/>
            </w:tcBorders>
            <w:vAlign w:val="bottom"/>
          </w:tcPr>
          <w:p w14:paraId="15449BDB" w14:textId="3A6F4D9E" w:rsidR="005B5102" w:rsidRPr="00515545" w:rsidRDefault="00B6162A" w:rsidP="005B5102">
            <w:pPr>
              <w:tabs>
                <w:tab w:val="clear" w:pos="454"/>
                <w:tab w:val="clear" w:pos="680"/>
                <w:tab w:val="left" w:pos="0"/>
              </w:tabs>
              <w:ind w:right="170"/>
              <w:jc w:val="right"/>
              <w:rPr>
                <w:rFonts w:cs="Times New Roman"/>
                <w:sz w:val="22"/>
                <w:szCs w:val="22"/>
              </w:rPr>
            </w:pPr>
            <w:r w:rsidRPr="00B6162A">
              <w:rPr>
                <w:rFonts w:cs="Times New Roman"/>
                <w:sz w:val="22"/>
                <w:szCs w:val="22"/>
              </w:rPr>
              <w:t>171</w:t>
            </w:r>
          </w:p>
        </w:tc>
        <w:tc>
          <w:tcPr>
            <w:tcW w:w="236" w:type="dxa"/>
            <w:tcBorders>
              <w:top w:val="nil"/>
              <w:left w:val="nil"/>
              <w:bottom w:val="nil"/>
              <w:right w:val="nil"/>
            </w:tcBorders>
          </w:tcPr>
          <w:p w14:paraId="041BD6A9" w14:textId="77777777" w:rsidR="005B5102" w:rsidRPr="00515545" w:rsidRDefault="005B5102" w:rsidP="005B5102">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B06CA6A" w14:textId="39EEB515"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124</w:t>
            </w:r>
          </w:p>
        </w:tc>
        <w:tc>
          <w:tcPr>
            <w:tcW w:w="236" w:type="dxa"/>
            <w:tcBorders>
              <w:top w:val="nil"/>
              <w:left w:val="nil"/>
              <w:bottom w:val="nil"/>
              <w:right w:val="nil"/>
            </w:tcBorders>
          </w:tcPr>
          <w:p w14:paraId="0E90271E"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B395EDF" w14:textId="17C52BE8" w:rsidR="005B5102" w:rsidRPr="00515545" w:rsidRDefault="00CB7D5D" w:rsidP="005B5102">
            <w:pPr>
              <w:tabs>
                <w:tab w:val="clear" w:pos="454"/>
                <w:tab w:val="clear" w:pos="680"/>
                <w:tab w:val="left" w:pos="0"/>
              </w:tabs>
              <w:ind w:right="170"/>
              <w:jc w:val="right"/>
              <w:rPr>
                <w:rFonts w:cs="Times New Roman"/>
                <w:sz w:val="22"/>
                <w:szCs w:val="22"/>
              </w:rPr>
            </w:pPr>
            <w:r w:rsidRPr="00CB7D5D">
              <w:rPr>
                <w:rFonts w:cs="Times New Roman"/>
                <w:sz w:val="22"/>
                <w:szCs w:val="22"/>
              </w:rPr>
              <w:t>169</w:t>
            </w:r>
          </w:p>
        </w:tc>
        <w:tc>
          <w:tcPr>
            <w:tcW w:w="236" w:type="dxa"/>
            <w:tcBorders>
              <w:top w:val="nil"/>
              <w:left w:val="nil"/>
              <w:bottom w:val="nil"/>
              <w:right w:val="nil"/>
            </w:tcBorders>
          </w:tcPr>
          <w:p w14:paraId="72F97AF5"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7EF030F" w14:textId="5058D583"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123</w:t>
            </w:r>
          </w:p>
        </w:tc>
      </w:tr>
      <w:tr w:rsidR="005B5102" w:rsidRPr="00515545" w14:paraId="4E616AB3"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F4EDD52" w14:textId="77777777" w:rsidR="005B5102" w:rsidRPr="00515545" w:rsidRDefault="005B5102" w:rsidP="005B5102">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F8D8AE7" w14:textId="76F91150" w:rsidR="005B5102" w:rsidRPr="00515545" w:rsidRDefault="00480CCE" w:rsidP="005B5102">
            <w:pPr>
              <w:tabs>
                <w:tab w:val="clear" w:pos="454"/>
                <w:tab w:val="clear" w:pos="680"/>
                <w:tab w:val="left" w:pos="0"/>
              </w:tabs>
              <w:ind w:right="170"/>
              <w:jc w:val="right"/>
              <w:rPr>
                <w:rFonts w:cs="Times New Roman"/>
                <w:sz w:val="22"/>
                <w:szCs w:val="22"/>
              </w:rPr>
            </w:pPr>
            <w:r w:rsidRPr="00480CCE">
              <w:rPr>
                <w:rFonts w:cs="Times New Roman"/>
                <w:sz w:val="22"/>
                <w:szCs w:val="22"/>
              </w:rPr>
              <w:t>1,748</w:t>
            </w:r>
          </w:p>
        </w:tc>
        <w:tc>
          <w:tcPr>
            <w:tcW w:w="236" w:type="dxa"/>
            <w:tcBorders>
              <w:top w:val="nil"/>
              <w:left w:val="nil"/>
              <w:bottom w:val="nil"/>
              <w:right w:val="nil"/>
            </w:tcBorders>
          </w:tcPr>
          <w:p w14:paraId="441679FD" w14:textId="77777777" w:rsidR="005B5102" w:rsidRPr="00515545" w:rsidRDefault="005B5102" w:rsidP="005B5102">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D52AFFC" w14:textId="15A5B143"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1,530</w:t>
            </w:r>
          </w:p>
        </w:tc>
        <w:tc>
          <w:tcPr>
            <w:tcW w:w="236" w:type="dxa"/>
            <w:tcBorders>
              <w:top w:val="nil"/>
              <w:left w:val="nil"/>
              <w:bottom w:val="nil"/>
              <w:right w:val="nil"/>
            </w:tcBorders>
          </w:tcPr>
          <w:p w14:paraId="58361E8D"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F3EF66B" w14:textId="648E9A24" w:rsidR="005B5102" w:rsidRPr="00515545" w:rsidRDefault="006E1000" w:rsidP="005B5102">
            <w:pPr>
              <w:tabs>
                <w:tab w:val="clear" w:pos="454"/>
                <w:tab w:val="clear" w:pos="680"/>
                <w:tab w:val="left" w:pos="0"/>
              </w:tabs>
              <w:ind w:right="170"/>
              <w:jc w:val="right"/>
              <w:rPr>
                <w:rFonts w:cs="Times New Roman"/>
                <w:sz w:val="22"/>
                <w:szCs w:val="22"/>
              </w:rPr>
            </w:pPr>
            <w:r w:rsidRPr="006E1000">
              <w:rPr>
                <w:rFonts w:cs="Times New Roman"/>
                <w:sz w:val="22"/>
                <w:szCs w:val="22"/>
              </w:rPr>
              <w:t>427</w:t>
            </w:r>
          </w:p>
        </w:tc>
        <w:tc>
          <w:tcPr>
            <w:tcW w:w="236" w:type="dxa"/>
            <w:tcBorders>
              <w:top w:val="nil"/>
              <w:left w:val="nil"/>
              <w:bottom w:val="nil"/>
              <w:right w:val="nil"/>
            </w:tcBorders>
          </w:tcPr>
          <w:p w14:paraId="1D802FA1"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9AFF546" w14:textId="7B03DA41"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592</w:t>
            </w:r>
          </w:p>
        </w:tc>
      </w:tr>
      <w:tr w:rsidR="005B5102" w:rsidRPr="00515545" w14:paraId="12B61F78"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A4740ED" w14:textId="77777777" w:rsidR="005B5102" w:rsidRPr="00515545" w:rsidRDefault="005B5102" w:rsidP="005B5102">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6A928D27" w14:textId="2BD49A5D" w:rsidR="005B5102" w:rsidRPr="00515545" w:rsidRDefault="009159BF" w:rsidP="005B5102">
            <w:pPr>
              <w:tabs>
                <w:tab w:val="clear" w:pos="454"/>
                <w:tab w:val="clear" w:pos="680"/>
                <w:tab w:val="left" w:pos="0"/>
              </w:tabs>
              <w:ind w:right="170"/>
              <w:jc w:val="right"/>
              <w:rPr>
                <w:rFonts w:cs="Times New Roman"/>
                <w:sz w:val="22"/>
                <w:szCs w:val="22"/>
              </w:rPr>
            </w:pPr>
            <w:r w:rsidRPr="009159BF">
              <w:rPr>
                <w:rFonts w:cs="Times New Roman"/>
                <w:sz w:val="22"/>
                <w:szCs w:val="22"/>
              </w:rPr>
              <w:t>6,866</w:t>
            </w:r>
          </w:p>
        </w:tc>
        <w:tc>
          <w:tcPr>
            <w:tcW w:w="236" w:type="dxa"/>
            <w:tcBorders>
              <w:top w:val="nil"/>
              <w:left w:val="nil"/>
              <w:bottom w:val="nil"/>
              <w:right w:val="nil"/>
            </w:tcBorders>
          </w:tcPr>
          <w:p w14:paraId="133DEED5" w14:textId="77777777" w:rsidR="005B5102" w:rsidRPr="00515545" w:rsidRDefault="005B5102" w:rsidP="005B5102">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A0016CD" w14:textId="108E0786"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7,261</w:t>
            </w:r>
          </w:p>
        </w:tc>
        <w:tc>
          <w:tcPr>
            <w:tcW w:w="236" w:type="dxa"/>
            <w:tcBorders>
              <w:top w:val="nil"/>
              <w:left w:val="nil"/>
              <w:bottom w:val="nil"/>
              <w:right w:val="nil"/>
            </w:tcBorders>
          </w:tcPr>
          <w:p w14:paraId="0077A3DF"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8D65CFC" w14:textId="7A98B2E0" w:rsidR="005B5102" w:rsidRPr="00515545" w:rsidRDefault="002279F0" w:rsidP="005B5102">
            <w:pPr>
              <w:tabs>
                <w:tab w:val="clear" w:pos="454"/>
                <w:tab w:val="clear" w:pos="680"/>
                <w:tab w:val="left" w:pos="0"/>
              </w:tabs>
              <w:ind w:right="170"/>
              <w:jc w:val="right"/>
              <w:rPr>
                <w:rFonts w:cs="Times New Roman"/>
                <w:sz w:val="22"/>
                <w:szCs w:val="22"/>
              </w:rPr>
            </w:pPr>
            <w:r w:rsidRPr="002279F0">
              <w:rPr>
                <w:rFonts w:cs="Times New Roman"/>
                <w:sz w:val="22"/>
                <w:szCs w:val="22"/>
              </w:rPr>
              <w:t>5,912</w:t>
            </w:r>
          </w:p>
        </w:tc>
        <w:tc>
          <w:tcPr>
            <w:tcW w:w="236" w:type="dxa"/>
            <w:tcBorders>
              <w:top w:val="nil"/>
              <w:left w:val="nil"/>
              <w:bottom w:val="nil"/>
              <w:right w:val="nil"/>
            </w:tcBorders>
          </w:tcPr>
          <w:p w14:paraId="22B9E127"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FFF5D96" w14:textId="5DD8DD62"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6,034</w:t>
            </w:r>
          </w:p>
        </w:tc>
      </w:tr>
      <w:tr w:rsidR="001D6023" w:rsidRPr="00F16AA0" w14:paraId="43BADDCC" w14:textId="77777777" w:rsidTr="003A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18D9809" w14:textId="09611095" w:rsidR="001D6023" w:rsidRPr="00F16AA0" w:rsidRDefault="001D6023" w:rsidP="001D6023">
            <w:pPr>
              <w:tabs>
                <w:tab w:val="left" w:pos="540"/>
              </w:tabs>
              <w:ind w:left="-110"/>
              <w:jc w:val="both"/>
              <w:rPr>
                <w:rFonts w:cs="Times New Roman"/>
                <w:sz w:val="20"/>
                <w:szCs w:val="20"/>
              </w:rPr>
            </w:pPr>
            <w:bookmarkStart w:id="0" w:name="_Hlk181364556"/>
          </w:p>
        </w:tc>
        <w:tc>
          <w:tcPr>
            <w:tcW w:w="1146" w:type="dxa"/>
            <w:tcBorders>
              <w:top w:val="nil"/>
              <w:left w:val="nil"/>
              <w:bottom w:val="nil"/>
              <w:right w:val="nil"/>
            </w:tcBorders>
            <w:vAlign w:val="bottom"/>
          </w:tcPr>
          <w:p w14:paraId="600E97D7" w14:textId="66453DCF" w:rsidR="001D6023" w:rsidRPr="00F16AA0" w:rsidRDefault="001D6023" w:rsidP="001D602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AE3F5A3" w14:textId="77777777" w:rsidR="001D6023" w:rsidRPr="00F16AA0" w:rsidRDefault="001D6023" w:rsidP="001D6023">
            <w:pPr>
              <w:tabs>
                <w:tab w:val="left" w:pos="540"/>
              </w:tabs>
              <w:jc w:val="both"/>
              <w:rPr>
                <w:rFonts w:cs="Times New Roman"/>
                <w:sz w:val="20"/>
                <w:szCs w:val="20"/>
              </w:rPr>
            </w:pPr>
          </w:p>
        </w:tc>
        <w:tc>
          <w:tcPr>
            <w:tcW w:w="1169" w:type="dxa"/>
            <w:tcBorders>
              <w:top w:val="nil"/>
              <w:left w:val="nil"/>
              <w:bottom w:val="nil"/>
              <w:right w:val="nil"/>
            </w:tcBorders>
            <w:vAlign w:val="bottom"/>
          </w:tcPr>
          <w:p w14:paraId="06534297" w14:textId="11C5A485"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c>
          <w:tcPr>
            <w:tcW w:w="236" w:type="dxa"/>
            <w:tcBorders>
              <w:top w:val="nil"/>
              <w:left w:val="nil"/>
              <w:bottom w:val="nil"/>
              <w:right w:val="nil"/>
            </w:tcBorders>
          </w:tcPr>
          <w:p w14:paraId="432E3C33" w14:textId="77777777" w:rsidR="001D6023" w:rsidRPr="00F16AA0" w:rsidRDefault="001D6023" w:rsidP="001D6023">
            <w:pPr>
              <w:tabs>
                <w:tab w:val="left" w:pos="540"/>
              </w:tabs>
              <w:jc w:val="both"/>
              <w:rPr>
                <w:rFonts w:cs="Times New Roman"/>
                <w:sz w:val="20"/>
                <w:szCs w:val="20"/>
              </w:rPr>
            </w:pPr>
          </w:p>
        </w:tc>
        <w:tc>
          <w:tcPr>
            <w:tcW w:w="1182" w:type="dxa"/>
            <w:tcBorders>
              <w:top w:val="nil"/>
              <w:left w:val="nil"/>
              <w:bottom w:val="nil"/>
              <w:right w:val="nil"/>
            </w:tcBorders>
            <w:vAlign w:val="bottom"/>
          </w:tcPr>
          <w:p w14:paraId="5FC843D9" w14:textId="0A419A35" w:rsidR="001D6023" w:rsidRPr="00F16AA0" w:rsidRDefault="001D6023" w:rsidP="001D602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0DFB513" w14:textId="77777777" w:rsidR="001D6023" w:rsidRPr="00F16AA0" w:rsidRDefault="001D6023" w:rsidP="001D6023">
            <w:pPr>
              <w:tabs>
                <w:tab w:val="left" w:pos="540"/>
              </w:tabs>
              <w:jc w:val="both"/>
              <w:rPr>
                <w:rFonts w:cs="Times New Roman"/>
                <w:sz w:val="20"/>
                <w:szCs w:val="20"/>
              </w:rPr>
            </w:pPr>
          </w:p>
        </w:tc>
        <w:tc>
          <w:tcPr>
            <w:tcW w:w="1182" w:type="dxa"/>
            <w:tcBorders>
              <w:top w:val="nil"/>
              <w:left w:val="nil"/>
              <w:bottom w:val="nil"/>
              <w:right w:val="nil"/>
            </w:tcBorders>
            <w:vAlign w:val="bottom"/>
          </w:tcPr>
          <w:p w14:paraId="41325A31" w14:textId="6F4A2385"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r>
      <w:bookmarkEnd w:id="0"/>
      <w:tr w:rsidR="001D6023" w:rsidRPr="00515545" w14:paraId="56B8496F" w14:textId="77777777" w:rsidTr="00B47049">
        <w:tc>
          <w:tcPr>
            <w:tcW w:w="4219" w:type="dxa"/>
          </w:tcPr>
          <w:p w14:paraId="74EB58A1" w14:textId="77777777" w:rsidR="001D6023" w:rsidRPr="00515545" w:rsidRDefault="001D6023" w:rsidP="001D6023">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03B410C1"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2DF35DC2" w14:textId="77777777" w:rsidR="001D6023" w:rsidRPr="00515545" w:rsidRDefault="001D6023" w:rsidP="001D6023">
            <w:pPr>
              <w:tabs>
                <w:tab w:val="left" w:pos="540"/>
              </w:tabs>
              <w:jc w:val="both"/>
              <w:rPr>
                <w:rFonts w:cs="Times New Roman"/>
                <w:sz w:val="22"/>
                <w:szCs w:val="22"/>
              </w:rPr>
            </w:pPr>
          </w:p>
        </w:tc>
        <w:tc>
          <w:tcPr>
            <w:tcW w:w="1169" w:type="dxa"/>
          </w:tcPr>
          <w:p w14:paraId="6C60A44E"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28C3374" w14:textId="77777777" w:rsidR="001D6023" w:rsidRPr="00515545" w:rsidRDefault="001D6023" w:rsidP="001D6023">
            <w:pPr>
              <w:tabs>
                <w:tab w:val="left" w:pos="540"/>
              </w:tabs>
              <w:jc w:val="both"/>
              <w:rPr>
                <w:rFonts w:cs="Times New Roman"/>
                <w:sz w:val="22"/>
                <w:szCs w:val="22"/>
              </w:rPr>
            </w:pPr>
          </w:p>
        </w:tc>
        <w:tc>
          <w:tcPr>
            <w:tcW w:w="1182" w:type="dxa"/>
          </w:tcPr>
          <w:p w14:paraId="679ED15D"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52D2D006" w14:textId="77777777" w:rsidR="001D6023" w:rsidRPr="00515545" w:rsidRDefault="001D6023" w:rsidP="001D6023">
            <w:pPr>
              <w:tabs>
                <w:tab w:val="left" w:pos="540"/>
              </w:tabs>
              <w:jc w:val="both"/>
              <w:rPr>
                <w:rFonts w:cs="Times New Roman"/>
                <w:sz w:val="22"/>
                <w:szCs w:val="22"/>
              </w:rPr>
            </w:pPr>
          </w:p>
        </w:tc>
        <w:tc>
          <w:tcPr>
            <w:tcW w:w="1182" w:type="dxa"/>
          </w:tcPr>
          <w:p w14:paraId="7C835DF4"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B5102" w:rsidRPr="00515545" w14:paraId="634A4A3E" w14:textId="77777777" w:rsidTr="00B47049">
        <w:tc>
          <w:tcPr>
            <w:tcW w:w="4219" w:type="dxa"/>
          </w:tcPr>
          <w:p w14:paraId="76E60176" w14:textId="77777777" w:rsidR="005B5102" w:rsidRPr="00515545" w:rsidRDefault="005B5102" w:rsidP="005B5102">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70D2F969" w14:textId="11192DF1" w:rsidR="005B5102" w:rsidRPr="00515545" w:rsidRDefault="005B5102" w:rsidP="005B5102">
            <w:pPr>
              <w:tabs>
                <w:tab w:val="clear" w:pos="454"/>
                <w:tab w:val="clear" w:pos="680"/>
                <w:tab w:val="left" w:pos="0"/>
              </w:tabs>
              <w:ind w:right="170"/>
              <w:jc w:val="right"/>
              <w:rPr>
                <w:rFonts w:cs="Times New Roman"/>
                <w:sz w:val="22"/>
                <w:szCs w:val="22"/>
              </w:rPr>
            </w:pPr>
            <w:r>
              <w:rPr>
                <w:rFonts w:cs="Times New Roman"/>
                <w:sz w:val="22"/>
                <w:szCs w:val="22"/>
              </w:rPr>
              <w:t>450</w:t>
            </w:r>
          </w:p>
        </w:tc>
        <w:tc>
          <w:tcPr>
            <w:tcW w:w="236" w:type="dxa"/>
          </w:tcPr>
          <w:p w14:paraId="68B72090" w14:textId="77777777" w:rsidR="005B5102" w:rsidRPr="00515545" w:rsidRDefault="005B5102" w:rsidP="005B5102">
            <w:pPr>
              <w:tabs>
                <w:tab w:val="left" w:pos="540"/>
              </w:tabs>
              <w:jc w:val="both"/>
              <w:rPr>
                <w:rFonts w:cs="Times New Roman"/>
                <w:sz w:val="22"/>
                <w:szCs w:val="22"/>
              </w:rPr>
            </w:pPr>
          </w:p>
        </w:tc>
        <w:tc>
          <w:tcPr>
            <w:tcW w:w="1169" w:type="dxa"/>
            <w:tcBorders>
              <w:bottom w:val="double" w:sz="4" w:space="0" w:color="auto"/>
            </w:tcBorders>
            <w:vAlign w:val="bottom"/>
          </w:tcPr>
          <w:p w14:paraId="5469120C" w14:textId="2613E6A3"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c>
          <w:tcPr>
            <w:tcW w:w="236" w:type="dxa"/>
          </w:tcPr>
          <w:p w14:paraId="5DE6391D"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6429F6CF" w14:textId="0A5F095A" w:rsidR="005B5102" w:rsidRPr="00515545" w:rsidRDefault="005B5102" w:rsidP="005B5102">
            <w:pPr>
              <w:tabs>
                <w:tab w:val="clear" w:pos="454"/>
                <w:tab w:val="clear" w:pos="680"/>
                <w:tab w:val="left" w:pos="0"/>
              </w:tabs>
              <w:ind w:right="170"/>
              <w:jc w:val="right"/>
              <w:rPr>
                <w:rFonts w:cs="Times New Roman"/>
                <w:sz w:val="22"/>
                <w:szCs w:val="22"/>
              </w:rPr>
            </w:pPr>
            <w:r>
              <w:rPr>
                <w:rFonts w:cs="Times New Roman"/>
                <w:sz w:val="22"/>
                <w:szCs w:val="22"/>
              </w:rPr>
              <w:t>450</w:t>
            </w:r>
          </w:p>
        </w:tc>
        <w:tc>
          <w:tcPr>
            <w:tcW w:w="236" w:type="dxa"/>
          </w:tcPr>
          <w:p w14:paraId="38EE44E8"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27D64CBA" w14:textId="67BB7F45"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r>
      <w:tr w:rsidR="005B5102" w:rsidRPr="00515545" w14:paraId="7A08183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40F2216" w14:textId="77777777" w:rsidR="005B5102" w:rsidRPr="00515545" w:rsidRDefault="005B5102" w:rsidP="005B5102">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439B7F9B" w14:textId="284504F4" w:rsidR="005B5102" w:rsidRPr="00515545" w:rsidRDefault="00B225CD" w:rsidP="005B5102">
            <w:pPr>
              <w:tabs>
                <w:tab w:val="clear" w:pos="454"/>
                <w:tab w:val="clear" w:pos="680"/>
                <w:tab w:val="left" w:pos="0"/>
              </w:tabs>
              <w:ind w:right="170"/>
              <w:jc w:val="right"/>
              <w:rPr>
                <w:rFonts w:cs="Times New Roman"/>
                <w:sz w:val="22"/>
                <w:szCs w:val="22"/>
              </w:rPr>
            </w:pPr>
            <w:r w:rsidRPr="00B225CD">
              <w:rPr>
                <w:rFonts w:cs="Times New Roman"/>
                <w:sz w:val="22"/>
                <w:szCs w:val="22"/>
              </w:rPr>
              <w:t>47</w:t>
            </w:r>
          </w:p>
        </w:tc>
        <w:tc>
          <w:tcPr>
            <w:tcW w:w="236" w:type="dxa"/>
            <w:tcBorders>
              <w:top w:val="nil"/>
              <w:left w:val="nil"/>
              <w:bottom w:val="nil"/>
              <w:right w:val="nil"/>
            </w:tcBorders>
          </w:tcPr>
          <w:p w14:paraId="3F7B4070"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663EE70" w14:textId="6483B97A"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w:t>
            </w:r>
          </w:p>
        </w:tc>
        <w:tc>
          <w:tcPr>
            <w:tcW w:w="236" w:type="dxa"/>
            <w:tcBorders>
              <w:top w:val="nil"/>
              <w:left w:val="nil"/>
              <w:bottom w:val="nil"/>
              <w:right w:val="nil"/>
            </w:tcBorders>
          </w:tcPr>
          <w:p w14:paraId="72BF3226"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BF3D890" w14:textId="306785D8" w:rsidR="005B5102" w:rsidRPr="00515545" w:rsidRDefault="00B225CD" w:rsidP="005B5102">
            <w:pPr>
              <w:tabs>
                <w:tab w:val="clear" w:pos="454"/>
                <w:tab w:val="clear" w:pos="680"/>
                <w:tab w:val="left" w:pos="0"/>
              </w:tabs>
              <w:ind w:right="170"/>
              <w:jc w:val="right"/>
              <w:rPr>
                <w:rFonts w:cs="Times New Roman"/>
                <w:sz w:val="22"/>
                <w:szCs w:val="22"/>
              </w:rPr>
            </w:pPr>
            <w:r w:rsidRPr="00B225CD">
              <w:rPr>
                <w:rFonts w:cs="Times New Roman"/>
                <w:sz w:val="22"/>
                <w:szCs w:val="22"/>
              </w:rPr>
              <w:t>47</w:t>
            </w:r>
          </w:p>
        </w:tc>
        <w:tc>
          <w:tcPr>
            <w:tcW w:w="236" w:type="dxa"/>
            <w:tcBorders>
              <w:top w:val="nil"/>
              <w:left w:val="nil"/>
              <w:bottom w:val="nil"/>
              <w:right w:val="nil"/>
            </w:tcBorders>
          </w:tcPr>
          <w:p w14:paraId="44C7D06C"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939D58" w14:textId="1F0E654B"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4</w:t>
            </w:r>
          </w:p>
        </w:tc>
      </w:tr>
      <w:tr w:rsidR="001D6023" w:rsidRPr="00F16AA0" w14:paraId="2A96B1B8" w14:textId="77777777" w:rsidTr="00B47049">
        <w:tc>
          <w:tcPr>
            <w:tcW w:w="4219" w:type="dxa"/>
          </w:tcPr>
          <w:p w14:paraId="23955790" w14:textId="77777777" w:rsidR="001D6023" w:rsidRPr="00F16AA0" w:rsidRDefault="001D6023" w:rsidP="001D6023">
            <w:pPr>
              <w:tabs>
                <w:tab w:val="left" w:pos="540"/>
              </w:tabs>
              <w:ind w:left="-110"/>
              <w:jc w:val="both"/>
              <w:rPr>
                <w:rFonts w:cs="Times New Roman"/>
                <w:sz w:val="20"/>
                <w:szCs w:val="20"/>
              </w:rPr>
            </w:pPr>
          </w:p>
        </w:tc>
        <w:tc>
          <w:tcPr>
            <w:tcW w:w="1146" w:type="dxa"/>
            <w:tcBorders>
              <w:top w:val="double" w:sz="4" w:space="0" w:color="auto"/>
            </w:tcBorders>
          </w:tcPr>
          <w:p w14:paraId="334CECAE" w14:textId="77777777" w:rsidR="001D6023" w:rsidRPr="00F16AA0" w:rsidRDefault="001D6023" w:rsidP="001D6023">
            <w:pPr>
              <w:tabs>
                <w:tab w:val="left" w:pos="540"/>
              </w:tabs>
              <w:jc w:val="both"/>
              <w:rPr>
                <w:rFonts w:cs="Times New Roman"/>
                <w:sz w:val="20"/>
                <w:szCs w:val="20"/>
                <w:highlight w:val="yellow"/>
              </w:rPr>
            </w:pPr>
          </w:p>
        </w:tc>
        <w:tc>
          <w:tcPr>
            <w:tcW w:w="236" w:type="dxa"/>
          </w:tcPr>
          <w:p w14:paraId="29209FFC" w14:textId="77777777" w:rsidR="001D6023" w:rsidRPr="00F16AA0" w:rsidRDefault="001D6023" w:rsidP="001D6023">
            <w:pPr>
              <w:tabs>
                <w:tab w:val="left" w:pos="540"/>
              </w:tabs>
              <w:jc w:val="both"/>
              <w:rPr>
                <w:rFonts w:cs="Times New Roman"/>
                <w:sz w:val="20"/>
                <w:szCs w:val="20"/>
              </w:rPr>
            </w:pPr>
          </w:p>
        </w:tc>
        <w:tc>
          <w:tcPr>
            <w:tcW w:w="1169" w:type="dxa"/>
            <w:tcBorders>
              <w:top w:val="double" w:sz="4" w:space="0" w:color="auto"/>
            </w:tcBorders>
          </w:tcPr>
          <w:p w14:paraId="63A6590B" w14:textId="77777777"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7FB2D44F" w14:textId="77777777" w:rsidR="001D6023" w:rsidRPr="00F16AA0" w:rsidRDefault="001D6023" w:rsidP="001D6023">
            <w:pPr>
              <w:tabs>
                <w:tab w:val="left" w:pos="540"/>
              </w:tabs>
              <w:jc w:val="both"/>
              <w:rPr>
                <w:rFonts w:cs="Times New Roman"/>
                <w:sz w:val="20"/>
                <w:szCs w:val="20"/>
              </w:rPr>
            </w:pPr>
          </w:p>
        </w:tc>
        <w:tc>
          <w:tcPr>
            <w:tcW w:w="1182" w:type="dxa"/>
            <w:tcBorders>
              <w:top w:val="double" w:sz="4" w:space="0" w:color="auto"/>
            </w:tcBorders>
          </w:tcPr>
          <w:p w14:paraId="0A87C853" w14:textId="77777777"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highlight w:val="yellow"/>
              </w:rPr>
            </w:pPr>
          </w:p>
        </w:tc>
        <w:tc>
          <w:tcPr>
            <w:tcW w:w="236" w:type="dxa"/>
          </w:tcPr>
          <w:p w14:paraId="161CC1BE" w14:textId="77777777" w:rsidR="001D6023" w:rsidRPr="00F16AA0" w:rsidRDefault="001D6023" w:rsidP="001D6023">
            <w:pPr>
              <w:tabs>
                <w:tab w:val="left" w:pos="540"/>
              </w:tabs>
              <w:jc w:val="both"/>
              <w:rPr>
                <w:rFonts w:cs="Times New Roman"/>
                <w:sz w:val="20"/>
                <w:szCs w:val="20"/>
              </w:rPr>
            </w:pPr>
          </w:p>
        </w:tc>
        <w:tc>
          <w:tcPr>
            <w:tcW w:w="1182" w:type="dxa"/>
            <w:tcBorders>
              <w:top w:val="double" w:sz="4" w:space="0" w:color="auto"/>
            </w:tcBorders>
          </w:tcPr>
          <w:p w14:paraId="6841423B" w14:textId="77777777"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1D6023" w:rsidRPr="00515545" w14:paraId="6A10A5A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CA2FA" w14:textId="5FF15E6F" w:rsidR="001D6023" w:rsidRPr="00515545" w:rsidRDefault="001D6023" w:rsidP="001D6023">
            <w:pPr>
              <w:tabs>
                <w:tab w:val="left" w:pos="540"/>
              </w:tabs>
              <w:ind w:left="-110"/>
              <w:jc w:val="both"/>
              <w:rPr>
                <w:sz w:val="22"/>
                <w:szCs w:val="22"/>
              </w:rPr>
            </w:pPr>
            <w:r w:rsidRPr="00515545">
              <w:rPr>
                <w:rFonts w:cs="Times New Roman"/>
                <w:b/>
                <w:bCs/>
                <w:sz w:val="22"/>
                <w:szCs w:val="22"/>
              </w:rPr>
              <w:t>Key management</w:t>
            </w:r>
            <w:r w:rsidR="0009095B">
              <w:rPr>
                <w:rFonts w:cs="Times New Roman"/>
                <w:b/>
                <w:bCs/>
                <w:sz w:val="22"/>
                <w:szCs w:val="22"/>
              </w:rPr>
              <w:t xml:space="preserve"> compensation</w:t>
            </w:r>
          </w:p>
        </w:tc>
        <w:tc>
          <w:tcPr>
            <w:tcW w:w="1146" w:type="dxa"/>
            <w:tcBorders>
              <w:top w:val="nil"/>
              <w:left w:val="nil"/>
              <w:bottom w:val="nil"/>
              <w:right w:val="nil"/>
            </w:tcBorders>
          </w:tcPr>
          <w:p w14:paraId="3575476F"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F42357A"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nil"/>
              <w:right w:val="nil"/>
            </w:tcBorders>
          </w:tcPr>
          <w:p w14:paraId="5A0A8673"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60D4D0CD"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nil"/>
              <w:right w:val="nil"/>
            </w:tcBorders>
          </w:tcPr>
          <w:p w14:paraId="5F5B3F4F"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4A9896AF"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nil"/>
              <w:right w:val="nil"/>
            </w:tcBorders>
          </w:tcPr>
          <w:p w14:paraId="5AD9A15F"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B5102" w:rsidRPr="00515545" w14:paraId="5F909B9F"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BAF15D0" w14:textId="77777777" w:rsidR="005B5102" w:rsidRPr="00515545" w:rsidRDefault="005B5102" w:rsidP="005B5102">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26E49DDD" w14:textId="7277852C" w:rsidR="005B5102" w:rsidRPr="00F22932" w:rsidRDefault="003F690C" w:rsidP="005B5102">
            <w:pPr>
              <w:tabs>
                <w:tab w:val="clear" w:pos="454"/>
                <w:tab w:val="clear" w:pos="680"/>
                <w:tab w:val="left" w:pos="0"/>
              </w:tabs>
              <w:ind w:right="170"/>
              <w:jc w:val="right"/>
              <w:rPr>
                <w:rFonts w:cstheme="minorBidi"/>
                <w:sz w:val="22"/>
                <w:szCs w:val="22"/>
              </w:rPr>
            </w:pPr>
            <w:r w:rsidRPr="003F690C">
              <w:rPr>
                <w:rFonts w:cstheme="minorBidi"/>
                <w:sz w:val="22"/>
                <w:szCs w:val="22"/>
              </w:rPr>
              <w:t>9,328</w:t>
            </w:r>
          </w:p>
        </w:tc>
        <w:tc>
          <w:tcPr>
            <w:tcW w:w="236" w:type="dxa"/>
            <w:tcBorders>
              <w:top w:val="nil"/>
              <w:left w:val="nil"/>
              <w:bottom w:val="nil"/>
              <w:right w:val="nil"/>
            </w:tcBorders>
          </w:tcPr>
          <w:p w14:paraId="2B88DDD6" w14:textId="77777777" w:rsidR="005B5102" w:rsidRPr="00515545" w:rsidRDefault="005B5102" w:rsidP="005B5102">
            <w:pPr>
              <w:tabs>
                <w:tab w:val="left" w:pos="540"/>
              </w:tabs>
              <w:jc w:val="both"/>
              <w:rPr>
                <w:rFonts w:cs="Times New Roman"/>
                <w:sz w:val="22"/>
                <w:szCs w:val="22"/>
              </w:rPr>
            </w:pPr>
          </w:p>
        </w:tc>
        <w:tc>
          <w:tcPr>
            <w:tcW w:w="1169" w:type="dxa"/>
            <w:tcBorders>
              <w:top w:val="nil"/>
              <w:left w:val="nil"/>
              <w:bottom w:val="nil"/>
              <w:right w:val="nil"/>
            </w:tcBorders>
            <w:vAlign w:val="bottom"/>
          </w:tcPr>
          <w:p w14:paraId="3CB31736" w14:textId="3223533C" w:rsidR="005B5102" w:rsidRPr="00515545" w:rsidRDefault="001E06A8"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1E06A8">
              <w:rPr>
                <w:rFonts w:cs="Times New Roman"/>
                <w:sz w:val="22"/>
                <w:szCs w:val="22"/>
              </w:rPr>
              <w:t>8,133</w:t>
            </w:r>
          </w:p>
        </w:tc>
        <w:tc>
          <w:tcPr>
            <w:tcW w:w="236" w:type="dxa"/>
            <w:tcBorders>
              <w:top w:val="nil"/>
              <w:left w:val="nil"/>
              <w:bottom w:val="nil"/>
              <w:right w:val="nil"/>
            </w:tcBorders>
          </w:tcPr>
          <w:p w14:paraId="3D8E3C7F"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nil"/>
              <w:right w:val="nil"/>
            </w:tcBorders>
            <w:vAlign w:val="bottom"/>
          </w:tcPr>
          <w:p w14:paraId="14B3B1BA" w14:textId="5E28B89C" w:rsidR="005B5102" w:rsidRPr="00F22932" w:rsidRDefault="009B2B05" w:rsidP="005B5102">
            <w:pPr>
              <w:tabs>
                <w:tab w:val="clear" w:pos="454"/>
                <w:tab w:val="clear" w:pos="680"/>
                <w:tab w:val="left" w:pos="0"/>
              </w:tabs>
              <w:ind w:right="170"/>
              <w:jc w:val="right"/>
              <w:rPr>
                <w:rFonts w:cstheme="minorBidi"/>
                <w:sz w:val="22"/>
                <w:szCs w:val="22"/>
              </w:rPr>
            </w:pPr>
            <w:r w:rsidRPr="009B2B05">
              <w:rPr>
                <w:rFonts w:cstheme="minorBidi"/>
                <w:sz w:val="22"/>
                <w:szCs w:val="22"/>
              </w:rPr>
              <w:t>9,328</w:t>
            </w:r>
          </w:p>
        </w:tc>
        <w:tc>
          <w:tcPr>
            <w:tcW w:w="236" w:type="dxa"/>
            <w:tcBorders>
              <w:top w:val="nil"/>
              <w:left w:val="nil"/>
              <w:bottom w:val="nil"/>
              <w:right w:val="nil"/>
            </w:tcBorders>
          </w:tcPr>
          <w:p w14:paraId="4CB5DB07"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nil"/>
              <w:right w:val="nil"/>
            </w:tcBorders>
            <w:vAlign w:val="bottom"/>
          </w:tcPr>
          <w:p w14:paraId="77A066B1" w14:textId="541A45E4" w:rsidR="005B5102" w:rsidRPr="00515545" w:rsidRDefault="00C57998" w:rsidP="00C2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57998">
              <w:rPr>
                <w:rFonts w:cs="Times New Roman"/>
                <w:sz w:val="22"/>
                <w:szCs w:val="22"/>
              </w:rPr>
              <w:t>8,133</w:t>
            </w:r>
          </w:p>
        </w:tc>
      </w:tr>
      <w:tr w:rsidR="005B5102" w:rsidRPr="00515545" w14:paraId="2A791C6D"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9AEFE66" w14:textId="77777777" w:rsidR="005B5102" w:rsidRPr="00515545" w:rsidRDefault="005B5102" w:rsidP="005B5102">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59626E83" w14:textId="223B5F55" w:rsidR="005B5102" w:rsidRPr="00515545" w:rsidRDefault="00A1566D" w:rsidP="005B5102">
            <w:pPr>
              <w:tabs>
                <w:tab w:val="clear" w:pos="454"/>
                <w:tab w:val="clear" w:pos="680"/>
                <w:tab w:val="left" w:pos="0"/>
              </w:tabs>
              <w:ind w:right="170"/>
              <w:jc w:val="right"/>
              <w:rPr>
                <w:rFonts w:cs="Times New Roman"/>
                <w:sz w:val="22"/>
                <w:szCs w:val="22"/>
              </w:rPr>
            </w:pPr>
            <w:r w:rsidRPr="00A1566D">
              <w:rPr>
                <w:rFonts w:cs="Times New Roman"/>
                <w:sz w:val="22"/>
                <w:szCs w:val="22"/>
              </w:rPr>
              <w:t>8</w:t>
            </w:r>
            <w:r w:rsidR="00655665">
              <w:rPr>
                <w:rFonts w:cs="Times New Roman"/>
                <w:sz w:val="22"/>
                <w:szCs w:val="22"/>
              </w:rPr>
              <w:t>4</w:t>
            </w:r>
          </w:p>
        </w:tc>
        <w:tc>
          <w:tcPr>
            <w:tcW w:w="236" w:type="dxa"/>
            <w:tcBorders>
              <w:top w:val="nil"/>
              <w:left w:val="nil"/>
              <w:bottom w:val="nil"/>
              <w:right w:val="nil"/>
            </w:tcBorders>
          </w:tcPr>
          <w:p w14:paraId="3036812A" w14:textId="77777777" w:rsidR="005B5102" w:rsidRPr="00515545" w:rsidRDefault="005B5102" w:rsidP="005B5102">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3605FF7A" w14:textId="4773C7D7" w:rsidR="005B5102" w:rsidRPr="00515545" w:rsidRDefault="005F3A3F"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F3A3F">
              <w:rPr>
                <w:rFonts w:cs="Times New Roman"/>
                <w:sz w:val="22"/>
                <w:szCs w:val="22"/>
              </w:rPr>
              <w:t>29</w:t>
            </w:r>
          </w:p>
        </w:tc>
        <w:tc>
          <w:tcPr>
            <w:tcW w:w="236" w:type="dxa"/>
            <w:tcBorders>
              <w:top w:val="nil"/>
              <w:left w:val="nil"/>
              <w:bottom w:val="nil"/>
              <w:right w:val="nil"/>
            </w:tcBorders>
          </w:tcPr>
          <w:p w14:paraId="1F26AF48"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A1F2D55" w14:textId="262BE527" w:rsidR="005B5102" w:rsidRPr="00515545" w:rsidRDefault="0017183E" w:rsidP="005B5102">
            <w:pPr>
              <w:tabs>
                <w:tab w:val="clear" w:pos="454"/>
                <w:tab w:val="clear" w:pos="680"/>
                <w:tab w:val="left" w:pos="0"/>
              </w:tabs>
              <w:ind w:right="170"/>
              <w:jc w:val="right"/>
              <w:rPr>
                <w:rFonts w:cs="Times New Roman"/>
                <w:sz w:val="22"/>
                <w:szCs w:val="22"/>
              </w:rPr>
            </w:pPr>
            <w:r w:rsidRPr="0017183E">
              <w:rPr>
                <w:rFonts w:cs="Times New Roman"/>
                <w:sz w:val="22"/>
                <w:szCs w:val="22"/>
              </w:rPr>
              <w:t>8</w:t>
            </w:r>
            <w:r w:rsidR="00655665">
              <w:rPr>
                <w:rFonts w:cs="Times New Roman"/>
                <w:sz w:val="22"/>
                <w:szCs w:val="22"/>
              </w:rPr>
              <w:t>4</w:t>
            </w:r>
          </w:p>
        </w:tc>
        <w:tc>
          <w:tcPr>
            <w:tcW w:w="236" w:type="dxa"/>
            <w:tcBorders>
              <w:top w:val="nil"/>
              <w:left w:val="nil"/>
              <w:bottom w:val="nil"/>
              <w:right w:val="nil"/>
            </w:tcBorders>
          </w:tcPr>
          <w:p w14:paraId="091AD6FF"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65B6A231" w14:textId="2C8DA1F6" w:rsidR="005B5102" w:rsidRPr="00515545" w:rsidRDefault="00C260FE"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260FE">
              <w:rPr>
                <w:rFonts w:cs="Times New Roman"/>
                <w:sz w:val="22"/>
                <w:szCs w:val="22"/>
              </w:rPr>
              <w:t>29</w:t>
            </w:r>
          </w:p>
        </w:tc>
      </w:tr>
      <w:tr w:rsidR="005B5102" w:rsidRPr="00515545" w14:paraId="7DAB49DC" w14:textId="77777777" w:rsidTr="00A31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B4E4CBE" w14:textId="6033FFC2" w:rsidR="005B5102" w:rsidRPr="00515545" w:rsidRDefault="005B5102" w:rsidP="005B5102">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05E31AED" w14:textId="5218DBE3" w:rsidR="005B5102" w:rsidRPr="00F22932" w:rsidRDefault="00457F85" w:rsidP="005B5102">
            <w:pPr>
              <w:tabs>
                <w:tab w:val="clear" w:pos="454"/>
                <w:tab w:val="clear" w:pos="680"/>
                <w:tab w:val="left" w:pos="0"/>
              </w:tabs>
              <w:ind w:right="170"/>
              <w:jc w:val="right"/>
              <w:rPr>
                <w:rFonts w:cstheme="minorBidi"/>
                <w:sz w:val="22"/>
                <w:szCs w:val="22"/>
              </w:rPr>
            </w:pPr>
            <w:r w:rsidRPr="00457F85">
              <w:rPr>
                <w:rFonts w:cstheme="minorBidi"/>
                <w:sz w:val="22"/>
                <w:szCs w:val="22"/>
              </w:rPr>
              <w:t>9,41</w:t>
            </w:r>
            <w:r w:rsidR="00655665">
              <w:rPr>
                <w:rFonts w:cstheme="minorBidi"/>
                <w:sz w:val="22"/>
                <w:szCs w:val="22"/>
              </w:rPr>
              <w:t>2</w:t>
            </w:r>
          </w:p>
        </w:tc>
        <w:tc>
          <w:tcPr>
            <w:tcW w:w="236" w:type="dxa"/>
            <w:tcBorders>
              <w:top w:val="nil"/>
              <w:left w:val="nil"/>
              <w:bottom w:val="nil"/>
              <w:right w:val="nil"/>
            </w:tcBorders>
          </w:tcPr>
          <w:p w14:paraId="748C99FC" w14:textId="77777777" w:rsidR="005B5102" w:rsidRPr="00515545" w:rsidRDefault="005B5102" w:rsidP="005B5102">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0FC58F9" w14:textId="63B30521" w:rsidR="005B5102" w:rsidRPr="00515545" w:rsidRDefault="00C16CC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16CC2">
              <w:rPr>
                <w:rFonts w:cs="Times New Roman"/>
                <w:sz w:val="22"/>
                <w:szCs w:val="22"/>
              </w:rPr>
              <w:t>8,162</w:t>
            </w:r>
          </w:p>
        </w:tc>
        <w:tc>
          <w:tcPr>
            <w:tcW w:w="236" w:type="dxa"/>
            <w:tcBorders>
              <w:top w:val="nil"/>
              <w:left w:val="nil"/>
              <w:bottom w:val="nil"/>
              <w:right w:val="nil"/>
            </w:tcBorders>
          </w:tcPr>
          <w:p w14:paraId="7BEE2F2E"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B94F909" w14:textId="71D74063" w:rsidR="005B5102" w:rsidRPr="00F22932" w:rsidRDefault="00E3084A" w:rsidP="005B5102">
            <w:pPr>
              <w:tabs>
                <w:tab w:val="clear" w:pos="454"/>
                <w:tab w:val="clear" w:pos="680"/>
                <w:tab w:val="left" w:pos="0"/>
              </w:tabs>
              <w:ind w:right="170"/>
              <w:jc w:val="right"/>
              <w:rPr>
                <w:rFonts w:cstheme="minorBidi"/>
                <w:sz w:val="22"/>
                <w:szCs w:val="22"/>
              </w:rPr>
            </w:pPr>
            <w:r w:rsidRPr="00E3084A">
              <w:rPr>
                <w:rFonts w:cstheme="minorBidi"/>
                <w:sz w:val="22"/>
                <w:szCs w:val="22"/>
              </w:rPr>
              <w:t>9,41</w:t>
            </w:r>
            <w:r w:rsidR="00655665">
              <w:rPr>
                <w:rFonts w:cstheme="minorBidi"/>
                <w:sz w:val="22"/>
                <w:szCs w:val="22"/>
              </w:rPr>
              <w:t>2</w:t>
            </w:r>
          </w:p>
        </w:tc>
        <w:tc>
          <w:tcPr>
            <w:tcW w:w="236" w:type="dxa"/>
            <w:tcBorders>
              <w:top w:val="nil"/>
              <w:left w:val="nil"/>
              <w:bottom w:val="nil"/>
              <w:right w:val="nil"/>
            </w:tcBorders>
          </w:tcPr>
          <w:p w14:paraId="1D22BBE4" w14:textId="77777777" w:rsidR="005B5102" w:rsidRPr="00515545" w:rsidRDefault="005B5102" w:rsidP="005B5102">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88EE9C7" w14:textId="0721035B" w:rsidR="005B5102" w:rsidRPr="00515545" w:rsidRDefault="004E1FC8"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E1FC8">
              <w:rPr>
                <w:rFonts w:cs="Times New Roman"/>
                <w:sz w:val="22"/>
                <w:szCs w:val="22"/>
              </w:rPr>
              <w:t>8,162</w:t>
            </w:r>
          </w:p>
        </w:tc>
      </w:tr>
    </w:tbl>
    <w:p w14:paraId="0087FED1" w14:textId="77777777" w:rsidR="003F1627" w:rsidRDefault="003F1627" w:rsidP="00361D75">
      <w:pPr>
        <w:tabs>
          <w:tab w:val="left" w:pos="540"/>
        </w:tabs>
        <w:jc w:val="both"/>
        <w:rPr>
          <w:rFonts w:cs="Times New Roman"/>
          <w:sz w:val="22"/>
          <w:szCs w:val="22"/>
        </w:rPr>
      </w:pPr>
    </w:p>
    <w:p w14:paraId="5AEE33ED" w14:textId="7BBA7C74" w:rsidR="005B5102" w:rsidRPr="00CD457A" w:rsidRDefault="005B5102" w:rsidP="005B5102">
      <w:pPr>
        <w:tabs>
          <w:tab w:val="left" w:pos="540"/>
        </w:tabs>
        <w:jc w:val="both"/>
        <w:rPr>
          <w:rFonts w:cstheme="minorBidi"/>
          <w:sz w:val="22"/>
          <w:szCs w:val="22"/>
        </w:rPr>
      </w:pPr>
      <w:r w:rsidRPr="00DF68A5">
        <w:rPr>
          <w:rFonts w:cs="Times New Roman"/>
          <w:sz w:val="22"/>
          <w:szCs w:val="22"/>
        </w:rPr>
        <w:t xml:space="preserve">Significant transactions with related parties for the </w:t>
      </w:r>
      <w:r>
        <w:rPr>
          <w:rFonts w:cs="Times New Roman"/>
          <w:sz w:val="22"/>
          <w:szCs w:val="22"/>
        </w:rPr>
        <w:t>six</w:t>
      </w:r>
      <w:r w:rsidRPr="00DF68A5">
        <w:rPr>
          <w:rFonts w:cs="Times New Roman"/>
          <w:sz w:val="22"/>
          <w:szCs w:val="22"/>
        </w:rPr>
        <w:t xml:space="preserve">-month periods ended </w:t>
      </w:r>
      <w:r>
        <w:rPr>
          <w:rFonts w:cs="Times New Roman"/>
          <w:sz w:val="22"/>
          <w:szCs w:val="22"/>
        </w:rPr>
        <w:t xml:space="preserve">June 30 </w:t>
      </w:r>
      <w:r w:rsidRPr="00DF68A5">
        <w:rPr>
          <w:rFonts w:cs="Times New Roman"/>
          <w:sz w:val="22"/>
          <w:szCs w:val="22"/>
        </w:rPr>
        <w:t>are as follows:</w:t>
      </w:r>
    </w:p>
    <w:p w14:paraId="505F96D6" w14:textId="77777777" w:rsidR="005B5102" w:rsidRDefault="005B5102" w:rsidP="00747C23">
      <w:pPr>
        <w:tabs>
          <w:tab w:val="left" w:pos="540"/>
        </w:tabs>
        <w:jc w:val="thaiDistribute"/>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5B5102" w:rsidRPr="002B32CC" w14:paraId="0DBF711D" w14:textId="77777777" w:rsidTr="00933D66">
        <w:trPr>
          <w:tblHeader/>
        </w:trPr>
        <w:tc>
          <w:tcPr>
            <w:tcW w:w="4219" w:type="dxa"/>
          </w:tcPr>
          <w:p w14:paraId="382FDF97" w14:textId="77777777" w:rsidR="005B5102" w:rsidRPr="002B32CC" w:rsidRDefault="005B5102" w:rsidP="00933D66">
            <w:pPr>
              <w:tabs>
                <w:tab w:val="left" w:pos="540"/>
              </w:tabs>
              <w:jc w:val="both"/>
              <w:rPr>
                <w:rFonts w:cs="Times New Roman"/>
                <w:sz w:val="22"/>
                <w:szCs w:val="22"/>
              </w:rPr>
            </w:pPr>
          </w:p>
        </w:tc>
        <w:tc>
          <w:tcPr>
            <w:tcW w:w="5387" w:type="dxa"/>
            <w:gridSpan w:val="7"/>
            <w:tcBorders>
              <w:bottom w:val="single" w:sz="4" w:space="0" w:color="auto"/>
            </w:tcBorders>
          </w:tcPr>
          <w:p w14:paraId="1FA1657F" w14:textId="77777777" w:rsidR="005B5102" w:rsidRPr="00E14E86" w:rsidRDefault="005B5102" w:rsidP="00933D66">
            <w:pPr>
              <w:tabs>
                <w:tab w:val="left" w:pos="540"/>
              </w:tabs>
              <w:jc w:val="center"/>
              <w:rPr>
                <w:rFonts w:cs="Cordia New"/>
                <w:sz w:val="22"/>
                <w:szCs w:val="22"/>
              </w:rPr>
            </w:pPr>
            <w:r>
              <w:rPr>
                <w:rFonts w:cs="Times New Roman"/>
                <w:sz w:val="22"/>
                <w:szCs w:val="22"/>
              </w:rPr>
              <w:t>In Thousand Baht</w:t>
            </w:r>
          </w:p>
        </w:tc>
      </w:tr>
      <w:tr w:rsidR="005B5102" w:rsidRPr="002B32CC" w14:paraId="53047CBD" w14:textId="77777777" w:rsidTr="00933D66">
        <w:trPr>
          <w:tblHeader/>
        </w:trPr>
        <w:tc>
          <w:tcPr>
            <w:tcW w:w="4219" w:type="dxa"/>
          </w:tcPr>
          <w:p w14:paraId="04630CF4" w14:textId="77777777" w:rsidR="005B5102" w:rsidRPr="002B32CC" w:rsidRDefault="005B5102" w:rsidP="00933D66">
            <w:pPr>
              <w:tabs>
                <w:tab w:val="left" w:pos="540"/>
              </w:tabs>
              <w:jc w:val="both"/>
              <w:rPr>
                <w:rFonts w:cs="Times New Roman"/>
                <w:sz w:val="22"/>
                <w:szCs w:val="22"/>
              </w:rPr>
            </w:pPr>
          </w:p>
        </w:tc>
        <w:tc>
          <w:tcPr>
            <w:tcW w:w="2551" w:type="dxa"/>
            <w:gridSpan w:val="3"/>
            <w:tcBorders>
              <w:top w:val="single" w:sz="4" w:space="0" w:color="auto"/>
            </w:tcBorders>
          </w:tcPr>
          <w:p w14:paraId="66F48E95" w14:textId="77777777" w:rsidR="005B5102" w:rsidRPr="002B32CC" w:rsidRDefault="005B5102" w:rsidP="00933D66">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F0ECED5" w14:textId="77777777" w:rsidR="005B5102" w:rsidRPr="002B32CC" w:rsidRDefault="005B5102" w:rsidP="00933D66">
            <w:pPr>
              <w:tabs>
                <w:tab w:val="left" w:pos="540"/>
              </w:tabs>
              <w:jc w:val="center"/>
              <w:rPr>
                <w:rFonts w:cs="Times New Roman"/>
                <w:sz w:val="22"/>
                <w:szCs w:val="22"/>
              </w:rPr>
            </w:pPr>
          </w:p>
        </w:tc>
        <w:tc>
          <w:tcPr>
            <w:tcW w:w="2600" w:type="dxa"/>
            <w:gridSpan w:val="3"/>
            <w:tcBorders>
              <w:top w:val="single" w:sz="4" w:space="0" w:color="auto"/>
            </w:tcBorders>
          </w:tcPr>
          <w:p w14:paraId="0621A004" w14:textId="77777777" w:rsidR="005B5102" w:rsidRPr="002B32CC" w:rsidRDefault="005B5102" w:rsidP="00933D66">
            <w:pPr>
              <w:tabs>
                <w:tab w:val="left" w:pos="540"/>
              </w:tabs>
              <w:jc w:val="center"/>
              <w:rPr>
                <w:rFonts w:cs="Times New Roman"/>
                <w:sz w:val="22"/>
                <w:szCs w:val="22"/>
              </w:rPr>
            </w:pPr>
            <w:r w:rsidRPr="002B32CC">
              <w:rPr>
                <w:rFonts w:cs="Times New Roman"/>
                <w:sz w:val="22"/>
                <w:szCs w:val="22"/>
              </w:rPr>
              <w:t>Separate</w:t>
            </w:r>
          </w:p>
        </w:tc>
      </w:tr>
      <w:tr w:rsidR="005B5102" w:rsidRPr="002B32CC" w14:paraId="1C80BA9A" w14:textId="77777777" w:rsidTr="00933D66">
        <w:trPr>
          <w:tblHeader/>
        </w:trPr>
        <w:tc>
          <w:tcPr>
            <w:tcW w:w="4219" w:type="dxa"/>
          </w:tcPr>
          <w:p w14:paraId="6E323CD8" w14:textId="77777777" w:rsidR="005B5102" w:rsidRPr="002B32CC" w:rsidRDefault="005B5102" w:rsidP="00933D66">
            <w:pPr>
              <w:tabs>
                <w:tab w:val="left" w:pos="540"/>
              </w:tabs>
              <w:jc w:val="both"/>
              <w:rPr>
                <w:rFonts w:cs="Times New Roman"/>
                <w:sz w:val="22"/>
                <w:szCs w:val="22"/>
              </w:rPr>
            </w:pPr>
          </w:p>
        </w:tc>
        <w:tc>
          <w:tcPr>
            <w:tcW w:w="2551" w:type="dxa"/>
            <w:gridSpan w:val="3"/>
            <w:tcBorders>
              <w:bottom w:val="single" w:sz="4" w:space="0" w:color="auto"/>
            </w:tcBorders>
          </w:tcPr>
          <w:p w14:paraId="185510AC" w14:textId="77777777" w:rsidR="005B5102" w:rsidRPr="002B32CC" w:rsidRDefault="005B5102" w:rsidP="00933D66">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126D6709" w14:textId="77777777" w:rsidR="005B5102" w:rsidRPr="002B32CC" w:rsidRDefault="005B5102" w:rsidP="00933D66">
            <w:pPr>
              <w:tabs>
                <w:tab w:val="left" w:pos="540"/>
              </w:tabs>
              <w:jc w:val="center"/>
              <w:rPr>
                <w:rFonts w:cs="Times New Roman"/>
                <w:sz w:val="22"/>
                <w:szCs w:val="22"/>
              </w:rPr>
            </w:pPr>
          </w:p>
        </w:tc>
        <w:tc>
          <w:tcPr>
            <w:tcW w:w="2600" w:type="dxa"/>
            <w:gridSpan w:val="3"/>
            <w:tcBorders>
              <w:bottom w:val="single" w:sz="4" w:space="0" w:color="auto"/>
            </w:tcBorders>
          </w:tcPr>
          <w:p w14:paraId="0A1681DD" w14:textId="77777777" w:rsidR="005B5102" w:rsidRPr="002B32CC" w:rsidRDefault="005B5102" w:rsidP="00933D66">
            <w:pPr>
              <w:tabs>
                <w:tab w:val="left" w:pos="540"/>
              </w:tabs>
              <w:jc w:val="center"/>
              <w:rPr>
                <w:rFonts w:cs="Times New Roman"/>
                <w:sz w:val="22"/>
                <w:szCs w:val="22"/>
                <w:cs/>
              </w:rPr>
            </w:pPr>
            <w:r w:rsidRPr="002B32CC">
              <w:rPr>
                <w:rFonts w:cs="Times New Roman"/>
                <w:sz w:val="22"/>
                <w:szCs w:val="22"/>
              </w:rPr>
              <w:t>financial statements</w:t>
            </w:r>
          </w:p>
        </w:tc>
      </w:tr>
      <w:tr w:rsidR="005B5102" w:rsidRPr="002B32CC" w14:paraId="32CD2AD2" w14:textId="77777777" w:rsidTr="00933D66">
        <w:trPr>
          <w:tblHeader/>
        </w:trPr>
        <w:tc>
          <w:tcPr>
            <w:tcW w:w="4219" w:type="dxa"/>
          </w:tcPr>
          <w:p w14:paraId="11836C15" w14:textId="77777777" w:rsidR="005B5102" w:rsidRPr="002B32CC" w:rsidRDefault="005B5102" w:rsidP="00933D66">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79D615B3" w14:textId="77777777" w:rsidR="005B5102" w:rsidRPr="002B32CC" w:rsidRDefault="005B5102" w:rsidP="00933D66">
            <w:pPr>
              <w:tabs>
                <w:tab w:val="left" w:pos="540"/>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250B7D73" w14:textId="77777777" w:rsidR="005B5102" w:rsidRPr="002B32CC" w:rsidRDefault="005B5102" w:rsidP="00933D66">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44D85D59" w14:textId="77777777" w:rsidR="005B5102" w:rsidRPr="002B32CC"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Pr>
          <w:p w14:paraId="3B81FE7E" w14:textId="77777777" w:rsidR="005B5102" w:rsidRPr="002B32CC" w:rsidRDefault="005B5102" w:rsidP="00933D6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050CF57A" w14:textId="77777777" w:rsidR="005B5102" w:rsidRPr="002B32CC"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5D320AA8" w14:textId="77777777" w:rsidR="005B5102" w:rsidRPr="002B32CC" w:rsidRDefault="005B5102" w:rsidP="00933D6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63CFB7DB" w14:textId="77777777" w:rsidR="005B5102" w:rsidRPr="002B32CC"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r>
      <w:tr w:rsidR="005B5102" w:rsidRPr="002B32CC" w14:paraId="37A0C488" w14:textId="77777777" w:rsidTr="00933D66">
        <w:tc>
          <w:tcPr>
            <w:tcW w:w="4219" w:type="dxa"/>
          </w:tcPr>
          <w:p w14:paraId="03F0811A" w14:textId="77777777" w:rsidR="005B5102" w:rsidRPr="002B32CC" w:rsidRDefault="005B5102" w:rsidP="00933D66">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3C956882" w14:textId="77777777" w:rsidR="005B5102" w:rsidRPr="002B32CC"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AD7278E" w14:textId="77777777" w:rsidR="005B5102" w:rsidRPr="002B32CC" w:rsidRDefault="005B5102" w:rsidP="00933D66">
            <w:pPr>
              <w:tabs>
                <w:tab w:val="left" w:pos="540"/>
              </w:tabs>
              <w:jc w:val="both"/>
              <w:rPr>
                <w:rFonts w:cs="Times New Roman"/>
                <w:sz w:val="22"/>
                <w:szCs w:val="22"/>
              </w:rPr>
            </w:pPr>
          </w:p>
        </w:tc>
        <w:tc>
          <w:tcPr>
            <w:tcW w:w="1169" w:type="dxa"/>
            <w:tcBorders>
              <w:top w:val="single" w:sz="4" w:space="0" w:color="auto"/>
            </w:tcBorders>
          </w:tcPr>
          <w:p w14:paraId="3B1554BE" w14:textId="77777777" w:rsidR="005B5102" w:rsidRPr="002B32CC"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C60D4EA" w14:textId="77777777" w:rsidR="005B5102" w:rsidRPr="002B32CC" w:rsidRDefault="005B5102" w:rsidP="00933D66">
            <w:pPr>
              <w:tabs>
                <w:tab w:val="left" w:pos="540"/>
              </w:tabs>
              <w:jc w:val="both"/>
              <w:rPr>
                <w:rFonts w:cs="Times New Roman"/>
                <w:sz w:val="22"/>
                <w:szCs w:val="22"/>
              </w:rPr>
            </w:pPr>
          </w:p>
        </w:tc>
        <w:tc>
          <w:tcPr>
            <w:tcW w:w="1182" w:type="dxa"/>
            <w:tcBorders>
              <w:top w:val="single" w:sz="4" w:space="0" w:color="auto"/>
            </w:tcBorders>
          </w:tcPr>
          <w:p w14:paraId="69D4F151" w14:textId="77777777" w:rsidR="005B5102" w:rsidRPr="002B32CC"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293AA83D" w14:textId="77777777" w:rsidR="005B5102" w:rsidRPr="002B32CC" w:rsidRDefault="005B5102" w:rsidP="00933D66">
            <w:pPr>
              <w:tabs>
                <w:tab w:val="left" w:pos="540"/>
              </w:tabs>
              <w:jc w:val="both"/>
              <w:rPr>
                <w:rFonts w:cs="Times New Roman"/>
                <w:sz w:val="22"/>
                <w:szCs w:val="22"/>
              </w:rPr>
            </w:pPr>
          </w:p>
        </w:tc>
        <w:tc>
          <w:tcPr>
            <w:tcW w:w="1182" w:type="dxa"/>
            <w:tcBorders>
              <w:top w:val="single" w:sz="4" w:space="0" w:color="auto"/>
            </w:tcBorders>
          </w:tcPr>
          <w:p w14:paraId="4A54F0A5" w14:textId="77777777" w:rsidR="005B5102" w:rsidRPr="002B32CC"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B5102" w:rsidRPr="002B32CC" w14:paraId="0AD72FE7" w14:textId="77777777" w:rsidTr="00933D66">
        <w:tc>
          <w:tcPr>
            <w:tcW w:w="4219" w:type="dxa"/>
          </w:tcPr>
          <w:p w14:paraId="2DA06009"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7C910FCF"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4187088" w14:textId="77777777" w:rsidR="005B5102" w:rsidRPr="002B32CC" w:rsidRDefault="005B5102" w:rsidP="005B5102">
            <w:pPr>
              <w:tabs>
                <w:tab w:val="left" w:pos="540"/>
              </w:tabs>
              <w:jc w:val="both"/>
              <w:rPr>
                <w:rFonts w:cs="Times New Roman"/>
                <w:sz w:val="22"/>
                <w:szCs w:val="22"/>
              </w:rPr>
            </w:pPr>
          </w:p>
        </w:tc>
        <w:tc>
          <w:tcPr>
            <w:tcW w:w="1169" w:type="dxa"/>
            <w:tcBorders>
              <w:bottom w:val="double" w:sz="4" w:space="0" w:color="auto"/>
            </w:tcBorders>
          </w:tcPr>
          <w:p w14:paraId="18A206D2"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AEC71F8"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7BDCFC19" w14:textId="40F69E9B" w:rsidR="005B5102" w:rsidRPr="00461896" w:rsidRDefault="00F8174F" w:rsidP="005B5102">
            <w:pPr>
              <w:tabs>
                <w:tab w:val="clear" w:pos="454"/>
                <w:tab w:val="clear" w:pos="680"/>
                <w:tab w:val="left" w:pos="0"/>
              </w:tabs>
              <w:ind w:right="170"/>
              <w:jc w:val="right"/>
              <w:rPr>
                <w:rFonts w:cs="Times New Roman"/>
                <w:sz w:val="22"/>
                <w:szCs w:val="22"/>
              </w:rPr>
            </w:pPr>
            <w:r w:rsidRPr="00F8174F">
              <w:rPr>
                <w:rFonts w:cs="Times New Roman"/>
                <w:sz w:val="22"/>
                <w:szCs w:val="22"/>
              </w:rPr>
              <w:t>20,771</w:t>
            </w:r>
          </w:p>
        </w:tc>
        <w:tc>
          <w:tcPr>
            <w:tcW w:w="236" w:type="dxa"/>
          </w:tcPr>
          <w:p w14:paraId="67C05672"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58C14DEC" w14:textId="5F45E17A"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16,912</w:t>
            </w:r>
          </w:p>
        </w:tc>
      </w:tr>
      <w:tr w:rsidR="005B5102" w:rsidRPr="002B32CC" w14:paraId="0D328EA8" w14:textId="77777777" w:rsidTr="00933D66">
        <w:tc>
          <w:tcPr>
            <w:tcW w:w="4219" w:type="dxa"/>
          </w:tcPr>
          <w:p w14:paraId="7C556A3C"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73D97E46"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79CE34A5" w14:textId="77777777" w:rsidR="005B5102" w:rsidRPr="002B32CC" w:rsidRDefault="005B5102" w:rsidP="005B5102">
            <w:pPr>
              <w:tabs>
                <w:tab w:val="left" w:pos="540"/>
              </w:tabs>
              <w:jc w:val="both"/>
              <w:rPr>
                <w:rFonts w:cs="Times New Roman"/>
                <w:sz w:val="22"/>
                <w:szCs w:val="22"/>
              </w:rPr>
            </w:pPr>
          </w:p>
        </w:tc>
        <w:tc>
          <w:tcPr>
            <w:tcW w:w="1169" w:type="dxa"/>
            <w:tcBorders>
              <w:bottom w:val="double" w:sz="4" w:space="0" w:color="auto"/>
            </w:tcBorders>
          </w:tcPr>
          <w:p w14:paraId="76C68976"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99466E2"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0D3BBF0D" w14:textId="32EBFFC1" w:rsidR="005B5102" w:rsidRPr="00461896" w:rsidRDefault="007E3208" w:rsidP="005B5102">
            <w:pPr>
              <w:tabs>
                <w:tab w:val="clear" w:pos="454"/>
                <w:tab w:val="clear" w:pos="680"/>
                <w:tab w:val="left" w:pos="0"/>
              </w:tabs>
              <w:ind w:right="170"/>
              <w:jc w:val="right"/>
              <w:rPr>
                <w:rFonts w:cs="Times New Roman"/>
                <w:sz w:val="22"/>
                <w:szCs w:val="22"/>
              </w:rPr>
            </w:pPr>
            <w:r w:rsidRPr="007E3208">
              <w:rPr>
                <w:rFonts w:cs="Times New Roman"/>
                <w:sz w:val="22"/>
                <w:szCs w:val="22"/>
              </w:rPr>
              <w:t>7,962</w:t>
            </w:r>
          </w:p>
        </w:tc>
        <w:tc>
          <w:tcPr>
            <w:tcW w:w="236" w:type="dxa"/>
          </w:tcPr>
          <w:p w14:paraId="481D0C1F" w14:textId="77777777" w:rsidR="005B5102" w:rsidRPr="002B32CC"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1D66D628" w14:textId="59A80B36"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9,187</w:t>
            </w:r>
          </w:p>
        </w:tc>
      </w:tr>
      <w:tr w:rsidR="005B5102" w:rsidRPr="002B32CC" w14:paraId="11929E31" w14:textId="77777777" w:rsidTr="00933D66">
        <w:tc>
          <w:tcPr>
            <w:tcW w:w="4219" w:type="dxa"/>
          </w:tcPr>
          <w:p w14:paraId="67977981"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391D25BA"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E3D1E92" w14:textId="77777777" w:rsidR="005B5102" w:rsidRPr="002B32CC" w:rsidRDefault="005B5102" w:rsidP="005B5102">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79CAA43F"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6E0C0397"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DF297B0" w14:textId="22BF6270" w:rsidR="005B5102" w:rsidRPr="00461896" w:rsidRDefault="007E3208"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EB22111"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2AB52C1" w14:textId="37EE65E9"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324</w:t>
            </w:r>
          </w:p>
        </w:tc>
      </w:tr>
      <w:tr w:rsidR="005B5102" w:rsidRPr="002B32CC" w14:paraId="5FC54125"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0CB7CBE" w14:textId="77777777" w:rsidR="005B5102" w:rsidRPr="002B32CC" w:rsidRDefault="005B5102" w:rsidP="005B5102">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597D4EAD" w14:textId="77777777" w:rsidR="005B5102" w:rsidRPr="00461896"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374031E4" w14:textId="77777777" w:rsidR="005B5102" w:rsidRPr="002B32CC"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34C6D903" w14:textId="77777777"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4B80121E"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B43F46D" w14:textId="6CB818E6" w:rsidR="005B5102" w:rsidRPr="00461896" w:rsidRDefault="003D1D84" w:rsidP="005B5102">
            <w:pPr>
              <w:tabs>
                <w:tab w:val="clear" w:pos="454"/>
                <w:tab w:val="clear" w:pos="680"/>
                <w:tab w:val="left" w:pos="0"/>
              </w:tabs>
              <w:ind w:right="170"/>
              <w:jc w:val="right"/>
              <w:rPr>
                <w:rFonts w:cs="Times New Roman"/>
                <w:sz w:val="22"/>
                <w:szCs w:val="22"/>
              </w:rPr>
            </w:pPr>
            <w:r w:rsidRPr="003D1D84">
              <w:rPr>
                <w:rFonts w:cs="Times New Roman"/>
                <w:sz w:val="22"/>
                <w:szCs w:val="22"/>
              </w:rPr>
              <w:t>4,52</w:t>
            </w:r>
            <w:r w:rsidR="00655665">
              <w:rPr>
                <w:rFonts w:cs="Times New Roman"/>
                <w:sz w:val="22"/>
                <w:szCs w:val="22"/>
              </w:rPr>
              <w:t>7</w:t>
            </w:r>
          </w:p>
        </w:tc>
        <w:tc>
          <w:tcPr>
            <w:tcW w:w="236" w:type="dxa"/>
            <w:tcBorders>
              <w:top w:val="nil"/>
              <w:left w:val="nil"/>
              <w:bottom w:val="nil"/>
              <w:right w:val="nil"/>
            </w:tcBorders>
          </w:tcPr>
          <w:p w14:paraId="49049FD0" w14:textId="77777777" w:rsidR="005B5102" w:rsidRPr="002B32CC"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173BA77" w14:textId="551CAC93" w:rsidR="005B5102" w:rsidRPr="002B32CC"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3,625</w:t>
            </w:r>
          </w:p>
        </w:tc>
      </w:tr>
      <w:tr w:rsidR="005B5102" w:rsidRPr="00F16AA0" w14:paraId="05E043BE" w14:textId="77777777" w:rsidTr="00933D66">
        <w:tc>
          <w:tcPr>
            <w:tcW w:w="4219" w:type="dxa"/>
          </w:tcPr>
          <w:p w14:paraId="2D610115" w14:textId="77777777" w:rsidR="005B5102" w:rsidRPr="00F16AA0" w:rsidRDefault="005B5102" w:rsidP="00933D66">
            <w:pPr>
              <w:tabs>
                <w:tab w:val="left" w:pos="540"/>
              </w:tabs>
              <w:jc w:val="both"/>
              <w:rPr>
                <w:rFonts w:cs="Times New Roman"/>
                <w:sz w:val="20"/>
                <w:szCs w:val="20"/>
              </w:rPr>
            </w:pPr>
          </w:p>
        </w:tc>
        <w:tc>
          <w:tcPr>
            <w:tcW w:w="1146" w:type="dxa"/>
          </w:tcPr>
          <w:p w14:paraId="7D7357E5" w14:textId="77777777" w:rsidR="005B5102" w:rsidRPr="00F16AA0" w:rsidRDefault="005B5102" w:rsidP="00933D66">
            <w:pPr>
              <w:tabs>
                <w:tab w:val="left" w:pos="540"/>
              </w:tabs>
              <w:jc w:val="both"/>
              <w:rPr>
                <w:rFonts w:cs="Times New Roman"/>
                <w:sz w:val="20"/>
                <w:szCs w:val="20"/>
              </w:rPr>
            </w:pPr>
          </w:p>
        </w:tc>
        <w:tc>
          <w:tcPr>
            <w:tcW w:w="236" w:type="dxa"/>
          </w:tcPr>
          <w:p w14:paraId="4CFFE127" w14:textId="77777777" w:rsidR="005B5102" w:rsidRPr="00F16AA0" w:rsidRDefault="005B5102" w:rsidP="00933D66">
            <w:pPr>
              <w:tabs>
                <w:tab w:val="left" w:pos="540"/>
              </w:tabs>
              <w:jc w:val="both"/>
              <w:rPr>
                <w:rFonts w:cs="Times New Roman"/>
                <w:sz w:val="20"/>
                <w:szCs w:val="20"/>
              </w:rPr>
            </w:pPr>
          </w:p>
        </w:tc>
        <w:tc>
          <w:tcPr>
            <w:tcW w:w="1169" w:type="dxa"/>
          </w:tcPr>
          <w:p w14:paraId="0F6D83D7"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77678D71" w14:textId="77777777" w:rsidR="005B5102" w:rsidRPr="00F16AA0" w:rsidRDefault="005B5102" w:rsidP="00933D66">
            <w:pPr>
              <w:tabs>
                <w:tab w:val="left" w:pos="540"/>
              </w:tabs>
              <w:jc w:val="both"/>
              <w:rPr>
                <w:rFonts w:cs="Times New Roman"/>
                <w:sz w:val="20"/>
                <w:szCs w:val="20"/>
              </w:rPr>
            </w:pPr>
          </w:p>
        </w:tc>
        <w:tc>
          <w:tcPr>
            <w:tcW w:w="1182" w:type="dxa"/>
          </w:tcPr>
          <w:p w14:paraId="5AAA2D0C"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4D8F0F15" w14:textId="77777777" w:rsidR="005B5102" w:rsidRPr="00F16AA0" w:rsidRDefault="005B5102" w:rsidP="00933D66">
            <w:pPr>
              <w:tabs>
                <w:tab w:val="left" w:pos="540"/>
              </w:tabs>
              <w:jc w:val="both"/>
              <w:rPr>
                <w:rFonts w:cs="Times New Roman"/>
                <w:sz w:val="20"/>
                <w:szCs w:val="20"/>
              </w:rPr>
            </w:pPr>
          </w:p>
        </w:tc>
        <w:tc>
          <w:tcPr>
            <w:tcW w:w="1182" w:type="dxa"/>
          </w:tcPr>
          <w:p w14:paraId="04427DC9"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5B5102" w:rsidRPr="00515545" w14:paraId="3392A059" w14:textId="77777777" w:rsidTr="00933D66">
        <w:tc>
          <w:tcPr>
            <w:tcW w:w="4219" w:type="dxa"/>
          </w:tcPr>
          <w:p w14:paraId="4A6D5806" w14:textId="77777777" w:rsidR="005B5102" w:rsidRPr="00515545" w:rsidRDefault="005B5102" w:rsidP="00933D66">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5FD6ADE7" w14:textId="77777777" w:rsidR="005B5102" w:rsidRPr="00515545" w:rsidRDefault="005B5102" w:rsidP="00933D66">
            <w:pPr>
              <w:tabs>
                <w:tab w:val="left" w:pos="540"/>
              </w:tabs>
              <w:jc w:val="both"/>
              <w:rPr>
                <w:rFonts w:cs="Times New Roman"/>
                <w:sz w:val="22"/>
                <w:szCs w:val="22"/>
              </w:rPr>
            </w:pPr>
          </w:p>
        </w:tc>
        <w:tc>
          <w:tcPr>
            <w:tcW w:w="236" w:type="dxa"/>
          </w:tcPr>
          <w:p w14:paraId="49DA5AF2" w14:textId="77777777" w:rsidR="005B5102" w:rsidRPr="00515545" w:rsidRDefault="005B5102" w:rsidP="00933D66">
            <w:pPr>
              <w:tabs>
                <w:tab w:val="left" w:pos="540"/>
              </w:tabs>
              <w:jc w:val="both"/>
              <w:rPr>
                <w:rFonts w:cs="Times New Roman"/>
                <w:sz w:val="22"/>
                <w:szCs w:val="22"/>
              </w:rPr>
            </w:pPr>
          </w:p>
        </w:tc>
        <w:tc>
          <w:tcPr>
            <w:tcW w:w="1169" w:type="dxa"/>
          </w:tcPr>
          <w:p w14:paraId="58DFE28F"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20037054" w14:textId="77777777" w:rsidR="005B5102" w:rsidRPr="00515545" w:rsidRDefault="005B5102" w:rsidP="00933D66">
            <w:pPr>
              <w:tabs>
                <w:tab w:val="left" w:pos="540"/>
              </w:tabs>
              <w:jc w:val="both"/>
              <w:rPr>
                <w:rFonts w:cs="Times New Roman"/>
                <w:sz w:val="22"/>
                <w:szCs w:val="22"/>
              </w:rPr>
            </w:pPr>
          </w:p>
        </w:tc>
        <w:tc>
          <w:tcPr>
            <w:tcW w:w="1182" w:type="dxa"/>
          </w:tcPr>
          <w:p w14:paraId="3EF8FAF7"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70C0B543" w14:textId="77777777" w:rsidR="005B5102" w:rsidRPr="00515545" w:rsidRDefault="005B5102" w:rsidP="00933D66">
            <w:pPr>
              <w:tabs>
                <w:tab w:val="left" w:pos="540"/>
              </w:tabs>
              <w:jc w:val="both"/>
              <w:rPr>
                <w:rFonts w:cs="Times New Roman"/>
                <w:sz w:val="22"/>
                <w:szCs w:val="22"/>
              </w:rPr>
            </w:pPr>
          </w:p>
        </w:tc>
        <w:tc>
          <w:tcPr>
            <w:tcW w:w="1182" w:type="dxa"/>
          </w:tcPr>
          <w:p w14:paraId="2BF6BBE2"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5B5102" w:rsidRPr="00515545" w14:paraId="2665A684" w14:textId="77777777" w:rsidTr="00933D66">
        <w:tc>
          <w:tcPr>
            <w:tcW w:w="4219" w:type="dxa"/>
          </w:tcPr>
          <w:p w14:paraId="1B1E489B" w14:textId="77777777" w:rsidR="005B5102" w:rsidRPr="00515545" w:rsidRDefault="005B5102" w:rsidP="005B5102">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73D426B7" w14:textId="1A7433CD" w:rsidR="005B5102" w:rsidRPr="00515545" w:rsidRDefault="00CD3D4E"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2CDE3477" w14:textId="77777777" w:rsidR="005B5102" w:rsidRPr="00515545" w:rsidRDefault="005B5102" w:rsidP="005B5102">
            <w:pPr>
              <w:tabs>
                <w:tab w:val="left" w:pos="540"/>
              </w:tabs>
              <w:jc w:val="both"/>
              <w:rPr>
                <w:rFonts w:cs="Times New Roman"/>
                <w:sz w:val="22"/>
                <w:szCs w:val="22"/>
              </w:rPr>
            </w:pPr>
          </w:p>
        </w:tc>
        <w:tc>
          <w:tcPr>
            <w:tcW w:w="1169" w:type="dxa"/>
            <w:tcBorders>
              <w:bottom w:val="double" w:sz="4" w:space="0" w:color="auto"/>
            </w:tcBorders>
            <w:vAlign w:val="bottom"/>
          </w:tcPr>
          <w:p w14:paraId="638F87FA" w14:textId="5103395B"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216</w:t>
            </w:r>
          </w:p>
        </w:tc>
        <w:tc>
          <w:tcPr>
            <w:tcW w:w="236" w:type="dxa"/>
          </w:tcPr>
          <w:p w14:paraId="14607E5B"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tcPr>
          <w:p w14:paraId="54DC1830" w14:textId="76F41078" w:rsidR="005B5102" w:rsidRPr="00515545" w:rsidRDefault="00CD3D4E"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A98CCF2"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tcPr>
          <w:p w14:paraId="72FB1BC7" w14:textId="26C7F6CB"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5B5102" w:rsidRPr="00515545" w14:paraId="32E33757" w14:textId="77777777" w:rsidTr="00933D66">
        <w:tc>
          <w:tcPr>
            <w:tcW w:w="4219" w:type="dxa"/>
          </w:tcPr>
          <w:p w14:paraId="24B1EE4C" w14:textId="77777777" w:rsidR="005B5102" w:rsidRPr="00515545" w:rsidRDefault="005B5102" w:rsidP="005B5102">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590F9301" w14:textId="07D998DB" w:rsidR="005B5102" w:rsidRPr="00515545" w:rsidRDefault="00930100" w:rsidP="005B5102">
            <w:pPr>
              <w:tabs>
                <w:tab w:val="clear" w:pos="454"/>
                <w:tab w:val="clear" w:pos="680"/>
                <w:tab w:val="left" w:pos="0"/>
              </w:tabs>
              <w:ind w:right="170"/>
              <w:jc w:val="right"/>
              <w:rPr>
                <w:rFonts w:cs="Times New Roman"/>
                <w:sz w:val="22"/>
                <w:szCs w:val="22"/>
              </w:rPr>
            </w:pPr>
            <w:r w:rsidRPr="00930100">
              <w:rPr>
                <w:rFonts w:cs="Times New Roman"/>
                <w:sz w:val="22"/>
                <w:szCs w:val="22"/>
              </w:rPr>
              <w:t>6,307</w:t>
            </w:r>
          </w:p>
        </w:tc>
        <w:tc>
          <w:tcPr>
            <w:tcW w:w="236" w:type="dxa"/>
          </w:tcPr>
          <w:p w14:paraId="45876C73" w14:textId="77777777" w:rsidR="005B5102" w:rsidRPr="00515545" w:rsidRDefault="005B5102" w:rsidP="005B5102">
            <w:pPr>
              <w:tabs>
                <w:tab w:val="left" w:pos="540"/>
              </w:tabs>
              <w:jc w:val="both"/>
              <w:rPr>
                <w:rFonts w:cs="Times New Roman"/>
                <w:sz w:val="22"/>
                <w:szCs w:val="22"/>
              </w:rPr>
            </w:pPr>
          </w:p>
        </w:tc>
        <w:tc>
          <w:tcPr>
            <w:tcW w:w="1169" w:type="dxa"/>
            <w:tcBorders>
              <w:bottom w:val="double" w:sz="4" w:space="0" w:color="auto"/>
            </w:tcBorders>
            <w:vAlign w:val="bottom"/>
          </w:tcPr>
          <w:p w14:paraId="77583E82" w14:textId="03BC283C"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7,430</w:t>
            </w:r>
          </w:p>
        </w:tc>
        <w:tc>
          <w:tcPr>
            <w:tcW w:w="236" w:type="dxa"/>
          </w:tcPr>
          <w:p w14:paraId="0F62ED0D"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612CCDE2" w14:textId="734C4890" w:rsidR="005B5102" w:rsidRPr="00515545" w:rsidRDefault="00FE5ACA" w:rsidP="005B5102">
            <w:pPr>
              <w:tabs>
                <w:tab w:val="clear" w:pos="454"/>
                <w:tab w:val="clear" w:pos="680"/>
                <w:tab w:val="left" w:pos="0"/>
              </w:tabs>
              <w:ind w:right="170"/>
              <w:jc w:val="right"/>
              <w:rPr>
                <w:rFonts w:cs="Times New Roman"/>
                <w:sz w:val="22"/>
                <w:szCs w:val="22"/>
              </w:rPr>
            </w:pPr>
            <w:r w:rsidRPr="00FE5ACA">
              <w:rPr>
                <w:rFonts w:cs="Times New Roman"/>
                <w:sz w:val="22"/>
                <w:szCs w:val="22"/>
              </w:rPr>
              <w:t>6,307</w:t>
            </w:r>
          </w:p>
        </w:tc>
        <w:tc>
          <w:tcPr>
            <w:tcW w:w="236" w:type="dxa"/>
          </w:tcPr>
          <w:p w14:paraId="0EE33FDB" w14:textId="77777777" w:rsidR="005B5102" w:rsidRPr="00515545" w:rsidRDefault="005B5102" w:rsidP="005B5102">
            <w:pPr>
              <w:tabs>
                <w:tab w:val="left" w:pos="540"/>
              </w:tabs>
              <w:jc w:val="both"/>
              <w:rPr>
                <w:rFonts w:cs="Times New Roman"/>
                <w:sz w:val="22"/>
                <w:szCs w:val="22"/>
              </w:rPr>
            </w:pPr>
          </w:p>
        </w:tc>
        <w:tc>
          <w:tcPr>
            <w:tcW w:w="1182" w:type="dxa"/>
            <w:tcBorders>
              <w:bottom w:val="double" w:sz="4" w:space="0" w:color="auto"/>
            </w:tcBorders>
            <w:vAlign w:val="bottom"/>
          </w:tcPr>
          <w:p w14:paraId="3F15657D" w14:textId="6053859D"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7,430</w:t>
            </w:r>
          </w:p>
        </w:tc>
      </w:tr>
      <w:tr w:rsidR="005B5102" w:rsidRPr="00515545" w14:paraId="0DB1AF53"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1CED0A8" w14:textId="77777777" w:rsidR="005B5102" w:rsidRPr="00515545" w:rsidRDefault="005B5102" w:rsidP="005B5102">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0627A4E3" w14:textId="62EAA6DF" w:rsidR="005B5102" w:rsidRPr="00515545" w:rsidRDefault="00B3184C" w:rsidP="005B5102">
            <w:pPr>
              <w:tabs>
                <w:tab w:val="clear" w:pos="454"/>
                <w:tab w:val="clear" w:pos="680"/>
                <w:tab w:val="left" w:pos="0"/>
              </w:tabs>
              <w:ind w:right="170"/>
              <w:jc w:val="right"/>
              <w:rPr>
                <w:rFonts w:cs="Times New Roman"/>
                <w:sz w:val="22"/>
                <w:szCs w:val="22"/>
              </w:rPr>
            </w:pPr>
            <w:r w:rsidRPr="00B3184C">
              <w:rPr>
                <w:rFonts w:cs="Times New Roman"/>
                <w:sz w:val="22"/>
                <w:szCs w:val="22"/>
              </w:rPr>
              <w:t>802</w:t>
            </w:r>
          </w:p>
        </w:tc>
        <w:tc>
          <w:tcPr>
            <w:tcW w:w="236" w:type="dxa"/>
            <w:tcBorders>
              <w:top w:val="nil"/>
              <w:left w:val="nil"/>
              <w:bottom w:val="nil"/>
              <w:right w:val="nil"/>
            </w:tcBorders>
          </w:tcPr>
          <w:p w14:paraId="39ED4280"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E1CFE84" w14:textId="646046E8"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305</w:t>
            </w:r>
          </w:p>
        </w:tc>
        <w:tc>
          <w:tcPr>
            <w:tcW w:w="236" w:type="dxa"/>
            <w:tcBorders>
              <w:top w:val="nil"/>
              <w:left w:val="nil"/>
              <w:bottom w:val="nil"/>
              <w:right w:val="nil"/>
            </w:tcBorders>
          </w:tcPr>
          <w:p w14:paraId="195CFBE0"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F3785C3" w14:textId="4DCA314B" w:rsidR="005B5102" w:rsidRPr="00515545" w:rsidRDefault="00C55A2D" w:rsidP="005B5102">
            <w:pPr>
              <w:tabs>
                <w:tab w:val="clear" w:pos="454"/>
                <w:tab w:val="clear" w:pos="680"/>
                <w:tab w:val="left" w:pos="0"/>
              </w:tabs>
              <w:ind w:right="170"/>
              <w:jc w:val="right"/>
              <w:rPr>
                <w:rFonts w:cs="Times New Roman"/>
                <w:sz w:val="22"/>
                <w:szCs w:val="22"/>
              </w:rPr>
            </w:pPr>
            <w:r w:rsidRPr="00C55A2D">
              <w:rPr>
                <w:rFonts w:cs="Times New Roman"/>
                <w:sz w:val="22"/>
                <w:szCs w:val="22"/>
              </w:rPr>
              <w:t>802</w:t>
            </w:r>
          </w:p>
        </w:tc>
        <w:tc>
          <w:tcPr>
            <w:tcW w:w="236" w:type="dxa"/>
            <w:tcBorders>
              <w:top w:val="nil"/>
              <w:left w:val="nil"/>
              <w:bottom w:val="nil"/>
              <w:right w:val="nil"/>
            </w:tcBorders>
          </w:tcPr>
          <w:p w14:paraId="301344F6"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E4950E7" w14:textId="7F39B6E4"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305</w:t>
            </w:r>
          </w:p>
        </w:tc>
      </w:tr>
      <w:tr w:rsidR="005B5102" w:rsidRPr="00515545" w14:paraId="26673FBB"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49FAAF0" w14:textId="77777777" w:rsidR="005B5102" w:rsidRPr="00515545" w:rsidRDefault="005B5102" w:rsidP="005B5102">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2C6DA456" w14:textId="488A5F14" w:rsidR="005B5102" w:rsidRPr="00515545" w:rsidRDefault="00847F17" w:rsidP="005B5102">
            <w:pPr>
              <w:tabs>
                <w:tab w:val="clear" w:pos="454"/>
                <w:tab w:val="clear" w:pos="680"/>
                <w:tab w:val="left" w:pos="0"/>
              </w:tabs>
              <w:ind w:right="170"/>
              <w:jc w:val="right"/>
              <w:rPr>
                <w:rFonts w:cs="Times New Roman"/>
                <w:sz w:val="22"/>
                <w:szCs w:val="22"/>
              </w:rPr>
            </w:pPr>
            <w:r w:rsidRPr="00847F17">
              <w:rPr>
                <w:rFonts w:cs="Times New Roman"/>
                <w:sz w:val="22"/>
                <w:szCs w:val="22"/>
              </w:rPr>
              <w:t>22,777</w:t>
            </w:r>
          </w:p>
        </w:tc>
        <w:tc>
          <w:tcPr>
            <w:tcW w:w="236" w:type="dxa"/>
            <w:tcBorders>
              <w:top w:val="nil"/>
              <w:left w:val="nil"/>
              <w:bottom w:val="nil"/>
              <w:right w:val="nil"/>
            </w:tcBorders>
          </w:tcPr>
          <w:p w14:paraId="0546477F"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43174DA" w14:textId="5C8D2C90"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36,042</w:t>
            </w:r>
          </w:p>
        </w:tc>
        <w:tc>
          <w:tcPr>
            <w:tcW w:w="236" w:type="dxa"/>
            <w:tcBorders>
              <w:top w:val="nil"/>
              <w:left w:val="nil"/>
              <w:bottom w:val="nil"/>
              <w:right w:val="nil"/>
            </w:tcBorders>
          </w:tcPr>
          <w:p w14:paraId="285CC55C"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A0C1F22" w14:textId="7375C798" w:rsidR="005B5102" w:rsidRPr="00515545" w:rsidRDefault="00137A34"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0E13247C"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F6B6751" w14:textId="642A4761"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5B5102" w:rsidRPr="00515545" w14:paraId="5EF180AE"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204B057" w14:textId="77777777" w:rsidR="005B5102" w:rsidRPr="002B46D9" w:rsidRDefault="005B5102" w:rsidP="005B5102">
            <w:pPr>
              <w:tabs>
                <w:tab w:val="left" w:pos="540"/>
              </w:tabs>
              <w:ind w:left="-110"/>
              <w:jc w:val="both"/>
              <w:rPr>
                <w:rFonts w:cstheme="minorBidi"/>
                <w:sz w:val="22"/>
                <w:szCs w:val="22"/>
              </w:rPr>
            </w:pPr>
            <w:r w:rsidRPr="002B46D9">
              <w:rPr>
                <w:rFonts w:cs="Times New Roman"/>
                <w:sz w:val="22"/>
                <w:szCs w:val="22"/>
              </w:rPr>
              <w:t>Purchase of</w:t>
            </w:r>
            <w:r>
              <w:rPr>
                <w:rFonts w:cstheme="minorBidi" w:hint="cs"/>
                <w:sz w:val="22"/>
                <w:szCs w:val="22"/>
                <w:cs/>
              </w:rPr>
              <w:t xml:space="preserve"> </w:t>
            </w:r>
            <w:r w:rsidRPr="002B46D9">
              <w:rPr>
                <w:rFonts w:cstheme="minorBidi"/>
                <w:sz w:val="22"/>
                <w:szCs w:val="22"/>
              </w:rPr>
              <w:t>office equipment</w:t>
            </w:r>
          </w:p>
        </w:tc>
        <w:tc>
          <w:tcPr>
            <w:tcW w:w="1146" w:type="dxa"/>
            <w:tcBorders>
              <w:top w:val="double" w:sz="4" w:space="0" w:color="auto"/>
              <w:left w:val="nil"/>
              <w:bottom w:val="double" w:sz="4" w:space="0" w:color="auto"/>
              <w:right w:val="nil"/>
            </w:tcBorders>
            <w:vAlign w:val="bottom"/>
          </w:tcPr>
          <w:p w14:paraId="68EDD76A" w14:textId="5934DCEC" w:rsidR="005B5102" w:rsidRPr="00522D06" w:rsidRDefault="005D2D20"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076DE73C"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1E4CA797" w14:textId="2EF37AF0" w:rsidR="005B5102" w:rsidRPr="005D3291"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B5102">
              <w:rPr>
                <w:rFonts w:cs="Times New Roman"/>
                <w:sz w:val="22"/>
                <w:szCs w:val="22"/>
              </w:rPr>
              <w:t>252</w:t>
            </w:r>
          </w:p>
        </w:tc>
        <w:tc>
          <w:tcPr>
            <w:tcW w:w="236" w:type="dxa"/>
            <w:tcBorders>
              <w:top w:val="nil"/>
              <w:left w:val="nil"/>
              <w:bottom w:val="nil"/>
              <w:right w:val="nil"/>
            </w:tcBorders>
          </w:tcPr>
          <w:p w14:paraId="7DC60792"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11D6353" w14:textId="087700BE" w:rsidR="005B5102" w:rsidRPr="00522D06" w:rsidRDefault="00137A34"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4F784796"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45F1690" w14:textId="45014C80" w:rsidR="005B5102" w:rsidRPr="002B46D9"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heme="minorBidi"/>
                <w:sz w:val="22"/>
                <w:szCs w:val="22"/>
              </w:rPr>
            </w:pPr>
            <w:r>
              <w:rPr>
                <w:rFonts w:cstheme="minorBidi"/>
                <w:sz w:val="22"/>
                <w:szCs w:val="22"/>
              </w:rPr>
              <w:t>252</w:t>
            </w:r>
          </w:p>
        </w:tc>
      </w:tr>
      <w:tr w:rsidR="005B5102" w:rsidRPr="00515545" w14:paraId="3079E623" w14:textId="77777777" w:rsidTr="00933D66">
        <w:tc>
          <w:tcPr>
            <w:tcW w:w="4219" w:type="dxa"/>
          </w:tcPr>
          <w:p w14:paraId="71E28267" w14:textId="77777777" w:rsidR="005B5102" w:rsidRPr="00515545" w:rsidRDefault="005B5102" w:rsidP="005B5102">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19B1988A" w14:textId="602BA923" w:rsidR="005B5102" w:rsidRPr="00515545" w:rsidRDefault="00A0562D" w:rsidP="005B5102">
            <w:pPr>
              <w:tabs>
                <w:tab w:val="clear" w:pos="454"/>
                <w:tab w:val="clear" w:pos="680"/>
                <w:tab w:val="left" w:pos="0"/>
              </w:tabs>
              <w:ind w:right="170"/>
              <w:jc w:val="right"/>
              <w:rPr>
                <w:rFonts w:cs="Times New Roman"/>
                <w:sz w:val="22"/>
                <w:szCs w:val="22"/>
              </w:rPr>
            </w:pPr>
            <w:r w:rsidRPr="00A0562D">
              <w:rPr>
                <w:rFonts w:cs="Times New Roman"/>
                <w:sz w:val="22"/>
                <w:szCs w:val="22"/>
              </w:rPr>
              <w:t>4,106</w:t>
            </w:r>
          </w:p>
        </w:tc>
        <w:tc>
          <w:tcPr>
            <w:tcW w:w="236" w:type="dxa"/>
          </w:tcPr>
          <w:p w14:paraId="4D35A7FF"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E7AAE84" w14:textId="4DC00EDF"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4,717</w:t>
            </w:r>
          </w:p>
        </w:tc>
        <w:tc>
          <w:tcPr>
            <w:tcW w:w="236" w:type="dxa"/>
          </w:tcPr>
          <w:p w14:paraId="6385BF5D"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D0B4295" w14:textId="14387BAC" w:rsidR="005B5102" w:rsidRPr="00515545" w:rsidRDefault="00E6253A" w:rsidP="005B5102">
            <w:pPr>
              <w:tabs>
                <w:tab w:val="clear" w:pos="454"/>
                <w:tab w:val="clear" w:pos="680"/>
                <w:tab w:val="left" w:pos="0"/>
              </w:tabs>
              <w:ind w:right="170"/>
              <w:jc w:val="right"/>
              <w:rPr>
                <w:rFonts w:cs="Times New Roman"/>
                <w:sz w:val="22"/>
                <w:szCs w:val="22"/>
              </w:rPr>
            </w:pPr>
            <w:r w:rsidRPr="00E6253A">
              <w:rPr>
                <w:rFonts w:cs="Times New Roman"/>
                <w:sz w:val="22"/>
                <w:szCs w:val="22"/>
              </w:rPr>
              <w:t>4,106</w:t>
            </w:r>
          </w:p>
        </w:tc>
        <w:tc>
          <w:tcPr>
            <w:tcW w:w="236" w:type="dxa"/>
          </w:tcPr>
          <w:p w14:paraId="540601E7"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583E878" w14:textId="5DE0926E"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4,717</w:t>
            </w:r>
          </w:p>
        </w:tc>
      </w:tr>
      <w:tr w:rsidR="005B5102" w:rsidRPr="00515545" w14:paraId="099A2507" w14:textId="77777777" w:rsidTr="00933D66">
        <w:tc>
          <w:tcPr>
            <w:tcW w:w="4219" w:type="dxa"/>
          </w:tcPr>
          <w:p w14:paraId="4F7E9C70" w14:textId="77777777" w:rsidR="005B5102" w:rsidRPr="00515545" w:rsidRDefault="005B5102" w:rsidP="005B5102">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474458B7" w14:textId="188C8761" w:rsidR="005B5102" w:rsidRPr="00515545" w:rsidRDefault="00CB5950" w:rsidP="005B5102">
            <w:pPr>
              <w:tabs>
                <w:tab w:val="clear" w:pos="454"/>
                <w:tab w:val="clear" w:pos="680"/>
                <w:tab w:val="left" w:pos="0"/>
              </w:tabs>
              <w:ind w:right="170"/>
              <w:jc w:val="right"/>
              <w:rPr>
                <w:rFonts w:cs="Times New Roman"/>
                <w:sz w:val="22"/>
                <w:szCs w:val="22"/>
              </w:rPr>
            </w:pPr>
            <w:r w:rsidRPr="00CB5950">
              <w:rPr>
                <w:rFonts w:cs="Times New Roman"/>
                <w:sz w:val="22"/>
                <w:szCs w:val="22"/>
              </w:rPr>
              <w:t>1,500</w:t>
            </w:r>
          </w:p>
        </w:tc>
        <w:tc>
          <w:tcPr>
            <w:tcW w:w="236" w:type="dxa"/>
          </w:tcPr>
          <w:p w14:paraId="240C5121" w14:textId="77777777" w:rsidR="005B5102" w:rsidRPr="00515545" w:rsidRDefault="005B5102" w:rsidP="005B5102">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07912101" w14:textId="5440E0F6"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B5102">
              <w:rPr>
                <w:rFonts w:cs="Times New Roman"/>
                <w:sz w:val="22"/>
                <w:szCs w:val="22"/>
              </w:rPr>
              <w:t>1,500</w:t>
            </w:r>
          </w:p>
        </w:tc>
        <w:tc>
          <w:tcPr>
            <w:tcW w:w="236" w:type="dxa"/>
          </w:tcPr>
          <w:p w14:paraId="65ABD7D0"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C832619" w14:textId="2FB850C2" w:rsidR="005B5102" w:rsidRPr="00515545" w:rsidRDefault="00D4746C" w:rsidP="005B5102">
            <w:pPr>
              <w:tabs>
                <w:tab w:val="clear" w:pos="454"/>
                <w:tab w:val="clear" w:pos="680"/>
                <w:tab w:val="left" w:pos="0"/>
              </w:tabs>
              <w:ind w:right="170"/>
              <w:jc w:val="right"/>
              <w:rPr>
                <w:rFonts w:cs="Times New Roman"/>
                <w:sz w:val="22"/>
                <w:szCs w:val="22"/>
              </w:rPr>
            </w:pPr>
            <w:r w:rsidRPr="00D4746C">
              <w:rPr>
                <w:rFonts w:cs="Times New Roman"/>
                <w:sz w:val="22"/>
                <w:szCs w:val="22"/>
              </w:rPr>
              <w:t>642</w:t>
            </w:r>
          </w:p>
        </w:tc>
        <w:tc>
          <w:tcPr>
            <w:tcW w:w="236" w:type="dxa"/>
          </w:tcPr>
          <w:p w14:paraId="1E595743" w14:textId="77777777" w:rsidR="005B5102" w:rsidRPr="00515545" w:rsidRDefault="005B5102" w:rsidP="005B510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6475786F" w14:textId="0B5E6E31"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642</w:t>
            </w:r>
          </w:p>
        </w:tc>
      </w:tr>
      <w:tr w:rsidR="005B5102" w:rsidRPr="00515545" w14:paraId="2BFC3455" w14:textId="77777777" w:rsidTr="00F159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98B23D4" w14:textId="77777777" w:rsidR="005B5102" w:rsidRPr="00515545" w:rsidRDefault="005B5102" w:rsidP="00933D66">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69EA753F" w14:textId="45CDCEB4" w:rsidR="005B5102" w:rsidRPr="00515545" w:rsidRDefault="00CA79DF" w:rsidP="00933D66">
            <w:pPr>
              <w:tabs>
                <w:tab w:val="clear" w:pos="454"/>
                <w:tab w:val="clear" w:pos="680"/>
                <w:tab w:val="left" w:pos="0"/>
              </w:tabs>
              <w:ind w:right="170"/>
              <w:jc w:val="right"/>
              <w:rPr>
                <w:rFonts w:cs="Times New Roman"/>
                <w:sz w:val="22"/>
                <w:szCs w:val="22"/>
              </w:rPr>
            </w:pPr>
            <w:r w:rsidRPr="00CA79DF">
              <w:rPr>
                <w:rFonts w:cs="Times New Roman"/>
                <w:sz w:val="22"/>
                <w:szCs w:val="22"/>
              </w:rPr>
              <w:t>735</w:t>
            </w:r>
          </w:p>
        </w:tc>
        <w:tc>
          <w:tcPr>
            <w:tcW w:w="236" w:type="dxa"/>
            <w:tcBorders>
              <w:top w:val="nil"/>
              <w:left w:val="nil"/>
              <w:bottom w:val="nil"/>
              <w:right w:val="nil"/>
            </w:tcBorders>
          </w:tcPr>
          <w:p w14:paraId="62A0EE31" w14:textId="77777777" w:rsidR="005B5102" w:rsidRPr="00515545" w:rsidRDefault="005B5102" w:rsidP="00933D6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2DEB4C0" w14:textId="368BF4DD"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B5102">
              <w:rPr>
                <w:rFonts w:cs="Times New Roman"/>
                <w:sz w:val="22"/>
                <w:szCs w:val="22"/>
              </w:rPr>
              <w:t>783</w:t>
            </w:r>
          </w:p>
        </w:tc>
        <w:tc>
          <w:tcPr>
            <w:tcW w:w="236" w:type="dxa"/>
            <w:tcBorders>
              <w:top w:val="nil"/>
              <w:left w:val="nil"/>
              <w:bottom w:val="nil"/>
              <w:right w:val="nil"/>
            </w:tcBorders>
          </w:tcPr>
          <w:p w14:paraId="44C9199E" w14:textId="77777777" w:rsidR="005B5102" w:rsidRPr="00515545" w:rsidRDefault="005B5102" w:rsidP="00933D6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1E8A381" w14:textId="2C742ADD" w:rsidR="005B5102" w:rsidRPr="00515545" w:rsidRDefault="00F104E4" w:rsidP="00933D66">
            <w:pPr>
              <w:tabs>
                <w:tab w:val="clear" w:pos="454"/>
                <w:tab w:val="clear" w:pos="680"/>
                <w:tab w:val="left" w:pos="0"/>
              </w:tabs>
              <w:ind w:right="170"/>
              <w:jc w:val="right"/>
              <w:rPr>
                <w:rFonts w:cs="Times New Roman"/>
                <w:sz w:val="22"/>
                <w:szCs w:val="22"/>
              </w:rPr>
            </w:pPr>
            <w:r w:rsidRPr="00F104E4">
              <w:rPr>
                <w:rFonts w:cs="Times New Roman"/>
                <w:sz w:val="22"/>
                <w:szCs w:val="22"/>
              </w:rPr>
              <w:t>735</w:t>
            </w:r>
          </w:p>
        </w:tc>
        <w:tc>
          <w:tcPr>
            <w:tcW w:w="236" w:type="dxa"/>
            <w:tcBorders>
              <w:top w:val="nil"/>
              <w:left w:val="nil"/>
              <w:bottom w:val="nil"/>
              <w:right w:val="nil"/>
            </w:tcBorders>
          </w:tcPr>
          <w:p w14:paraId="04D5754B" w14:textId="77777777" w:rsidR="005B5102" w:rsidRPr="00515545" w:rsidRDefault="005B5102" w:rsidP="00933D6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C01613E" w14:textId="25CB2779" w:rsidR="005B5102" w:rsidRPr="00515545"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B5102">
              <w:rPr>
                <w:rFonts w:cs="Times New Roman"/>
                <w:sz w:val="22"/>
                <w:szCs w:val="22"/>
              </w:rPr>
              <w:t>783</w:t>
            </w:r>
          </w:p>
        </w:tc>
      </w:tr>
      <w:tr w:rsidR="005B5102" w:rsidRPr="00515545" w14:paraId="752A891C" w14:textId="77777777" w:rsidTr="00E63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BCBF8FC" w14:textId="77777777" w:rsidR="005B5102" w:rsidRPr="00515545" w:rsidRDefault="005B5102" w:rsidP="00933D66">
            <w:pPr>
              <w:tabs>
                <w:tab w:val="left" w:pos="540"/>
              </w:tabs>
              <w:ind w:left="-110"/>
              <w:jc w:val="both"/>
              <w:rPr>
                <w:rFonts w:cs="Times New Roman"/>
                <w:sz w:val="22"/>
                <w:szCs w:val="22"/>
              </w:rPr>
            </w:pPr>
          </w:p>
        </w:tc>
        <w:tc>
          <w:tcPr>
            <w:tcW w:w="1146" w:type="dxa"/>
            <w:tcBorders>
              <w:top w:val="double" w:sz="4" w:space="0" w:color="auto"/>
              <w:left w:val="nil"/>
              <w:bottom w:val="nil"/>
              <w:right w:val="nil"/>
            </w:tcBorders>
            <w:vAlign w:val="bottom"/>
          </w:tcPr>
          <w:p w14:paraId="6B1BBF6D" w14:textId="77777777" w:rsidR="005B5102" w:rsidRPr="00515545" w:rsidRDefault="005B5102" w:rsidP="00933D66">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228B974F" w14:textId="77777777" w:rsidR="005B5102" w:rsidRPr="00515545" w:rsidRDefault="005B5102" w:rsidP="00933D66">
            <w:pPr>
              <w:tabs>
                <w:tab w:val="left" w:pos="540"/>
              </w:tabs>
              <w:jc w:val="both"/>
              <w:rPr>
                <w:rFonts w:cs="Times New Roman"/>
                <w:sz w:val="22"/>
                <w:szCs w:val="22"/>
              </w:rPr>
            </w:pPr>
          </w:p>
        </w:tc>
        <w:tc>
          <w:tcPr>
            <w:tcW w:w="1169" w:type="dxa"/>
            <w:tcBorders>
              <w:top w:val="double" w:sz="4" w:space="0" w:color="auto"/>
              <w:left w:val="nil"/>
              <w:bottom w:val="nil"/>
              <w:right w:val="nil"/>
            </w:tcBorders>
            <w:vAlign w:val="bottom"/>
          </w:tcPr>
          <w:p w14:paraId="60387BF4" w14:textId="77777777" w:rsidR="005B5102" w:rsidRPr="005B5102"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71F819B4" w14:textId="77777777" w:rsidR="005B5102" w:rsidRPr="00515545" w:rsidRDefault="005B5102" w:rsidP="00933D66">
            <w:pPr>
              <w:tabs>
                <w:tab w:val="left" w:pos="540"/>
              </w:tabs>
              <w:jc w:val="both"/>
              <w:rPr>
                <w:rFonts w:cs="Times New Roman"/>
                <w:sz w:val="22"/>
                <w:szCs w:val="22"/>
              </w:rPr>
            </w:pPr>
          </w:p>
        </w:tc>
        <w:tc>
          <w:tcPr>
            <w:tcW w:w="1182" w:type="dxa"/>
            <w:tcBorders>
              <w:top w:val="double" w:sz="4" w:space="0" w:color="auto"/>
              <w:left w:val="nil"/>
              <w:bottom w:val="nil"/>
              <w:right w:val="nil"/>
            </w:tcBorders>
            <w:vAlign w:val="bottom"/>
          </w:tcPr>
          <w:p w14:paraId="55FEF4F7" w14:textId="77777777" w:rsidR="005B5102" w:rsidRPr="00515545" w:rsidRDefault="005B5102" w:rsidP="00933D66">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31089B32" w14:textId="77777777" w:rsidR="005B5102" w:rsidRPr="00515545" w:rsidRDefault="005B5102" w:rsidP="00933D66">
            <w:pPr>
              <w:tabs>
                <w:tab w:val="left" w:pos="540"/>
              </w:tabs>
              <w:jc w:val="both"/>
              <w:rPr>
                <w:rFonts w:cs="Times New Roman"/>
                <w:sz w:val="22"/>
                <w:szCs w:val="22"/>
              </w:rPr>
            </w:pPr>
          </w:p>
        </w:tc>
        <w:tc>
          <w:tcPr>
            <w:tcW w:w="1182" w:type="dxa"/>
            <w:tcBorders>
              <w:top w:val="double" w:sz="4" w:space="0" w:color="auto"/>
              <w:left w:val="nil"/>
              <w:bottom w:val="nil"/>
              <w:right w:val="nil"/>
            </w:tcBorders>
            <w:vAlign w:val="bottom"/>
          </w:tcPr>
          <w:p w14:paraId="3236A37C" w14:textId="77777777" w:rsidR="005B5102" w:rsidRPr="005B5102" w:rsidRDefault="005B5102"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E63358" w:rsidRPr="00515545" w14:paraId="77132815" w14:textId="77777777" w:rsidTr="00E633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B7CBBAD" w14:textId="77777777" w:rsidR="00E63358" w:rsidRPr="00515545" w:rsidRDefault="00E63358" w:rsidP="00933D66">
            <w:pPr>
              <w:tabs>
                <w:tab w:val="left" w:pos="540"/>
              </w:tabs>
              <w:ind w:left="-110"/>
              <w:jc w:val="both"/>
              <w:rPr>
                <w:rFonts w:cs="Times New Roman"/>
                <w:sz w:val="22"/>
                <w:szCs w:val="22"/>
              </w:rPr>
            </w:pPr>
          </w:p>
        </w:tc>
        <w:tc>
          <w:tcPr>
            <w:tcW w:w="1146" w:type="dxa"/>
            <w:tcBorders>
              <w:top w:val="nil"/>
              <w:left w:val="nil"/>
              <w:bottom w:val="nil"/>
              <w:right w:val="nil"/>
            </w:tcBorders>
            <w:vAlign w:val="bottom"/>
          </w:tcPr>
          <w:p w14:paraId="0B38B0BF" w14:textId="77777777" w:rsidR="00E63358" w:rsidRPr="00515545" w:rsidRDefault="00E63358" w:rsidP="00933D66">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18E13B26" w14:textId="77777777" w:rsidR="00E63358" w:rsidRPr="00515545" w:rsidRDefault="00E63358" w:rsidP="00933D66">
            <w:pPr>
              <w:tabs>
                <w:tab w:val="left" w:pos="540"/>
              </w:tabs>
              <w:jc w:val="both"/>
              <w:rPr>
                <w:rFonts w:cs="Times New Roman"/>
                <w:sz w:val="22"/>
                <w:szCs w:val="22"/>
              </w:rPr>
            </w:pPr>
          </w:p>
        </w:tc>
        <w:tc>
          <w:tcPr>
            <w:tcW w:w="1169" w:type="dxa"/>
            <w:tcBorders>
              <w:top w:val="nil"/>
              <w:left w:val="nil"/>
              <w:bottom w:val="nil"/>
              <w:right w:val="nil"/>
            </w:tcBorders>
            <w:vAlign w:val="bottom"/>
          </w:tcPr>
          <w:p w14:paraId="13A6D748" w14:textId="77777777" w:rsidR="00E63358" w:rsidRPr="005B5102" w:rsidRDefault="00E63358"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029D9AA9" w14:textId="77777777" w:rsidR="00E63358" w:rsidRPr="00515545" w:rsidRDefault="00E63358" w:rsidP="00933D66">
            <w:pPr>
              <w:tabs>
                <w:tab w:val="left" w:pos="540"/>
              </w:tabs>
              <w:jc w:val="both"/>
              <w:rPr>
                <w:rFonts w:cs="Times New Roman"/>
                <w:sz w:val="22"/>
                <w:szCs w:val="22"/>
              </w:rPr>
            </w:pPr>
          </w:p>
        </w:tc>
        <w:tc>
          <w:tcPr>
            <w:tcW w:w="1182" w:type="dxa"/>
            <w:tcBorders>
              <w:top w:val="nil"/>
              <w:left w:val="nil"/>
              <w:bottom w:val="nil"/>
              <w:right w:val="nil"/>
            </w:tcBorders>
            <w:vAlign w:val="bottom"/>
          </w:tcPr>
          <w:p w14:paraId="7342ED07" w14:textId="77777777" w:rsidR="00E63358" w:rsidRPr="00515545" w:rsidRDefault="00E63358" w:rsidP="00933D66">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698C291E" w14:textId="77777777" w:rsidR="00E63358" w:rsidRPr="00515545" w:rsidRDefault="00E63358" w:rsidP="00933D66">
            <w:pPr>
              <w:tabs>
                <w:tab w:val="left" w:pos="540"/>
              </w:tabs>
              <w:jc w:val="both"/>
              <w:rPr>
                <w:rFonts w:cs="Times New Roman"/>
                <w:sz w:val="22"/>
                <w:szCs w:val="22"/>
              </w:rPr>
            </w:pPr>
          </w:p>
        </w:tc>
        <w:tc>
          <w:tcPr>
            <w:tcW w:w="1182" w:type="dxa"/>
            <w:tcBorders>
              <w:top w:val="nil"/>
              <w:left w:val="nil"/>
              <w:bottom w:val="nil"/>
              <w:right w:val="nil"/>
            </w:tcBorders>
            <w:vAlign w:val="bottom"/>
          </w:tcPr>
          <w:p w14:paraId="41125351" w14:textId="77777777" w:rsidR="00E63358" w:rsidRPr="005B5102" w:rsidRDefault="00E63358" w:rsidP="005B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B5102" w:rsidRPr="00515545" w14:paraId="1BC1E603" w14:textId="77777777" w:rsidTr="005B5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238179B" w14:textId="2FA92D9C" w:rsidR="005B5102" w:rsidRPr="00515545" w:rsidRDefault="005B5102" w:rsidP="005B5102">
            <w:pPr>
              <w:tabs>
                <w:tab w:val="left" w:pos="540"/>
              </w:tabs>
              <w:ind w:left="-110"/>
              <w:jc w:val="both"/>
              <w:rPr>
                <w:rFonts w:cs="Times New Roman"/>
                <w:sz w:val="22"/>
                <w:szCs w:val="22"/>
              </w:rPr>
            </w:pPr>
            <w:r w:rsidRPr="005B5102">
              <w:rPr>
                <w:rFonts w:cs="Times New Roman"/>
                <w:b/>
                <w:bCs/>
                <w:sz w:val="22"/>
                <w:szCs w:val="22"/>
              </w:rPr>
              <w:lastRenderedPageBreak/>
              <w:t>Related companies (continued)</w:t>
            </w:r>
          </w:p>
        </w:tc>
        <w:tc>
          <w:tcPr>
            <w:tcW w:w="1146" w:type="dxa"/>
            <w:tcBorders>
              <w:top w:val="nil"/>
              <w:left w:val="nil"/>
              <w:bottom w:val="nil"/>
              <w:right w:val="nil"/>
            </w:tcBorders>
            <w:vAlign w:val="bottom"/>
          </w:tcPr>
          <w:p w14:paraId="4CEE75A6" w14:textId="77777777" w:rsidR="005B5102" w:rsidRPr="00515545" w:rsidRDefault="005B5102" w:rsidP="00933D66">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73243346" w14:textId="77777777" w:rsidR="005B5102" w:rsidRPr="00515545" w:rsidRDefault="005B5102" w:rsidP="00933D66">
            <w:pPr>
              <w:tabs>
                <w:tab w:val="left" w:pos="540"/>
              </w:tabs>
              <w:jc w:val="both"/>
              <w:rPr>
                <w:rFonts w:cs="Times New Roman"/>
                <w:sz w:val="22"/>
                <w:szCs w:val="22"/>
              </w:rPr>
            </w:pPr>
          </w:p>
        </w:tc>
        <w:tc>
          <w:tcPr>
            <w:tcW w:w="1169" w:type="dxa"/>
            <w:tcBorders>
              <w:top w:val="nil"/>
              <w:left w:val="nil"/>
              <w:bottom w:val="nil"/>
              <w:right w:val="nil"/>
            </w:tcBorders>
            <w:vAlign w:val="bottom"/>
          </w:tcPr>
          <w:p w14:paraId="4ECFF9B1"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1BAADF7C" w14:textId="77777777" w:rsidR="005B5102" w:rsidRPr="00515545" w:rsidRDefault="005B5102" w:rsidP="00933D66">
            <w:pPr>
              <w:tabs>
                <w:tab w:val="left" w:pos="540"/>
              </w:tabs>
              <w:jc w:val="both"/>
              <w:rPr>
                <w:rFonts w:cs="Times New Roman"/>
                <w:sz w:val="22"/>
                <w:szCs w:val="22"/>
              </w:rPr>
            </w:pPr>
          </w:p>
        </w:tc>
        <w:tc>
          <w:tcPr>
            <w:tcW w:w="1182" w:type="dxa"/>
            <w:tcBorders>
              <w:top w:val="nil"/>
              <w:left w:val="nil"/>
              <w:bottom w:val="nil"/>
              <w:right w:val="nil"/>
            </w:tcBorders>
            <w:vAlign w:val="bottom"/>
          </w:tcPr>
          <w:p w14:paraId="054C45E8" w14:textId="77777777" w:rsidR="005B5102" w:rsidRPr="00515545" w:rsidRDefault="005B5102" w:rsidP="00933D66">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5A228F0D" w14:textId="77777777" w:rsidR="005B5102" w:rsidRPr="00515545" w:rsidRDefault="005B5102" w:rsidP="00933D66">
            <w:pPr>
              <w:tabs>
                <w:tab w:val="left" w:pos="540"/>
              </w:tabs>
              <w:jc w:val="both"/>
              <w:rPr>
                <w:rFonts w:cs="Times New Roman"/>
                <w:sz w:val="22"/>
                <w:szCs w:val="22"/>
              </w:rPr>
            </w:pPr>
          </w:p>
        </w:tc>
        <w:tc>
          <w:tcPr>
            <w:tcW w:w="1182" w:type="dxa"/>
            <w:tcBorders>
              <w:top w:val="nil"/>
              <w:left w:val="nil"/>
              <w:bottom w:val="nil"/>
              <w:right w:val="nil"/>
            </w:tcBorders>
            <w:vAlign w:val="bottom"/>
          </w:tcPr>
          <w:p w14:paraId="7AD6C148"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107996" w:rsidRPr="00515545" w14:paraId="3CE50D5D" w14:textId="77777777" w:rsidTr="005B5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5706C30" w14:textId="77777777" w:rsidR="00107996" w:rsidRPr="00515545" w:rsidRDefault="00107996" w:rsidP="00107996">
            <w:pPr>
              <w:tabs>
                <w:tab w:val="left" w:pos="540"/>
              </w:tabs>
              <w:ind w:left="-110"/>
              <w:jc w:val="both"/>
              <w:rPr>
                <w:sz w:val="22"/>
                <w:szCs w:val="22"/>
              </w:rPr>
            </w:pPr>
            <w:r w:rsidRPr="00515545">
              <w:rPr>
                <w:rFonts w:cs="Times New Roman"/>
                <w:sz w:val="22"/>
                <w:szCs w:val="22"/>
              </w:rPr>
              <w:t>Stationery expense</w:t>
            </w:r>
          </w:p>
        </w:tc>
        <w:tc>
          <w:tcPr>
            <w:tcW w:w="1146" w:type="dxa"/>
            <w:tcBorders>
              <w:top w:val="nil"/>
              <w:left w:val="nil"/>
              <w:bottom w:val="double" w:sz="4" w:space="0" w:color="auto"/>
              <w:right w:val="nil"/>
            </w:tcBorders>
            <w:vAlign w:val="bottom"/>
          </w:tcPr>
          <w:p w14:paraId="44F30F9B" w14:textId="70FAE4F0" w:rsidR="00107996" w:rsidRPr="00515545" w:rsidRDefault="00A37C50" w:rsidP="00107996">
            <w:pPr>
              <w:tabs>
                <w:tab w:val="clear" w:pos="454"/>
                <w:tab w:val="clear" w:pos="680"/>
                <w:tab w:val="left" w:pos="0"/>
              </w:tabs>
              <w:ind w:right="170"/>
              <w:jc w:val="right"/>
              <w:rPr>
                <w:rFonts w:cs="Times New Roman"/>
                <w:sz w:val="22"/>
                <w:szCs w:val="22"/>
              </w:rPr>
            </w:pPr>
            <w:r w:rsidRPr="00A37C50">
              <w:rPr>
                <w:rFonts w:cs="Times New Roman"/>
                <w:sz w:val="22"/>
                <w:szCs w:val="22"/>
              </w:rPr>
              <w:t>665</w:t>
            </w:r>
          </w:p>
        </w:tc>
        <w:tc>
          <w:tcPr>
            <w:tcW w:w="236" w:type="dxa"/>
            <w:tcBorders>
              <w:top w:val="nil"/>
              <w:left w:val="nil"/>
              <w:bottom w:val="nil"/>
              <w:right w:val="nil"/>
            </w:tcBorders>
          </w:tcPr>
          <w:p w14:paraId="3BAA808E" w14:textId="77777777" w:rsidR="00107996" w:rsidRPr="00515545" w:rsidRDefault="00107996" w:rsidP="0010799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171299DC" w14:textId="4DED9827"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794</w:t>
            </w:r>
          </w:p>
        </w:tc>
        <w:tc>
          <w:tcPr>
            <w:tcW w:w="236" w:type="dxa"/>
            <w:tcBorders>
              <w:top w:val="nil"/>
              <w:left w:val="nil"/>
              <w:bottom w:val="nil"/>
              <w:right w:val="nil"/>
            </w:tcBorders>
          </w:tcPr>
          <w:p w14:paraId="3FA55155"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42DFD80" w14:textId="28D0AD7B" w:rsidR="00107996" w:rsidRPr="00515545" w:rsidRDefault="00094CDF" w:rsidP="00107996">
            <w:pPr>
              <w:tabs>
                <w:tab w:val="clear" w:pos="454"/>
                <w:tab w:val="clear" w:pos="680"/>
                <w:tab w:val="left" w:pos="0"/>
              </w:tabs>
              <w:ind w:right="170"/>
              <w:jc w:val="right"/>
              <w:rPr>
                <w:rFonts w:cs="Times New Roman"/>
                <w:sz w:val="22"/>
                <w:szCs w:val="22"/>
              </w:rPr>
            </w:pPr>
            <w:r w:rsidRPr="00094CDF">
              <w:rPr>
                <w:rFonts w:cs="Times New Roman"/>
                <w:sz w:val="22"/>
                <w:szCs w:val="22"/>
              </w:rPr>
              <w:t>659</w:t>
            </w:r>
          </w:p>
        </w:tc>
        <w:tc>
          <w:tcPr>
            <w:tcW w:w="236" w:type="dxa"/>
            <w:tcBorders>
              <w:top w:val="nil"/>
              <w:left w:val="nil"/>
              <w:bottom w:val="nil"/>
              <w:right w:val="nil"/>
            </w:tcBorders>
          </w:tcPr>
          <w:p w14:paraId="3362E640"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427FB6A" w14:textId="3F5FE54D"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791</w:t>
            </w:r>
          </w:p>
        </w:tc>
      </w:tr>
      <w:tr w:rsidR="00107996" w:rsidRPr="00515545" w14:paraId="765E9CC4"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A3E8C5E" w14:textId="77777777" w:rsidR="00107996" w:rsidRPr="00515545" w:rsidRDefault="00107996" w:rsidP="00107996">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C9BB4FD" w14:textId="3EB14E3E" w:rsidR="00107996" w:rsidRPr="00515545" w:rsidRDefault="00B64181" w:rsidP="00107996">
            <w:pPr>
              <w:tabs>
                <w:tab w:val="clear" w:pos="454"/>
                <w:tab w:val="clear" w:pos="680"/>
                <w:tab w:val="left" w:pos="0"/>
              </w:tabs>
              <w:ind w:right="170"/>
              <w:jc w:val="right"/>
              <w:rPr>
                <w:rFonts w:cs="Times New Roman"/>
                <w:sz w:val="22"/>
                <w:szCs w:val="22"/>
              </w:rPr>
            </w:pPr>
            <w:r w:rsidRPr="00B64181">
              <w:rPr>
                <w:rFonts w:cs="Times New Roman"/>
                <w:sz w:val="22"/>
                <w:szCs w:val="22"/>
              </w:rPr>
              <w:t>3,426</w:t>
            </w:r>
          </w:p>
        </w:tc>
        <w:tc>
          <w:tcPr>
            <w:tcW w:w="236" w:type="dxa"/>
            <w:tcBorders>
              <w:top w:val="nil"/>
              <w:left w:val="nil"/>
              <w:bottom w:val="nil"/>
              <w:right w:val="nil"/>
            </w:tcBorders>
          </w:tcPr>
          <w:p w14:paraId="4C7B0249" w14:textId="77777777" w:rsidR="00107996" w:rsidRPr="00515545" w:rsidRDefault="00107996" w:rsidP="0010799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6138316" w14:textId="2EF2FFBD"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2,312</w:t>
            </w:r>
          </w:p>
        </w:tc>
        <w:tc>
          <w:tcPr>
            <w:tcW w:w="236" w:type="dxa"/>
            <w:tcBorders>
              <w:top w:val="nil"/>
              <w:left w:val="nil"/>
              <w:bottom w:val="nil"/>
              <w:right w:val="nil"/>
            </w:tcBorders>
          </w:tcPr>
          <w:p w14:paraId="5598B14B"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DD65CF7" w14:textId="1AB82999" w:rsidR="00107996" w:rsidRPr="00515545" w:rsidRDefault="008C49B8" w:rsidP="00107996">
            <w:pPr>
              <w:tabs>
                <w:tab w:val="clear" w:pos="454"/>
                <w:tab w:val="clear" w:pos="680"/>
                <w:tab w:val="left" w:pos="0"/>
              </w:tabs>
              <w:ind w:right="170"/>
              <w:jc w:val="right"/>
              <w:rPr>
                <w:rFonts w:cs="Times New Roman"/>
                <w:sz w:val="22"/>
                <w:szCs w:val="22"/>
              </w:rPr>
            </w:pPr>
            <w:r w:rsidRPr="008C49B8">
              <w:rPr>
                <w:rFonts w:cs="Times New Roman"/>
                <w:sz w:val="22"/>
                <w:szCs w:val="22"/>
              </w:rPr>
              <w:t>945</w:t>
            </w:r>
          </w:p>
        </w:tc>
        <w:tc>
          <w:tcPr>
            <w:tcW w:w="236" w:type="dxa"/>
            <w:tcBorders>
              <w:top w:val="nil"/>
              <w:left w:val="nil"/>
              <w:bottom w:val="nil"/>
              <w:right w:val="nil"/>
            </w:tcBorders>
          </w:tcPr>
          <w:p w14:paraId="03B95DF4"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9561488" w14:textId="5CEC84ED"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991</w:t>
            </w:r>
          </w:p>
        </w:tc>
      </w:tr>
      <w:tr w:rsidR="00107996" w:rsidRPr="00515545" w14:paraId="177A2479"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6B0F2AE" w14:textId="77777777" w:rsidR="00107996" w:rsidRPr="00515545" w:rsidRDefault="00107996" w:rsidP="00107996">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6D5AD134" w14:textId="666CF0B9" w:rsidR="00107996" w:rsidRPr="00515545" w:rsidRDefault="006D013B" w:rsidP="00107996">
            <w:pPr>
              <w:tabs>
                <w:tab w:val="clear" w:pos="454"/>
                <w:tab w:val="clear" w:pos="680"/>
                <w:tab w:val="left" w:pos="0"/>
              </w:tabs>
              <w:ind w:right="170"/>
              <w:jc w:val="right"/>
              <w:rPr>
                <w:rFonts w:cs="Times New Roman"/>
                <w:sz w:val="22"/>
                <w:szCs w:val="22"/>
              </w:rPr>
            </w:pPr>
            <w:r w:rsidRPr="006D013B">
              <w:rPr>
                <w:rFonts w:cs="Times New Roman"/>
                <w:sz w:val="22"/>
                <w:szCs w:val="22"/>
              </w:rPr>
              <w:t>13,608</w:t>
            </w:r>
          </w:p>
        </w:tc>
        <w:tc>
          <w:tcPr>
            <w:tcW w:w="236" w:type="dxa"/>
            <w:tcBorders>
              <w:top w:val="nil"/>
              <w:left w:val="nil"/>
              <w:bottom w:val="nil"/>
              <w:right w:val="nil"/>
            </w:tcBorders>
          </w:tcPr>
          <w:p w14:paraId="5018A97B" w14:textId="77777777" w:rsidR="00107996" w:rsidRPr="00515545" w:rsidRDefault="00107996" w:rsidP="0010799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D2ABB9C" w14:textId="3B49BAE5"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14,103</w:t>
            </w:r>
          </w:p>
        </w:tc>
        <w:tc>
          <w:tcPr>
            <w:tcW w:w="236" w:type="dxa"/>
            <w:tcBorders>
              <w:top w:val="nil"/>
              <w:left w:val="nil"/>
              <w:bottom w:val="nil"/>
              <w:right w:val="nil"/>
            </w:tcBorders>
          </w:tcPr>
          <w:p w14:paraId="4B6C270A"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F227C88" w14:textId="14CF7DD5" w:rsidR="00107996" w:rsidRPr="00515545" w:rsidRDefault="00815E95" w:rsidP="00107996">
            <w:pPr>
              <w:tabs>
                <w:tab w:val="clear" w:pos="454"/>
                <w:tab w:val="clear" w:pos="680"/>
                <w:tab w:val="left" w:pos="0"/>
              </w:tabs>
              <w:ind w:right="170"/>
              <w:jc w:val="right"/>
              <w:rPr>
                <w:rFonts w:cs="Times New Roman"/>
                <w:sz w:val="22"/>
                <w:szCs w:val="22"/>
              </w:rPr>
            </w:pPr>
            <w:r w:rsidRPr="00815E95">
              <w:rPr>
                <w:rFonts w:cs="Times New Roman"/>
                <w:sz w:val="22"/>
                <w:szCs w:val="22"/>
              </w:rPr>
              <w:t>11,850</w:t>
            </w:r>
          </w:p>
        </w:tc>
        <w:tc>
          <w:tcPr>
            <w:tcW w:w="236" w:type="dxa"/>
            <w:tcBorders>
              <w:top w:val="nil"/>
              <w:left w:val="nil"/>
              <w:bottom w:val="nil"/>
              <w:right w:val="nil"/>
            </w:tcBorders>
          </w:tcPr>
          <w:p w14:paraId="39103557"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DDB0C78" w14:textId="78B45CA6"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12,072</w:t>
            </w:r>
          </w:p>
        </w:tc>
      </w:tr>
      <w:tr w:rsidR="005B5102" w:rsidRPr="00F16AA0" w14:paraId="5A214F6E"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3D5F75F" w14:textId="77777777" w:rsidR="005B5102" w:rsidRPr="00F16AA0" w:rsidRDefault="005B5102" w:rsidP="00933D66">
            <w:pPr>
              <w:tabs>
                <w:tab w:val="left" w:pos="540"/>
              </w:tabs>
              <w:ind w:left="-110"/>
              <w:jc w:val="both"/>
              <w:rPr>
                <w:rFonts w:cs="Times New Roman"/>
                <w:sz w:val="20"/>
                <w:szCs w:val="20"/>
              </w:rPr>
            </w:pPr>
          </w:p>
        </w:tc>
        <w:tc>
          <w:tcPr>
            <w:tcW w:w="1146" w:type="dxa"/>
            <w:tcBorders>
              <w:top w:val="nil"/>
              <w:left w:val="nil"/>
              <w:bottom w:val="nil"/>
              <w:right w:val="nil"/>
            </w:tcBorders>
            <w:vAlign w:val="bottom"/>
          </w:tcPr>
          <w:p w14:paraId="027FC0F2" w14:textId="77777777" w:rsidR="005B5102" w:rsidRPr="00F16AA0" w:rsidRDefault="005B5102" w:rsidP="00933D66">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7A19B7B0" w14:textId="77777777" w:rsidR="005B5102" w:rsidRPr="00F16AA0" w:rsidRDefault="005B5102" w:rsidP="00933D66">
            <w:pPr>
              <w:tabs>
                <w:tab w:val="left" w:pos="540"/>
              </w:tabs>
              <w:jc w:val="both"/>
              <w:rPr>
                <w:rFonts w:cs="Times New Roman"/>
                <w:sz w:val="20"/>
                <w:szCs w:val="20"/>
              </w:rPr>
            </w:pPr>
          </w:p>
        </w:tc>
        <w:tc>
          <w:tcPr>
            <w:tcW w:w="1169" w:type="dxa"/>
            <w:tcBorders>
              <w:top w:val="nil"/>
              <w:left w:val="nil"/>
              <w:bottom w:val="nil"/>
              <w:right w:val="nil"/>
            </w:tcBorders>
            <w:vAlign w:val="bottom"/>
          </w:tcPr>
          <w:p w14:paraId="47A8C87C"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c>
          <w:tcPr>
            <w:tcW w:w="236" w:type="dxa"/>
            <w:tcBorders>
              <w:top w:val="nil"/>
              <w:left w:val="nil"/>
              <w:bottom w:val="nil"/>
              <w:right w:val="nil"/>
            </w:tcBorders>
          </w:tcPr>
          <w:p w14:paraId="31201D08" w14:textId="77777777" w:rsidR="005B5102" w:rsidRPr="00F16AA0" w:rsidRDefault="005B5102" w:rsidP="00933D66">
            <w:pPr>
              <w:tabs>
                <w:tab w:val="left" w:pos="540"/>
              </w:tabs>
              <w:jc w:val="both"/>
              <w:rPr>
                <w:rFonts w:cs="Times New Roman"/>
                <w:sz w:val="20"/>
                <w:szCs w:val="20"/>
              </w:rPr>
            </w:pPr>
          </w:p>
        </w:tc>
        <w:tc>
          <w:tcPr>
            <w:tcW w:w="1182" w:type="dxa"/>
            <w:tcBorders>
              <w:top w:val="nil"/>
              <w:left w:val="nil"/>
              <w:bottom w:val="nil"/>
              <w:right w:val="nil"/>
            </w:tcBorders>
            <w:vAlign w:val="bottom"/>
          </w:tcPr>
          <w:p w14:paraId="38068988" w14:textId="77777777" w:rsidR="005B5102" w:rsidRPr="00F16AA0" w:rsidRDefault="005B5102" w:rsidP="00933D66">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6DD70723" w14:textId="77777777" w:rsidR="005B5102" w:rsidRPr="00F16AA0" w:rsidRDefault="005B5102" w:rsidP="00933D66">
            <w:pPr>
              <w:tabs>
                <w:tab w:val="left" w:pos="540"/>
              </w:tabs>
              <w:jc w:val="both"/>
              <w:rPr>
                <w:rFonts w:cs="Times New Roman"/>
                <w:sz w:val="20"/>
                <w:szCs w:val="20"/>
              </w:rPr>
            </w:pPr>
          </w:p>
        </w:tc>
        <w:tc>
          <w:tcPr>
            <w:tcW w:w="1182" w:type="dxa"/>
            <w:tcBorders>
              <w:top w:val="nil"/>
              <w:left w:val="nil"/>
              <w:bottom w:val="nil"/>
              <w:right w:val="nil"/>
            </w:tcBorders>
            <w:vAlign w:val="bottom"/>
          </w:tcPr>
          <w:p w14:paraId="6D39B6A8"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r>
      <w:tr w:rsidR="005B5102" w:rsidRPr="00515545" w14:paraId="469E252D" w14:textId="77777777" w:rsidTr="00933D66">
        <w:tc>
          <w:tcPr>
            <w:tcW w:w="4219" w:type="dxa"/>
          </w:tcPr>
          <w:p w14:paraId="4AF1074D" w14:textId="77777777" w:rsidR="005B5102" w:rsidRPr="00515545" w:rsidRDefault="005B5102" w:rsidP="00933D66">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1BB1F4BC"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15068905" w14:textId="77777777" w:rsidR="005B5102" w:rsidRPr="00515545" w:rsidRDefault="005B5102" w:rsidP="00933D66">
            <w:pPr>
              <w:tabs>
                <w:tab w:val="left" w:pos="540"/>
              </w:tabs>
              <w:jc w:val="both"/>
              <w:rPr>
                <w:rFonts w:cs="Times New Roman"/>
                <w:sz w:val="22"/>
                <w:szCs w:val="22"/>
              </w:rPr>
            </w:pPr>
          </w:p>
        </w:tc>
        <w:tc>
          <w:tcPr>
            <w:tcW w:w="1169" w:type="dxa"/>
          </w:tcPr>
          <w:p w14:paraId="36C34B8D"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D3625AE" w14:textId="77777777" w:rsidR="005B5102" w:rsidRPr="00515545" w:rsidRDefault="005B5102" w:rsidP="00933D66">
            <w:pPr>
              <w:tabs>
                <w:tab w:val="left" w:pos="540"/>
              </w:tabs>
              <w:jc w:val="both"/>
              <w:rPr>
                <w:rFonts w:cs="Times New Roman"/>
                <w:sz w:val="22"/>
                <w:szCs w:val="22"/>
              </w:rPr>
            </w:pPr>
          </w:p>
        </w:tc>
        <w:tc>
          <w:tcPr>
            <w:tcW w:w="1182" w:type="dxa"/>
          </w:tcPr>
          <w:p w14:paraId="21506CAA"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25657154" w14:textId="77777777" w:rsidR="005B5102" w:rsidRPr="00515545" w:rsidRDefault="005B5102" w:rsidP="00933D66">
            <w:pPr>
              <w:tabs>
                <w:tab w:val="left" w:pos="540"/>
              </w:tabs>
              <w:jc w:val="both"/>
              <w:rPr>
                <w:rFonts w:cs="Times New Roman"/>
                <w:sz w:val="22"/>
                <w:szCs w:val="22"/>
              </w:rPr>
            </w:pPr>
          </w:p>
        </w:tc>
        <w:tc>
          <w:tcPr>
            <w:tcW w:w="1182" w:type="dxa"/>
          </w:tcPr>
          <w:p w14:paraId="3FB96680"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107996" w:rsidRPr="00515545" w14:paraId="58900B49" w14:textId="77777777" w:rsidTr="00933D66">
        <w:tc>
          <w:tcPr>
            <w:tcW w:w="4219" w:type="dxa"/>
          </w:tcPr>
          <w:p w14:paraId="3C04FFAC" w14:textId="77777777" w:rsidR="00107996" w:rsidRPr="00515545" w:rsidRDefault="00107996" w:rsidP="00107996">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26D13889" w14:textId="3EA18DB7" w:rsidR="00107996" w:rsidRPr="00515545" w:rsidRDefault="00107996" w:rsidP="00107996">
            <w:pPr>
              <w:tabs>
                <w:tab w:val="clear" w:pos="454"/>
                <w:tab w:val="clear" w:pos="680"/>
                <w:tab w:val="left" w:pos="0"/>
              </w:tabs>
              <w:ind w:right="170"/>
              <w:jc w:val="right"/>
              <w:rPr>
                <w:rFonts w:cs="Times New Roman"/>
                <w:sz w:val="22"/>
                <w:szCs w:val="22"/>
              </w:rPr>
            </w:pPr>
            <w:r>
              <w:rPr>
                <w:rFonts w:cs="Times New Roman"/>
                <w:sz w:val="22"/>
                <w:szCs w:val="22"/>
              </w:rPr>
              <w:t>900</w:t>
            </w:r>
          </w:p>
        </w:tc>
        <w:tc>
          <w:tcPr>
            <w:tcW w:w="236" w:type="dxa"/>
          </w:tcPr>
          <w:p w14:paraId="4372AB72" w14:textId="77777777" w:rsidR="00107996" w:rsidRPr="00515545" w:rsidRDefault="00107996" w:rsidP="00107996">
            <w:pPr>
              <w:tabs>
                <w:tab w:val="left" w:pos="540"/>
              </w:tabs>
              <w:jc w:val="both"/>
              <w:rPr>
                <w:rFonts w:cs="Times New Roman"/>
                <w:sz w:val="22"/>
                <w:szCs w:val="22"/>
              </w:rPr>
            </w:pPr>
          </w:p>
        </w:tc>
        <w:tc>
          <w:tcPr>
            <w:tcW w:w="1169" w:type="dxa"/>
            <w:tcBorders>
              <w:bottom w:val="double" w:sz="4" w:space="0" w:color="auto"/>
            </w:tcBorders>
            <w:vAlign w:val="bottom"/>
          </w:tcPr>
          <w:p w14:paraId="21281FCA" w14:textId="1A20F16C"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900</w:t>
            </w:r>
          </w:p>
        </w:tc>
        <w:tc>
          <w:tcPr>
            <w:tcW w:w="236" w:type="dxa"/>
          </w:tcPr>
          <w:p w14:paraId="1B584707" w14:textId="77777777" w:rsidR="00107996" w:rsidRPr="00515545" w:rsidRDefault="00107996" w:rsidP="00107996">
            <w:pPr>
              <w:tabs>
                <w:tab w:val="left" w:pos="540"/>
              </w:tabs>
              <w:jc w:val="both"/>
              <w:rPr>
                <w:rFonts w:cs="Times New Roman"/>
                <w:sz w:val="22"/>
                <w:szCs w:val="22"/>
              </w:rPr>
            </w:pPr>
          </w:p>
        </w:tc>
        <w:tc>
          <w:tcPr>
            <w:tcW w:w="1182" w:type="dxa"/>
            <w:tcBorders>
              <w:bottom w:val="double" w:sz="4" w:space="0" w:color="auto"/>
            </w:tcBorders>
            <w:vAlign w:val="bottom"/>
          </w:tcPr>
          <w:p w14:paraId="24A98553" w14:textId="0D177C3C" w:rsidR="00107996" w:rsidRPr="00515545" w:rsidRDefault="00107996" w:rsidP="00107996">
            <w:pPr>
              <w:tabs>
                <w:tab w:val="clear" w:pos="454"/>
                <w:tab w:val="clear" w:pos="680"/>
                <w:tab w:val="left" w:pos="0"/>
              </w:tabs>
              <w:ind w:right="170"/>
              <w:jc w:val="right"/>
              <w:rPr>
                <w:rFonts w:cs="Times New Roman"/>
                <w:sz w:val="22"/>
                <w:szCs w:val="22"/>
              </w:rPr>
            </w:pPr>
            <w:r>
              <w:rPr>
                <w:rFonts w:cs="Times New Roman"/>
                <w:sz w:val="22"/>
                <w:szCs w:val="22"/>
              </w:rPr>
              <w:t>900</w:t>
            </w:r>
          </w:p>
        </w:tc>
        <w:tc>
          <w:tcPr>
            <w:tcW w:w="236" w:type="dxa"/>
          </w:tcPr>
          <w:p w14:paraId="166C9A52" w14:textId="77777777" w:rsidR="00107996" w:rsidRPr="00515545" w:rsidRDefault="00107996" w:rsidP="00107996">
            <w:pPr>
              <w:tabs>
                <w:tab w:val="left" w:pos="540"/>
              </w:tabs>
              <w:jc w:val="both"/>
              <w:rPr>
                <w:rFonts w:cs="Times New Roman"/>
                <w:sz w:val="22"/>
                <w:szCs w:val="22"/>
              </w:rPr>
            </w:pPr>
          </w:p>
        </w:tc>
        <w:tc>
          <w:tcPr>
            <w:tcW w:w="1182" w:type="dxa"/>
            <w:tcBorders>
              <w:bottom w:val="double" w:sz="4" w:space="0" w:color="auto"/>
            </w:tcBorders>
            <w:vAlign w:val="bottom"/>
          </w:tcPr>
          <w:p w14:paraId="5F68F51C" w14:textId="4582077D"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900</w:t>
            </w:r>
          </w:p>
        </w:tc>
      </w:tr>
      <w:tr w:rsidR="00107996" w:rsidRPr="00515545" w14:paraId="37D2F814"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90DE0BD" w14:textId="77777777" w:rsidR="00107996" w:rsidRPr="00515545" w:rsidRDefault="00107996" w:rsidP="00107996">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147377BF" w14:textId="227E2AD8" w:rsidR="00107996" w:rsidRPr="00515545" w:rsidRDefault="000F3517" w:rsidP="00B326BD">
            <w:pPr>
              <w:tabs>
                <w:tab w:val="clear" w:pos="454"/>
                <w:tab w:val="clear" w:pos="680"/>
                <w:tab w:val="left" w:pos="0"/>
              </w:tabs>
              <w:ind w:right="170"/>
              <w:jc w:val="right"/>
              <w:rPr>
                <w:rFonts w:cs="Times New Roman"/>
                <w:sz w:val="22"/>
                <w:szCs w:val="22"/>
              </w:rPr>
            </w:pPr>
            <w:r w:rsidRPr="000F3517">
              <w:rPr>
                <w:rFonts w:cs="Times New Roman"/>
                <w:sz w:val="22"/>
                <w:szCs w:val="22"/>
              </w:rPr>
              <w:t>99</w:t>
            </w:r>
          </w:p>
        </w:tc>
        <w:tc>
          <w:tcPr>
            <w:tcW w:w="236" w:type="dxa"/>
            <w:tcBorders>
              <w:top w:val="nil"/>
              <w:left w:val="nil"/>
              <w:bottom w:val="nil"/>
              <w:right w:val="nil"/>
            </w:tcBorders>
          </w:tcPr>
          <w:p w14:paraId="2CC59FFF" w14:textId="77777777" w:rsidR="00107996" w:rsidRPr="00515545" w:rsidRDefault="00107996" w:rsidP="0010799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3497C9A9" w14:textId="7CDA6CC9"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w:t>
            </w:r>
          </w:p>
        </w:tc>
        <w:tc>
          <w:tcPr>
            <w:tcW w:w="236" w:type="dxa"/>
            <w:tcBorders>
              <w:top w:val="nil"/>
              <w:left w:val="nil"/>
              <w:bottom w:val="nil"/>
              <w:right w:val="nil"/>
            </w:tcBorders>
          </w:tcPr>
          <w:p w14:paraId="3E2031EF" w14:textId="77777777" w:rsidR="00107996" w:rsidRPr="00515545" w:rsidRDefault="00107996" w:rsidP="0010799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42879FC" w14:textId="1657CD2E" w:rsidR="00107996" w:rsidRPr="00515545" w:rsidRDefault="00B326BD" w:rsidP="00107996">
            <w:pPr>
              <w:tabs>
                <w:tab w:val="clear" w:pos="454"/>
                <w:tab w:val="clear" w:pos="680"/>
                <w:tab w:val="left" w:pos="0"/>
              </w:tabs>
              <w:ind w:right="170"/>
              <w:jc w:val="right"/>
              <w:rPr>
                <w:rFonts w:cs="Times New Roman"/>
                <w:sz w:val="22"/>
                <w:szCs w:val="22"/>
              </w:rPr>
            </w:pPr>
            <w:r w:rsidRPr="00B326BD">
              <w:rPr>
                <w:rFonts w:cs="Times New Roman"/>
                <w:sz w:val="22"/>
                <w:szCs w:val="22"/>
              </w:rPr>
              <w:t>99</w:t>
            </w:r>
          </w:p>
        </w:tc>
        <w:tc>
          <w:tcPr>
            <w:tcW w:w="236" w:type="dxa"/>
            <w:tcBorders>
              <w:top w:val="nil"/>
              <w:left w:val="nil"/>
              <w:bottom w:val="nil"/>
              <w:right w:val="nil"/>
            </w:tcBorders>
          </w:tcPr>
          <w:p w14:paraId="4FDCA26B" w14:textId="77777777" w:rsidR="00107996" w:rsidRPr="00515545" w:rsidRDefault="00107996" w:rsidP="0010799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E4FD609" w14:textId="286627D2" w:rsidR="00107996" w:rsidRPr="00515545" w:rsidRDefault="00107996"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13</w:t>
            </w:r>
          </w:p>
        </w:tc>
      </w:tr>
      <w:tr w:rsidR="005B5102" w:rsidRPr="00F16AA0" w14:paraId="2353F790" w14:textId="77777777" w:rsidTr="00933D66">
        <w:tc>
          <w:tcPr>
            <w:tcW w:w="4219" w:type="dxa"/>
          </w:tcPr>
          <w:p w14:paraId="3383E4D1" w14:textId="77777777" w:rsidR="005B5102" w:rsidRPr="00F16AA0" w:rsidRDefault="005B5102" w:rsidP="00933D66">
            <w:pPr>
              <w:tabs>
                <w:tab w:val="left" w:pos="540"/>
              </w:tabs>
              <w:ind w:left="-110"/>
              <w:jc w:val="both"/>
              <w:rPr>
                <w:rFonts w:cs="Times New Roman"/>
                <w:sz w:val="20"/>
                <w:szCs w:val="20"/>
              </w:rPr>
            </w:pPr>
          </w:p>
        </w:tc>
        <w:tc>
          <w:tcPr>
            <w:tcW w:w="1146" w:type="dxa"/>
            <w:tcBorders>
              <w:top w:val="double" w:sz="4" w:space="0" w:color="auto"/>
            </w:tcBorders>
          </w:tcPr>
          <w:p w14:paraId="65EDFFB0" w14:textId="77777777" w:rsidR="005B5102" w:rsidRPr="00F16AA0" w:rsidRDefault="005B5102" w:rsidP="00933D66">
            <w:pPr>
              <w:tabs>
                <w:tab w:val="left" w:pos="540"/>
              </w:tabs>
              <w:jc w:val="both"/>
              <w:rPr>
                <w:rFonts w:cs="Times New Roman"/>
                <w:sz w:val="20"/>
                <w:szCs w:val="20"/>
                <w:highlight w:val="yellow"/>
              </w:rPr>
            </w:pPr>
          </w:p>
        </w:tc>
        <w:tc>
          <w:tcPr>
            <w:tcW w:w="236" w:type="dxa"/>
          </w:tcPr>
          <w:p w14:paraId="7676F400" w14:textId="77777777" w:rsidR="005B5102" w:rsidRPr="00F16AA0" w:rsidRDefault="005B5102" w:rsidP="00933D66">
            <w:pPr>
              <w:tabs>
                <w:tab w:val="left" w:pos="540"/>
              </w:tabs>
              <w:jc w:val="both"/>
              <w:rPr>
                <w:rFonts w:cs="Times New Roman"/>
                <w:sz w:val="20"/>
                <w:szCs w:val="20"/>
              </w:rPr>
            </w:pPr>
          </w:p>
        </w:tc>
        <w:tc>
          <w:tcPr>
            <w:tcW w:w="1169" w:type="dxa"/>
            <w:tcBorders>
              <w:top w:val="double" w:sz="4" w:space="0" w:color="auto"/>
            </w:tcBorders>
          </w:tcPr>
          <w:p w14:paraId="4C7BA7E0"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3EE40A3A" w14:textId="77777777" w:rsidR="005B5102" w:rsidRPr="00F16AA0" w:rsidRDefault="005B5102" w:rsidP="00933D66">
            <w:pPr>
              <w:tabs>
                <w:tab w:val="left" w:pos="540"/>
              </w:tabs>
              <w:jc w:val="both"/>
              <w:rPr>
                <w:rFonts w:cs="Times New Roman"/>
                <w:sz w:val="20"/>
                <w:szCs w:val="20"/>
              </w:rPr>
            </w:pPr>
          </w:p>
        </w:tc>
        <w:tc>
          <w:tcPr>
            <w:tcW w:w="1182" w:type="dxa"/>
            <w:tcBorders>
              <w:top w:val="double" w:sz="4" w:space="0" w:color="auto"/>
            </w:tcBorders>
          </w:tcPr>
          <w:p w14:paraId="4D692258"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highlight w:val="yellow"/>
              </w:rPr>
            </w:pPr>
          </w:p>
        </w:tc>
        <w:tc>
          <w:tcPr>
            <w:tcW w:w="236" w:type="dxa"/>
          </w:tcPr>
          <w:p w14:paraId="55576A8D" w14:textId="77777777" w:rsidR="005B5102" w:rsidRPr="00F16AA0" w:rsidRDefault="005B5102" w:rsidP="00933D66">
            <w:pPr>
              <w:tabs>
                <w:tab w:val="left" w:pos="540"/>
              </w:tabs>
              <w:jc w:val="both"/>
              <w:rPr>
                <w:rFonts w:cs="Times New Roman"/>
                <w:sz w:val="20"/>
                <w:szCs w:val="20"/>
              </w:rPr>
            </w:pPr>
          </w:p>
        </w:tc>
        <w:tc>
          <w:tcPr>
            <w:tcW w:w="1182" w:type="dxa"/>
            <w:tcBorders>
              <w:top w:val="double" w:sz="4" w:space="0" w:color="auto"/>
            </w:tcBorders>
          </w:tcPr>
          <w:p w14:paraId="159F823C" w14:textId="77777777" w:rsidR="005B5102" w:rsidRPr="00F16AA0"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5B5102" w:rsidRPr="00515545" w14:paraId="611AC3D2"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74D18E4" w14:textId="7B0CD1F9" w:rsidR="005B5102" w:rsidRPr="00515545" w:rsidRDefault="0009095B" w:rsidP="00933D66">
            <w:pPr>
              <w:tabs>
                <w:tab w:val="left" w:pos="540"/>
              </w:tabs>
              <w:ind w:left="-110"/>
              <w:jc w:val="both"/>
              <w:rPr>
                <w:sz w:val="22"/>
                <w:szCs w:val="22"/>
              </w:rPr>
            </w:pPr>
            <w:r w:rsidRPr="00515545">
              <w:rPr>
                <w:rFonts w:cs="Times New Roman"/>
                <w:b/>
                <w:bCs/>
                <w:sz w:val="22"/>
                <w:szCs w:val="22"/>
              </w:rPr>
              <w:t>Key management</w:t>
            </w:r>
            <w:r>
              <w:rPr>
                <w:rFonts w:cs="Times New Roman"/>
                <w:b/>
                <w:bCs/>
                <w:sz w:val="22"/>
                <w:szCs w:val="22"/>
              </w:rPr>
              <w:t xml:space="preserve"> compensation</w:t>
            </w:r>
          </w:p>
        </w:tc>
        <w:tc>
          <w:tcPr>
            <w:tcW w:w="1146" w:type="dxa"/>
            <w:tcBorders>
              <w:top w:val="nil"/>
              <w:left w:val="nil"/>
              <w:bottom w:val="nil"/>
              <w:right w:val="nil"/>
            </w:tcBorders>
          </w:tcPr>
          <w:p w14:paraId="13C0CAE8"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634E538" w14:textId="77777777" w:rsidR="005B5102" w:rsidRPr="00515545" w:rsidRDefault="005B5102" w:rsidP="00933D66">
            <w:pPr>
              <w:tabs>
                <w:tab w:val="left" w:pos="540"/>
              </w:tabs>
              <w:jc w:val="both"/>
              <w:rPr>
                <w:rFonts w:cs="Times New Roman"/>
                <w:sz w:val="22"/>
                <w:szCs w:val="22"/>
              </w:rPr>
            </w:pPr>
          </w:p>
        </w:tc>
        <w:tc>
          <w:tcPr>
            <w:tcW w:w="1169" w:type="dxa"/>
            <w:tcBorders>
              <w:top w:val="nil"/>
              <w:left w:val="nil"/>
              <w:bottom w:val="nil"/>
              <w:right w:val="nil"/>
            </w:tcBorders>
          </w:tcPr>
          <w:p w14:paraId="164A855D"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43EB0977" w14:textId="77777777" w:rsidR="005B5102" w:rsidRPr="00515545" w:rsidRDefault="005B5102" w:rsidP="00933D66">
            <w:pPr>
              <w:tabs>
                <w:tab w:val="left" w:pos="540"/>
              </w:tabs>
              <w:jc w:val="both"/>
              <w:rPr>
                <w:rFonts w:cs="Times New Roman"/>
                <w:sz w:val="22"/>
                <w:szCs w:val="22"/>
              </w:rPr>
            </w:pPr>
          </w:p>
        </w:tc>
        <w:tc>
          <w:tcPr>
            <w:tcW w:w="1182" w:type="dxa"/>
            <w:tcBorders>
              <w:top w:val="nil"/>
              <w:left w:val="nil"/>
              <w:bottom w:val="nil"/>
              <w:right w:val="nil"/>
            </w:tcBorders>
          </w:tcPr>
          <w:p w14:paraId="2AD6FB6A"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1477DB8A" w14:textId="77777777" w:rsidR="005B5102" w:rsidRPr="00515545" w:rsidRDefault="005B5102" w:rsidP="00933D66">
            <w:pPr>
              <w:tabs>
                <w:tab w:val="left" w:pos="540"/>
              </w:tabs>
              <w:jc w:val="both"/>
              <w:rPr>
                <w:rFonts w:cs="Times New Roman"/>
                <w:sz w:val="22"/>
                <w:szCs w:val="22"/>
              </w:rPr>
            </w:pPr>
          </w:p>
        </w:tc>
        <w:tc>
          <w:tcPr>
            <w:tcW w:w="1182" w:type="dxa"/>
            <w:tcBorders>
              <w:top w:val="nil"/>
              <w:left w:val="nil"/>
              <w:bottom w:val="nil"/>
              <w:right w:val="nil"/>
            </w:tcBorders>
          </w:tcPr>
          <w:p w14:paraId="552E024A" w14:textId="77777777" w:rsidR="005B5102" w:rsidRPr="00515545" w:rsidRDefault="005B5102"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107996" w:rsidRPr="00515545" w14:paraId="6BD52AA7"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AD7418E" w14:textId="77777777" w:rsidR="00107996" w:rsidRPr="00515545" w:rsidRDefault="00107996" w:rsidP="00107996">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0EFABE81" w14:textId="5FF7E574" w:rsidR="00107996" w:rsidRPr="00F22932" w:rsidRDefault="009F0177" w:rsidP="00107996">
            <w:pPr>
              <w:tabs>
                <w:tab w:val="clear" w:pos="454"/>
                <w:tab w:val="clear" w:pos="680"/>
                <w:tab w:val="left" w:pos="0"/>
              </w:tabs>
              <w:ind w:right="170"/>
              <w:jc w:val="right"/>
              <w:rPr>
                <w:rFonts w:cstheme="minorBidi"/>
                <w:sz w:val="22"/>
                <w:szCs w:val="22"/>
              </w:rPr>
            </w:pPr>
            <w:r w:rsidRPr="009F0177">
              <w:rPr>
                <w:rFonts w:cstheme="minorBidi"/>
                <w:sz w:val="22"/>
                <w:szCs w:val="22"/>
              </w:rPr>
              <w:t>18,492</w:t>
            </w:r>
          </w:p>
        </w:tc>
        <w:tc>
          <w:tcPr>
            <w:tcW w:w="236" w:type="dxa"/>
            <w:tcBorders>
              <w:top w:val="nil"/>
              <w:left w:val="nil"/>
              <w:bottom w:val="nil"/>
              <w:right w:val="nil"/>
            </w:tcBorders>
          </w:tcPr>
          <w:p w14:paraId="446B0D24" w14:textId="77777777" w:rsidR="00107996" w:rsidRPr="00515545" w:rsidRDefault="00107996" w:rsidP="00107996">
            <w:pPr>
              <w:tabs>
                <w:tab w:val="left" w:pos="540"/>
              </w:tabs>
              <w:jc w:val="both"/>
              <w:rPr>
                <w:rFonts w:cs="Times New Roman"/>
                <w:sz w:val="22"/>
                <w:szCs w:val="22"/>
              </w:rPr>
            </w:pPr>
          </w:p>
        </w:tc>
        <w:tc>
          <w:tcPr>
            <w:tcW w:w="1169" w:type="dxa"/>
            <w:tcBorders>
              <w:top w:val="nil"/>
              <w:left w:val="nil"/>
              <w:bottom w:val="nil"/>
              <w:right w:val="nil"/>
            </w:tcBorders>
            <w:vAlign w:val="bottom"/>
          </w:tcPr>
          <w:p w14:paraId="59E3F358" w14:textId="0EE38C29" w:rsidR="00107996" w:rsidRPr="00515545" w:rsidRDefault="009A7650" w:rsidP="009A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9A7650">
              <w:rPr>
                <w:rFonts w:cs="Times New Roman"/>
                <w:sz w:val="22"/>
                <w:szCs w:val="22"/>
              </w:rPr>
              <w:t>16,461</w:t>
            </w:r>
          </w:p>
        </w:tc>
        <w:tc>
          <w:tcPr>
            <w:tcW w:w="236" w:type="dxa"/>
            <w:tcBorders>
              <w:top w:val="nil"/>
              <w:left w:val="nil"/>
              <w:bottom w:val="nil"/>
              <w:right w:val="nil"/>
            </w:tcBorders>
          </w:tcPr>
          <w:p w14:paraId="18FB6BEF"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nil"/>
              <w:right w:val="nil"/>
            </w:tcBorders>
            <w:vAlign w:val="bottom"/>
          </w:tcPr>
          <w:p w14:paraId="0068780F" w14:textId="19D62C95" w:rsidR="00107996" w:rsidRPr="00F22932" w:rsidRDefault="009F0177" w:rsidP="00107996">
            <w:pPr>
              <w:tabs>
                <w:tab w:val="clear" w:pos="454"/>
                <w:tab w:val="clear" w:pos="680"/>
                <w:tab w:val="left" w:pos="0"/>
              </w:tabs>
              <w:ind w:right="170"/>
              <w:jc w:val="right"/>
              <w:rPr>
                <w:rFonts w:cstheme="minorBidi"/>
                <w:sz w:val="22"/>
                <w:szCs w:val="22"/>
              </w:rPr>
            </w:pPr>
            <w:r w:rsidRPr="009F0177">
              <w:rPr>
                <w:rFonts w:cstheme="minorBidi"/>
                <w:sz w:val="22"/>
                <w:szCs w:val="22"/>
              </w:rPr>
              <w:t>18,492</w:t>
            </w:r>
          </w:p>
        </w:tc>
        <w:tc>
          <w:tcPr>
            <w:tcW w:w="236" w:type="dxa"/>
            <w:tcBorders>
              <w:top w:val="nil"/>
              <w:left w:val="nil"/>
              <w:bottom w:val="nil"/>
              <w:right w:val="nil"/>
            </w:tcBorders>
          </w:tcPr>
          <w:p w14:paraId="42D28ED2"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nil"/>
              <w:right w:val="nil"/>
            </w:tcBorders>
            <w:vAlign w:val="bottom"/>
          </w:tcPr>
          <w:p w14:paraId="22BDF10C" w14:textId="433F3399" w:rsidR="00107996" w:rsidRPr="00515545" w:rsidRDefault="009A7650"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9A7650">
              <w:rPr>
                <w:rFonts w:cs="Times New Roman"/>
                <w:sz w:val="22"/>
                <w:szCs w:val="22"/>
              </w:rPr>
              <w:t>16,461</w:t>
            </w:r>
          </w:p>
        </w:tc>
      </w:tr>
      <w:tr w:rsidR="00107996" w:rsidRPr="00515545" w14:paraId="2BA99172"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BD24BF1" w14:textId="77777777" w:rsidR="00107996" w:rsidRPr="00515545" w:rsidRDefault="00107996" w:rsidP="00107996">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7DB83F61" w14:textId="5000706B" w:rsidR="00107996" w:rsidRPr="00515545" w:rsidRDefault="00711E51" w:rsidP="00107996">
            <w:pPr>
              <w:tabs>
                <w:tab w:val="clear" w:pos="454"/>
                <w:tab w:val="clear" w:pos="680"/>
                <w:tab w:val="left" w:pos="0"/>
              </w:tabs>
              <w:ind w:right="170"/>
              <w:jc w:val="right"/>
              <w:rPr>
                <w:rFonts w:cs="Times New Roman"/>
                <w:sz w:val="22"/>
                <w:szCs w:val="22"/>
              </w:rPr>
            </w:pPr>
            <w:r w:rsidRPr="00711E51">
              <w:rPr>
                <w:rFonts w:cs="Times New Roman"/>
                <w:sz w:val="22"/>
                <w:szCs w:val="22"/>
              </w:rPr>
              <w:t>169</w:t>
            </w:r>
          </w:p>
        </w:tc>
        <w:tc>
          <w:tcPr>
            <w:tcW w:w="236" w:type="dxa"/>
            <w:tcBorders>
              <w:top w:val="nil"/>
              <w:left w:val="nil"/>
              <w:bottom w:val="nil"/>
              <w:right w:val="nil"/>
            </w:tcBorders>
          </w:tcPr>
          <w:p w14:paraId="20645C8F" w14:textId="77777777" w:rsidR="00107996" w:rsidRPr="00515545" w:rsidRDefault="00107996" w:rsidP="00107996">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453F9837" w14:textId="54345CD9" w:rsidR="00107996" w:rsidRPr="00515545" w:rsidRDefault="009A7650"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9A7650">
              <w:rPr>
                <w:rFonts w:cs="Times New Roman"/>
                <w:sz w:val="22"/>
                <w:szCs w:val="22"/>
              </w:rPr>
              <w:t>153</w:t>
            </w:r>
          </w:p>
        </w:tc>
        <w:tc>
          <w:tcPr>
            <w:tcW w:w="236" w:type="dxa"/>
            <w:tcBorders>
              <w:top w:val="nil"/>
              <w:left w:val="nil"/>
              <w:bottom w:val="nil"/>
              <w:right w:val="nil"/>
            </w:tcBorders>
          </w:tcPr>
          <w:p w14:paraId="33BF4DA6"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4D12A0B6" w14:textId="16F68112" w:rsidR="00107996" w:rsidRPr="00515545" w:rsidRDefault="00252295" w:rsidP="00107996">
            <w:pPr>
              <w:tabs>
                <w:tab w:val="clear" w:pos="454"/>
                <w:tab w:val="clear" w:pos="680"/>
                <w:tab w:val="left" w:pos="0"/>
              </w:tabs>
              <w:ind w:right="170"/>
              <w:jc w:val="right"/>
              <w:rPr>
                <w:rFonts w:cs="Times New Roman"/>
                <w:sz w:val="22"/>
                <w:szCs w:val="22"/>
              </w:rPr>
            </w:pPr>
            <w:r w:rsidRPr="00252295">
              <w:rPr>
                <w:rFonts w:cs="Times New Roman"/>
                <w:sz w:val="22"/>
                <w:szCs w:val="22"/>
              </w:rPr>
              <w:t>169</w:t>
            </w:r>
          </w:p>
        </w:tc>
        <w:tc>
          <w:tcPr>
            <w:tcW w:w="236" w:type="dxa"/>
            <w:tcBorders>
              <w:top w:val="nil"/>
              <w:left w:val="nil"/>
              <w:bottom w:val="nil"/>
              <w:right w:val="nil"/>
            </w:tcBorders>
          </w:tcPr>
          <w:p w14:paraId="5EAC43ED"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11B6C4D3" w14:textId="620D5CA7" w:rsidR="00107996" w:rsidRPr="00515545" w:rsidRDefault="009A7650"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9A7650">
              <w:rPr>
                <w:rFonts w:cs="Times New Roman"/>
                <w:sz w:val="22"/>
                <w:szCs w:val="22"/>
              </w:rPr>
              <w:t>153</w:t>
            </w:r>
          </w:p>
        </w:tc>
      </w:tr>
      <w:tr w:rsidR="00107996" w:rsidRPr="00515545" w14:paraId="03590695" w14:textId="77777777" w:rsidTr="00933D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33D7E22" w14:textId="77777777" w:rsidR="00107996" w:rsidRPr="00515545" w:rsidRDefault="00107996" w:rsidP="00107996">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091CAF47" w14:textId="5D9C6594" w:rsidR="00107996" w:rsidRPr="00F22932" w:rsidRDefault="00243745" w:rsidP="00107996">
            <w:pPr>
              <w:tabs>
                <w:tab w:val="clear" w:pos="454"/>
                <w:tab w:val="clear" w:pos="680"/>
                <w:tab w:val="left" w:pos="0"/>
              </w:tabs>
              <w:ind w:right="170"/>
              <w:jc w:val="right"/>
              <w:rPr>
                <w:rFonts w:cstheme="minorBidi"/>
                <w:sz w:val="22"/>
                <w:szCs w:val="22"/>
              </w:rPr>
            </w:pPr>
            <w:r w:rsidRPr="00243745">
              <w:rPr>
                <w:rFonts w:cstheme="minorBidi"/>
                <w:sz w:val="22"/>
                <w:szCs w:val="22"/>
              </w:rPr>
              <w:t>18,661</w:t>
            </w:r>
          </w:p>
        </w:tc>
        <w:tc>
          <w:tcPr>
            <w:tcW w:w="236" w:type="dxa"/>
            <w:tcBorders>
              <w:top w:val="nil"/>
              <w:left w:val="nil"/>
              <w:bottom w:val="nil"/>
              <w:right w:val="nil"/>
            </w:tcBorders>
          </w:tcPr>
          <w:p w14:paraId="2C7CF0DD" w14:textId="77777777" w:rsidR="00107996" w:rsidRPr="00515545" w:rsidRDefault="00107996" w:rsidP="00107996">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0311F5B" w14:textId="3B207281" w:rsidR="00107996" w:rsidRPr="00515545" w:rsidRDefault="009A7650"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9A7650">
              <w:rPr>
                <w:rFonts w:cs="Times New Roman"/>
                <w:sz w:val="22"/>
                <w:szCs w:val="22"/>
              </w:rPr>
              <w:t>16,614</w:t>
            </w:r>
          </w:p>
        </w:tc>
        <w:tc>
          <w:tcPr>
            <w:tcW w:w="236" w:type="dxa"/>
            <w:tcBorders>
              <w:top w:val="nil"/>
              <w:left w:val="nil"/>
              <w:bottom w:val="nil"/>
              <w:right w:val="nil"/>
            </w:tcBorders>
          </w:tcPr>
          <w:p w14:paraId="078CD46F"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0BE48CB" w14:textId="330ED6FE" w:rsidR="00107996" w:rsidRPr="00F22932" w:rsidRDefault="00252295" w:rsidP="00107996">
            <w:pPr>
              <w:tabs>
                <w:tab w:val="clear" w:pos="454"/>
                <w:tab w:val="clear" w:pos="680"/>
                <w:tab w:val="left" w:pos="0"/>
              </w:tabs>
              <w:ind w:right="170"/>
              <w:jc w:val="right"/>
              <w:rPr>
                <w:rFonts w:cstheme="minorBidi"/>
                <w:sz w:val="22"/>
                <w:szCs w:val="22"/>
              </w:rPr>
            </w:pPr>
            <w:r w:rsidRPr="00252295">
              <w:rPr>
                <w:rFonts w:cstheme="minorBidi"/>
                <w:sz w:val="22"/>
                <w:szCs w:val="22"/>
              </w:rPr>
              <w:t>18,661</w:t>
            </w:r>
          </w:p>
        </w:tc>
        <w:tc>
          <w:tcPr>
            <w:tcW w:w="236" w:type="dxa"/>
            <w:tcBorders>
              <w:top w:val="nil"/>
              <w:left w:val="nil"/>
              <w:bottom w:val="nil"/>
              <w:right w:val="nil"/>
            </w:tcBorders>
          </w:tcPr>
          <w:p w14:paraId="5EFB5C80" w14:textId="77777777" w:rsidR="00107996" w:rsidRPr="00515545" w:rsidRDefault="00107996" w:rsidP="0010799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C1882A6" w14:textId="1F9AA55A" w:rsidR="00107996" w:rsidRPr="00515545" w:rsidRDefault="009A7650" w:rsidP="001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9A7650">
              <w:rPr>
                <w:rFonts w:cs="Times New Roman"/>
                <w:sz w:val="22"/>
                <w:szCs w:val="22"/>
              </w:rPr>
              <w:t>16,614</w:t>
            </w:r>
          </w:p>
        </w:tc>
      </w:tr>
    </w:tbl>
    <w:p w14:paraId="3D26DF08" w14:textId="77777777" w:rsidR="005B5102" w:rsidRDefault="005B5102" w:rsidP="00747C23">
      <w:pPr>
        <w:tabs>
          <w:tab w:val="left" w:pos="540"/>
        </w:tabs>
        <w:jc w:val="thaiDistribute"/>
        <w:rPr>
          <w:rFonts w:cs="Times New Roman"/>
          <w:sz w:val="22"/>
          <w:szCs w:val="22"/>
        </w:rPr>
      </w:pPr>
    </w:p>
    <w:p w14:paraId="4915AE37" w14:textId="4CA37534" w:rsidR="00A639F5" w:rsidRPr="00B37B6C" w:rsidRDefault="007004A2" w:rsidP="00747C23">
      <w:pPr>
        <w:tabs>
          <w:tab w:val="left" w:pos="540"/>
        </w:tabs>
        <w:jc w:val="thaiDistribute"/>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at </w:t>
      </w:r>
      <w:r w:rsidR="002F437B">
        <w:rPr>
          <w:rFonts w:cs="Times New Roman"/>
          <w:sz w:val="22"/>
          <w:szCs w:val="22"/>
        </w:rPr>
        <w:t>June</w:t>
      </w:r>
      <w:r w:rsidR="00772A94">
        <w:rPr>
          <w:rFonts w:cs="Times New Roman"/>
          <w:sz w:val="22"/>
          <w:szCs w:val="22"/>
        </w:rPr>
        <w:t xml:space="preserve"> 3</w:t>
      </w:r>
      <w:r w:rsidR="002F437B">
        <w:rPr>
          <w:rFonts w:cs="Times New Roman"/>
          <w:sz w:val="22"/>
          <w:szCs w:val="22"/>
        </w:rPr>
        <w:t>0</w:t>
      </w:r>
      <w:r w:rsidR="00B37B6C" w:rsidRPr="00B37B6C">
        <w:rPr>
          <w:sz w:val="22"/>
          <w:szCs w:val="28"/>
        </w:rPr>
        <w:t>,</w:t>
      </w:r>
      <w:r w:rsidR="00A639F5" w:rsidRPr="00B37B6C">
        <w:rPr>
          <w:rFonts w:cs="Times New Roman"/>
          <w:sz w:val="22"/>
          <w:szCs w:val="22"/>
        </w:rPr>
        <w:t xml:space="preserve"> </w:t>
      </w:r>
      <w:r w:rsidR="00772A94">
        <w:rPr>
          <w:rFonts w:cs="Times New Roman"/>
          <w:sz w:val="22"/>
          <w:szCs w:val="22"/>
        </w:rPr>
        <w:t>202</w:t>
      </w:r>
      <w:r w:rsidR="001D6023">
        <w:rPr>
          <w:rFonts w:cs="Times New Roman"/>
          <w:sz w:val="22"/>
          <w:szCs w:val="22"/>
        </w:rPr>
        <w:t>6</w:t>
      </w:r>
      <w:r w:rsidR="00A639F5" w:rsidRPr="00B37B6C">
        <w:rPr>
          <w:rFonts w:cs="Times New Roman"/>
          <w:sz w:val="22"/>
          <w:szCs w:val="22"/>
        </w:rPr>
        <w:t xml:space="preserve"> and December 31, </w:t>
      </w:r>
      <w:r w:rsidR="00772A94">
        <w:rPr>
          <w:rFonts w:cs="Times New Roman"/>
          <w:sz w:val="22"/>
          <w:szCs w:val="22"/>
        </w:rPr>
        <w:t>202</w:t>
      </w:r>
      <w:r w:rsidR="001D6023">
        <w:rPr>
          <w:rFonts w:cs="Times New Roman"/>
          <w:sz w:val="22"/>
          <w:szCs w:val="22"/>
        </w:rPr>
        <w:t>5</w:t>
      </w:r>
      <w:r w:rsidR="00A639F5" w:rsidRPr="00B37B6C">
        <w:rPr>
          <w:rFonts w:cs="Times New Roman"/>
          <w:sz w:val="22"/>
          <w:szCs w:val="22"/>
        </w:rPr>
        <w:t xml:space="preserve"> 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781" w:type="dxa"/>
        <w:tblLayout w:type="fixed"/>
        <w:tblLook w:val="04A0" w:firstRow="1" w:lastRow="0" w:firstColumn="1" w:lastColumn="0" w:noHBand="0" w:noVBand="1"/>
      </w:tblPr>
      <w:tblGrid>
        <w:gridCol w:w="3828"/>
        <w:gridCol w:w="1276"/>
        <w:gridCol w:w="236"/>
        <w:gridCol w:w="1311"/>
        <w:gridCol w:w="236"/>
        <w:gridCol w:w="1335"/>
        <w:gridCol w:w="236"/>
        <w:gridCol w:w="1323"/>
      </w:tblGrid>
      <w:tr w:rsidR="0074700C" w:rsidRPr="00C1604E" w14:paraId="2B8E4485" w14:textId="77777777" w:rsidTr="00C41160">
        <w:trPr>
          <w:tblHeader/>
        </w:trPr>
        <w:tc>
          <w:tcPr>
            <w:tcW w:w="3828"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C41160">
        <w:trPr>
          <w:tblHeader/>
        </w:trPr>
        <w:tc>
          <w:tcPr>
            <w:tcW w:w="3828"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894"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C41160">
        <w:trPr>
          <w:tblHeader/>
        </w:trPr>
        <w:tc>
          <w:tcPr>
            <w:tcW w:w="3828"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894"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4B3CC44B" w14:textId="77777777" w:rsidTr="00C41160">
        <w:trPr>
          <w:tblHeader/>
        </w:trPr>
        <w:tc>
          <w:tcPr>
            <w:tcW w:w="3828" w:type="dxa"/>
          </w:tcPr>
          <w:p w14:paraId="472AE7A6" w14:textId="77777777" w:rsidR="0074700C" w:rsidRPr="00C1604E" w:rsidRDefault="0074700C" w:rsidP="0074700C">
            <w:pPr>
              <w:tabs>
                <w:tab w:val="left" w:pos="540"/>
              </w:tabs>
              <w:jc w:val="both"/>
              <w:rPr>
                <w:rFonts w:cs="Times New Roman"/>
                <w:sz w:val="22"/>
                <w:szCs w:val="22"/>
                <w:highlight w:val="yellow"/>
              </w:rPr>
            </w:pPr>
          </w:p>
        </w:tc>
        <w:tc>
          <w:tcPr>
            <w:tcW w:w="1276" w:type="dxa"/>
            <w:vAlign w:val="center"/>
          </w:tcPr>
          <w:p w14:paraId="54059EB3" w14:textId="0ED381C9" w:rsidR="0074700C" w:rsidRPr="00B37B6C" w:rsidRDefault="002F437B"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sz w:val="22"/>
                <w:szCs w:val="28"/>
              </w:rPr>
            </w:pPr>
            <w:r>
              <w:rPr>
                <w:rFonts w:cs="Times New Roman"/>
                <w:sz w:val="22"/>
                <w:szCs w:val="22"/>
              </w:rPr>
              <w:t>June</w:t>
            </w:r>
            <w:r w:rsidR="00772A94">
              <w:rPr>
                <w:rFonts w:cs="Times New Roman"/>
                <w:sz w:val="22"/>
                <w:szCs w:val="22"/>
              </w:rPr>
              <w:t xml:space="preserve"> 3</w:t>
            </w:r>
            <w:r>
              <w:rPr>
                <w:rFonts w:cs="Times New Roman"/>
                <w:sz w:val="22"/>
                <w:szCs w:val="22"/>
              </w:rPr>
              <w:t>0</w:t>
            </w:r>
            <w:r w:rsidR="00B37B6C" w:rsidRPr="00B37B6C">
              <w:rPr>
                <w:sz w:val="22"/>
                <w:szCs w:val="28"/>
              </w:rPr>
              <w:t>,</w:t>
            </w:r>
          </w:p>
        </w:tc>
        <w:tc>
          <w:tcPr>
            <w:tcW w:w="236" w:type="dxa"/>
            <w:vAlign w:val="center"/>
          </w:tcPr>
          <w:p w14:paraId="76A6193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5D22F55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c>
          <w:tcPr>
            <w:tcW w:w="236" w:type="dxa"/>
          </w:tcPr>
          <w:p w14:paraId="212A6BF6" w14:textId="77777777" w:rsidR="0074700C" w:rsidRPr="00B37B6C" w:rsidRDefault="0074700C" w:rsidP="0074700C">
            <w:pPr>
              <w:tabs>
                <w:tab w:val="left" w:pos="540"/>
              </w:tabs>
              <w:jc w:val="center"/>
              <w:rPr>
                <w:rFonts w:cs="Times New Roman"/>
                <w:sz w:val="22"/>
                <w:szCs w:val="22"/>
              </w:rPr>
            </w:pPr>
          </w:p>
        </w:tc>
        <w:tc>
          <w:tcPr>
            <w:tcW w:w="1335" w:type="dxa"/>
            <w:vAlign w:val="center"/>
          </w:tcPr>
          <w:p w14:paraId="737C8B0A" w14:textId="1178E07A" w:rsidR="0074700C" w:rsidRPr="00B37B6C" w:rsidRDefault="002F437B"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w:t>
            </w:r>
            <w:r w:rsidR="00772A94">
              <w:rPr>
                <w:rFonts w:cs="Times New Roman"/>
                <w:sz w:val="22"/>
                <w:szCs w:val="22"/>
              </w:rPr>
              <w:t xml:space="preserve"> 3</w:t>
            </w:r>
            <w:r>
              <w:rPr>
                <w:rFonts w:cs="Times New Roman"/>
                <w:sz w:val="22"/>
                <w:szCs w:val="22"/>
              </w:rPr>
              <w:t>0</w:t>
            </w:r>
            <w:r w:rsidR="00B37B6C" w:rsidRPr="00B37B6C">
              <w:rPr>
                <w:sz w:val="22"/>
                <w:szCs w:val="28"/>
              </w:rPr>
              <w:t>,</w:t>
            </w:r>
          </w:p>
        </w:tc>
        <w:tc>
          <w:tcPr>
            <w:tcW w:w="236" w:type="dxa"/>
            <w:vAlign w:val="center"/>
          </w:tcPr>
          <w:p w14:paraId="0BEEF43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691AFBD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r>
      <w:tr w:rsidR="0074700C" w:rsidRPr="00C1604E" w14:paraId="06D722A4" w14:textId="77777777" w:rsidTr="00C41160">
        <w:trPr>
          <w:tblHeader/>
        </w:trPr>
        <w:tc>
          <w:tcPr>
            <w:tcW w:w="3828" w:type="dxa"/>
          </w:tcPr>
          <w:p w14:paraId="754352E0" w14:textId="77777777" w:rsidR="0074700C" w:rsidRPr="00B37B6C" w:rsidRDefault="0074700C" w:rsidP="0074700C">
            <w:pPr>
              <w:tabs>
                <w:tab w:val="left" w:pos="540"/>
              </w:tabs>
              <w:jc w:val="both"/>
              <w:rPr>
                <w:rFonts w:cs="Times New Roman"/>
                <w:sz w:val="22"/>
                <w:szCs w:val="22"/>
              </w:rPr>
            </w:pPr>
          </w:p>
        </w:tc>
        <w:tc>
          <w:tcPr>
            <w:tcW w:w="1276" w:type="dxa"/>
            <w:tcBorders>
              <w:bottom w:val="single" w:sz="4" w:space="0" w:color="auto"/>
            </w:tcBorders>
            <w:vAlign w:val="center"/>
          </w:tcPr>
          <w:p w14:paraId="32CF4F37" w14:textId="4B447CA8"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6</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754F37DB" w14:textId="4BD5D852"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5</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335" w:type="dxa"/>
            <w:tcBorders>
              <w:bottom w:val="single" w:sz="4" w:space="0" w:color="auto"/>
            </w:tcBorders>
            <w:vAlign w:val="center"/>
          </w:tcPr>
          <w:p w14:paraId="66E46F1F" w14:textId="58B715DC" w:rsidR="0074700C" w:rsidRPr="00B37B6C" w:rsidRDefault="009740AA"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4B152FCA" w14:textId="351254FC" w:rsidR="0074700C" w:rsidRPr="00B37B6C" w:rsidRDefault="009740AA"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74700C" w:rsidRPr="00C1604E" w14:paraId="334166FE" w14:textId="77777777" w:rsidTr="00C41160">
        <w:tc>
          <w:tcPr>
            <w:tcW w:w="3828" w:type="dxa"/>
            <w:vAlign w:val="bottom"/>
          </w:tcPr>
          <w:p w14:paraId="0658A148" w14:textId="77777777" w:rsidR="0074700C" w:rsidRPr="00B37B6C" w:rsidRDefault="0074700C" w:rsidP="006E7E2A">
            <w:pPr>
              <w:tabs>
                <w:tab w:val="left" w:pos="540"/>
              </w:tabs>
              <w:ind w:left="-110"/>
              <w:jc w:val="both"/>
              <w:rPr>
                <w:rFonts w:cs="Times New Roman"/>
                <w:b/>
                <w:bCs/>
                <w:sz w:val="22"/>
                <w:szCs w:val="22"/>
              </w:rPr>
            </w:pPr>
            <w:r w:rsidRPr="00B37B6C">
              <w:rPr>
                <w:rFonts w:cs="Times New Roman"/>
                <w:b/>
                <w:bCs/>
                <w:sz w:val="22"/>
                <w:szCs w:val="22"/>
              </w:rPr>
              <w:t>Subsidiaries</w:t>
            </w:r>
          </w:p>
        </w:tc>
        <w:tc>
          <w:tcPr>
            <w:tcW w:w="1276" w:type="dxa"/>
          </w:tcPr>
          <w:p w14:paraId="1130075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C1604E" w:rsidRDefault="0074700C" w:rsidP="0048323E">
            <w:pPr>
              <w:tabs>
                <w:tab w:val="left" w:pos="540"/>
              </w:tabs>
              <w:jc w:val="both"/>
              <w:rPr>
                <w:rFonts w:cs="Times New Roman"/>
                <w:b/>
                <w:bCs/>
                <w:sz w:val="22"/>
                <w:szCs w:val="22"/>
                <w:highlight w:val="yellow"/>
              </w:rPr>
            </w:pPr>
          </w:p>
        </w:tc>
        <w:tc>
          <w:tcPr>
            <w:tcW w:w="1311" w:type="dxa"/>
            <w:vAlign w:val="bottom"/>
          </w:tcPr>
          <w:p w14:paraId="242A417C" w14:textId="77777777" w:rsidR="0074700C" w:rsidRPr="00C1604E"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C1604E" w:rsidRDefault="0074700C" w:rsidP="0048323E">
            <w:pPr>
              <w:tabs>
                <w:tab w:val="left" w:pos="540"/>
              </w:tabs>
              <w:jc w:val="both"/>
              <w:rPr>
                <w:rFonts w:cs="Times New Roman"/>
                <w:b/>
                <w:bCs/>
                <w:sz w:val="22"/>
                <w:szCs w:val="22"/>
                <w:highlight w:val="yellow"/>
              </w:rPr>
            </w:pPr>
          </w:p>
        </w:tc>
        <w:tc>
          <w:tcPr>
            <w:tcW w:w="1335" w:type="dxa"/>
          </w:tcPr>
          <w:p w14:paraId="3268FF8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C1604E" w:rsidRDefault="0074700C" w:rsidP="0048323E">
            <w:pPr>
              <w:tabs>
                <w:tab w:val="left" w:pos="540"/>
              </w:tabs>
              <w:jc w:val="both"/>
              <w:rPr>
                <w:rFonts w:cs="Times New Roman"/>
                <w:b/>
                <w:bCs/>
                <w:sz w:val="22"/>
                <w:szCs w:val="22"/>
                <w:highlight w:val="yellow"/>
              </w:rPr>
            </w:pPr>
          </w:p>
        </w:tc>
        <w:tc>
          <w:tcPr>
            <w:tcW w:w="1323" w:type="dxa"/>
            <w:vAlign w:val="bottom"/>
          </w:tcPr>
          <w:p w14:paraId="62640C86" w14:textId="77777777" w:rsidR="0074700C" w:rsidRPr="00C1604E"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C41160">
        <w:tc>
          <w:tcPr>
            <w:tcW w:w="3828" w:type="dxa"/>
            <w:vAlign w:val="bottom"/>
          </w:tcPr>
          <w:p w14:paraId="7D1DA5E2" w14:textId="7CB78166" w:rsidR="00124154" w:rsidRPr="001B6B58" w:rsidRDefault="00124154" w:rsidP="006E7E2A">
            <w:pPr>
              <w:tabs>
                <w:tab w:val="left" w:pos="540"/>
              </w:tabs>
              <w:ind w:left="-110"/>
              <w:jc w:val="both"/>
              <w:rPr>
                <w:rFonts w:cs="Times New Roman"/>
                <w:sz w:val="22"/>
                <w:szCs w:val="22"/>
              </w:rPr>
            </w:pPr>
            <w:r w:rsidRPr="001B6B58">
              <w:rPr>
                <w:rFonts w:cs="Times New Roman"/>
                <w:sz w:val="22"/>
                <w:szCs w:val="22"/>
              </w:rPr>
              <w:t>Receivables from and short-term loans</w:t>
            </w:r>
            <w:r w:rsidR="001A3E43">
              <w:rPr>
                <w:rFonts w:cs="Times New Roman"/>
                <w:sz w:val="22"/>
                <w:szCs w:val="22"/>
              </w:rPr>
              <w:t xml:space="preserve"> to</w:t>
            </w:r>
          </w:p>
        </w:tc>
        <w:tc>
          <w:tcPr>
            <w:tcW w:w="1276" w:type="dxa"/>
            <w:vAlign w:val="bottom"/>
          </w:tcPr>
          <w:p w14:paraId="7571BED1" w14:textId="77777777" w:rsidR="00124154" w:rsidRPr="0052681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C1604E" w:rsidRDefault="00124154" w:rsidP="005D3291">
            <w:pPr>
              <w:tabs>
                <w:tab w:val="left" w:pos="540"/>
              </w:tabs>
              <w:jc w:val="both"/>
              <w:rPr>
                <w:rFonts w:cs="Times New Roman"/>
                <w:b/>
                <w:bCs/>
                <w:sz w:val="22"/>
                <w:szCs w:val="22"/>
                <w:highlight w:val="yellow"/>
              </w:rPr>
            </w:pPr>
          </w:p>
        </w:tc>
        <w:tc>
          <w:tcPr>
            <w:tcW w:w="1311" w:type="dxa"/>
            <w:vAlign w:val="bottom"/>
          </w:tcPr>
          <w:p w14:paraId="7EEEC71D" w14:textId="77777777" w:rsidR="00124154" w:rsidRPr="00B37B6C"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C1604E" w:rsidRDefault="00124154" w:rsidP="005D3291">
            <w:pPr>
              <w:tabs>
                <w:tab w:val="left" w:pos="540"/>
              </w:tabs>
              <w:jc w:val="both"/>
              <w:rPr>
                <w:rFonts w:cs="Times New Roman"/>
                <w:b/>
                <w:bCs/>
                <w:sz w:val="22"/>
                <w:szCs w:val="22"/>
                <w:highlight w:val="yellow"/>
              </w:rPr>
            </w:pPr>
          </w:p>
        </w:tc>
        <w:tc>
          <w:tcPr>
            <w:tcW w:w="1335" w:type="dxa"/>
            <w:vAlign w:val="bottom"/>
          </w:tcPr>
          <w:p w14:paraId="6CC09470" w14:textId="77777777" w:rsidR="00124154"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C1604E" w:rsidRDefault="00124154" w:rsidP="005D3291">
            <w:pPr>
              <w:tabs>
                <w:tab w:val="left" w:pos="540"/>
              </w:tabs>
              <w:jc w:val="both"/>
              <w:rPr>
                <w:rFonts w:cs="Times New Roman"/>
                <w:b/>
                <w:bCs/>
                <w:sz w:val="22"/>
                <w:szCs w:val="22"/>
                <w:highlight w:val="yellow"/>
              </w:rPr>
            </w:pPr>
          </w:p>
        </w:tc>
        <w:tc>
          <w:tcPr>
            <w:tcW w:w="1323" w:type="dxa"/>
            <w:vAlign w:val="bottom"/>
          </w:tcPr>
          <w:p w14:paraId="5DA47316" w14:textId="77777777" w:rsidR="00124154" w:rsidRPr="00B37B6C"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C41160">
        <w:tc>
          <w:tcPr>
            <w:tcW w:w="3828" w:type="dxa"/>
            <w:vAlign w:val="bottom"/>
          </w:tcPr>
          <w:p w14:paraId="5BB6EFD7" w14:textId="75727D59" w:rsidR="001B6B58" w:rsidRPr="001B6B58" w:rsidRDefault="001B6B58" w:rsidP="00C91F4B">
            <w:pPr>
              <w:tabs>
                <w:tab w:val="left" w:pos="540"/>
              </w:tabs>
              <w:ind w:left="-110"/>
              <w:jc w:val="both"/>
              <w:rPr>
                <w:rFonts w:cs="Times New Roman"/>
                <w:sz w:val="22"/>
                <w:szCs w:val="22"/>
              </w:rPr>
            </w:pPr>
            <w:r>
              <w:rPr>
                <w:rFonts w:cs="Times New Roman"/>
                <w:sz w:val="22"/>
                <w:szCs w:val="22"/>
              </w:rPr>
              <w:t xml:space="preserve">   </w:t>
            </w:r>
            <w:r w:rsidRPr="001B6B58">
              <w:rPr>
                <w:rFonts w:cs="Times New Roman"/>
                <w:sz w:val="22"/>
                <w:szCs w:val="22"/>
              </w:rPr>
              <w:t xml:space="preserve">Short-term loans receivable </w:t>
            </w:r>
          </w:p>
        </w:tc>
        <w:tc>
          <w:tcPr>
            <w:tcW w:w="1276" w:type="dxa"/>
            <w:vAlign w:val="bottom"/>
          </w:tcPr>
          <w:p w14:paraId="141BE9AB"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65A407FE"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2D0C9684"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0664D9C"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C41160">
        <w:tc>
          <w:tcPr>
            <w:tcW w:w="3828" w:type="dxa"/>
            <w:vAlign w:val="bottom"/>
          </w:tcPr>
          <w:p w14:paraId="01C07DE3" w14:textId="77777777" w:rsidR="001B6B58" w:rsidRPr="00B37B6C" w:rsidRDefault="001B6B58" w:rsidP="00C91F4B">
            <w:pPr>
              <w:tabs>
                <w:tab w:val="left" w:pos="540"/>
              </w:tabs>
              <w:ind w:left="-110"/>
              <w:jc w:val="both"/>
              <w:rPr>
                <w:rFonts w:cs="Times New Roman"/>
                <w:sz w:val="22"/>
                <w:szCs w:val="22"/>
              </w:rPr>
            </w:pPr>
            <w:r w:rsidRPr="00B37B6C">
              <w:rPr>
                <w:rFonts w:cs="Times New Roman"/>
                <w:sz w:val="22"/>
                <w:szCs w:val="22"/>
              </w:rPr>
              <w:t xml:space="preserve">   </w:t>
            </w:r>
            <w:r w:rsidRPr="001B6B58">
              <w:rPr>
                <w:rFonts w:cs="Times New Roman"/>
                <w:sz w:val="22"/>
                <w:szCs w:val="22"/>
              </w:rPr>
              <w:t>(interest rate</w:t>
            </w:r>
            <w:r w:rsidRPr="00B37B6C">
              <w:rPr>
                <w:rFonts w:cs="Times New Roman"/>
                <w:sz w:val="22"/>
                <w:szCs w:val="22"/>
              </w:rPr>
              <w:t xml:space="preserve"> at </w:t>
            </w:r>
            <w:r w:rsidRPr="001B6B58">
              <w:rPr>
                <w:rFonts w:cs="Times New Roman"/>
                <w:sz w:val="22"/>
                <w:szCs w:val="22"/>
              </w:rPr>
              <w:t xml:space="preserve">MOR - 3% p.a. </w:t>
            </w:r>
          </w:p>
        </w:tc>
        <w:tc>
          <w:tcPr>
            <w:tcW w:w="1276" w:type="dxa"/>
            <w:vAlign w:val="bottom"/>
          </w:tcPr>
          <w:p w14:paraId="50AA20CA"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31FC9A52"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4E497826"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D21D5C0"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F16AA0" w:rsidRPr="00C1604E" w14:paraId="6C46A7E5" w14:textId="77777777" w:rsidTr="00C41160">
        <w:tc>
          <w:tcPr>
            <w:tcW w:w="3828" w:type="dxa"/>
            <w:vAlign w:val="bottom"/>
          </w:tcPr>
          <w:p w14:paraId="40CC37A1" w14:textId="0435B46D" w:rsidR="00F16AA0" w:rsidRPr="00B37B6C" w:rsidRDefault="00F16AA0" w:rsidP="00F16AA0">
            <w:pPr>
              <w:tabs>
                <w:tab w:val="left" w:pos="540"/>
              </w:tabs>
              <w:ind w:left="-110"/>
              <w:jc w:val="both"/>
              <w:rPr>
                <w:rFonts w:cs="Times New Roman"/>
                <w:sz w:val="22"/>
                <w:szCs w:val="22"/>
                <w:cs/>
              </w:rPr>
            </w:pPr>
            <w:r w:rsidRPr="00B37B6C">
              <w:rPr>
                <w:rFonts w:cs="Times New Roman"/>
                <w:sz w:val="22"/>
                <w:szCs w:val="22"/>
              </w:rPr>
              <w:t xml:space="preserve">   </w:t>
            </w:r>
            <w:r>
              <w:rPr>
                <w:rFonts w:cs="Times New Roman"/>
                <w:sz w:val="22"/>
                <w:szCs w:val="22"/>
              </w:rPr>
              <w:t xml:space="preserve"> </w:t>
            </w:r>
            <w:r w:rsidRPr="00B37B6C">
              <w:rPr>
                <w:rFonts w:cs="Times New Roman"/>
                <w:sz w:val="22"/>
                <w:szCs w:val="22"/>
              </w:rPr>
              <w:t xml:space="preserve">and 9% p.a. in </w:t>
            </w:r>
            <w:r>
              <w:rPr>
                <w:rFonts w:cs="Times New Roman"/>
                <w:sz w:val="22"/>
                <w:szCs w:val="22"/>
              </w:rPr>
              <w:t>202</w:t>
            </w:r>
            <w:r w:rsidR="00747C23">
              <w:rPr>
                <w:rFonts w:cs="Times New Roman"/>
                <w:sz w:val="22"/>
                <w:szCs w:val="22"/>
              </w:rPr>
              <w:t>6</w:t>
            </w:r>
            <w:r w:rsidRPr="00B37B6C">
              <w:rPr>
                <w:rFonts w:cs="Times New Roman"/>
                <w:sz w:val="22"/>
                <w:szCs w:val="22"/>
              </w:rPr>
              <w:t xml:space="preserve"> and </w:t>
            </w:r>
            <w:r>
              <w:rPr>
                <w:rFonts w:cs="Times New Roman"/>
                <w:sz w:val="22"/>
                <w:szCs w:val="22"/>
              </w:rPr>
              <w:t>202</w:t>
            </w:r>
            <w:r w:rsidR="00747C23">
              <w:rPr>
                <w:rFonts w:cs="Times New Roman"/>
                <w:sz w:val="22"/>
                <w:szCs w:val="22"/>
              </w:rPr>
              <w:t>5</w:t>
            </w:r>
            <w:r w:rsidRPr="00B37B6C">
              <w:rPr>
                <w:rFonts w:cs="Times New Roman"/>
                <w:sz w:val="22"/>
                <w:szCs w:val="22"/>
              </w:rPr>
              <w:t>)</w:t>
            </w:r>
          </w:p>
        </w:tc>
        <w:tc>
          <w:tcPr>
            <w:tcW w:w="1276" w:type="dxa"/>
            <w:vAlign w:val="bottom"/>
          </w:tcPr>
          <w:p w14:paraId="757EFC71"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23A77CE7"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6B6F7B83"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2EE24960"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25BA39" w14:textId="127054BA" w:rsidR="00F16AA0" w:rsidRPr="00526812" w:rsidRDefault="00D2368D" w:rsidP="00F16AA0">
            <w:pPr>
              <w:tabs>
                <w:tab w:val="clear" w:pos="454"/>
                <w:tab w:val="clear" w:pos="680"/>
                <w:tab w:val="clear" w:pos="907"/>
                <w:tab w:val="left" w:pos="0"/>
              </w:tabs>
              <w:ind w:right="170"/>
              <w:jc w:val="right"/>
              <w:rPr>
                <w:rFonts w:cs="Times New Roman"/>
                <w:sz w:val="22"/>
                <w:szCs w:val="22"/>
              </w:rPr>
            </w:pPr>
            <w:r w:rsidRPr="00D2368D">
              <w:rPr>
                <w:rFonts w:cs="Times New Roman"/>
                <w:sz w:val="22"/>
                <w:szCs w:val="22"/>
              </w:rPr>
              <w:t>178,763</w:t>
            </w:r>
          </w:p>
        </w:tc>
        <w:tc>
          <w:tcPr>
            <w:tcW w:w="236" w:type="dxa"/>
          </w:tcPr>
          <w:p w14:paraId="5465E815"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6485637D" w14:textId="10D42DD1"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178,676</w:t>
            </w:r>
          </w:p>
        </w:tc>
      </w:tr>
      <w:tr w:rsidR="00F16AA0" w:rsidRPr="00C1604E" w14:paraId="42FA5806" w14:textId="77777777" w:rsidTr="00C41160">
        <w:tc>
          <w:tcPr>
            <w:tcW w:w="3828" w:type="dxa"/>
            <w:vAlign w:val="bottom"/>
          </w:tcPr>
          <w:p w14:paraId="40AE563E" w14:textId="10550CC6"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w:t>
            </w:r>
            <w:r w:rsidRPr="005B2852">
              <w:rPr>
                <w:rFonts w:cstheme="minorBidi"/>
                <w:sz w:val="22"/>
                <w:szCs w:val="22"/>
              </w:rPr>
              <w:t>Other receivables</w:t>
            </w:r>
          </w:p>
        </w:tc>
        <w:tc>
          <w:tcPr>
            <w:tcW w:w="1276" w:type="dxa"/>
            <w:vAlign w:val="bottom"/>
          </w:tcPr>
          <w:p w14:paraId="7B2F6C06"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65502AC6"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4F85CCDD"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5B111971"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09F81E" w14:textId="2CF23F0A" w:rsidR="00F16AA0" w:rsidRPr="00526812" w:rsidRDefault="00F05F26" w:rsidP="00F16AA0">
            <w:pPr>
              <w:tabs>
                <w:tab w:val="clear" w:pos="454"/>
                <w:tab w:val="clear" w:pos="680"/>
                <w:tab w:val="clear" w:pos="907"/>
                <w:tab w:val="left" w:pos="0"/>
              </w:tabs>
              <w:ind w:right="170"/>
              <w:jc w:val="right"/>
              <w:rPr>
                <w:rFonts w:cs="Times New Roman"/>
                <w:sz w:val="22"/>
                <w:szCs w:val="22"/>
              </w:rPr>
            </w:pPr>
            <w:r w:rsidRPr="00F05F26">
              <w:rPr>
                <w:rFonts w:cs="Times New Roman"/>
                <w:sz w:val="22"/>
                <w:szCs w:val="22"/>
              </w:rPr>
              <w:t>11,534</w:t>
            </w:r>
          </w:p>
        </w:tc>
        <w:tc>
          <w:tcPr>
            <w:tcW w:w="236" w:type="dxa"/>
          </w:tcPr>
          <w:p w14:paraId="2B80583D"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75C5DE9E" w14:textId="36F5F375"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9,491</w:t>
            </w:r>
          </w:p>
        </w:tc>
      </w:tr>
      <w:tr w:rsidR="00F16AA0" w:rsidRPr="00C1604E" w14:paraId="6DAAEB85" w14:textId="77777777" w:rsidTr="00C41160">
        <w:tc>
          <w:tcPr>
            <w:tcW w:w="3828" w:type="dxa"/>
            <w:vAlign w:val="bottom"/>
          </w:tcPr>
          <w:p w14:paraId="6F18FC4E" w14:textId="54A4D1CC"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Accrued interest income</w:t>
            </w:r>
          </w:p>
        </w:tc>
        <w:tc>
          <w:tcPr>
            <w:tcW w:w="1276" w:type="dxa"/>
            <w:tcBorders>
              <w:bottom w:val="single" w:sz="4" w:space="0" w:color="auto"/>
            </w:tcBorders>
            <w:vAlign w:val="bottom"/>
          </w:tcPr>
          <w:p w14:paraId="2C943AF7"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4DA6EEAB"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181F0744"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796679D1"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6B5C3704" w14:textId="0CA99E73" w:rsidR="00F16AA0" w:rsidRPr="00526812" w:rsidRDefault="00573056" w:rsidP="00480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4BB78A77"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5B47D45D" w14:textId="4310CA73"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39</w:t>
            </w:r>
          </w:p>
        </w:tc>
      </w:tr>
      <w:tr w:rsidR="00F16AA0" w:rsidRPr="00C1604E" w14:paraId="45146096" w14:textId="77777777" w:rsidTr="00C41160">
        <w:tc>
          <w:tcPr>
            <w:tcW w:w="3828" w:type="dxa"/>
            <w:vAlign w:val="bottom"/>
          </w:tcPr>
          <w:p w14:paraId="77BBDE67" w14:textId="7F406BED"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Total</w:t>
            </w:r>
          </w:p>
        </w:tc>
        <w:tc>
          <w:tcPr>
            <w:tcW w:w="1276" w:type="dxa"/>
            <w:tcBorders>
              <w:top w:val="single" w:sz="4" w:space="0" w:color="auto"/>
            </w:tcBorders>
            <w:vAlign w:val="bottom"/>
          </w:tcPr>
          <w:p w14:paraId="7D50194A" w14:textId="106DC0B1" w:rsidR="00F16AA0" w:rsidRPr="00526812"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4E7201A"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top w:val="single" w:sz="4" w:space="0" w:color="auto"/>
            </w:tcBorders>
            <w:vAlign w:val="bottom"/>
          </w:tcPr>
          <w:p w14:paraId="31C72E6F" w14:textId="4E211409" w:rsidR="00F16AA0" w:rsidRPr="00B37B6C"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414D1983"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top w:val="single" w:sz="4" w:space="0" w:color="auto"/>
            </w:tcBorders>
            <w:vAlign w:val="bottom"/>
          </w:tcPr>
          <w:p w14:paraId="45D8917A" w14:textId="0AFDEC2B" w:rsidR="00F16AA0" w:rsidRDefault="0076564F" w:rsidP="00EF197C">
            <w:pPr>
              <w:tabs>
                <w:tab w:val="clear" w:pos="454"/>
                <w:tab w:val="clear" w:pos="680"/>
                <w:tab w:val="clear" w:pos="907"/>
                <w:tab w:val="left" w:pos="0"/>
              </w:tabs>
              <w:ind w:right="170"/>
              <w:jc w:val="right"/>
              <w:rPr>
                <w:rFonts w:cs="Times New Roman"/>
                <w:sz w:val="22"/>
                <w:szCs w:val="22"/>
              </w:rPr>
            </w:pPr>
            <w:r w:rsidRPr="0076564F">
              <w:rPr>
                <w:rFonts w:cs="Times New Roman"/>
                <w:sz w:val="22"/>
                <w:szCs w:val="22"/>
              </w:rPr>
              <w:t>190,297</w:t>
            </w:r>
          </w:p>
        </w:tc>
        <w:tc>
          <w:tcPr>
            <w:tcW w:w="236" w:type="dxa"/>
          </w:tcPr>
          <w:p w14:paraId="2051DBD3"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top w:val="single" w:sz="4" w:space="0" w:color="auto"/>
            </w:tcBorders>
            <w:vAlign w:val="bottom"/>
          </w:tcPr>
          <w:p w14:paraId="7F6AF3B5" w14:textId="3348E50F"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188,206</w:t>
            </w:r>
          </w:p>
        </w:tc>
      </w:tr>
      <w:tr w:rsidR="000B415E" w:rsidRPr="00C1604E" w14:paraId="30CAA439" w14:textId="77777777" w:rsidTr="00C41160">
        <w:trPr>
          <w:cantSplit/>
          <w:trHeight w:hRule="exact" w:val="198"/>
        </w:trPr>
        <w:tc>
          <w:tcPr>
            <w:tcW w:w="3828" w:type="dxa"/>
            <w:vAlign w:val="bottom"/>
          </w:tcPr>
          <w:p w14:paraId="2FB58324" w14:textId="77777777" w:rsidR="000B415E" w:rsidRPr="00BD35C7" w:rsidRDefault="000B415E" w:rsidP="000B415E">
            <w:pPr>
              <w:tabs>
                <w:tab w:val="left" w:pos="540"/>
              </w:tabs>
              <w:ind w:left="-110"/>
              <w:jc w:val="both"/>
              <w:rPr>
                <w:rFonts w:cs="Times New Roman"/>
                <w:sz w:val="16"/>
                <w:szCs w:val="16"/>
              </w:rPr>
            </w:pPr>
          </w:p>
        </w:tc>
        <w:tc>
          <w:tcPr>
            <w:tcW w:w="1276" w:type="dxa"/>
            <w:tcBorders>
              <w:top w:val="double" w:sz="4" w:space="0" w:color="auto"/>
            </w:tcBorders>
            <w:vAlign w:val="bottom"/>
          </w:tcPr>
          <w:p w14:paraId="6174D94A" w14:textId="77777777" w:rsidR="000B415E" w:rsidRPr="00BD35C7" w:rsidRDefault="000B415E" w:rsidP="000B415E">
            <w:pPr>
              <w:tabs>
                <w:tab w:val="clear" w:pos="454"/>
                <w:tab w:val="clear" w:pos="680"/>
                <w:tab w:val="clear" w:pos="907"/>
                <w:tab w:val="left" w:pos="0"/>
              </w:tabs>
              <w:jc w:val="center"/>
              <w:rPr>
                <w:rFonts w:cs="Times New Roman"/>
                <w:sz w:val="16"/>
                <w:szCs w:val="16"/>
              </w:rPr>
            </w:pPr>
          </w:p>
        </w:tc>
        <w:tc>
          <w:tcPr>
            <w:tcW w:w="236" w:type="dxa"/>
          </w:tcPr>
          <w:p w14:paraId="5AC0C439" w14:textId="77777777" w:rsidR="000B415E" w:rsidRPr="00BD35C7" w:rsidRDefault="000B415E" w:rsidP="000B415E">
            <w:pPr>
              <w:tabs>
                <w:tab w:val="left" w:pos="540"/>
              </w:tabs>
              <w:jc w:val="both"/>
              <w:rPr>
                <w:rFonts w:cs="Times New Roman"/>
                <w:b/>
                <w:bCs/>
                <w:sz w:val="16"/>
                <w:szCs w:val="16"/>
                <w:highlight w:val="yellow"/>
              </w:rPr>
            </w:pPr>
          </w:p>
        </w:tc>
        <w:tc>
          <w:tcPr>
            <w:tcW w:w="1311" w:type="dxa"/>
            <w:tcBorders>
              <w:top w:val="double" w:sz="4" w:space="0" w:color="auto"/>
            </w:tcBorders>
            <w:vAlign w:val="bottom"/>
          </w:tcPr>
          <w:p w14:paraId="30349E77" w14:textId="77777777" w:rsidR="000B415E" w:rsidRPr="00BD35C7" w:rsidRDefault="000B415E" w:rsidP="000B415E">
            <w:pPr>
              <w:tabs>
                <w:tab w:val="clear" w:pos="454"/>
                <w:tab w:val="clear" w:pos="680"/>
                <w:tab w:val="clear" w:pos="907"/>
                <w:tab w:val="left" w:pos="0"/>
              </w:tabs>
              <w:jc w:val="center"/>
              <w:rPr>
                <w:rFonts w:cs="Times New Roman"/>
                <w:sz w:val="16"/>
                <w:szCs w:val="16"/>
              </w:rPr>
            </w:pPr>
          </w:p>
        </w:tc>
        <w:tc>
          <w:tcPr>
            <w:tcW w:w="236" w:type="dxa"/>
          </w:tcPr>
          <w:p w14:paraId="6DB01A50" w14:textId="77777777" w:rsidR="000B415E" w:rsidRPr="00BD35C7" w:rsidRDefault="000B415E" w:rsidP="000B415E">
            <w:pPr>
              <w:tabs>
                <w:tab w:val="left" w:pos="540"/>
              </w:tabs>
              <w:jc w:val="both"/>
              <w:rPr>
                <w:rFonts w:cs="Times New Roman"/>
                <w:b/>
                <w:bCs/>
                <w:sz w:val="16"/>
                <w:szCs w:val="16"/>
                <w:highlight w:val="yellow"/>
              </w:rPr>
            </w:pPr>
          </w:p>
        </w:tc>
        <w:tc>
          <w:tcPr>
            <w:tcW w:w="1335" w:type="dxa"/>
            <w:tcBorders>
              <w:top w:val="double" w:sz="4" w:space="0" w:color="auto"/>
            </w:tcBorders>
            <w:vAlign w:val="bottom"/>
          </w:tcPr>
          <w:p w14:paraId="17EE5C29" w14:textId="77777777" w:rsidR="000B415E" w:rsidRPr="00BD35C7" w:rsidRDefault="000B415E" w:rsidP="000B415E">
            <w:pPr>
              <w:tabs>
                <w:tab w:val="clear" w:pos="454"/>
                <w:tab w:val="clear" w:pos="680"/>
                <w:tab w:val="clear" w:pos="907"/>
                <w:tab w:val="left" w:pos="0"/>
              </w:tabs>
              <w:ind w:right="170"/>
              <w:jc w:val="right"/>
              <w:rPr>
                <w:rFonts w:cs="Times New Roman"/>
                <w:sz w:val="16"/>
                <w:szCs w:val="16"/>
              </w:rPr>
            </w:pPr>
          </w:p>
        </w:tc>
        <w:tc>
          <w:tcPr>
            <w:tcW w:w="236" w:type="dxa"/>
          </w:tcPr>
          <w:p w14:paraId="2E52565B" w14:textId="77777777" w:rsidR="000B415E" w:rsidRPr="00BD35C7" w:rsidRDefault="000B415E" w:rsidP="000B415E">
            <w:pPr>
              <w:tabs>
                <w:tab w:val="left" w:pos="540"/>
              </w:tabs>
              <w:jc w:val="both"/>
              <w:rPr>
                <w:rFonts w:cs="Times New Roman"/>
                <w:b/>
                <w:bCs/>
                <w:sz w:val="16"/>
                <w:szCs w:val="16"/>
                <w:highlight w:val="yellow"/>
              </w:rPr>
            </w:pPr>
          </w:p>
        </w:tc>
        <w:tc>
          <w:tcPr>
            <w:tcW w:w="1323" w:type="dxa"/>
            <w:tcBorders>
              <w:top w:val="double" w:sz="4" w:space="0" w:color="auto"/>
            </w:tcBorders>
            <w:vAlign w:val="bottom"/>
          </w:tcPr>
          <w:p w14:paraId="27C7A326" w14:textId="77777777" w:rsidR="000B415E" w:rsidRPr="00BD35C7" w:rsidRDefault="000B415E" w:rsidP="000B415E">
            <w:pPr>
              <w:tabs>
                <w:tab w:val="clear" w:pos="454"/>
                <w:tab w:val="clear" w:pos="680"/>
                <w:tab w:val="clear" w:pos="907"/>
                <w:tab w:val="left" w:pos="0"/>
              </w:tabs>
              <w:ind w:right="170"/>
              <w:jc w:val="right"/>
              <w:rPr>
                <w:rFonts w:cs="Times New Roman"/>
                <w:sz w:val="16"/>
                <w:szCs w:val="16"/>
              </w:rPr>
            </w:pPr>
          </w:p>
        </w:tc>
      </w:tr>
      <w:tr w:rsidR="000B415E" w:rsidRPr="00C1604E" w14:paraId="17AA9AEB" w14:textId="77777777" w:rsidTr="00C41160">
        <w:tc>
          <w:tcPr>
            <w:tcW w:w="3828" w:type="dxa"/>
            <w:vAlign w:val="bottom"/>
          </w:tcPr>
          <w:p w14:paraId="4C9C1708" w14:textId="77777777" w:rsidR="000B415E" w:rsidRPr="00B37B6C" w:rsidRDefault="000B415E" w:rsidP="000B415E">
            <w:pPr>
              <w:tabs>
                <w:tab w:val="left" w:pos="540"/>
              </w:tabs>
              <w:ind w:left="-110"/>
              <w:jc w:val="both"/>
              <w:rPr>
                <w:rFonts w:cs="Times New Roman"/>
                <w:sz w:val="22"/>
                <w:szCs w:val="22"/>
              </w:rPr>
            </w:pPr>
            <w:r w:rsidRPr="00B37B6C">
              <w:rPr>
                <w:rFonts w:cs="Times New Roman"/>
                <w:sz w:val="22"/>
                <w:szCs w:val="22"/>
              </w:rPr>
              <w:t>Accrued expenses</w:t>
            </w:r>
          </w:p>
        </w:tc>
        <w:tc>
          <w:tcPr>
            <w:tcW w:w="1276" w:type="dxa"/>
            <w:tcBorders>
              <w:bottom w:val="double" w:sz="4" w:space="0" w:color="auto"/>
            </w:tcBorders>
            <w:vAlign w:val="bottom"/>
          </w:tcPr>
          <w:p w14:paraId="1B2C5C35" w14:textId="77777777" w:rsidR="000B415E" w:rsidRPr="00526812" w:rsidRDefault="000B415E" w:rsidP="000B415E">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0FDA2FFA" w14:textId="77777777" w:rsidR="000B415E" w:rsidRPr="00C1604E" w:rsidRDefault="000B415E" w:rsidP="000B415E">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06F51AD" w14:textId="77777777" w:rsidR="000B415E" w:rsidRPr="00B37B6C" w:rsidRDefault="000B415E" w:rsidP="000B415E">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099D3B1C" w14:textId="77777777" w:rsidR="000B415E" w:rsidRPr="00C1604E" w:rsidRDefault="000B415E" w:rsidP="000B415E">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FF14BCE" w14:textId="4F5143BF" w:rsidR="000B415E" w:rsidRPr="00526812" w:rsidRDefault="00EF197C" w:rsidP="000B415E">
            <w:pPr>
              <w:tabs>
                <w:tab w:val="clear" w:pos="454"/>
                <w:tab w:val="clear" w:pos="680"/>
                <w:tab w:val="clear" w:pos="907"/>
                <w:tab w:val="left" w:pos="0"/>
              </w:tabs>
              <w:ind w:right="170"/>
              <w:jc w:val="right"/>
              <w:rPr>
                <w:rFonts w:cs="Times New Roman"/>
                <w:sz w:val="22"/>
                <w:szCs w:val="22"/>
              </w:rPr>
            </w:pPr>
            <w:r w:rsidRPr="00EF197C">
              <w:rPr>
                <w:rFonts w:cs="Times New Roman"/>
                <w:sz w:val="22"/>
                <w:szCs w:val="22"/>
              </w:rPr>
              <w:t>870</w:t>
            </w:r>
          </w:p>
        </w:tc>
        <w:tc>
          <w:tcPr>
            <w:tcW w:w="236" w:type="dxa"/>
          </w:tcPr>
          <w:p w14:paraId="16F6053D" w14:textId="77777777" w:rsidR="000B415E" w:rsidRPr="00C1604E" w:rsidRDefault="000B415E" w:rsidP="000B415E">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733C21C" w14:textId="7BF6C10E" w:rsidR="000B415E" w:rsidRPr="00B37B6C" w:rsidRDefault="000B415E" w:rsidP="000B415E">
            <w:pPr>
              <w:tabs>
                <w:tab w:val="clear" w:pos="454"/>
                <w:tab w:val="clear" w:pos="680"/>
                <w:tab w:val="clear" w:pos="907"/>
                <w:tab w:val="left" w:pos="0"/>
              </w:tabs>
              <w:ind w:right="170"/>
              <w:jc w:val="right"/>
              <w:rPr>
                <w:rFonts w:cs="Times New Roman"/>
                <w:sz w:val="22"/>
                <w:szCs w:val="22"/>
              </w:rPr>
            </w:pPr>
            <w:r>
              <w:rPr>
                <w:rFonts w:cs="Times New Roman"/>
                <w:sz w:val="22"/>
                <w:szCs w:val="22"/>
              </w:rPr>
              <w:t>831</w:t>
            </w:r>
          </w:p>
        </w:tc>
      </w:tr>
      <w:tr w:rsidR="000B415E" w:rsidRPr="00A50E72" w14:paraId="076D599F" w14:textId="77777777" w:rsidTr="00C41160">
        <w:trPr>
          <w:tblHeader/>
        </w:trPr>
        <w:tc>
          <w:tcPr>
            <w:tcW w:w="3828" w:type="dxa"/>
          </w:tcPr>
          <w:p w14:paraId="1957C670" w14:textId="77777777" w:rsidR="000B415E" w:rsidRPr="00515545" w:rsidRDefault="000B415E" w:rsidP="000B415E">
            <w:pPr>
              <w:tabs>
                <w:tab w:val="left" w:pos="540"/>
              </w:tabs>
              <w:ind w:left="-110"/>
              <w:jc w:val="both"/>
              <w:rPr>
                <w:rFonts w:cs="Times New Roman"/>
                <w:sz w:val="22"/>
                <w:szCs w:val="22"/>
              </w:rPr>
            </w:pPr>
          </w:p>
        </w:tc>
        <w:tc>
          <w:tcPr>
            <w:tcW w:w="1276" w:type="dxa"/>
            <w:vAlign w:val="center"/>
          </w:tcPr>
          <w:p w14:paraId="57646E6F" w14:textId="2E51CA67" w:rsidR="000B415E" w:rsidRPr="00515545" w:rsidRDefault="000B415E" w:rsidP="000B415E">
            <w:pPr>
              <w:tabs>
                <w:tab w:val="left" w:pos="540"/>
              </w:tabs>
              <w:ind w:left="-110"/>
              <w:jc w:val="both"/>
              <w:rPr>
                <w:rFonts w:cs="Times New Roman"/>
                <w:sz w:val="22"/>
                <w:szCs w:val="22"/>
              </w:rPr>
            </w:pPr>
          </w:p>
        </w:tc>
        <w:tc>
          <w:tcPr>
            <w:tcW w:w="236" w:type="dxa"/>
            <w:vAlign w:val="center"/>
          </w:tcPr>
          <w:p w14:paraId="42ED778F" w14:textId="77777777" w:rsidR="000B415E" w:rsidRPr="00515545" w:rsidRDefault="000B415E" w:rsidP="000B415E">
            <w:pPr>
              <w:tabs>
                <w:tab w:val="left" w:pos="540"/>
              </w:tabs>
              <w:ind w:left="-110"/>
              <w:jc w:val="both"/>
              <w:rPr>
                <w:rFonts w:cs="Times New Roman"/>
                <w:sz w:val="22"/>
                <w:szCs w:val="22"/>
              </w:rPr>
            </w:pPr>
          </w:p>
        </w:tc>
        <w:tc>
          <w:tcPr>
            <w:tcW w:w="1311" w:type="dxa"/>
            <w:vAlign w:val="center"/>
          </w:tcPr>
          <w:p w14:paraId="2B107D9F" w14:textId="0C40D5AB" w:rsidR="000B415E" w:rsidRPr="00515545" w:rsidRDefault="000B415E" w:rsidP="000B415E">
            <w:pPr>
              <w:tabs>
                <w:tab w:val="left" w:pos="540"/>
              </w:tabs>
              <w:ind w:left="-110"/>
              <w:jc w:val="both"/>
              <w:rPr>
                <w:rFonts w:cs="Times New Roman"/>
                <w:sz w:val="22"/>
                <w:szCs w:val="22"/>
              </w:rPr>
            </w:pPr>
          </w:p>
        </w:tc>
        <w:tc>
          <w:tcPr>
            <w:tcW w:w="236" w:type="dxa"/>
          </w:tcPr>
          <w:p w14:paraId="32AFF9FB" w14:textId="77777777" w:rsidR="000B415E" w:rsidRPr="00515545" w:rsidRDefault="000B415E" w:rsidP="000B415E">
            <w:pPr>
              <w:tabs>
                <w:tab w:val="left" w:pos="540"/>
              </w:tabs>
              <w:ind w:left="-110"/>
              <w:jc w:val="both"/>
              <w:rPr>
                <w:rFonts w:cs="Times New Roman"/>
                <w:sz w:val="22"/>
                <w:szCs w:val="22"/>
              </w:rPr>
            </w:pPr>
          </w:p>
        </w:tc>
        <w:tc>
          <w:tcPr>
            <w:tcW w:w="1335" w:type="dxa"/>
            <w:vAlign w:val="center"/>
          </w:tcPr>
          <w:p w14:paraId="2415D506" w14:textId="66209D56" w:rsidR="000B415E" w:rsidRPr="00515545" w:rsidRDefault="000B415E" w:rsidP="000B415E">
            <w:pPr>
              <w:tabs>
                <w:tab w:val="left" w:pos="540"/>
              </w:tabs>
              <w:ind w:left="-110"/>
              <w:jc w:val="both"/>
              <w:rPr>
                <w:rFonts w:cs="Times New Roman"/>
                <w:sz w:val="22"/>
                <w:szCs w:val="22"/>
              </w:rPr>
            </w:pPr>
          </w:p>
        </w:tc>
        <w:tc>
          <w:tcPr>
            <w:tcW w:w="236" w:type="dxa"/>
            <w:vAlign w:val="center"/>
          </w:tcPr>
          <w:p w14:paraId="7499FB8D" w14:textId="77777777" w:rsidR="000B415E" w:rsidRPr="00515545" w:rsidRDefault="000B415E" w:rsidP="000B415E">
            <w:pPr>
              <w:tabs>
                <w:tab w:val="left" w:pos="540"/>
              </w:tabs>
              <w:ind w:left="-110"/>
              <w:jc w:val="both"/>
              <w:rPr>
                <w:rFonts w:cs="Times New Roman"/>
                <w:sz w:val="22"/>
                <w:szCs w:val="22"/>
              </w:rPr>
            </w:pPr>
          </w:p>
        </w:tc>
        <w:tc>
          <w:tcPr>
            <w:tcW w:w="1323" w:type="dxa"/>
            <w:vAlign w:val="center"/>
          </w:tcPr>
          <w:p w14:paraId="52544F27" w14:textId="743D1376" w:rsidR="000B415E" w:rsidRPr="00515545" w:rsidRDefault="000B415E" w:rsidP="000B415E">
            <w:pPr>
              <w:tabs>
                <w:tab w:val="left" w:pos="540"/>
              </w:tabs>
              <w:ind w:left="-110"/>
              <w:jc w:val="both"/>
              <w:rPr>
                <w:rFonts w:cs="Times New Roman"/>
                <w:sz w:val="22"/>
                <w:szCs w:val="22"/>
              </w:rPr>
            </w:pPr>
          </w:p>
        </w:tc>
      </w:tr>
      <w:tr w:rsidR="001D6023" w:rsidRPr="00515545" w14:paraId="6F445316" w14:textId="77777777" w:rsidTr="00275DCF">
        <w:tc>
          <w:tcPr>
            <w:tcW w:w="3828" w:type="dxa"/>
          </w:tcPr>
          <w:p w14:paraId="1207A8AF" w14:textId="77777777" w:rsidR="001D6023" w:rsidRPr="00515545" w:rsidRDefault="001D6023" w:rsidP="00A57D20">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276" w:type="dxa"/>
          </w:tcPr>
          <w:p w14:paraId="4ADEF281" w14:textId="77777777" w:rsidR="001D6023" w:rsidRPr="00515545" w:rsidRDefault="001D6023" w:rsidP="00A57D20">
            <w:pPr>
              <w:tabs>
                <w:tab w:val="left" w:pos="540"/>
              </w:tabs>
              <w:jc w:val="both"/>
              <w:rPr>
                <w:rFonts w:cs="Times New Roman"/>
                <w:sz w:val="22"/>
                <w:szCs w:val="22"/>
                <w:highlight w:val="yellow"/>
              </w:rPr>
            </w:pPr>
          </w:p>
        </w:tc>
        <w:tc>
          <w:tcPr>
            <w:tcW w:w="236" w:type="dxa"/>
          </w:tcPr>
          <w:p w14:paraId="660A09CA" w14:textId="77777777" w:rsidR="001D6023" w:rsidRPr="00515545" w:rsidRDefault="001D6023" w:rsidP="00A57D20">
            <w:pPr>
              <w:tabs>
                <w:tab w:val="left" w:pos="540"/>
              </w:tabs>
              <w:jc w:val="both"/>
              <w:rPr>
                <w:rFonts w:cs="Times New Roman"/>
                <w:sz w:val="22"/>
                <w:szCs w:val="22"/>
                <w:highlight w:val="yellow"/>
              </w:rPr>
            </w:pPr>
          </w:p>
        </w:tc>
        <w:tc>
          <w:tcPr>
            <w:tcW w:w="1311" w:type="dxa"/>
          </w:tcPr>
          <w:p w14:paraId="2A267CCD" w14:textId="77777777" w:rsidR="001D6023" w:rsidRPr="00515545"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218E85F6" w14:textId="77777777" w:rsidR="001D6023" w:rsidRPr="00515545" w:rsidRDefault="001D6023" w:rsidP="00A57D20">
            <w:pPr>
              <w:tabs>
                <w:tab w:val="left" w:pos="540"/>
              </w:tabs>
              <w:jc w:val="both"/>
              <w:rPr>
                <w:rFonts w:cs="Times New Roman"/>
                <w:sz w:val="22"/>
                <w:szCs w:val="22"/>
                <w:highlight w:val="yellow"/>
              </w:rPr>
            </w:pPr>
          </w:p>
        </w:tc>
        <w:tc>
          <w:tcPr>
            <w:tcW w:w="1335" w:type="dxa"/>
          </w:tcPr>
          <w:p w14:paraId="73B5FEC3" w14:textId="77777777" w:rsidR="001D6023" w:rsidRPr="00515545"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27FB7B39" w14:textId="77777777" w:rsidR="001D6023" w:rsidRPr="00515545" w:rsidRDefault="001D6023" w:rsidP="00A57D20">
            <w:pPr>
              <w:tabs>
                <w:tab w:val="left" w:pos="540"/>
              </w:tabs>
              <w:jc w:val="both"/>
              <w:rPr>
                <w:rFonts w:cs="Times New Roman"/>
                <w:sz w:val="22"/>
                <w:szCs w:val="22"/>
                <w:highlight w:val="yellow"/>
              </w:rPr>
            </w:pPr>
          </w:p>
        </w:tc>
        <w:tc>
          <w:tcPr>
            <w:tcW w:w="1323" w:type="dxa"/>
          </w:tcPr>
          <w:p w14:paraId="75B30143" w14:textId="77777777" w:rsidR="001D6023" w:rsidRPr="00515545"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582CA6" w:rsidRPr="00515545" w14:paraId="6B76D564" w14:textId="77777777" w:rsidTr="00275DCF">
        <w:tc>
          <w:tcPr>
            <w:tcW w:w="3828" w:type="dxa"/>
          </w:tcPr>
          <w:p w14:paraId="6B2ABFB7" w14:textId="5ADCF4E4" w:rsidR="00582CA6" w:rsidRPr="00D8358E" w:rsidRDefault="00D8358E" w:rsidP="00A57D20">
            <w:pPr>
              <w:tabs>
                <w:tab w:val="left" w:pos="540"/>
              </w:tabs>
              <w:ind w:left="-110"/>
              <w:jc w:val="both"/>
              <w:rPr>
                <w:rFonts w:cstheme="minorBidi"/>
                <w:sz w:val="22"/>
                <w:szCs w:val="22"/>
              </w:rPr>
            </w:pPr>
            <w:r w:rsidRPr="00D8358E">
              <w:rPr>
                <w:rFonts w:cstheme="minorBidi"/>
                <w:sz w:val="22"/>
                <w:szCs w:val="22"/>
              </w:rPr>
              <w:t>Deposits for right</w:t>
            </w:r>
            <w:r w:rsidR="00EE087F">
              <w:rPr>
                <w:rFonts w:cstheme="minorBidi"/>
                <w:sz w:val="22"/>
                <w:szCs w:val="22"/>
              </w:rPr>
              <w:t>-</w:t>
            </w:r>
            <w:r w:rsidRPr="00D8358E">
              <w:rPr>
                <w:rFonts w:cstheme="minorBidi"/>
                <w:sz w:val="22"/>
                <w:szCs w:val="22"/>
              </w:rPr>
              <w:t>of</w:t>
            </w:r>
            <w:r w:rsidR="00EE087F">
              <w:rPr>
                <w:rFonts w:cstheme="minorBidi"/>
                <w:sz w:val="22"/>
                <w:szCs w:val="22"/>
              </w:rPr>
              <w:t>-</w:t>
            </w:r>
            <w:r w:rsidRPr="00D8358E">
              <w:rPr>
                <w:rFonts w:cstheme="minorBidi"/>
                <w:sz w:val="22"/>
                <w:szCs w:val="22"/>
              </w:rPr>
              <w:t>use assets</w:t>
            </w:r>
          </w:p>
        </w:tc>
        <w:tc>
          <w:tcPr>
            <w:tcW w:w="1276" w:type="dxa"/>
            <w:tcBorders>
              <w:bottom w:val="double" w:sz="4" w:space="0" w:color="auto"/>
            </w:tcBorders>
          </w:tcPr>
          <w:p w14:paraId="6209BE99" w14:textId="4D8F28DF" w:rsidR="00582CA6" w:rsidRPr="00275DCF" w:rsidRDefault="00275DCF" w:rsidP="00275DCF">
            <w:pPr>
              <w:tabs>
                <w:tab w:val="clear" w:pos="454"/>
                <w:tab w:val="clear" w:pos="680"/>
                <w:tab w:val="clear" w:pos="907"/>
                <w:tab w:val="left" w:pos="0"/>
              </w:tabs>
              <w:ind w:right="170"/>
              <w:jc w:val="right"/>
              <w:rPr>
                <w:rFonts w:cs="Times New Roman"/>
                <w:sz w:val="22"/>
                <w:szCs w:val="22"/>
              </w:rPr>
            </w:pPr>
            <w:r w:rsidRPr="00275DCF">
              <w:rPr>
                <w:rFonts w:cs="Times New Roman"/>
                <w:sz w:val="22"/>
                <w:szCs w:val="22"/>
              </w:rPr>
              <w:t>4,516</w:t>
            </w:r>
          </w:p>
        </w:tc>
        <w:tc>
          <w:tcPr>
            <w:tcW w:w="236" w:type="dxa"/>
          </w:tcPr>
          <w:p w14:paraId="2AE1DBCF" w14:textId="77777777" w:rsidR="00582CA6" w:rsidRPr="00515545" w:rsidRDefault="00582CA6" w:rsidP="00A57D20">
            <w:pPr>
              <w:tabs>
                <w:tab w:val="left" w:pos="540"/>
              </w:tabs>
              <w:jc w:val="both"/>
              <w:rPr>
                <w:rFonts w:cs="Times New Roman"/>
                <w:sz w:val="22"/>
                <w:szCs w:val="22"/>
                <w:highlight w:val="yellow"/>
              </w:rPr>
            </w:pPr>
          </w:p>
        </w:tc>
        <w:tc>
          <w:tcPr>
            <w:tcW w:w="1311" w:type="dxa"/>
            <w:tcBorders>
              <w:bottom w:val="double" w:sz="4" w:space="0" w:color="auto"/>
            </w:tcBorders>
          </w:tcPr>
          <w:p w14:paraId="35BA6114" w14:textId="1CF00098" w:rsidR="00582CA6" w:rsidRPr="00105FBE" w:rsidRDefault="00105FBE" w:rsidP="00105FBE">
            <w:pPr>
              <w:tabs>
                <w:tab w:val="clear" w:pos="454"/>
                <w:tab w:val="clear" w:pos="680"/>
                <w:tab w:val="clear" w:pos="907"/>
                <w:tab w:val="left" w:pos="0"/>
              </w:tabs>
              <w:ind w:right="170"/>
              <w:jc w:val="right"/>
              <w:rPr>
                <w:rFonts w:cs="Times New Roman"/>
                <w:sz w:val="22"/>
                <w:szCs w:val="22"/>
              </w:rPr>
            </w:pPr>
            <w:r w:rsidRPr="00105FBE">
              <w:rPr>
                <w:rFonts w:cs="Times New Roman"/>
                <w:sz w:val="22"/>
                <w:szCs w:val="22"/>
              </w:rPr>
              <w:t>5,112</w:t>
            </w:r>
          </w:p>
        </w:tc>
        <w:tc>
          <w:tcPr>
            <w:tcW w:w="236" w:type="dxa"/>
          </w:tcPr>
          <w:p w14:paraId="4A2AFDAD" w14:textId="77777777" w:rsidR="00582CA6" w:rsidRPr="00515545" w:rsidRDefault="00582CA6" w:rsidP="00A57D20">
            <w:pPr>
              <w:tabs>
                <w:tab w:val="left" w:pos="540"/>
              </w:tabs>
              <w:jc w:val="both"/>
              <w:rPr>
                <w:rFonts w:cs="Times New Roman"/>
                <w:sz w:val="22"/>
                <w:szCs w:val="22"/>
                <w:highlight w:val="yellow"/>
              </w:rPr>
            </w:pPr>
          </w:p>
        </w:tc>
        <w:tc>
          <w:tcPr>
            <w:tcW w:w="1335" w:type="dxa"/>
            <w:tcBorders>
              <w:bottom w:val="double" w:sz="4" w:space="0" w:color="auto"/>
            </w:tcBorders>
          </w:tcPr>
          <w:p w14:paraId="6E52C5A3" w14:textId="236C035D" w:rsidR="00582CA6" w:rsidRPr="000C1EDB" w:rsidRDefault="000C1EDB" w:rsidP="000C1EDB">
            <w:pPr>
              <w:tabs>
                <w:tab w:val="clear" w:pos="454"/>
                <w:tab w:val="clear" w:pos="680"/>
                <w:tab w:val="clear" w:pos="907"/>
                <w:tab w:val="left" w:pos="0"/>
              </w:tabs>
              <w:ind w:right="170"/>
              <w:jc w:val="right"/>
              <w:rPr>
                <w:rFonts w:cstheme="minorBidi"/>
                <w:sz w:val="22"/>
                <w:szCs w:val="28"/>
              </w:rPr>
            </w:pPr>
            <w:r w:rsidRPr="000C1EDB">
              <w:rPr>
                <w:rFonts w:cstheme="minorBidi"/>
                <w:sz w:val="22"/>
                <w:szCs w:val="28"/>
              </w:rPr>
              <w:t>4,516</w:t>
            </w:r>
          </w:p>
        </w:tc>
        <w:tc>
          <w:tcPr>
            <w:tcW w:w="236" w:type="dxa"/>
          </w:tcPr>
          <w:p w14:paraId="7874FEB7" w14:textId="77777777" w:rsidR="00582CA6" w:rsidRPr="00515545" w:rsidRDefault="00582CA6" w:rsidP="00A57D20">
            <w:pPr>
              <w:tabs>
                <w:tab w:val="left" w:pos="540"/>
              </w:tabs>
              <w:jc w:val="both"/>
              <w:rPr>
                <w:rFonts w:cs="Times New Roman"/>
                <w:sz w:val="22"/>
                <w:szCs w:val="22"/>
                <w:highlight w:val="yellow"/>
              </w:rPr>
            </w:pPr>
          </w:p>
        </w:tc>
        <w:tc>
          <w:tcPr>
            <w:tcW w:w="1323" w:type="dxa"/>
            <w:tcBorders>
              <w:bottom w:val="double" w:sz="4" w:space="0" w:color="auto"/>
            </w:tcBorders>
          </w:tcPr>
          <w:p w14:paraId="3B5CA01A" w14:textId="2AF2AC40" w:rsidR="00582CA6" w:rsidRPr="00515545" w:rsidRDefault="00105FBE" w:rsidP="00105FBE">
            <w:pPr>
              <w:tabs>
                <w:tab w:val="clear" w:pos="454"/>
                <w:tab w:val="clear" w:pos="680"/>
                <w:tab w:val="clear" w:pos="907"/>
                <w:tab w:val="left" w:pos="0"/>
              </w:tabs>
              <w:ind w:right="170"/>
              <w:jc w:val="right"/>
              <w:rPr>
                <w:rFonts w:cs="Times New Roman"/>
                <w:sz w:val="22"/>
                <w:szCs w:val="22"/>
                <w:highlight w:val="yellow"/>
              </w:rPr>
            </w:pPr>
            <w:r w:rsidRPr="00105FBE">
              <w:rPr>
                <w:rFonts w:cs="Times New Roman"/>
                <w:sz w:val="22"/>
                <w:szCs w:val="22"/>
              </w:rPr>
              <w:t>5,112</w:t>
            </w:r>
          </w:p>
        </w:tc>
      </w:tr>
      <w:tr w:rsidR="001D6023" w:rsidRPr="00515545" w14:paraId="27A47344" w14:textId="77777777" w:rsidTr="00275DCF">
        <w:tc>
          <w:tcPr>
            <w:tcW w:w="3828" w:type="dxa"/>
            <w:vAlign w:val="bottom"/>
          </w:tcPr>
          <w:p w14:paraId="5B47C037" w14:textId="77777777" w:rsidR="001D6023" w:rsidRPr="00515545" w:rsidRDefault="001D6023" w:rsidP="00A57D20">
            <w:pPr>
              <w:tabs>
                <w:tab w:val="left" w:pos="540"/>
              </w:tabs>
              <w:ind w:left="-110"/>
              <w:jc w:val="both"/>
              <w:rPr>
                <w:rFonts w:cs="Times New Roman"/>
                <w:sz w:val="22"/>
                <w:szCs w:val="22"/>
              </w:rPr>
            </w:pPr>
            <w:r w:rsidRPr="00515545">
              <w:rPr>
                <w:rFonts w:cs="Times New Roman"/>
                <w:sz w:val="22"/>
                <w:szCs w:val="22"/>
              </w:rPr>
              <w:t>Accrued expenses</w:t>
            </w:r>
          </w:p>
        </w:tc>
        <w:tc>
          <w:tcPr>
            <w:tcW w:w="1276" w:type="dxa"/>
            <w:tcBorders>
              <w:top w:val="double" w:sz="4" w:space="0" w:color="auto"/>
              <w:bottom w:val="double" w:sz="4" w:space="0" w:color="auto"/>
            </w:tcBorders>
            <w:vAlign w:val="bottom"/>
          </w:tcPr>
          <w:p w14:paraId="6AA5EEE5" w14:textId="0413BE02" w:rsidR="001D6023" w:rsidRPr="00515545" w:rsidRDefault="00FB1112" w:rsidP="00A57D20">
            <w:pPr>
              <w:tabs>
                <w:tab w:val="clear" w:pos="454"/>
                <w:tab w:val="clear" w:pos="680"/>
                <w:tab w:val="clear" w:pos="907"/>
                <w:tab w:val="left" w:pos="0"/>
              </w:tabs>
              <w:ind w:right="170"/>
              <w:jc w:val="right"/>
              <w:rPr>
                <w:rFonts w:cs="Times New Roman"/>
                <w:sz w:val="22"/>
                <w:szCs w:val="22"/>
              </w:rPr>
            </w:pPr>
            <w:r w:rsidRPr="00FB1112">
              <w:rPr>
                <w:rFonts w:cs="Times New Roman"/>
                <w:sz w:val="22"/>
                <w:szCs w:val="22"/>
              </w:rPr>
              <w:t>336</w:t>
            </w:r>
          </w:p>
        </w:tc>
        <w:tc>
          <w:tcPr>
            <w:tcW w:w="236" w:type="dxa"/>
          </w:tcPr>
          <w:p w14:paraId="7ACABD20"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top w:val="double" w:sz="4" w:space="0" w:color="auto"/>
              <w:bottom w:val="double" w:sz="4" w:space="0" w:color="auto"/>
            </w:tcBorders>
            <w:vAlign w:val="bottom"/>
          </w:tcPr>
          <w:p w14:paraId="4EC67115" w14:textId="3953485E" w:rsidR="001D6023" w:rsidRPr="00515545" w:rsidRDefault="009740AA"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351</w:t>
            </w:r>
          </w:p>
        </w:tc>
        <w:tc>
          <w:tcPr>
            <w:tcW w:w="236" w:type="dxa"/>
          </w:tcPr>
          <w:p w14:paraId="2DED013B"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top w:val="double" w:sz="4" w:space="0" w:color="auto"/>
              <w:bottom w:val="double" w:sz="4" w:space="0" w:color="auto"/>
            </w:tcBorders>
            <w:vAlign w:val="bottom"/>
          </w:tcPr>
          <w:p w14:paraId="7854FCA9" w14:textId="38881FB1" w:rsidR="001D6023" w:rsidRPr="00D7258D" w:rsidRDefault="001C59E9" w:rsidP="00A57D20">
            <w:pPr>
              <w:tabs>
                <w:tab w:val="clear" w:pos="454"/>
                <w:tab w:val="clear" w:pos="680"/>
                <w:tab w:val="clear" w:pos="907"/>
                <w:tab w:val="left" w:pos="0"/>
              </w:tabs>
              <w:ind w:right="170"/>
              <w:jc w:val="right"/>
              <w:rPr>
                <w:rFonts w:cstheme="minorBidi"/>
                <w:sz w:val="22"/>
                <w:szCs w:val="28"/>
              </w:rPr>
            </w:pPr>
            <w:r w:rsidRPr="001C59E9">
              <w:rPr>
                <w:rFonts w:cstheme="minorBidi"/>
                <w:sz w:val="22"/>
                <w:szCs w:val="28"/>
              </w:rPr>
              <w:t>325</w:t>
            </w:r>
          </w:p>
        </w:tc>
        <w:tc>
          <w:tcPr>
            <w:tcW w:w="236" w:type="dxa"/>
          </w:tcPr>
          <w:p w14:paraId="6F6DE37E"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top w:val="double" w:sz="4" w:space="0" w:color="auto"/>
              <w:bottom w:val="double" w:sz="4" w:space="0" w:color="auto"/>
            </w:tcBorders>
            <w:vAlign w:val="bottom"/>
          </w:tcPr>
          <w:p w14:paraId="65BD3B9A" w14:textId="3A643184" w:rsidR="001D6023" w:rsidRPr="00515545" w:rsidRDefault="009740AA"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342</w:t>
            </w:r>
          </w:p>
        </w:tc>
      </w:tr>
      <w:tr w:rsidR="001D6023" w:rsidRPr="00515545" w14:paraId="75825998" w14:textId="77777777" w:rsidTr="00C41160">
        <w:tc>
          <w:tcPr>
            <w:tcW w:w="3828" w:type="dxa"/>
            <w:vAlign w:val="bottom"/>
          </w:tcPr>
          <w:p w14:paraId="6AE6B5E4" w14:textId="77777777" w:rsidR="001D6023" w:rsidRPr="00515545" w:rsidRDefault="001D6023" w:rsidP="00A57D20">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double" w:sz="4" w:space="0" w:color="auto"/>
              <w:bottom w:val="double" w:sz="4" w:space="0" w:color="auto"/>
            </w:tcBorders>
            <w:vAlign w:val="bottom"/>
          </w:tcPr>
          <w:p w14:paraId="2FDCE2E4" w14:textId="21B73792" w:rsidR="001D6023" w:rsidRPr="00515545" w:rsidRDefault="002F677D" w:rsidP="00A57D20">
            <w:pPr>
              <w:tabs>
                <w:tab w:val="clear" w:pos="454"/>
                <w:tab w:val="clear" w:pos="680"/>
                <w:tab w:val="clear" w:pos="907"/>
                <w:tab w:val="left" w:pos="0"/>
              </w:tabs>
              <w:ind w:right="170"/>
              <w:jc w:val="right"/>
              <w:rPr>
                <w:rFonts w:cs="Times New Roman"/>
                <w:sz w:val="22"/>
                <w:szCs w:val="22"/>
              </w:rPr>
            </w:pPr>
            <w:r w:rsidRPr="002F677D">
              <w:rPr>
                <w:rFonts w:cs="Times New Roman"/>
                <w:sz w:val="22"/>
                <w:szCs w:val="22"/>
              </w:rPr>
              <w:t>30,775</w:t>
            </w:r>
          </w:p>
        </w:tc>
        <w:tc>
          <w:tcPr>
            <w:tcW w:w="236" w:type="dxa"/>
          </w:tcPr>
          <w:p w14:paraId="47F9106E"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top w:val="double" w:sz="4" w:space="0" w:color="auto"/>
              <w:bottom w:val="double" w:sz="4" w:space="0" w:color="auto"/>
            </w:tcBorders>
            <w:vAlign w:val="bottom"/>
          </w:tcPr>
          <w:p w14:paraId="38F8305E" w14:textId="27E448FE" w:rsidR="001D6023" w:rsidRPr="00515545" w:rsidRDefault="00BD35C7"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37,081</w:t>
            </w:r>
          </w:p>
        </w:tc>
        <w:tc>
          <w:tcPr>
            <w:tcW w:w="236" w:type="dxa"/>
          </w:tcPr>
          <w:p w14:paraId="246448E9"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top w:val="double" w:sz="4" w:space="0" w:color="auto"/>
              <w:bottom w:val="double" w:sz="4" w:space="0" w:color="auto"/>
            </w:tcBorders>
            <w:vAlign w:val="bottom"/>
          </w:tcPr>
          <w:p w14:paraId="364DE66A" w14:textId="654F7822" w:rsidR="001D6023" w:rsidRPr="00515545" w:rsidRDefault="001816C9" w:rsidP="00A57D20">
            <w:pPr>
              <w:tabs>
                <w:tab w:val="clear" w:pos="454"/>
                <w:tab w:val="clear" w:pos="680"/>
                <w:tab w:val="clear" w:pos="907"/>
                <w:tab w:val="left" w:pos="0"/>
              </w:tabs>
              <w:ind w:right="170"/>
              <w:jc w:val="right"/>
              <w:rPr>
                <w:rFonts w:cs="Times New Roman"/>
                <w:sz w:val="22"/>
                <w:szCs w:val="22"/>
              </w:rPr>
            </w:pPr>
            <w:r w:rsidRPr="001816C9">
              <w:rPr>
                <w:rFonts w:cs="Times New Roman"/>
                <w:sz w:val="22"/>
                <w:szCs w:val="22"/>
              </w:rPr>
              <w:t>30,775</w:t>
            </w:r>
          </w:p>
        </w:tc>
        <w:tc>
          <w:tcPr>
            <w:tcW w:w="236" w:type="dxa"/>
          </w:tcPr>
          <w:p w14:paraId="658D4D31"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top w:val="double" w:sz="4" w:space="0" w:color="auto"/>
              <w:bottom w:val="double" w:sz="4" w:space="0" w:color="auto"/>
            </w:tcBorders>
            <w:vAlign w:val="bottom"/>
          </w:tcPr>
          <w:p w14:paraId="78D74516" w14:textId="7F60DC69" w:rsidR="001D6023" w:rsidRPr="00515545" w:rsidRDefault="00BD35C7"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37,081</w:t>
            </w:r>
          </w:p>
        </w:tc>
      </w:tr>
      <w:tr w:rsidR="001D6023" w:rsidRPr="00A50E72" w14:paraId="2F989983" w14:textId="77777777" w:rsidTr="00C411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Borders>
              <w:top w:val="nil"/>
              <w:left w:val="nil"/>
              <w:bottom w:val="nil"/>
              <w:right w:val="nil"/>
            </w:tcBorders>
            <w:vAlign w:val="bottom"/>
          </w:tcPr>
          <w:p w14:paraId="24B41F1F" w14:textId="77777777" w:rsidR="001D6023" w:rsidRPr="00515545" w:rsidRDefault="001D6023" w:rsidP="00A57D20">
            <w:pPr>
              <w:tabs>
                <w:tab w:val="left" w:pos="540"/>
              </w:tabs>
              <w:ind w:left="-110"/>
              <w:jc w:val="both"/>
              <w:rPr>
                <w:rFonts w:cs="Times New Roman"/>
                <w:sz w:val="22"/>
                <w:szCs w:val="22"/>
              </w:rPr>
            </w:pPr>
          </w:p>
        </w:tc>
        <w:tc>
          <w:tcPr>
            <w:tcW w:w="1276" w:type="dxa"/>
            <w:tcBorders>
              <w:top w:val="double" w:sz="4" w:space="0" w:color="auto"/>
              <w:left w:val="nil"/>
              <w:bottom w:val="nil"/>
              <w:right w:val="nil"/>
            </w:tcBorders>
            <w:vAlign w:val="bottom"/>
          </w:tcPr>
          <w:p w14:paraId="2D1AA854" w14:textId="77777777" w:rsidR="001D6023" w:rsidRPr="00515545" w:rsidRDefault="001D6023" w:rsidP="00A57D20">
            <w:pPr>
              <w:tabs>
                <w:tab w:val="left" w:pos="540"/>
              </w:tabs>
              <w:ind w:left="-110"/>
              <w:jc w:val="both"/>
              <w:rPr>
                <w:rFonts w:cs="Times New Roman"/>
                <w:sz w:val="22"/>
                <w:szCs w:val="22"/>
              </w:rPr>
            </w:pPr>
          </w:p>
        </w:tc>
        <w:tc>
          <w:tcPr>
            <w:tcW w:w="236" w:type="dxa"/>
            <w:tcBorders>
              <w:top w:val="nil"/>
              <w:left w:val="nil"/>
              <w:bottom w:val="nil"/>
              <w:right w:val="nil"/>
            </w:tcBorders>
          </w:tcPr>
          <w:p w14:paraId="72B85D9A" w14:textId="77777777" w:rsidR="001D6023" w:rsidRPr="00A50E72" w:rsidRDefault="001D6023" w:rsidP="00A57D20">
            <w:pPr>
              <w:tabs>
                <w:tab w:val="left" w:pos="540"/>
              </w:tabs>
              <w:ind w:left="-110"/>
              <w:jc w:val="both"/>
              <w:rPr>
                <w:rFonts w:cs="Times New Roman"/>
                <w:sz w:val="22"/>
                <w:szCs w:val="22"/>
              </w:rPr>
            </w:pPr>
          </w:p>
        </w:tc>
        <w:tc>
          <w:tcPr>
            <w:tcW w:w="1311" w:type="dxa"/>
            <w:tcBorders>
              <w:top w:val="double" w:sz="4" w:space="0" w:color="auto"/>
              <w:left w:val="nil"/>
              <w:bottom w:val="nil"/>
              <w:right w:val="nil"/>
            </w:tcBorders>
            <w:vAlign w:val="bottom"/>
          </w:tcPr>
          <w:p w14:paraId="25EBDAE7" w14:textId="77777777" w:rsidR="001D6023" w:rsidRPr="00515545" w:rsidRDefault="001D6023" w:rsidP="00A57D20">
            <w:pPr>
              <w:tabs>
                <w:tab w:val="left" w:pos="540"/>
              </w:tabs>
              <w:ind w:left="-110"/>
              <w:jc w:val="both"/>
              <w:rPr>
                <w:rFonts w:cs="Times New Roman"/>
                <w:sz w:val="22"/>
                <w:szCs w:val="22"/>
              </w:rPr>
            </w:pPr>
          </w:p>
        </w:tc>
        <w:tc>
          <w:tcPr>
            <w:tcW w:w="236" w:type="dxa"/>
            <w:tcBorders>
              <w:top w:val="nil"/>
              <w:left w:val="nil"/>
              <w:bottom w:val="nil"/>
              <w:right w:val="nil"/>
            </w:tcBorders>
          </w:tcPr>
          <w:p w14:paraId="6439906E" w14:textId="77777777" w:rsidR="001D6023" w:rsidRPr="00A50E72" w:rsidRDefault="001D6023" w:rsidP="00A57D20">
            <w:pPr>
              <w:tabs>
                <w:tab w:val="left" w:pos="540"/>
              </w:tabs>
              <w:ind w:left="-110"/>
              <w:jc w:val="both"/>
              <w:rPr>
                <w:rFonts w:cs="Times New Roman"/>
                <w:sz w:val="22"/>
                <w:szCs w:val="22"/>
              </w:rPr>
            </w:pPr>
          </w:p>
        </w:tc>
        <w:tc>
          <w:tcPr>
            <w:tcW w:w="1335" w:type="dxa"/>
            <w:tcBorders>
              <w:top w:val="double" w:sz="4" w:space="0" w:color="auto"/>
              <w:left w:val="nil"/>
              <w:bottom w:val="nil"/>
              <w:right w:val="nil"/>
            </w:tcBorders>
            <w:vAlign w:val="bottom"/>
          </w:tcPr>
          <w:p w14:paraId="0F66B4DD" w14:textId="77777777" w:rsidR="001D6023" w:rsidRPr="00515545" w:rsidRDefault="001D6023" w:rsidP="00A57D20">
            <w:pPr>
              <w:tabs>
                <w:tab w:val="left" w:pos="540"/>
              </w:tabs>
              <w:ind w:left="-110"/>
              <w:jc w:val="both"/>
              <w:rPr>
                <w:rFonts w:cs="Times New Roman"/>
                <w:sz w:val="22"/>
                <w:szCs w:val="22"/>
              </w:rPr>
            </w:pPr>
          </w:p>
        </w:tc>
        <w:tc>
          <w:tcPr>
            <w:tcW w:w="236" w:type="dxa"/>
            <w:tcBorders>
              <w:top w:val="nil"/>
              <w:left w:val="nil"/>
              <w:bottom w:val="nil"/>
              <w:right w:val="nil"/>
            </w:tcBorders>
          </w:tcPr>
          <w:p w14:paraId="72354126" w14:textId="77777777" w:rsidR="001D6023" w:rsidRPr="00A50E72" w:rsidRDefault="001D6023" w:rsidP="00A57D20">
            <w:pPr>
              <w:tabs>
                <w:tab w:val="left" w:pos="540"/>
              </w:tabs>
              <w:ind w:left="-110"/>
              <w:jc w:val="both"/>
              <w:rPr>
                <w:rFonts w:cs="Times New Roman"/>
                <w:sz w:val="22"/>
                <w:szCs w:val="22"/>
              </w:rPr>
            </w:pPr>
          </w:p>
        </w:tc>
        <w:tc>
          <w:tcPr>
            <w:tcW w:w="1323" w:type="dxa"/>
            <w:tcBorders>
              <w:top w:val="double" w:sz="4" w:space="0" w:color="auto"/>
              <w:left w:val="nil"/>
              <w:bottom w:val="nil"/>
              <w:right w:val="nil"/>
            </w:tcBorders>
            <w:vAlign w:val="bottom"/>
          </w:tcPr>
          <w:p w14:paraId="001137DC" w14:textId="77777777" w:rsidR="001D6023" w:rsidRPr="00515545" w:rsidRDefault="001D6023" w:rsidP="00A57D20">
            <w:pPr>
              <w:tabs>
                <w:tab w:val="left" w:pos="540"/>
              </w:tabs>
              <w:ind w:left="-110"/>
              <w:jc w:val="both"/>
              <w:rPr>
                <w:rFonts w:cs="Times New Roman"/>
                <w:sz w:val="22"/>
                <w:szCs w:val="22"/>
              </w:rPr>
            </w:pPr>
          </w:p>
        </w:tc>
      </w:tr>
      <w:tr w:rsidR="001D6023" w:rsidRPr="00515545" w14:paraId="0D9A389B" w14:textId="77777777" w:rsidTr="00C411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Borders>
              <w:top w:val="nil"/>
              <w:left w:val="nil"/>
              <w:bottom w:val="nil"/>
              <w:right w:val="nil"/>
            </w:tcBorders>
            <w:vAlign w:val="bottom"/>
          </w:tcPr>
          <w:p w14:paraId="0C45FEFA" w14:textId="77777777" w:rsidR="001D6023" w:rsidRPr="00515545" w:rsidRDefault="001D6023" w:rsidP="00A57D20">
            <w:pPr>
              <w:tabs>
                <w:tab w:val="left" w:pos="540"/>
              </w:tabs>
              <w:ind w:left="-110"/>
              <w:jc w:val="both"/>
              <w:rPr>
                <w:rFonts w:cs="Times New Roman"/>
                <w:b/>
                <w:bCs/>
                <w:sz w:val="22"/>
                <w:szCs w:val="22"/>
              </w:rPr>
            </w:pPr>
            <w:r w:rsidRPr="00515545">
              <w:rPr>
                <w:rFonts w:cs="Times New Roman"/>
                <w:b/>
                <w:bCs/>
                <w:sz w:val="22"/>
                <w:szCs w:val="22"/>
              </w:rPr>
              <w:t>Related person</w:t>
            </w:r>
          </w:p>
        </w:tc>
        <w:tc>
          <w:tcPr>
            <w:tcW w:w="1276" w:type="dxa"/>
            <w:tcBorders>
              <w:top w:val="nil"/>
              <w:left w:val="nil"/>
              <w:bottom w:val="nil"/>
              <w:right w:val="nil"/>
            </w:tcBorders>
            <w:vAlign w:val="bottom"/>
          </w:tcPr>
          <w:p w14:paraId="74536966"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EFF712E"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top w:val="nil"/>
              <w:left w:val="nil"/>
              <w:bottom w:val="nil"/>
              <w:right w:val="nil"/>
            </w:tcBorders>
            <w:vAlign w:val="bottom"/>
          </w:tcPr>
          <w:p w14:paraId="68A5C6C1"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AC6BA2C"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top w:val="nil"/>
              <w:left w:val="nil"/>
              <w:bottom w:val="nil"/>
              <w:right w:val="nil"/>
            </w:tcBorders>
            <w:vAlign w:val="bottom"/>
          </w:tcPr>
          <w:p w14:paraId="74E0FE93"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76935060"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top w:val="nil"/>
              <w:left w:val="nil"/>
              <w:bottom w:val="nil"/>
              <w:right w:val="nil"/>
            </w:tcBorders>
            <w:vAlign w:val="bottom"/>
          </w:tcPr>
          <w:p w14:paraId="0C7F6033"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r>
      <w:tr w:rsidR="001D6023" w:rsidRPr="00515545" w14:paraId="1F6A6920" w14:textId="77777777" w:rsidTr="00C411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Borders>
              <w:top w:val="nil"/>
              <w:left w:val="nil"/>
              <w:bottom w:val="nil"/>
              <w:right w:val="nil"/>
            </w:tcBorders>
            <w:vAlign w:val="bottom"/>
          </w:tcPr>
          <w:p w14:paraId="707A4EFF" w14:textId="77777777" w:rsidR="001D6023" w:rsidRPr="00515545" w:rsidRDefault="001D6023" w:rsidP="00A57D20">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nil"/>
              <w:left w:val="nil"/>
              <w:bottom w:val="double" w:sz="4" w:space="0" w:color="auto"/>
              <w:right w:val="nil"/>
            </w:tcBorders>
            <w:vAlign w:val="bottom"/>
          </w:tcPr>
          <w:p w14:paraId="1F3591C9" w14:textId="123E0020" w:rsidR="001D6023" w:rsidRPr="00515545" w:rsidRDefault="0008656E" w:rsidP="00A57D20">
            <w:pPr>
              <w:tabs>
                <w:tab w:val="clear" w:pos="454"/>
                <w:tab w:val="clear" w:pos="680"/>
                <w:tab w:val="clear" w:pos="907"/>
                <w:tab w:val="left" w:pos="0"/>
              </w:tabs>
              <w:ind w:right="170"/>
              <w:jc w:val="right"/>
              <w:rPr>
                <w:rFonts w:cs="Times New Roman"/>
                <w:sz w:val="22"/>
                <w:szCs w:val="22"/>
              </w:rPr>
            </w:pPr>
            <w:r w:rsidRPr="0008656E">
              <w:rPr>
                <w:rFonts w:cs="Times New Roman"/>
                <w:sz w:val="22"/>
                <w:szCs w:val="22"/>
              </w:rPr>
              <w:t>3,600</w:t>
            </w:r>
          </w:p>
        </w:tc>
        <w:tc>
          <w:tcPr>
            <w:tcW w:w="236" w:type="dxa"/>
            <w:tcBorders>
              <w:top w:val="nil"/>
              <w:left w:val="nil"/>
              <w:bottom w:val="nil"/>
              <w:right w:val="nil"/>
            </w:tcBorders>
          </w:tcPr>
          <w:p w14:paraId="65269D51"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top w:val="nil"/>
              <w:left w:val="nil"/>
              <w:bottom w:val="double" w:sz="4" w:space="0" w:color="auto"/>
              <w:right w:val="nil"/>
            </w:tcBorders>
            <w:vAlign w:val="bottom"/>
          </w:tcPr>
          <w:p w14:paraId="156E0957" w14:textId="0AFEB1C7" w:rsidR="001D6023" w:rsidRPr="00515545" w:rsidRDefault="00941AAE"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4,500</w:t>
            </w:r>
          </w:p>
        </w:tc>
        <w:tc>
          <w:tcPr>
            <w:tcW w:w="236" w:type="dxa"/>
            <w:tcBorders>
              <w:top w:val="nil"/>
              <w:left w:val="nil"/>
              <w:bottom w:val="nil"/>
              <w:right w:val="nil"/>
            </w:tcBorders>
          </w:tcPr>
          <w:p w14:paraId="39690B13"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top w:val="nil"/>
              <w:left w:val="nil"/>
              <w:bottom w:val="double" w:sz="4" w:space="0" w:color="auto"/>
              <w:right w:val="nil"/>
            </w:tcBorders>
            <w:vAlign w:val="bottom"/>
          </w:tcPr>
          <w:p w14:paraId="0DDAA1C9" w14:textId="6906E7C9" w:rsidR="001D6023" w:rsidRPr="00515545" w:rsidRDefault="00104B10" w:rsidP="00A57D20">
            <w:pPr>
              <w:tabs>
                <w:tab w:val="clear" w:pos="454"/>
                <w:tab w:val="clear" w:pos="680"/>
                <w:tab w:val="clear" w:pos="907"/>
                <w:tab w:val="left" w:pos="0"/>
              </w:tabs>
              <w:ind w:right="170"/>
              <w:jc w:val="right"/>
              <w:rPr>
                <w:rFonts w:cs="Times New Roman"/>
                <w:sz w:val="22"/>
                <w:szCs w:val="22"/>
              </w:rPr>
            </w:pPr>
            <w:r w:rsidRPr="00104B10">
              <w:rPr>
                <w:rFonts w:cs="Times New Roman"/>
                <w:sz w:val="22"/>
                <w:szCs w:val="22"/>
              </w:rPr>
              <w:t>3,600</w:t>
            </w:r>
          </w:p>
        </w:tc>
        <w:tc>
          <w:tcPr>
            <w:tcW w:w="236" w:type="dxa"/>
            <w:tcBorders>
              <w:top w:val="nil"/>
              <w:left w:val="nil"/>
              <w:bottom w:val="nil"/>
              <w:right w:val="nil"/>
            </w:tcBorders>
          </w:tcPr>
          <w:p w14:paraId="177D533F"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top w:val="nil"/>
              <w:left w:val="nil"/>
              <w:bottom w:val="double" w:sz="4" w:space="0" w:color="auto"/>
              <w:right w:val="nil"/>
            </w:tcBorders>
            <w:vAlign w:val="bottom"/>
          </w:tcPr>
          <w:p w14:paraId="3DEF4658" w14:textId="0D13CF7B" w:rsidR="001D6023" w:rsidRPr="00515545" w:rsidRDefault="00941AAE"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4,500</w:t>
            </w:r>
          </w:p>
        </w:tc>
      </w:tr>
    </w:tbl>
    <w:p w14:paraId="18155094" w14:textId="77777777" w:rsidR="001D6023" w:rsidRPr="00515545" w:rsidRDefault="001D6023" w:rsidP="000A12EB">
      <w:pPr>
        <w:pStyle w:val="NoSpacing"/>
        <w:jc w:val="thaiDistribute"/>
        <w:rPr>
          <w:rFonts w:cs="Cordia New"/>
          <w:sz w:val="22"/>
          <w:szCs w:val="22"/>
        </w:rPr>
      </w:pPr>
    </w:p>
    <w:p w14:paraId="5D299CF5" w14:textId="77777777" w:rsidR="0092474F" w:rsidRDefault="0092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r>
        <w:rPr>
          <w:rFonts w:cs="Cordia New"/>
          <w:sz w:val="22"/>
          <w:szCs w:val="22"/>
        </w:rPr>
        <w:br w:type="page"/>
      </w:r>
    </w:p>
    <w:p w14:paraId="6AF5132D" w14:textId="4BA3921F" w:rsidR="000A12EB" w:rsidRPr="00515545" w:rsidRDefault="000A12EB" w:rsidP="000A12EB">
      <w:pPr>
        <w:pStyle w:val="NoSpacing"/>
        <w:jc w:val="thaiDistribute"/>
        <w:rPr>
          <w:rFonts w:cs="Times New Roman"/>
          <w:sz w:val="22"/>
          <w:szCs w:val="22"/>
        </w:rPr>
      </w:pPr>
      <w:r w:rsidRPr="00515545">
        <w:rPr>
          <w:rFonts w:cs="Cordia New"/>
          <w:sz w:val="22"/>
          <w:szCs w:val="22"/>
        </w:rPr>
        <w:lastRenderedPageBreak/>
        <w:t>Movements</w:t>
      </w:r>
      <w:r w:rsidRPr="00515545">
        <w:rPr>
          <w:rFonts w:cs="Times New Roman"/>
          <w:sz w:val="22"/>
          <w:szCs w:val="22"/>
        </w:rPr>
        <w:t xml:space="preserve"> of loans to related parties during the period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731" w:type="dxa"/>
        <w:tblLook w:val="04A0" w:firstRow="1" w:lastRow="0" w:firstColumn="1" w:lastColumn="0" w:noHBand="0" w:noVBand="1"/>
      </w:tblPr>
      <w:tblGrid>
        <w:gridCol w:w="3949"/>
        <w:gridCol w:w="1273"/>
        <w:gridCol w:w="236"/>
        <w:gridCol w:w="1189"/>
        <w:gridCol w:w="269"/>
        <w:gridCol w:w="1214"/>
        <w:gridCol w:w="269"/>
        <w:gridCol w:w="1332"/>
      </w:tblGrid>
      <w:tr w:rsidR="00595252" w:rsidRPr="00515545" w14:paraId="428956D8" w14:textId="77777777" w:rsidTr="00C41160">
        <w:tc>
          <w:tcPr>
            <w:tcW w:w="3969" w:type="dxa"/>
          </w:tcPr>
          <w:p w14:paraId="71B934CC" w14:textId="77777777" w:rsidR="00595252" w:rsidRPr="00515545" w:rsidRDefault="00595252" w:rsidP="004F1E78">
            <w:pPr>
              <w:jc w:val="both"/>
              <w:rPr>
                <w:rFonts w:cs="Cordia New"/>
                <w:sz w:val="22"/>
                <w:szCs w:val="22"/>
              </w:rPr>
            </w:pPr>
          </w:p>
        </w:tc>
        <w:tc>
          <w:tcPr>
            <w:tcW w:w="5762"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C41160">
        <w:tc>
          <w:tcPr>
            <w:tcW w:w="3969" w:type="dxa"/>
          </w:tcPr>
          <w:p w14:paraId="29D567D9" w14:textId="77777777" w:rsidR="00595252" w:rsidRPr="00515545" w:rsidRDefault="00595252" w:rsidP="004F1E78">
            <w:pPr>
              <w:jc w:val="both"/>
              <w:rPr>
                <w:rFonts w:cs="Cordia New"/>
                <w:sz w:val="22"/>
                <w:szCs w:val="22"/>
              </w:rPr>
            </w:pPr>
          </w:p>
        </w:tc>
        <w:tc>
          <w:tcPr>
            <w:tcW w:w="1274"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9"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191"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4" w:type="dxa"/>
            <w:tcBorders>
              <w:top w:val="single" w:sz="4" w:space="0" w:color="auto"/>
            </w:tcBorders>
            <w:vAlign w:val="center"/>
          </w:tcPr>
          <w:p w14:paraId="62F034EE" w14:textId="7D65033F" w:rsidR="00595252" w:rsidRPr="00515545" w:rsidRDefault="002F437B"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w:t>
            </w:r>
            <w:r w:rsidR="00772A94">
              <w:rPr>
                <w:rFonts w:cs="Times New Roman"/>
                <w:sz w:val="22"/>
                <w:szCs w:val="22"/>
              </w:rPr>
              <w:t xml:space="preserve"> 3</w:t>
            </w:r>
            <w:r>
              <w:rPr>
                <w:rFonts w:cs="Times New Roman"/>
                <w:sz w:val="22"/>
                <w:szCs w:val="22"/>
              </w:rPr>
              <w:t>0</w:t>
            </w:r>
            <w:r w:rsidR="00B37B6C" w:rsidRPr="00515545">
              <w:rPr>
                <w:sz w:val="22"/>
                <w:szCs w:val="22"/>
              </w:rPr>
              <w:t>,</w:t>
            </w:r>
          </w:p>
        </w:tc>
      </w:tr>
      <w:tr w:rsidR="00595252" w:rsidRPr="00515545" w14:paraId="647FB194" w14:textId="77777777" w:rsidTr="00C41160">
        <w:tc>
          <w:tcPr>
            <w:tcW w:w="3969" w:type="dxa"/>
          </w:tcPr>
          <w:p w14:paraId="00EE1C68" w14:textId="77777777" w:rsidR="00595252" w:rsidRPr="00515545" w:rsidRDefault="00595252" w:rsidP="004F1E78">
            <w:pPr>
              <w:jc w:val="both"/>
              <w:rPr>
                <w:rFonts w:cs="Cordia New"/>
                <w:sz w:val="22"/>
                <w:szCs w:val="22"/>
              </w:rPr>
            </w:pPr>
          </w:p>
        </w:tc>
        <w:tc>
          <w:tcPr>
            <w:tcW w:w="1274" w:type="dxa"/>
            <w:tcBorders>
              <w:bottom w:val="single" w:sz="4" w:space="0" w:color="auto"/>
            </w:tcBorders>
            <w:vAlign w:val="center"/>
          </w:tcPr>
          <w:p w14:paraId="49C47435" w14:textId="47C207B7" w:rsidR="00595252" w:rsidRPr="00515545" w:rsidRDefault="00772A94"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6</w:t>
            </w:r>
          </w:p>
        </w:tc>
        <w:tc>
          <w:tcPr>
            <w:tcW w:w="236" w:type="dxa"/>
          </w:tcPr>
          <w:p w14:paraId="10AAF877" w14:textId="77777777" w:rsidR="00595252" w:rsidRPr="00515545" w:rsidRDefault="00595252" w:rsidP="004F1E78">
            <w:pPr>
              <w:jc w:val="center"/>
              <w:rPr>
                <w:rFonts w:cs="Cordia New"/>
                <w:sz w:val="22"/>
                <w:szCs w:val="22"/>
              </w:rPr>
            </w:pPr>
          </w:p>
        </w:tc>
        <w:tc>
          <w:tcPr>
            <w:tcW w:w="1189"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191"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4" w:type="dxa"/>
            <w:tcBorders>
              <w:bottom w:val="single" w:sz="4" w:space="0" w:color="auto"/>
            </w:tcBorders>
            <w:vAlign w:val="center"/>
          </w:tcPr>
          <w:p w14:paraId="3D9050FC" w14:textId="44199785" w:rsidR="00595252" w:rsidRPr="00515545" w:rsidRDefault="00772A9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6</w:t>
            </w:r>
          </w:p>
        </w:tc>
      </w:tr>
      <w:tr w:rsidR="00595252" w:rsidRPr="00515545" w14:paraId="5E44EA87" w14:textId="77777777" w:rsidTr="00C41160">
        <w:tc>
          <w:tcPr>
            <w:tcW w:w="3969"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4"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9"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191"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4"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1D6023" w:rsidRPr="00515545" w14:paraId="6585A4CD" w14:textId="77777777" w:rsidTr="00C41160">
        <w:tc>
          <w:tcPr>
            <w:tcW w:w="3969" w:type="dxa"/>
          </w:tcPr>
          <w:p w14:paraId="14E62A11" w14:textId="77777777" w:rsidR="001D6023" w:rsidRPr="00515545" w:rsidRDefault="001D6023" w:rsidP="001D6023">
            <w:pPr>
              <w:ind w:left="-110"/>
              <w:jc w:val="both"/>
              <w:rPr>
                <w:rFonts w:cs="Cordia New"/>
                <w:sz w:val="22"/>
                <w:szCs w:val="22"/>
              </w:rPr>
            </w:pPr>
            <w:r w:rsidRPr="00515545">
              <w:rPr>
                <w:rFonts w:cs="Times New Roman"/>
                <w:sz w:val="22"/>
                <w:szCs w:val="22"/>
              </w:rPr>
              <w:t>Suosdey Finance PLC.</w:t>
            </w:r>
          </w:p>
        </w:tc>
        <w:tc>
          <w:tcPr>
            <w:tcW w:w="1274" w:type="dxa"/>
            <w:vAlign w:val="bottom"/>
          </w:tcPr>
          <w:p w14:paraId="5CE88CAA" w14:textId="1222AC8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DD23D9">
              <w:rPr>
                <w:rFonts w:cs="Times New Roman"/>
                <w:sz w:val="22"/>
                <w:szCs w:val="22"/>
              </w:rPr>
              <w:t>169,676</w:t>
            </w:r>
          </w:p>
        </w:tc>
        <w:tc>
          <w:tcPr>
            <w:tcW w:w="236" w:type="dxa"/>
          </w:tcPr>
          <w:p w14:paraId="60694254" w14:textId="77777777" w:rsidR="001D6023" w:rsidRPr="00515545" w:rsidRDefault="001D6023" w:rsidP="001D6023">
            <w:pPr>
              <w:jc w:val="both"/>
              <w:rPr>
                <w:rFonts w:cs="Cordia New"/>
                <w:sz w:val="22"/>
                <w:szCs w:val="22"/>
                <w:highlight w:val="yellow"/>
              </w:rPr>
            </w:pPr>
          </w:p>
        </w:tc>
        <w:tc>
          <w:tcPr>
            <w:tcW w:w="1189" w:type="dxa"/>
            <w:vAlign w:val="bottom"/>
          </w:tcPr>
          <w:p w14:paraId="412271EC" w14:textId="2283E076" w:rsidR="001D6023" w:rsidRPr="00C37938" w:rsidRDefault="009B4E38"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B4E38">
              <w:rPr>
                <w:rFonts w:cs="Times New Roman"/>
                <w:sz w:val="22"/>
                <w:szCs w:val="22"/>
              </w:rPr>
              <w:t>9,087</w:t>
            </w:r>
          </w:p>
        </w:tc>
        <w:tc>
          <w:tcPr>
            <w:tcW w:w="269" w:type="dxa"/>
            <w:vAlign w:val="bottom"/>
          </w:tcPr>
          <w:p w14:paraId="617949AB" w14:textId="739CDD59" w:rsidR="001D6023" w:rsidRPr="00C37938" w:rsidRDefault="00681427" w:rsidP="001D6023">
            <w:pPr>
              <w:tabs>
                <w:tab w:val="clear" w:pos="227"/>
                <w:tab w:val="clear" w:pos="454"/>
                <w:tab w:val="clear" w:pos="680"/>
              </w:tabs>
              <w:ind w:left="-58" w:right="-106"/>
              <w:rPr>
                <w:rFonts w:cs="Times New Roman"/>
                <w:sz w:val="22"/>
                <w:szCs w:val="22"/>
              </w:rPr>
            </w:pPr>
            <w:r w:rsidRPr="00C37938">
              <w:rPr>
                <w:rFonts w:cs="Times New Roman"/>
                <w:sz w:val="22"/>
                <w:szCs w:val="22"/>
                <w:cs/>
              </w:rPr>
              <w:t>*</w:t>
            </w:r>
          </w:p>
        </w:tc>
        <w:tc>
          <w:tcPr>
            <w:tcW w:w="1191" w:type="dxa"/>
            <w:vAlign w:val="bottom"/>
          </w:tcPr>
          <w:p w14:paraId="050C0449" w14:textId="0BEDD078" w:rsidR="001D6023" w:rsidRPr="00C37938" w:rsidRDefault="003F508A" w:rsidP="00681427">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69" w:type="dxa"/>
            <w:vAlign w:val="bottom"/>
          </w:tcPr>
          <w:p w14:paraId="390D0BDC" w14:textId="63E49904" w:rsidR="001D6023" w:rsidRPr="00C37938" w:rsidRDefault="001D6023" w:rsidP="001D6023">
            <w:pPr>
              <w:tabs>
                <w:tab w:val="clear" w:pos="227"/>
                <w:tab w:val="clear" w:pos="454"/>
                <w:tab w:val="clear" w:pos="680"/>
              </w:tabs>
              <w:ind w:left="-58" w:right="-106"/>
              <w:rPr>
                <w:rFonts w:cs="Times New Roman"/>
                <w:sz w:val="22"/>
                <w:szCs w:val="22"/>
              </w:rPr>
            </w:pPr>
          </w:p>
        </w:tc>
        <w:tc>
          <w:tcPr>
            <w:tcW w:w="1334" w:type="dxa"/>
            <w:vAlign w:val="bottom"/>
          </w:tcPr>
          <w:p w14:paraId="448CB842" w14:textId="171ABB81" w:rsidR="001D6023" w:rsidRPr="00C37938" w:rsidRDefault="00D9190F" w:rsidP="001D6023">
            <w:pPr>
              <w:tabs>
                <w:tab w:val="clear" w:pos="454"/>
                <w:tab w:val="clear" w:pos="680"/>
                <w:tab w:val="left" w:pos="0"/>
              </w:tabs>
              <w:ind w:right="170"/>
              <w:jc w:val="right"/>
              <w:rPr>
                <w:rFonts w:cs="Times New Roman"/>
                <w:sz w:val="22"/>
                <w:szCs w:val="22"/>
              </w:rPr>
            </w:pPr>
            <w:r w:rsidRPr="00D9190F">
              <w:rPr>
                <w:rFonts w:cs="Times New Roman"/>
                <w:sz w:val="22"/>
                <w:szCs w:val="22"/>
              </w:rPr>
              <w:t>178,763</w:t>
            </w:r>
          </w:p>
        </w:tc>
      </w:tr>
      <w:tr w:rsidR="001D6023" w:rsidRPr="00515545" w14:paraId="1E36635C" w14:textId="77777777" w:rsidTr="00C41160">
        <w:tc>
          <w:tcPr>
            <w:tcW w:w="3969" w:type="dxa"/>
          </w:tcPr>
          <w:p w14:paraId="443FD30F" w14:textId="77777777" w:rsidR="001D6023" w:rsidRPr="00515545" w:rsidRDefault="001D6023" w:rsidP="001D6023">
            <w:pPr>
              <w:ind w:left="-110"/>
              <w:jc w:val="both"/>
              <w:rPr>
                <w:rFonts w:cs="Times New Roman"/>
                <w:sz w:val="22"/>
                <w:szCs w:val="22"/>
              </w:rPr>
            </w:pPr>
            <w:r w:rsidRPr="00515545">
              <w:rPr>
                <w:rFonts w:cs="Times New Roman"/>
                <w:sz w:val="22"/>
                <w:szCs w:val="22"/>
              </w:rPr>
              <w:t>TK Ngern Tan Jai Co., Ltd.</w:t>
            </w:r>
          </w:p>
        </w:tc>
        <w:tc>
          <w:tcPr>
            <w:tcW w:w="1274" w:type="dxa"/>
            <w:tcBorders>
              <w:bottom w:val="single" w:sz="4" w:space="0" w:color="auto"/>
            </w:tcBorders>
            <w:vAlign w:val="bottom"/>
          </w:tcPr>
          <w:p w14:paraId="5F90AF21" w14:textId="53334ECB"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9,000</w:t>
            </w:r>
          </w:p>
        </w:tc>
        <w:tc>
          <w:tcPr>
            <w:tcW w:w="236" w:type="dxa"/>
          </w:tcPr>
          <w:p w14:paraId="4C9B662B" w14:textId="77777777" w:rsidR="001D6023" w:rsidRPr="00515545" w:rsidRDefault="001D6023" w:rsidP="001D6023">
            <w:pPr>
              <w:jc w:val="both"/>
              <w:rPr>
                <w:rFonts w:cs="Cordia New"/>
                <w:sz w:val="22"/>
                <w:szCs w:val="22"/>
                <w:highlight w:val="yellow"/>
              </w:rPr>
            </w:pPr>
          </w:p>
        </w:tc>
        <w:tc>
          <w:tcPr>
            <w:tcW w:w="1189" w:type="dxa"/>
            <w:tcBorders>
              <w:bottom w:val="single" w:sz="4" w:space="0" w:color="auto"/>
            </w:tcBorders>
            <w:vAlign w:val="bottom"/>
          </w:tcPr>
          <w:p w14:paraId="00AB7005" w14:textId="5CCE5343" w:rsidR="001D6023" w:rsidRPr="00C37938" w:rsidRDefault="00B71BD4" w:rsidP="001D6023">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69" w:type="dxa"/>
            <w:vAlign w:val="bottom"/>
          </w:tcPr>
          <w:p w14:paraId="4BF50E9D" w14:textId="77777777" w:rsidR="001D6023" w:rsidRPr="00C37938" w:rsidRDefault="001D6023" w:rsidP="001D6023">
            <w:pPr>
              <w:tabs>
                <w:tab w:val="clear" w:pos="454"/>
                <w:tab w:val="clear" w:pos="680"/>
                <w:tab w:val="left" w:pos="0"/>
              </w:tabs>
              <w:ind w:right="170"/>
              <w:jc w:val="right"/>
              <w:rPr>
                <w:rFonts w:cs="Times New Roman"/>
                <w:sz w:val="22"/>
                <w:szCs w:val="22"/>
              </w:rPr>
            </w:pPr>
          </w:p>
        </w:tc>
        <w:tc>
          <w:tcPr>
            <w:tcW w:w="1191" w:type="dxa"/>
            <w:tcBorders>
              <w:bottom w:val="single" w:sz="4" w:space="0" w:color="auto"/>
            </w:tcBorders>
            <w:vAlign w:val="bottom"/>
          </w:tcPr>
          <w:p w14:paraId="133E699E" w14:textId="4BE0D5E8" w:rsidR="001D6023" w:rsidRPr="00C37938" w:rsidRDefault="00230349"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230349">
              <w:rPr>
                <w:rFonts w:cs="Times New Roman"/>
                <w:sz w:val="22"/>
                <w:szCs w:val="22"/>
              </w:rPr>
              <w:t>(9,000)</w:t>
            </w:r>
          </w:p>
        </w:tc>
        <w:tc>
          <w:tcPr>
            <w:tcW w:w="269" w:type="dxa"/>
            <w:vAlign w:val="bottom"/>
          </w:tcPr>
          <w:p w14:paraId="5C668366" w14:textId="77777777" w:rsidR="001D6023" w:rsidRPr="00C37938" w:rsidRDefault="001D6023" w:rsidP="001D6023">
            <w:pPr>
              <w:tabs>
                <w:tab w:val="clear" w:pos="227"/>
                <w:tab w:val="clear" w:pos="454"/>
                <w:tab w:val="clear" w:pos="680"/>
              </w:tabs>
              <w:ind w:left="-129" w:right="-47"/>
              <w:rPr>
                <w:rFonts w:cs="Times New Roman"/>
                <w:sz w:val="22"/>
                <w:szCs w:val="22"/>
                <w:cs/>
              </w:rPr>
            </w:pPr>
          </w:p>
        </w:tc>
        <w:tc>
          <w:tcPr>
            <w:tcW w:w="1334" w:type="dxa"/>
            <w:tcBorders>
              <w:bottom w:val="single" w:sz="4" w:space="0" w:color="auto"/>
            </w:tcBorders>
            <w:vAlign w:val="bottom"/>
          </w:tcPr>
          <w:p w14:paraId="63CBD850" w14:textId="54E2795D" w:rsidR="001D6023" w:rsidRPr="00C37938" w:rsidRDefault="00D9190F" w:rsidP="00681427">
            <w:pPr>
              <w:tabs>
                <w:tab w:val="clear" w:pos="454"/>
                <w:tab w:val="clear" w:pos="680"/>
                <w:tab w:val="clear" w:pos="907"/>
                <w:tab w:val="left" w:pos="0"/>
              </w:tabs>
              <w:jc w:val="center"/>
              <w:rPr>
                <w:rFonts w:cs="Times New Roman"/>
                <w:sz w:val="22"/>
                <w:szCs w:val="22"/>
              </w:rPr>
            </w:pPr>
            <w:r>
              <w:rPr>
                <w:rFonts w:cs="Times New Roman"/>
                <w:sz w:val="22"/>
                <w:szCs w:val="22"/>
              </w:rPr>
              <w:t>-</w:t>
            </w:r>
          </w:p>
        </w:tc>
      </w:tr>
      <w:tr w:rsidR="001D6023" w:rsidRPr="00515545" w14:paraId="6B0E1141" w14:textId="77777777" w:rsidTr="00C41160">
        <w:tc>
          <w:tcPr>
            <w:tcW w:w="3969" w:type="dxa"/>
          </w:tcPr>
          <w:p w14:paraId="278E8249" w14:textId="77777777" w:rsidR="001D6023" w:rsidRPr="00515545" w:rsidRDefault="001D6023" w:rsidP="001D6023">
            <w:pPr>
              <w:ind w:left="-110"/>
              <w:jc w:val="both"/>
              <w:rPr>
                <w:rFonts w:cs="Cordia New"/>
                <w:sz w:val="22"/>
                <w:szCs w:val="22"/>
              </w:rPr>
            </w:pPr>
            <w:r w:rsidRPr="00515545">
              <w:rPr>
                <w:rFonts w:cs="Cordia New"/>
                <w:sz w:val="22"/>
                <w:szCs w:val="22"/>
              </w:rPr>
              <w:t>Total</w:t>
            </w:r>
          </w:p>
        </w:tc>
        <w:tc>
          <w:tcPr>
            <w:tcW w:w="1274" w:type="dxa"/>
            <w:tcBorders>
              <w:top w:val="single" w:sz="4" w:space="0" w:color="auto"/>
              <w:bottom w:val="double" w:sz="4" w:space="0" w:color="auto"/>
            </w:tcBorders>
            <w:vAlign w:val="bottom"/>
          </w:tcPr>
          <w:p w14:paraId="2128F766" w14:textId="726293CA"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178,676</w:t>
            </w:r>
          </w:p>
        </w:tc>
        <w:tc>
          <w:tcPr>
            <w:tcW w:w="236" w:type="dxa"/>
          </w:tcPr>
          <w:p w14:paraId="3BA7C578" w14:textId="77777777" w:rsidR="001D6023" w:rsidRPr="00515545" w:rsidRDefault="001D6023" w:rsidP="001D6023">
            <w:pPr>
              <w:jc w:val="both"/>
              <w:rPr>
                <w:rFonts w:cs="Cordia New"/>
                <w:sz w:val="22"/>
                <w:szCs w:val="22"/>
                <w:highlight w:val="yellow"/>
              </w:rPr>
            </w:pPr>
          </w:p>
        </w:tc>
        <w:tc>
          <w:tcPr>
            <w:tcW w:w="1189" w:type="dxa"/>
            <w:tcBorders>
              <w:top w:val="single" w:sz="4" w:space="0" w:color="auto"/>
              <w:bottom w:val="double" w:sz="4" w:space="0" w:color="auto"/>
            </w:tcBorders>
            <w:vAlign w:val="bottom"/>
          </w:tcPr>
          <w:p w14:paraId="2E4F5606" w14:textId="7B22C91C" w:rsidR="001D6023" w:rsidRPr="00C37938" w:rsidRDefault="00261A85"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261A85">
              <w:rPr>
                <w:rFonts w:cs="Times New Roman"/>
                <w:sz w:val="22"/>
                <w:szCs w:val="22"/>
              </w:rPr>
              <w:t>9,087</w:t>
            </w:r>
          </w:p>
        </w:tc>
        <w:tc>
          <w:tcPr>
            <w:tcW w:w="269" w:type="dxa"/>
            <w:vAlign w:val="bottom"/>
          </w:tcPr>
          <w:p w14:paraId="34A3FE52" w14:textId="77777777" w:rsidR="001D6023" w:rsidRPr="00C37938" w:rsidRDefault="001D6023" w:rsidP="001D6023">
            <w:pPr>
              <w:tabs>
                <w:tab w:val="clear" w:pos="454"/>
                <w:tab w:val="clear" w:pos="680"/>
                <w:tab w:val="left" w:pos="0"/>
              </w:tabs>
              <w:ind w:right="170"/>
              <w:jc w:val="right"/>
              <w:rPr>
                <w:rFonts w:cs="Times New Roman"/>
                <w:sz w:val="22"/>
                <w:szCs w:val="22"/>
              </w:rPr>
            </w:pPr>
          </w:p>
        </w:tc>
        <w:tc>
          <w:tcPr>
            <w:tcW w:w="1191" w:type="dxa"/>
            <w:tcBorders>
              <w:top w:val="single" w:sz="4" w:space="0" w:color="auto"/>
              <w:bottom w:val="double" w:sz="4" w:space="0" w:color="auto"/>
            </w:tcBorders>
            <w:vAlign w:val="bottom"/>
          </w:tcPr>
          <w:p w14:paraId="126056F9" w14:textId="336F167A" w:rsidR="001D6023" w:rsidRPr="00C37938" w:rsidRDefault="00230349"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230349">
              <w:rPr>
                <w:rFonts w:cs="Times New Roman"/>
                <w:sz w:val="22"/>
                <w:szCs w:val="22"/>
              </w:rPr>
              <w:t>(9,000)</w:t>
            </w:r>
          </w:p>
        </w:tc>
        <w:tc>
          <w:tcPr>
            <w:tcW w:w="269" w:type="dxa"/>
            <w:vAlign w:val="bottom"/>
          </w:tcPr>
          <w:p w14:paraId="14F5575D" w14:textId="77777777" w:rsidR="001D6023" w:rsidRPr="00C37938" w:rsidRDefault="001D6023" w:rsidP="001D6023">
            <w:pPr>
              <w:tabs>
                <w:tab w:val="clear" w:pos="454"/>
                <w:tab w:val="clear" w:pos="680"/>
                <w:tab w:val="left" w:pos="0"/>
              </w:tabs>
              <w:ind w:right="170"/>
              <w:jc w:val="right"/>
              <w:rPr>
                <w:rFonts w:cs="Times New Roman"/>
                <w:sz w:val="22"/>
                <w:szCs w:val="22"/>
              </w:rPr>
            </w:pPr>
          </w:p>
        </w:tc>
        <w:tc>
          <w:tcPr>
            <w:tcW w:w="1334" w:type="dxa"/>
            <w:tcBorders>
              <w:top w:val="single" w:sz="4" w:space="0" w:color="auto"/>
              <w:bottom w:val="double" w:sz="4" w:space="0" w:color="auto"/>
            </w:tcBorders>
            <w:vAlign w:val="bottom"/>
          </w:tcPr>
          <w:p w14:paraId="23255A83" w14:textId="1E8AFB96" w:rsidR="001D6023" w:rsidRPr="00C37938" w:rsidRDefault="00D9190F" w:rsidP="001D6023">
            <w:pPr>
              <w:tabs>
                <w:tab w:val="clear" w:pos="454"/>
                <w:tab w:val="clear" w:pos="680"/>
                <w:tab w:val="clear" w:pos="907"/>
                <w:tab w:val="left" w:pos="0"/>
              </w:tabs>
              <w:ind w:right="170"/>
              <w:jc w:val="right"/>
              <w:rPr>
                <w:rFonts w:cs="Times New Roman"/>
                <w:sz w:val="22"/>
                <w:szCs w:val="22"/>
              </w:rPr>
            </w:pPr>
            <w:r w:rsidRPr="00D9190F">
              <w:rPr>
                <w:rFonts w:cs="Times New Roman"/>
                <w:sz w:val="22"/>
                <w:szCs w:val="22"/>
              </w:rPr>
              <w:t>178,763</w:t>
            </w:r>
          </w:p>
        </w:tc>
      </w:tr>
    </w:tbl>
    <w:p w14:paraId="15B8D743" w14:textId="77777777" w:rsidR="00595252" w:rsidRPr="00515545" w:rsidRDefault="00595252" w:rsidP="002704F1">
      <w:pPr>
        <w:jc w:val="both"/>
        <w:rPr>
          <w:rFonts w:cs="Cordia New"/>
          <w:sz w:val="22"/>
          <w:szCs w:val="22"/>
        </w:rPr>
      </w:pPr>
    </w:p>
    <w:p w14:paraId="6F26E780" w14:textId="5BF42B63" w:rsidR="002704F1" w:rsidRPr="00515545" w:rsidRDefault="002704F1" w:rsidP="00D15C9C">
      <w:pPr>
        <w:jc w:val="both"/>
        <w:rPr>
          <w:rFonts w:cs="Times New Roman"/>
          <w:sz w:val="22"/>
          <w:szCs w:val="22"/>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r w:rsidR="00D15C9C" w:rsidRPr="00515545">
        <w:rPr>
          <w:rFonts w:cs="Times New Roman"/>
          <w:sz w:val="22"/>
          <w:szCs w:val="22"/>
        </w:rPr>
        <w:t>included foreign currency difference of approximately Baht</w:t>
      </w:r>
      <w:r w:rsidR="00681427">
        <w:rPr>
          <w:rFonts w:cs="Times New Roman"/>
          <w:sz w:val="22"/>
          <w:szCs w:val="22"/>
        </w:rPr>
        <w:t xml:space="preserve"> </w:t>
      </w:r>
      <w:r w:rsidR="00D9190F">
        <w:rPr>
          <w:rFonts w:cs="Times New Roman"/>
          <w:sz w:val="22"/>
          <w:szCs w:val="22"/>
        </w:rPr>
        <w:t>9,087</w:t>
      </w:r>
      <w:r w:rsidR="00681427">
        <w:rPr>
          <w:rFonts w:cs="Times New Roman"/>
          <w:sz w:val="22"/>
          <w:szCs w:val="22"/>
        </w:rPr>
        <w:t xml:space="preserve"> </w:t>
      </w:r>
      <w:r w:rsidR="00D15C9C" w:rsidRPr="00515545">
        <w:rPr>
          <w:rFonts w:cs="Times New Roman"/>
          <w:sz w:val="22"/>
          <w:szCs w:val="22"/>
        </w:rPr>
        <w:t>thousand</w:t>
      </w:r>
    </w:p>
    <w:p w14:paraId="602ACF28" w14:textId="77777777" w:rsidR="00A50E72" w:rsidRDefault="00A50E72" w:rsidP="00A50E72">
      <w:pPr>
        <w:jc w:val="thaiDistribute"/>
        <w:rPr>
          <w:rFonts w:cs="Times New Roman"/>
          <w:sz w:val="22"/>
          <w:szCs w:val="22"/>
        </w:rPr>
      </w:pPr>
    </w:p>
    <w:p w14:paraId="103F28B2" w14:textId="5D9B1450" w:rsidR="0074700C" w:rsidRPr="00515545" w:rsidRDefault="00A50E72" w:rsidP="002704F1">
      <w:pPr>
        <w:jc w:val="thaiDistribute"/>
        <w:rPr>
          <w:rFonts w:cs="Times New Roman"/>
          <w:sz w:val="22"/>
          <w:szCs w:val="22"/>
        </w:rPr>
      </w:pPr>
      <w:r w:rsidRPr="00515545">
        <w:rPr>
          <w:rFonts w:cs="Times New Roman"/>
          <w:sz w:val="22"/>
          <w:szCs w:val="22"/>
        </w:rPr>
        <w:t xml:space="preserve">The Company </w:t>
      </w:r>
      <w:r w:rsidR="003850AC">
        <w:rPr>
          <w:rFonts w:cs="Times New Roman"/>
          <w:sz w:val="22"/>
          <w:szCs w:val="22"/>
        </w:rPr>
        <w:t xml:space="preserve">is a </w:t>
      </w:r>
      <w:r w:rsidRPr="00515545">
        <w:rPr>
          <w:rFonts w:cs="Times New Roman"/>
          <w:sz w:val="22"/>
          <w:szCs w:val="22"/>
        </w:rPr>
        <w:t xml:space="preserve">guarantor for (1) short-term and long-term borrowings credit facilities granted by commercial banks of Suosdey Finance PLC. </w:t>
      </w:r>
      <w:r>
        <w:rPr>
          <w:rFonts w:cs="Times New Roman"/>
          <w:sz w:val="22"/>
          <w:szCs w:val="22"/>
        </w:rPr>
        <w:t>t</w:t>
      </w:r>
      <w:r w:rsidRPr="00515545">
        <w:rPr>
          <w:rFonts w:cs="Times New Roman"/>
          <w:sz w:val="22"/>
          <w:szCs w:val="22"/>
        </w:rPr>
        <w:t>otaling USD</w:t>
      </w:r>
      <w:r w:rsidR="00CA2DDB">
        <w:rPr>
          <w:rFonts w:cs="Times New Roman"/>
          <w:sz w:val="22"/>
          <w:szCs w:val="22"/>
        </w:rPr>
        <w:t xml:space="preserve"> </w:t>
      </w:r>
      <w:r w:rsidR="002652D2" w:rsidRPr="00D9190F">
        <w:rPr>
          <w:rFonts w:cs="Times New Roman"/>
          <w:sz w:val="22"/>
          <w:szCs w:val="22"/>
        </w:rPr>
        <w:t>20.7</w:t>
      </w:r>
      <w:r w:rsidR="00CA2DDB">
        <w:rPr>
          <w:rFonts w:cs="Times New Roman"/>
          <w:sz w:val="22"/>
          <w:szCs w:val="22"/>
        </w:rPr>
        <w:t xml:space="preserve"> </w:t>
      </w:r>
      <w:r w:rsidRPr="00515545">
        <w:rPr>
          <w:rFonts w:cs="Times New Roman"/>
          <w:sz w:val="22"/>
          <w:szCs w:val="22"/>
        </w:rPr>
        <w:t xml:space="preserve">million </w:t>
      </w:r>
      <w:r w:rsidR="00DC4D0C">
        <w:rPr>
          <w:rFonts w:cs="Times New Roman"/>
          <w:sz w:val="22"/>
          <w:szCs w:val="22"/>
        </w:rPr>
        <w:t xml:space="preserve">as </w:t>
      </w:r>
      <w:r w:rsidR="00DC4D0C">
        <w:rPr>
          <w:sz w:val="22"/>
          <w:szCs w:val="28"/>
        </w:rPr>
        <w:t xml:space="preserve">at </w:t>
      </w:r>
      <w:r w:rsidR="002F437B">
        <w:rPr>
          <w:sz w:val="22"/>
          <w:szCs w:val="28"/>
        </w:rPr>
        <w:t>June</w:t>
      </w:r>
      <w:r w:rsidR="00DC4D0C">
        <w:rPr>
          <w:sz w:val="22"/>
          <w:szCs w:val="28"/>
        </w:rPr>
        <w:t xml:space="preserve"> 3</w:t>
      </w:r>
      <w:r w:rsidR="002F437B">
        <w:rPr>
          <w:sz w:val="22"/>
          <w:szCs w:val="28"/>
        </w:rPr>
        <w:t>0</w:t>
      </w:r>
      <w:r w:rsidR="00DC4D0C">
        <w:rPr>
          <w:sz w:val="22"/>
          <w:szCs w:val="28"/>
        </w:rPr>
        <w:t>,</w:t>
      </w:r>
      <w:r>
        <w:rPr>
          <w:sz w:val="22"/>
          <w:szCs w:val="28"/>
        </w:rPr>
        <w:t xml:space="preserve"> 202</w:t>
      </w:r>
      <w:r w:rsidR="001D6023">
        <w:rPr>
          <w:sz w:val="22"/>
          <w:szCs w:val="28"/>
        </w:rPr>
        <w:t>6</w:t>
      </w:r>
      <w:r>
        <w:rPr>
          <w:sz w:val="22"/>
          <w:szCs w:val="28"/>
        </w:rPr>
        <w:t xml:space="preserve"> and </w:t>
      </w:r>
      <w:r w:rsidRPr="00515FEF">
        <w:rPr>
          <w:rFonts w:cs="Times New Roman"/>
          <w:sz w:val="22"/>
          <w:szCs w:val="22"/>
        </w:rPr>
        <w:t xml:space="preserve">USD </w:t>
      </w:r>
      <w:r w:rsidR="001D6023">
        <w:rPr>
          <w:rFonts w:cs="Times New Roman"/>
          <w:sz w:val="22"/>
          <w:szCs w:val="22"/>
        </w:rPr>
        <w:t>21.6</w:t>
      </w:r>
      <w:r w:rsidRPr="00515FEF">
        <w:rPr>
          <w:rFonts w:cs="Times New Roman"/>
          <w:sz w:val="22"/>
          <w:szCs w:val="22"/>
        </w:rPr>
        <w:t xml:space="preserve"> million</w:t>
      </w:r>
      <w:r w:rsidRPr="00E71F08">
        <w:rPr>
          <w:rFonts w:cs="Times New Roman"/>
          <w:sz w:val="22"/>
          <w:szCs w:val="22"/>
        </w:rPr>
        <w:t xml:space="preserve"> </w:t>
      </w:r>
      <w:r w:rsidR="00DC4D0C">
        <w:rPr>
          <w:rFonts w:cs="Times New Roman"/>
          <w:sz w:val="22"/>
          <w:szCs w:val="22"/>
        </w:rPr>
        <w:t>as at December 31, 202</w:t>
      </w:r>
      <w:r w:rsidR="001D6023">
        <w:rPr>
          <w:rFonts w:cs="Times New Roman"/>
          <w:sz w:val="22"/>
          <w:szCs w:val="22"/>
        </w:rPr>
        <w:t>5</w:t>
      </w:r>
      <w:r>
        <w:rPr>
          <w:rFonts w:cs="Times New Roman"/>
          <w:sz w:val="22"/>
          <w:szCs w:val="22"/>
        </w:rPr>
        <w:t xml:space="preserve"> </w:t>
      </w:r>
      <w:r w:rsidRPr="00515545">
        <w:rPr>
          <w:rFonts w:cs="Times New Roman"/>
          <w:sz w:val="22"/>
          <w:szCs w:val="22"/>
        </w:rPr>
        <w:t>and (2) short-term borrowings credit facilities granted by commercial banks of Sabaidee Leasing Co., Ltd. totaling K</w:t>
      </w:r>
      <w:r>
        <w:rPr>
          <w:rFonts w:cs="Times New Roman"/>
          <w:sz w:val="22"/>
          <w:szCs w:val="22"/>
        </w:rPr>
        <w:t>ip</w:t>
      </w:r>
      <w:r w:rsidR="00CA2DDB">
        <w:rPr>
          <w:rFonts w:cs="Times New Roman"/>
          <w:sz w:val="22"/>
          <w:szCs w:val="22"/>
        </w:rPr>
        <w:t xml:space="preserve"> </w:t>
      </w:r>
      <w:r w:rsidRPr="00D9190F">
        <w:rPr>
          <w:rFonts w:cs="Cordia New"/>
          <w:sz w:val="22"/>
          <w:szCs w:val="22"/>
        </w:rPr>
        <w:t>37,376</w:t>
      </w:r>
      <w:r w:rsidRPr="00D9190F">
        <w:rPr>
          <w:rFonts w:cs="Times New Roman"/>
          <w:sz w:val="22"/>
          <w:szCs w:val="22"/>
        </w:rPr>
        <w:t xml:space="preserve"> million</w:t>
      </w:r>
      <w:r>
        <w:rPr>
          <w:rFonts w:cs="Times New Roman"/>
          <w:sz w:val="22"/>
          <w:szCs w:val="22"/>
        </w:rPr>
        <w:t xml:space="preserve"> </w:t>
      </w:r>
      <w:r w:rsidR="00DC4D0C">
        <w:rPr>
          <w:rFonts w:cs="Times New Roman"/>
          <w:sz w:val="22"/>
          <w:szCs w:val="22"/>
        </w:rPr>
        <w:t xml:space="preserve">as at </w:t>
      </w:r>
      <w:r w:rsidR="002F437B">
        <w:rPr>
          <w:rFonts w:cs="Times New Roman"/>
          <w:sz w:val="22"/>
          <w:szCs w:val="22"/>
        </w:rPr>
        <w:t>June</w:t>
      </w:r>
      <w:r w:rsidR="00DC4D0C">
        <w:rPr>
          <w:rFonts w:cs="Times New Roman"/>
          <w:sz w:val="22"/>
          <w:szCs w:val="22"/>
        </w:rPr>
        <w:t xml:space="preserve"> 3</w:t>
      </w:r>
      <w:r w:rsidR="002F437B">
        <w:rPr>
          <w:rFonts w:cs="Times New Roman"/>
          <w:sz w:val="22"/>
          <w:szCs w:val="22"/>
        </w:rPr>
        <w:t>0</w:t>
      </w:r>
      <w:r w:rsidR="00DC4D0C">
        <w:rPr>
          <w:rFonts w:cs="Times New Roman"/>
          <w:sz w:val="22"/>
          <w:szCs w:val="22"/>
        </w:rPr>
        <w:t>,</w:t>
      </w:r>
      <w:r>
        <w:rPr>
          <w:rFonts w:cs="Times New Roman"/>
          <w:sz w:val="22"/>
          <w:szCs w:val="22"/>
        </w:rPr>
        <w:t xml:space="preserve"> </w:t>
      </w:r>
      <w:r w:rsidR="00CA2DDB">
        <w:rPr>
          <w:rFonts w:cs="Times New Roman"/>
          <w:sz w:val="22"/>
          <w:szCs w:val="22"/>
        </w:rPr>
        <w:t>202</w:t>
      </w:r>
      <w:r w:rsidR="001D6023">
        <w:rPr>
          <w:rFonts w:cs="Times New Roman"/>
          <w:sz w:val="22"/>
          <w:szCs w:val="22"/>
        </w:rPr>
        <w:t>6</w:t>
      </w:r>
      <w:r w:rsidR="00CA2DDB">
        <w:rPr>
          <w:rFonts w:cs="Times New Roman"/>
          <w:sz w:val="22"/>
          <w:szCs w:val="22"/>
        </w:rPr>
        <w:t xml:space="preserve"> and </w:t>
      </w:r>
      <w:r w:rsidR="00DC4D0C">
        <w:rPr>
          <w:rFonts w:cs="Times New Roman"/>
          <w:sz w:val="22"/>
          <w:szCs w:val="22"/>
        </w:rPr>
        <w:t>Dec</w:t>
      </w:r>
      <w:r w:rsidR="001D6023">
        <w:rPr>
          <w:rFonts w:cs="Times New Roman"/>
          <w:sz w:val="22"/>
          <w:szCs w:val="22"/>
        </w:rPr>
        <w:t>e</w:t>
      </w:r>
      <w:r w:rsidR="00DC4D0C">
        <w:rPr>
          <w:rFonts w:cs="Times New Roman"/>
          <w:sz w:val="22"/>
          <w:szCs w:val="22"/>
        </w:rPr>
        <w:t>mber</w:t>
      </w:r>
      <w:r w:rsidR="001D6023">
        <w:rPr>
          <w:rFonts w:cs="Times New Roman"/>
          <w:sz w:val="22"/>
          <w:szCs w:val="22"/>
        </w:rPr>
        <w:t xml:space="preserve"> </w:t>
      </w:r>
      <w:r w:rsidR="00DC4D0C">
        <w:rPr>
          <w:rFonts w:cs="Times New Roman"/>
          <w:sz w:val="22"/>
          <w:szCs w:val="22"/>
        </w:rPr>
        <w:t xml:space="preserve">31, </w:t>
      </w:r>
      <w:r>
        <w:rPr>
          <w:rFonts w:cs="Times New Roman"/>
          <w:sz w:val="22"/>
          <w:szCs w:val="22"/>
        </w:rPr>
        <w:t>202</w:t>
      </w:r>
      <w:r w:rsidR="008A0D76">
        <w:rPr>
          <w:rFonts w:cs="Times New Roman"/>
          <w:sz w:val="22"/>
          <w:szCs w:val="22"/>
        </w:rPr>
        <w:t>5</w:t>
      </w:r>
      <w:r w:rsidRPr="00515545">
        <w:rPr>
          <w:rFonts w:cs="Times New Roman"/>
          <w:spacing w:val="-2"/>
          <w:sz w:val="22"/>
          <w:szCs w:val="22"/>
        </w:rPr>
        <w:t>.</w:t>
      </w:r>
      <w:r>
        <w:rPr>
          <w:rFonts w:cs="Times New Roman"/>
          <w:spacing w:val="-2"/>
          <w:sz w:val="22"/>
          <w:szCs w:val="22"/>
        </w:rPr>
        <w:t xml:space="preserve"> </w:t>
      </w:r>
      <w:r w:rsidRPr="00515545">
        <w:rPr>
          <w:rFonts w:cs="Times New Roman"/>
          <w:spacing w:val="-2"/>
          <w:sz w:val="22"/>
          <w:szCs w:val="22"/>
        </w:rPr>
        <w:t>There has been no intercompany charge on these guarantees.</w:t>
      </w:r>
    </w:p>
    <w:p w14:paraId="6208E72A" w14:textId="77777777" w:rsidR="00F262F7"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14511F13" w14:textId="1CA4ABBF" w:rsidR="001D6023" w:rsidRPr="00515545" w:rsidRDefault="001D6023" w:rsidP="001D6023">
      <w:pPr>
        <w:jc w:val="thaiDistribute"/>
        <w:rPr>
          <w:rFonts w:cs="Times New Roman"/>
          <w:sz w:val="22"/>
          <w:szCs w:val="22"/>
        </w:rPr>
      </w:pPr>
    </w:p>
    <w:p w14:paraId="47DD6AA5" w14:textId="77777777" w:rsidR="001D6023" w:rsidRPr="00515545" w:rsidRDefault="001D6023"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515545" w:rsidRDefault="001B6FCE" w:rsidP="007936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thaiDistribute"/>
        <w:rPr>
          <w:b/>
          <w:bCs/>
          <w:sz w:val="22"/>
          <w:szCs w:val="22"/>
          <w:cs/>
        </w:rPr>
      </w:pPr>
      <w:r w:rsidRPr="00515545">
        <w:rPr>
          <w:rFonts w:cs="Times New Roman"/>
          <w:b/>
          <w:bCs/>
          <w:sz w:val="22"/>
          <w:szCs w:val="22"/>
          <w:highlight w:val="yellow"/>
        </w:rPr>
        <w:br w:type="page"/>
      </w:r>
      <w:r w:rsidR="00B22CA4" w:rsidRPr="00515545">
        <w:rPr>
          <w:rFonts w:cs="Times New Roman"/>
          <w:b/>
          <w:bCs/>
          <w:sz w:val="22"/>
          <w:szCs w:val="22"/>
        </w:rPr>
        <w:lastRenderedPageBreak/>
        <w:t>HIRE-PURCHASE CONTRACT</w:t>
      </w:r>
      <w:r w:rsidR="00DE26FE" w:rsidRPr="00515545">
        <w:rPr>
          <w:rFonts w:cs="Times New Roman"/>
          <w:b/>
          <w:bCs/>
          <w:sz w:val="22"/>
          <w:szCs w:val="22"/>
        </w:rPr>
        <w:t xml:space="preserve"> RECEIVABLES</w:t>
      </w:r>
      <w:r w:rsidR="00B22CA4" w:rsidRPr="00515545">
        <w:rPr>
          <w:rFonts w:cs="Times New Roman"/>
          <w:b/>
          <w:bCs/>
          <w:sz w:val="22"/>
          <w:szCs w:val="22"/>
        </w:rPr>
        <w:t>, LOAN</w:t>
      </w:r>
      <w:r w:rsidR="00DE26FE" w:rsidRPr="00515545">
        <w:rPr>
          <w:rFonts w:cs="Times New Roman"/>
          <w:b/>
          <w:bCs/>
          <w:sz w:val="22"/>
          <w:szCs w:val="22"/>
        </w:rPr>
        <w:t xml:space="preserve"> RECEIVABLES</w:t>
      </w:r>
      <w:r w:rsidR="00B22CA4" w:rsidRPr="00515545">
        <w:rPr>
          <w:rFonts w:cs="Times New Roman"/>
          <w:b/>
          <w:bCs/>
          <w:sz w:val="22"/>
          <w:szCs w:val="22"/>
        </w:rPr>
        <w:t xml:space="preserve">, </w:t>
      </w:r>
      <w:r w:rsidR="00525D73" w:rsidRPr="00515545">
        <w:rPr>
          <w:rFonts w:cs="Times New Roman"/>
          <w:b/>
          <w:bCs/>
          <w:sz w:val="22"/>
          <w:szCs w:val="22"/>
        </w:rPr>
        <w:t xml:space="preserve">AND </w:t>
      </w:r>
      <w:r w:rsidR="00B22CA4" w:rsidRPr="00515545">
        <w:rPr>
          <w:rFonts w:cs="Times New Roman"/>
          <w:b/>
          <w:bCs/>
          <w:sz w:val="22"/>
          <w:szCs w:val="22"/>
        </w:rPr>
        <w:t>NANO</w:t>
      </w:r>
      <w:r w:rsidR="00DE26FE" w:rsidRPr="00515545">
        <w:rPr>
          <w:b/>
          <w:bCs/>
          <w:caps/>
          <w:sz w:val="22"/>
          <w:szCs w:val="22"/>
        </w:rPr>
        <w:t xml:space="preserve"> </w:t>
      </w:r>
      <w:r w:rsidR="00B22CA4" w:rsidRPr="00515545">
        <w:rPr>
          <w:b/>
          <w:bCs/>
          <w:caps/>
          <w:sz w:val="22"/>
          <w:szCs w:val="22"/>
        </w:rPr>
        <w:t>FINANCE</w:t>
      </w:r>
      <w:r w:rsidR="00DE26FE" w:rsidRPr="00515545">
        <w:rPr>
          <w:b/>
          <w:bCs/>
          <w:caps/>
          <w:sz w:val="22"/>
          <w:szCs w:val="22"/>
        </w:rPr>
        <w:t xml:space="preserve"> RECEIVABLES</w:t>
      </w:r>
      <w:r w:rsidR="0047562A" w:rsidRPr="00515545">
        <w:rPr>
          <w:b/>
          <w:bCs/>
          <w:caps/>
          <w:sz w:val="22"/>
          <w:szCs w:val="22"/>
        </w:rPr>
        <w:t xml:space="preserve"> </w:t>
      </w:r>
      <w:r w:rsidR="00B22CA4" w:rsidRPr="00515545">
        <w:rPr>
          <w:b/>
          <w:bCs/>
          <w:sz w:val="22"/>
          <w:szCs w:val="22"/>
        </w:rPr>
        <w:t>- NET</w:t>
      </w:r>
    </w:p>
    <w:p w14:paraId="2F7E0490" w14:textId="77777777" w:rsidR="00802141" w:rsidRPr="001E1E6B" w:rsidRDefault="00802141" w:rsidP="008129FA">
      <w:pPr>
        <w:jc w:val="both"/>
        <w:rPr>
          <w:rFonts w:cs="Cordia New"/>
          <w:sz w:val="16"/>
          <w:szCs w:val="16"/>
        </w:rPr>
      </w:pPr>
    </w:p>
    <w:p w14:paraId="1081D1AC" w14:textId="77777777" w:rsidR="00DC7067" w:rsidRPr="001E1E6B" w:rsidRDefault="002C1C68" w:rsidP="000B1378">
      <w:pPr>
        <w:pStyle w:val="NoSpacing"/>
        <w:rPr>
          <w:sz w:val="22"/>
          <w:szCs w:val="22"/>
          <w:u w:val="single"/>
        </w:rPr>
      </w:pPr>
      <w:r w:rsidRPr="001E1E6B">
        <w:rPr>
          <w:sz w:val="22"/>
          <w:szCs w:val="22"/>
          <w:u w:val="single"/>
        </w:rPr>
        <w:t>Hire-</w:t>
      </w:r>
      <w:r w:rsidR="00DE26FE" w:rsidRPr="001E1E6B">
        <w:rPr>
          <w:sz w:val="22"/>
          <w:szCs w:val="22"/>
          <w:u w:val="single"/>
        </w:rPr>
        <w:t>p</w:t>
      </w:r>
      <w:r w:rsidR="00DC7067" w:rsidRPr="001E1E6B">
        <w:rPr>
          <w:sz w:val="22"/>
          <w:szCs w:val="22"/>
          <w:u w:val="single"/>
        </w:rPr>
        <w:t xml:space="preserve">urchase </w:t>
      </w:r>
      <w:r w:rsidR="00DE26FE" w:rsidRPr="001E1E6B">
        <w:rPr>
          <w:sz w:val="22"/>
          <w:szCs w:val="22"/>
          <w:u w:val="single"/>
        </w:rPr>
        <w:t>c</w:t>
      </w:r>
      <w:r w:rsidR="00DC7067" w:rsidRPr="001E1E6B">
        <w:rPr>
          <w:sz w:val="22"/>
          <w:szCs w:val="22"/>
          <w:u w:val="single"/>
        </w:rPr>
        <w:t xml:space="preserve">ontract </w:t>
      </w:r>
      <w:r w:rsidR="00DE26FE" w:rsidRPr="001E1E6B">
        <w:rPr>
          <w:sz w:val="22"/>
          <w:szCs w:val="22"/>
          <w:u w:val="single"/>
        </w:rPr>
        <w:t>r</w:t>
      </w:r>
      <w:r w:rsidR="00DC7067" w:rsidRPr="001E1E6B">
        <w:rPr>
          <w:sz w:val="22"/>
          <w:szCs w:val="22"/>
          <w:u w:val="single"/>
        </w:rPr>
        <w:t>eceivables</w:t>
      </w:r>
    </w:p>
    <w:p w14:paraId="5F55604A" w14:textId="77777777" w:rsidR="00DC7067" w:rsidRPr="001E1E6B" w:rsidRDefault="00DC7067" w:rsidP="003F1627">
      <w:pPr>
        <w:spacing w:line="160" w:lineRule="atLeast"/>
        <w:jc w:val="both"/>
        <w:rPr>
          <w:rFonts w:cs="Cordia New"/>
          <w:sz w:val="16"/>
          <w:szCs w:val="16"/>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F262F7" w:rsidRPr="001E1E6B" w14:paraId="2A828C5C" w14:textId="77777777" w:rsidTr="0048323E">
        <w:tc>
          <w:tcPr>
            <w:tcW w:w="2093" w:type="dxa"/>
          </w:tcPr>
          <w:p w14:paraId="695BE88C" w14:textId="77777777" w:rsidR="00F262F7" w:rsidRPr="001E1E6B" w:rsidRDefault="00F262F7" w:rsidP="0048323E">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05F531C2"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Consolidated financial statements (In Thousand Baht)</w:t>
            </w:r>
          </w:p>
        </w:tc>
      </w:tr>
      <w:tr w:rsidR="00F262F7" w:rsidRPr="001E1E6B" w14:paraId="7D209B04" w14:textId="77777777" w:rsidTr="0048323E">
        <w:tc>
          <w:tcPr>
            <w:tcW w:w="2093" w:type="dxa"/>
          </w:tcPr>
          <w:p w14:paraId="6D4F77B1" w14:textId="77777777" w:rsidR="00F262F7" w:rsidRPr="001E1E6B" w:rsidRDefault="00F262F7" w:rsidP="00F262F7">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1CAFAC13" w14:textId="67707D26" w:rsidR="00F262F7" w:rsidRPr="001E1E6B" w:rsidRDefault="002F437B" w:rsidP="00F262F7">
            <w:pPr>
              <w:spacing w:line="160" w:lineRule="atLeast"/>
              <w:jc w:val="center"/>
              <w:rPr>
                <w:rFonts w:cs="Times New Roman"/>
                <w:sz w:val="20"/>
                <w:szCs w:val="20"/>
              </w:rPr>
            </w:pPr>
            <w:r>
              <w:rPr>
                <w:rFonts w:cs="Times New Roman"/>
                <w:sz w:val="20"/>
                <w:szCs w:val="20"/>
              </w:rPr>
              <w:t>June</w:t>
            </w:r>
            <w:r w:rsidR="00772A94" w:rsidRPr="001E1E6B">
              <w:rPr>
                <w:rFonts w:cs="Times New Roman"/>
                <w:sz w:val="20"/>
                <w:szCs w:val="20"/>
              </w:rPr>
              <w:t xml:space="preserve"> 3</w:t>
            </w:r>
            <w:r>
              <w:rPr>
                <w:rFonts w:cs="Times New Roman"/>
                <w:sz w:val="20"/>
                <w:szCs w:val="20"/>
              </w:rPr>
              <w:t>0</w:t>
            </w:r>
            <w:r w:rsidR="004650E3" w:rsidRPr="001E1E6B">
              <w:rPr>
                <w:rFonts w:cs="Times New Roman"/>
                <w:sz w:val="20"/>
                <w:szCs w:val="20"/>
              </w:rPr>
              <w:t>,</w:t>
            </w:r>
            <w:r w:rsidR="00F262F7" w:rsidRPr="001E1E6B">
              <w:rPr>
                <w:rFonts w:cs="Times New Roman"/>
                <w:sz w:val="20"/>
                <w:szCs w:val="20"/>
              </w:rPr>
              <w:t xml:space="preserve"> </w:t>
            </w:r>
            <w:r w:rsidR="00772A94" w:rsidRPr="001E1E6B">
              <w:rPr>
                <w:rFonts w:cs="Times New Roman"/>
                <w:sz w:val="20"/>
                <w:szCs w:val="20"/>
              </w:rPr>
              <w:t>202</w:t>
            </w:r>
            <w:r w:rsidR="008A0D76" w:rsidRPr="001E1E6B">
              <w:rPr>
                <w:rFonts w:cs="Times New Roman"/>
                <w:sz w:val="20"/>
                <w:szCs w:val="20"/>
              </w:rPr>
              <w:t>6</w:t>
            </w:r>
          </w:p>
        </w:tc>
        <w:tc>
          <w:tcPr>
            <w:tcW w:w="236" w:type="dxa"/>
            <w:tcBorders>
              <w:top w:val="single" w:sz="4" w:space="0" w:color="auto"/>
            </w:tcBorders>
          </w:tcPr>
          <w:p w14:paraId="1A69289A" w14:textId="77777777" w:rsidR="00F262F7" w:rsidRPr="001E1E6B" w:rsidRDefault="00F262F7" w:rsidP="00F262F7">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4F474B4D" w14:textId="68813B5C" w:rsidR="00F262F7" w:rsidRPr="001E1E6B" w:rsidRDefault="00F262F7" w:rsidP="00F262F7">
            <w:pPr>
              <w:spacing w:line="160" w:lineRule="atLeast"/>
              <w:jc w:val="center"/>
              <w:rPr>
                <w:rFonts w:cs="Times New Roman"/>
                <w:sz w:val="20"/>
                <w:szCs w:val="20"/>
              </w:rPr>
            </w:pPr>
            <w:r w:rsidRPr="001E1E6B">
              <w:rPr>
                <w:rFonts w:cs="Times New Roman"/>
                <w:sz w:val="20"/>
                <w:szCs w:val="20"/>
              </w:rPr>
              <w:t xml:space="preserve">December 31, </w:t>
            </w:r>
            <w:r w:rsidR="00772A94" w:rsidRPr="001E1E6B">
              <w:rPr>
                <w:rFonts w:cs="Times New Roman"/>
                <w:sz w:val="20"/>
                <w:szCs w:val="20"/>
              </w:rPr>
              <w:t>202</w:t>
            </w:r>
            <w:r w:rsidR="008A0D76" w:rsidRPr="001E1E6B">
              <w:rPr>
                <w:rFonts w:cs="Times New Roman"/>
                <w:sz w:val="20"/>
                <w:szCs w:val="20"/>
              </w:rPr>
              <w:t>5</w:t>
            </w:r>
          </w:p>
        </w:tc>
      </w:tr>
      <w:tr w:rsidR="00F262F7" w:rsidRPr="001E1E6B" w14:paraId="0F0709B2" w14:textId="77777777" w:rsidTr="0048323E">
        <w:tc>
          <w:tcPr>
            <w:tcW w:w="2093" w:type="dxa"/>
          </w:tcPr>
          <w:p w14:paraId="66E7E4AF" w14:textId="77777777" w:rsidR="00F262F7" w:rsidRPr="001E1E6B" w:rsidRDefault="00F262F7" w:rsidP="0048323E">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93CEDB4"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61781451"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56B03FEA"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4290E1B4" w14:textId="77777777" w:rsidR="00F262F7" w:rsidRPr="001E1E6B" w:rsidRDefault="00F262F7" w:rsidP="0048323E">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4B2F8D3B"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Long-term</w:t>
            </w:r>
          </w:p>
        </w:tc>
        <w:tc>
          <w:tcPr>
            <w:tcW w:w="236" w:type="dxa"/>
          </w:tcPr>
          <w:p w14:paraId="7A49FE46" w14:textId="77777777" w:rsidR="00F262F7" w:rsidRPr="001E1E6B"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ACCE93"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177D9CB8"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8F204FA"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07B5C543" w14:textId="77777777" w:rsidR="00F262F7" w:rsidRPr="001E1E6B" w:rsidRDefault="00F262F7" w:rsidP="0048323E">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35D5808"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Long-term</w:t>
            </w:r>
          </w:p>
        </w:tc>
      </w:tr>
      <w:tr w:rsidR="00F262F7" w:rsidRPr="001E1E6B" w14:paraId="39593313" w14:textId="77777777" w:rsidTr="0048323E">
        <w:tc>
          <w:tcPr>
            <w:tcW w:w="2093" w:type="dxa"/>
          </w:tcPr>
          <w:p w14:paraId="1C0B9C87" w14:textId="77777777" w:rsidR="00F262F7" w:rsidRPr="001E1E6B" w:rsidRDefault="00F262F7" w:rsidP="006E7E2A">
            <w:pPr>
              <w:spacing w:line="160" w:lineRule="atLeast"/>
              <w:ind w:left="-110"/>
              <w:jc w:val="both"/>
              <w:rPr>
                <w:rFonts w:cs="Times New Roman"/>
                <w:sz w:val="20"/>
                <w:szCs w:val="20"/>
              </w:rPr>
            </w:pPr>
            <w:r w:rsidRPr="001E1E6B">
              <w:rPr>
                <w:rFonts w:cs="Times New Roman"/>
                <w:sz w:val="20"/>
                <w:szCs w:val="20"/>
              </w:rPr>
              <w:t xml:space="preserve">Hire-purchase contract  </w:t>
            </w:r>
          </w:p>
        </w:tc>
        <w:tc>
          <w:tcPr>
            <w:tcW w:w="1168" w:type="dxa"/>
            <w:tcBorders>
              <w:top w:val="single" w:sz="4" w:space="0" w:color="auto"/>
            </w:tcBorders>
          </w:tcPr>
          <w:p w14:paraId="048096A0"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541F38B6" w14:textId="77777777" w:rsidR="00F262F7" w:rsidRPr="001E1E6B"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4CCF8DFC"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5186DDA7" w14:textId="77777777" w:rsidR="00F262F7" w:rsidRPr="001E1E6B" w:rsidRDefault="00F262F7" w:rsidP="0048323E">
            <w:pPr>
              <w:spacing w:line="160" w:lineRule="atLeast"/>
              <w:jc w:val="both"/>
              <w:rPr>
                <w:rFonts w:cs="Times New Roman"/>
                <w:sz w:val="20"/>
                <w:szCs w:val="20"/>
                <w:highlight w:val="yellow"/>
              </w:rPr>
            </w:pPr>
          </w:p>
        </w:tc>
        <w:tc>
          <w:tcPr>
            <w:tcW w:w="1170" w:type="dxa"/>
            <w:tcBorders>
              <w:top w:val="single" w:sz="4" w:space="0" w:color="auto"/>
            </w:tcBorders>
          </w:tcPr>
          <w:p w14:paraId="3DF23918"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10851700" w14:textId="77777777" w:rsidR="00F262F7" w:rsidRPr="001E1E6B"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5CD02733" w14:textId="77777777" w:rsidR="00F262F7" w:rsidRPr="001E1E6B" w:rsidRDefault="00F262F7" w:rsidP="0048323E">
            <w:pPr>
              <w:spacing w:line="160" w:lineRule="atLeast"/>
              <w:jc w:val="both"/>
              <w:rPr>
                <w:rFonts w:cs="Times New Roman"/>
                <w:sz w:val="20"/>
                <w:szCs w:val="20"/>
              </w:rPr>
            </w:pPr>
          </w:p>
        </w:tc>
        <w:tc>
          <w:tcPr>
            <w:tcW w:w="236" w:type="dxa"/>
          </w:tcPr>
          <w:p w14:paraId="387CC551" w14:textId="77777777" w:rsidR="00F262F7" w:rsidRPr="001E1E6B" w:rsidRDefault="00F262F7" w:rsidP="0048323E">
            <w:pPr>
              <w:spacing w:line="160" w:lineRule="atLeast"/>
              <w:jc w:val="both"/>
              <w:rPr>
                <w:rFonts w:cs="Times New Roman"/>
                <w:sz w:val="20"/>
                <w:szCs w:val="20"/>
              </w:rPr>
            </w:pPr>
          </w:p>
        </w:tc>
        <w:tc>
          <w:tcPr>
            <w:tcW w:w="1174" w:type="dxa"/>
            <w:tcBorders>
              <w:top w:val="single" w:sz="4" w:space="0" w:color="auto"/>
            </w:tcBorders>
          </w:tcPr>
          <w:p w14:paraId="25AA7C95" w14:textId="77777777" w:rsidR="00F262F7" w:rsidRPr="001E1E6B" w:rsidRDefault="00F262F7" w:rsidP="0048323E">
            <w:pPr>
              <w:spacing w:line="160" w:lineRule="atLeast"/>
              <w:jc w:val="both"/>
              <w:rPr>
                <w:rFonts w:cs="Times New Roman"/>
                <w:sz w:val="20"/>
                <w:szCs w:val="20"/>
              </w:rPr>
            </w:pPr>
          </w:p>
        </w:tc>
        <w:tc>
          <w:tcPr>
            <w:tcW w:w="236" w:type="dxa"/>
          </w:tcPr>
          <w:p w14:paraId="187A36E6" w14:textId="77777777" w:rsidR="00F262F7" w:rsidRPr="001E1E6B" w:rsidRDefault="00F262F7" w:rsidP="0048323E">
            <w:pPr>
              <w:spacing w:line="160" w:lineRule="atLeast"/>
              <w:jc w:val="both"/>
              <w:rPr>
                <w:rFonts w:cs="Times New Roman"/>
                <w:sz w:val="20"/>
                <w:szCs w:val="20"/>
              </w:rPr>
            </w:pPr>
          </w:p>
        </w:tc>
        <w:tc>
          <w:tcPr>
            <w:tcW w:w="1134" w:type="dxa"/>
            <w:tcBorders>
              <w:top w:val="single" w:sz="4" w:space="0" w:color="auto"/>
            </w:tcBorders>
          </w:tcPr>
          <w:p w14:paraId="2398D612" w14:textId="77777777" w:rsidR="00F262F7" w:rsidRPr="001E1E6B" w:rsidRDefault="00F262F7" w:rsidP="0048323E">
            <w:pPr>
              <w:spacing w:line="160" w:lineRule="atLeast"/>
              <w:jc w:val="both"/>
              <w:rPr>
                <w:rFonts w:cs="Times New Roman"/>
                <w:sz w:val="20"/>
                <w:szCs w:val="20"/>
              </w:rPr>
            </w:pPr>
          </w:p>
        </w:tc>
      </w:tr>
      <w:tr w:rsidR="00545903" w:rsidRPr="001E1E6B" w14:paraId="4D4C7565" w14:textId="77777777" w:rsidTr="003033EF">
        <w:tc>
          <w:tcPr>
            <w:tcW w:w="2093" w:type="dxa"/>
          </w:tcPr>
          <w:p w14:paraId="2E09452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1E1E6B">
              <w:rPr>
                <w:rFonts w:cs="Times New Roman"/>
                <w:sz w:val="20"/>
                <w:szCs w:val="20"/>
              </w:rPr>
              <w:t xml:space="preserve">   receivables</w:t>
            </w:r>
          </w:p>
        </w:tc>
        <w:tc>
          <w:tcPr>
            <w:tcW w:w="1168" w:type="dxa"/>
            <w:vAlign w:val="bottom"/>
          </w:tcPr>
          <w:p w14:paraId="34ADEC0A" w14:textId="788B4687" w:rsidR="00545903" w:rsidRPr="001E1E6B" w:rsidRDefault="00AD5BE7"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D5BE7">
              <w:rPr>
                <w:rFonts w:cs="Times New Roman"/>
                <w:sz w:val="20"/>
                <w:szCs w:val="20"/>
              </w:rPr>
              <w:t>2,950,336</w:t>
            </w:r>
          </w:p>
        </w:tc>
        <w:tc>
          <w:tcPr>
            <w:tcW w:w="236" w:type="dxa"/>
          </w:tcPr>
          <w:p w14:paraId="0F45087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66616B21" w14:textId="6BC3911A" w:rsidR="00545903" w:rsidRPr="001E1E6B" w:rsidRDefault="00501538"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501538">
              <w:rPr>
                <w:rFonts w:cs="Times New Roman"/>
                <w:sz w:val="20"/>
                <w:szCs w:val="20"/>
              </w:rPr>
              <w:t>1,482,473</w:t>
            </w:r>
          </w:p>
        </w:tc>
        <w:tc>
          <w:tcPr>
            <w:tcW w:w="236" w:type="dxa"/>
          </w:tcPr>
          <w:p w14:paraId="4257C4E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3C29ABAF" w14:textId="43F8218E" w:rsidR="00545903" w:rsidRPr="001E1E6B" w:rsidRDefault="00881BF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881BF3">
              <w:rPr>
                <w:rFonts w:cs="Times New Roman"/>
                <w:sz w:val="20"/>
                <w:szCs w:val="20"/>
              </w:rPr>
              <w:t>1,467,863</w:t>
            </w:r>
          </w:p>
        </w:tc>
        <w:tc>
          <w:tcPr>
            <w:tcW w:w="236" w:type="dxa"/>
          </w:tcPr>
          <w:p w14:paraId="25AC234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57D2384D" w14:textId="1A683D6E"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2,148,829</w:t>
            </w:r>
          </w:p>
        </w:tc>
        <w:tc>
          <w:tcPr>
            <w:tcW w:w="236" w:type="dxa"/>
          </w:tcPr>
          <w:p w14:paraId="36C6D63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0513BEB7" w14:textId="7E338B1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1,205,030</w:t>
            </w:r>
          </w:p>
        </w:tc>
        <w:tc>
          <w:tcPr>
            <w:tcW w:w="236" w:type="dxa"/>
          </w:tcPr>
          <w:p w14:paraId="61882CB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Pr>
          <w:p w14:paraId="4027AE09" w14:textId="5C75013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943,799</w:t>
            </w:r>
          </w:p>
        </w:tc>
      </w:tr>
      <w:tr w:rsidR="00545903" w:rsidRPr="001E1E6B" w14:paraId="7C5A1D5D" w14:textId="77777777" w:rsidTr="003033EF">
        <w:tc>
          <w:tcPr>
            <w:tcW w:w="2093" w:type="dxa"/>
          </w:tcPr>
          <w:p w14:paraId="094093A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1E1E6B">
              <w:rPr>
                <w:rFonts w:cs="Times New Roman"/>
                <w:spacing w:val="-4"/>
                <w:sz w:val="20"/>
                <w:szCs w:val="20"/>
              </w:rPr>
              <w:t>Accrued interest income</w:t>
            </w:r>
          </w:p>
        </w:tc>
        <w:tc>
          <w:tcPr>
            <w:tcW w:w="1168" w:type="dxa"/>
            <w:vAlign w:val="bottom"/>
          </w:tcPr>
          <w:p w14:paraId="0D6C95EE" w14:textId="11D4D580" w:rsidR="00545903" w:rsidRPr="001E1E6B" w:rsidRDefault="00DD3255"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DD3255">
              <w:rPr>
                <w:rFonts w:cs="Times New Roman"/>
                <w:sz w:val="20"/>
                <w:szCs w:val="20"/>
              </w:rPr>
              <w:t>30,105</w:t>
            </w:r>
          </w:p>
        </w:tc>
        <w:tc>
          <w:tcPr>
            <w:tcW w:w="236" w:type="dxa"/>
          </w:tcPr>
          <w:p w14:paraId="19C08A6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A8A5B13" w14:textId="04007E08" w:rsidR="00545903" w:rsidRPr="001E1E6B" w:rsidRDefault="00352E4F"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352E4F">
              <w:rPr>
                <w:rFonts w:cs="Times New Roman"/>
                <w:sz w:val="20"/>
                <w:szCs w:val="20"/>
              </w:rPr>
              <w:t>30,105</w:t>
            </w:r>
          </w:p>
        </w:tc>
        <w:tc>
          <w:tcPr>
            <w:tcW w:w="236" w:type="dxa"/>
          </w:tcPr>
          <w:p w14:paraId="78D4B094"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center"/>
          </w:tcPr>
          <w:p w14:paraId="12872550" w14:textId="45D1D057" w:rsidR="00545903" w:rsidRPr="001E1E6B" w:rsidRDefault="004A52BB"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65AF382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0E0A95C0" w14:textId="4FBA215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23,605</w:t>
            </w:r>
          </w:p>
        </w:tc>
        <w:tc>
          <w:tcPr>
            <w:tcW w:w="236" w:type="dxa"/>
          </w:tcPr>
          <w:p w14:paraId="471FAF3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25915088" w14:textId="730DA9A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23,605</w:t>
            </w:r>
          </w:p>
        </w:tc>
        <w:tc>
          <w:tcPr>
            <w:tcW w:w="236" w:type="dxa"/>
          </w:tcPr>
          <w:p w14:paraId="52CB47CC"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Pr>
          <w:p w14:paraId="5B8E4782" w14:textId="1F2A7E2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1E1E6B">
              <w:rPr>
                <w:rFonts w:cs="Times New Roman"/>
                <w:sz w:val="20"/>
                <w:szCs w:val="20"/>
              </w:rPr>
              <w:t>-</w:t>
            </w:r>
          </w:p>
        </w:tc>
      </w:tr>
      <w:tr w:rsidR="00545903" w:rsidRPr="001E1E6B" w14:paraId="7AC3C53E" w14:textId="77777777" w:rsidTr="003033EF">
        <w:tc>
          <w:tcPr>
            <w:tcW w:w="2093" w:type="dxa"/>
          </w:tcPr>
          <w:p w14:paraId="2825828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unearned income</w:t>
            </w:r>
          </w:p>
        </w:tc>
        <w:tc>
          <w:tcPr>
            <w:tcW w:w="1168" w:type="dxa"/>
            <w:tcBorders>
              <w:bottom w:val="single" w:sz="4" w:space="0" w:color="auto"/>
            </w:tcBorders>
            <w:vAlign w:val="bottom"/>
          </w:tcPr>
          <w:p w14:paraId="420C634F" w14:textId="6621DA3C" w:rsidR="00545903" w:rsidRPr="001E1E6B" w:rsidRDefault="008C4244"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8C4244">
              <w:rPr>
                <w:rFonts w:cs="Times New Roman"/>
                <w:sz w:val="20"/>
                <w:szCs w:val="20"/>
              </w:rPr>
              <w:t>(762,017)</w:t>
            </w:r>
          </w:p>
        </w:tc>
        <w:tc>
          <w:tcPr>
            <w:tcW w:w="236" w:type="dxa"/>
          </w:tcPr>
          <w:p w14:paraId="704A9C5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795DDE12" w14:textId="5A8919FD" w:rsidR="00545903" w:rsidRPr="001E1E6B" w:rsidRDefault="004E2E21"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4E2E21">
              <w:rPr>
                <w:rFonts w:cs="Times New Roman"/>
                <w:sz w:val="20"/>
                <w:szCs w:val="20"/>
              </w:rPr>
              <w:t>(464,711)</w:t>
            </w:r>
          </w:p>
        </w:tc>
        <w:tc>
          <w:tcPr>
            <w:tcW w:w="236" w:type="dxa"/>
          </w:tcPr>
          <w:p w14:paraId="211D589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7DDC8307" w14:textId="0E1867BF" w:rsidR="00545903" w:rsidRPr="001E1E6B" w:rsidRDefault="00AB3301"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AB3301">
              <w:rPr>
                <w:rFonts w:cs="Times New Roman"/>
                <w:sz w:val="20"/>
                <w:szCs w:val="20"/>
              </w:rPr>
              <w:t>(297,306)</w:t>
            </w:r>
          </w:p>
        </w:tc>
        <w:tc>
          <w:tcPr>
            <w:tcW w:w="236" w:type="dxa"/>
          </w:tcPr>
          <w:p w14:paraId="0F9B8C2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5D5C30CB" w14:textId="7F957AF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1E1E6B">
              <w:rPr>
                <w:rFonts w:cs="Times New Roman"/>
                <w:sz w:val="20"/>
                <w:szCs w:val="20"/>
              </w:rPr>
              <w:t>(505,463)</w:t>
            </w:r>
          </w:p>
        </w:tc>
        <w:tc>
          <w:tcPr>
            <w:tcW w:w="236" w:type="dxa"/>
          </w:tcPr>
          <w:p w14:paraId="34C8D54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17AAF676" w14:textId="7D88EF81"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(336,397)</w:t>
            </w:r>
          </w:p>
        </w:tc>
        <w:tc>
          <w:tcPr>
            <w:tcW w:w="236" w:type="dxa"/>
          </w:tcPr>
          <w:p w14:paraId="14BDD56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tcPr>
          <w:p w14:paraId="51B07D4D" w14:textId="3E5FAEF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(169,066)</w:t>
            </w:r>
          </w:p>
        </w:tc>
      </w:tr>
      <w:tr w:rsidR="00545903" w:rsidRPr="001E1E6B" w14:paraId="16137AAE" w14:textId="77777777" w:rsidTr="003033EF">
        <w:tc>
          <w:tcPr>
            <w:tcW w:w="2093" w:type="dxa"/>
          </w:tcPr>
          <w:p w14:paraId="4372C64C"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8" w:type="dxa"/>
            <w:tcBorders>
              <w:top w:val="single" w:sz="4" w:space="0" w:color="auto"/>
            </w:tcBorders>
            <w:vAlign w:val="bottom"/>
          </w:tcPr>
          <w:p w14:paraId="252E254E" w14:textId="2130C291" w:rsidR="00545903" w:rsidRPr="001E1E6B" w:rsidRDefault="004331A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4331A3">
              <w:rPr>
                <w:rFonts w:cs="Times New Roman"/>
                <w:sz w:val="20"/>
                <w:szCs w:val="20"/>
              </w:rPr>
              <w:t>2,218,424</w:t>
            </w:r>
          </w:p>
        </w:tc>
        <w:tc>
          <w:tcPr>
            <w:tcW w:w="236" w:type="dxa"/>
          </w:tcPr>
          <w:p w14:paraId="7659F70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vAlign w:val="bottom"/>
          </w:tcPr>
          <w:p w14:paraId="7467A621" w14:textId="154C5FE1" w:rsidR="00545903" w:rsidRPr="001E1E6B" w:rsidRDefault="005412DB"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412DB">
              <w:rPr>
                <w:rFonts w:cs="Times New Roman"/>
                <w:sz w:val="20"/>
                <w:szCs w:val="20"/>
              </w:rPr>
              <w:t>1,047,867</w:t>
            </w:r>
          </w:p>
        </w:tc>
        <w:tc>
          <w:tcPr>
            <w:tcW w:w="236" w:type="dxa"/>
          </w:tcPr>
          <w:p w14:paraId="475D3C4B"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vAlign w:val="bottom"/>
          </w:tcPr>
          <w:p w14:paraId="5EDEF045" w14:textId="71C6C476" w:rsidR="00545903" w:rsidRPr="001E1E6B" w:rsidRDefault="00CD0212"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CD0212">
              <w:rPr>
                <w:rFonts w:cs="Times New Roman"/>
                <w:sz w:val="20"/>
                <w:szCs w:val="20"/>
              </w:rPr>
              <w:t>1,170,557</w:t>
            </w:r>
          </w:p>
        </w:tc>
        <w:tc>
          <w:tcPr>
            <w:tcW w:w="236" w:type="dxa"/>
          </w:tcPr>
          <w:p w14:paraId="29B47DE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tcPr>
          <w:p w14:paraId="0C4EE3E8" w14:textId="45FEBFD2"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1,666,971</w:t>
            </w:r>
          </w:p>
        </w:tc>
        <w:tc>
          <w:tcPr>
            <w:tcW w:w="236" w:type="dxa"/>
          </w:tcPr>
          <w:p w14:paraId="4989FEB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tcPr>
          <w:p w14:paraId="4DFD9E9A" w14:textId="1997AB0E"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892,238</w:t>
            </w:r>
          </w:p>
        </w:tc>
        <w:tc>
          <w:tcPr>
            <w:tcW w:w="236" w:type="dxa"/>
          </w:tcPr>
          <w:p w14:paraId="15BA57E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tcPr>
          <w:p w14:paraId="28CB3095" w14:textId="4C40956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774,733</w:t>
            </w:r>
          </w:p>
        </w:tc>
      </w:tr>
      <w:tr w:rsidR="008A0D76" w:rsidRPr="001E1E6B" w14:paraId="1F2137F1" w14:textId="77777777" w:rsidTr="0048323E">
        <w:tc>
          <w:tcPr>
            <w:tcW w:w="2093" w:type="dxa"/>
          </w:tcPr>
          <w:p w14:paraId="045621AF"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allowance for</w:t>
            </w:r>
          </w:p>
        </w:tc>
        <w:tc>
          <w:tcPr>
            <w:tcW w:w="1168" w:type="dxa"/>
            <w:vAlign w:val="bottom"/>
          </w:tcPr>
          <w:p w14:paraId="7756DA1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F981F1"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53FACF72"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7F51A8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7107D69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54C0D42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4986A23"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62C857F"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50A4F9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079C8118"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1A11276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8A0D76" w:rsidRPr="001E1E6B" w14:paraId="0680944E" w14:textId="77777777" w:rsidTr="0048323E">
        <w:tc>
          <w:tcPr>
            <w:tcW w:w="2093" w:type="dxa"/>
          </w:tcPr>
          <w:p w14:paraId="586BE1C1"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impairment for  </w:t>
            </w:r>
          </w:p>
        </w:tc>
        <w:tc>
          <w:tcPr>
            <w:tcW w:w="1168" w:type="dxa"/>
            <w:vAlign w:val="bottom"/>
          </w:tcPr>
          <w:p w14:paraId="3DC094B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015DDA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1E58A8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E00AA6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A96C65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654468B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726EF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D184AA2"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7F3EC3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73B9B8C4"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36F23FA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545903" w:rsidRPr="001E1E6B" w14:paraId="0E75A8CE" w14:textId="77777777" w:rsidTr="003033EF">
        <w:tc>
          <w:tcPr>
            <w:tcW w:w="2093" w:type="dxa"/>
          </w:tcPr>
          <w:p w14:paraId="0DC6356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expected credit loss</w:t>
            </w:r>
          </w:p>
        </w:tc>
        <w:tc>
          <w:tcPr>
            <w:tcW w:w="1168" w:type="dxa"/>
            <w:tcBorders>
              <w:bottom w:val="single" w:sz="4" w:space="0" w:color="auto"/>
            </w:tcBorders>
            <w:vAlign w:val="bottom"/>
          </w:tcPr>
          <w:p w14:paraId="07FA70D5" w14:textId="4B133AF6" w:rsidR="00545903" w:rsidRPr="001E1E6B" w:rsidRDefault="00F10C04"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F10C04">
              <w:rPr>
                <w:rFonts w:cs="Times New Roman"/>
                <w:sz w:val="20"/>
                <w:szCs w:val="20"/>
              </w:rPr>
              <w:t>(126,856)</w:t>
            </w:r>
          </w:p>
        </w:tc>
        <w:tc>
          <w:tcPr>
            <w:tcW w:w="236" w:type="dxa"/>
          </w:tcPr>
          <w:p w14:paraId="2DC73D6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4F8B375D" w14:textId="7EC3F7B1" w:rsidR="00545903" w:rsidRPr="001E1E6B" w:rsidRDefault="00911A12"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911A12">
              <w:rPr>
                <w:rFonts w:cs="Times New Roman"/>
                <w:sz w:val="20"/>
                <w:szCs w:val="20"/>
              </w:rPr>
              <w:t>(89,716)</w:t>
            </w:r>
          </w:p>
        </w:tc>
        <w:tc>
          <w:tcPr>
            <w:tcW w:w="236" w:type="dxa"/>
          </w:tcPr>
          <w:p w14:paraId="2AD7C54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32B8DEA2" w14:textId="2AF7119E" w:rsidR="00545903" w:rsidRPr="001E1E6B" w:rsidRDefault="00F62B07"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F62B07">
              <w:rPr>
                <w:rFonts w:cs="Times New Roman"/>
                <w:sz w:val="20"/>
                <w:szCs w:val="20"/>
              </w:rPr>
              <w:t>(37,140)</w:t>
            </w:r>
          </w:p>
        </w:tc>
        <w:tc>
          <w:tcPr>
            <w:tcW w:w="236" w:type="dxa"/>
          </w:tcPr>
          <w:p w14:paraId="7941C78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6B8FE48C" w14:textId="504AA00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1E1E6B">
              <w:rPr>
                <w:rFonts w:cs="Times New Roman"/>
                <w:sz w:val="20"/>
                <w:szCs w:val="20"/>
              </w:rPr>
              <w:t>(107,260)</w:t>
            </w:r>
          </w:p>
        </w:tc>
        <w:tc>
          <w:tcPr>
            <w:tcW w:w="236" w:type="dxa"/>
          </w:tcPr>
          <w:p w14:paraId="0A3FC7B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4BDDB73C" w14:textId="06E8F6E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(80,109)</w:t>
            </w:r>
          </w:p>
        </w:tc>
        <w:tc>
          <w:tcPr>
            <w:tcW w:w="236" w:type="dxa"/>
          </w:tcPr>
          <w:p w14:paraId="13CB470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tcPr>
          <w:p w14:paraId="78707CEE" w14:textId="657A83EB"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(27,151)</w:t>
            </w:r>
          </w:p>
        </w:tc>
      </w:tr>
      <w:tr w:rsidR="00545903" w:rsidRPr="001E1E6B" w14:paraId="17B79BCA" w14:textId="77777777" w:rsidTr="003033EF">
        <w:tc>
          <w:tcPr>
            <w:tcW w:w="2093" w:type="dxa"/>
          </w:tcPr>
          <w:p w14:paraId="52D9A18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8" w:type="dxa"/>
            <w:tcBorders>
              <w:top w:val="single" w:sz="4" w:space="0" w:color="auto"/>
              <w:bottom w:val="double" w:sz="4" w:space="0" w:color="auto"/>
            </w:tcBorders>
            <w:vAlign w:val="bottom"/>
          </w:tcPr>
          <w:p w14:paraId="0215B453" w14:textId="1CEE7A27" w:rsidR="00545903" w:rsidRPr="001E1E6B" w:rsidRDefault="00765E37"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765E37">
              <w:rPr>
                <w:rFonts w:cs="Times New Roman"/>
                <w:sz w:val="20"/>
                <w:szCs w:val="20"/>
              </w:rPr>
              <w:t>2,091,568</w:t>
            </w:r>
          </w:p>
        </w:tc>
        <w:tc>
          <w:tcPr>
            <w:tcW w:w="236" w:type="dxa"/>
          </w:tcPr>
          <w:p w14:paraId="15B37B3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2189D2A2" w14:textId="237E7817" w:rsidR="00545903" w:rsidRPr="001E1E6B" w:rsidRDefault="004A52BB"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4A52BB">
              <w:rPr>
                <w:rFonts w:cs="Times New Roman"/>
                <w:sz w:val="20"/>
                <w:szCs w:val="20"/>
              </w:rPr>
              <w:t>958,151</w:t>
            </w:r>
          </w:p>
        </w:tc>
        <w:tc>
          <w:tcPr>
            <w:tcW w:w="236" w:type="dxa"/>
          </w:tcPr>
          <w:p w14:paraId="3F62547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vAlign w:val="bottom"/>
          </w:tcPr>
          <w:p w14:paraId="3A4E2062" w14:textId="1775C949" w:rsidR="00545903" w:rsidRPr="001E1E6B" w:rsidRDefault="00C07562"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C07562">
              <w:rPr>
                <w:rFonts w:cs="Times New Roman"/>
                <w:sz w:val="20"/>
                <w:szCs w:val="20"/>
              </w:rPr>
              <w:t>1,133,417</w:t>
            </w:r>
          </w:p>
        </w:tc>
        <w:tc>
          <w:tcPr>
            <w:tcW w:w="236" w:type="dxa"/>
          </w:tcPr>
          <w:p w14:paraId="623D255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tcPr>
          <w:p w14:paraId="5ECD8CD6" w14:textId="7E79C8F0"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1,559,711</w:t>
            </w:r>
          </w:p>
        </w:tc>
        <w:tc>
          <w:tcPr>
            <w:tcW w:w="236" w:type="dxa"/>
          </w:tcPr>
          <w:p w14:paraId="0EA0C39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tcPr>
          <w:p w14:paraId="487D17A8" w14:textId="2BCD73F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812,129</w:t>
            </w:r>
          </w:p>
        </w:tc>
        <w:tc>
          <w:tcPr>
            <w:tcW w:w="236" w:type="dxa"/>
          </w:tcPr>
          <w:p w14:paraId="020155A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tcPr>
          <w:p w14:paraId="083FEEC4" w14:textId="6B824BB2"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747,582</w:t>
            </w:r>
          </w:p>
        </w:tc>
      </w:tr>
    </w:tbl>
    <w:p w14:paraId="79E062E5" w14:textId="77777777" w:rsidR="00F262F7" w:rsidRPr="003F1627" w:rsidRDefault="00F262F7" w:rsidP="008129FA">
      <w:pPr>
        <w:tabs>
          <w:tab w:val="left" w:pos="540"/>
        </w:tabs>
        <w:jc w:val="both"/>
        <w:rPr>
          <w:rFonts w:cs="Cordia New"/>
          <w:sz w:val="20"/>
          <w:szCs w:val="20"/>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F262F7" w:rsidRPr="001E1E6B" w14:paraId="5E044F3E" w14:textId="77777777" w:rsidTr="0048323E">
        <w:tc>
          <w:tcPr>
            <w:tcW w:w="2093" w:type="dxa"/>
          </w:tcPr>
          <w:p w14:paraId="303EE9EF" w14:textId="77777777" w:rsidR="00F262F7" w:rsidRPr="001E1E6B" w:rsidRDefault="00F262F7" w:rsidP="0048323E">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78A145EB" w14:textId="77777777" w:rsidR="00F262F7" w:rsidRPr="001E1E6B" w:rsidRDefault="00F262F7" w:rsidP="0048323E">
            <w:pPr>
              <w:spacing w:line="160" w:lineRule="atLeast"/>
              <w:jc w:val="center"/>
              <w:rPr>
                <w:rFonts w:cs="Times New Roman"/>
                <w:spacing w:val="-2"/>
                <w:sz w:val="20"/>
                <w:szCs w:val="20"/>
              </w:rPr>
            </w:pPr>
            <w:r w:rsidRPr="001E1E6B">
              <w:rPr>
                <w:sz w:val="20"/>
                <w:szCs w:val="20"/>
              </w:rPr>
              <w:t>Separate</w:t>
            </w:r>
            <w:r w:rsidRPr="001E1E6B">
              <w:rPr>
                <w:rFonts w:cs="Times New Roman"/>
                <w:sz w:val="20"/>
                <w:szCs w:val="20"/>
              </w:rPr>
              <w:t xml:space="preserve"> financial statements (In Thousand Baht)</w:t>
            </w:r>
          </w:p>
        </w:tc>
      </w:tr>
      <w:tr w:rsidR="00F262F7" w:rsidRPr="001E1E6B" w14:paraId="5F165BC4" w14:textId="77777777" w:rsidTr="0048323E">
        <w:tc>
          <w:tcPr>
            <w:tcW w:w="2093" w:type="dxa"/>
          </w:tcPr>
          <w:p w14:paraId="6660D590" w14:textId="77777777" w:rsidR="00F262F7" w:rsidRPr="001E1E6B" w:rsidRDefault="00F262F7" w:rsidP="00F262F7">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BEDDF90" w14:textId="56B0F767" w:rsidR="00F262F7" w:rsidRPr="001E1E6B" w:rsidRDefault="002F437B" w:rsidP="00F262F7">
            <w:pPr>
              <w:spacing w:line="160" w:lineRule="atLeast"/>
              <w:jc w:val="center"/>
              <w:rPr>
                <w:rFonts w:cs="Times New Roman"/>
                <w:sz w:val="20"/>
                <w:szCs w:val="20"/>
              </w:rPr>
            </w:pPr>
            <w:r>
              <w:rPr>
                <w:rFonts w:cs="Times New Roman"/>
                <w:sz w:val="20"/>
                <w:szCs w:val="20"/>
              </w:rPr>
              <w:t>June</w:t>
            </w:r>
            <w:r w:rsidRPr="001E1E6B">
              <w:rPr>
                <w:rFonts w:cs="Times New Roman"/>
                <w:sz w:val="20"/>
                <w:szCs w:val="20"/>
              </w:rPr>
              <w:t xml:space="preserve"> 3</w:t>
            </w:r>
            <w:r>
              <w:rPr>
                <w:rFonts w:cs="Times New Roman"/>
                <w:sz w:val="20"/>
                <w:szCs w:val="20"/>
              </w:rPr>
              <w:t>0</w:t>
            </w:r>
            <w:r w:rsidRPr="001E1E6B">
              <w:rPr>
                <w:rFonts w:cs="Times New Roman"/>
                <w:sz w:val="20"/>
                <w:szCs w:val="20"/>
              </w:rPr>
              <w:t>, 2026</w:t>
            </w:r>
          </w:p>
        </w:tc>
        <w:tc>
          <w:tcPr>
            <w:tcW w:w="236" w:type="dxa"/>
            <w:tcBorders>
              <w:top w:val="single" w:sz="4" w:space="0" w:color="auto"/>
            </w:tcBorders>
          </w:tcPr>
          <w:p w14:paraId="5FA66084" w14:textId="77777777" w:rsidR="00F262F7" w:rsidRPr="001E1E6B" w:rsidRDefault="00F262F7" w:rsidP="00F262F7">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0CD1938E" w14:textId="0123D46E" w:rsidR="00F262F7" w:rsidRPr="001E1E6B" w:rsidRDefault="00F262F7" w:rsidP="00F262F7">
            <w:pPr>
              <w:spacing w:line="160" w:lineRule="atLeast"/>
              <w:jc w:val="center"/>
              <w:rPr>
                <w:rFonts w:cs="Times New Roman"/>
                <w:spacing w:val="-2"/>
                <w:sz w:val="20"/>
                <w:szCs w:val="20"/>
              </w:rPr>
            </w:pPr>
            <w:r w:rsidRPr="001E1E6B">
              <w:rPr>
                <w:rFonts w:cs="Times New Roman"/>
                <w:sz w:val="20"/>
                <w:szCs w:val="20"/>
              </w:rPr>
              <w:t xml:space="preserve">December 31, </w:t>
            </w:r>
            <w:r w:rsidR="00772A94" w:rsidRPr="001E1E6B">
              <w:rPr>
                <w:rFonts w:cs="Times New Roman"/>
                <w:sz w:val="20"/>
                <w:szCs w:val="20"/>
              </w:rPr>
              <w:t>202</w:t>
            </w:r>
            <w:r w:rsidR="008A0D76" w:rsidRPr="001E1E6B">
              <w:rPr>
                <w:rFonts w:cs="Times New Roman"/>
                <w:sz w:val="20"/>
                <w:szCs w:val="20"/>
              </w:rPr>
              <w:t>5</w:t>
            </w:r>
          </w:p>
        </w:tc>
      </w:tr>
      <w:tr w:rsidR="00F262F7" w:rsidRPr="001E1E6B" w14:paraId="1379576C" w14:textId="77777777" w:rsidTr="0048323E">
        <w:tc>
          <w:tcPr>
            <w:tcW w:w="2093" w:type="dxa"/>
          </w:tcPr>
          <w:p w14:paraId="77CB5C58" w14:textId="77777777" w:rsidR="00F262F7" w:rsidRPr="001E1E6B" w:rsidRDefault="00F262F7" w:rsidP="0048323E">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4FA29C9F"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2C5F54F5"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04B02A2"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38B0F391" w14:textId="77777777" w:rsidR="00F262F7" w:rsidRPr="001E1E6B" w:rsidRDefault="00F262F7" w:rsidP="0048323E">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777CDF09"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Long-term</w:t>
            </w:r>
          </w:p>
        </w:tc>
        <w:tc>
          <w:tcPr>
            <w:tcW w:w="236" w:type="dxa"/>
          </w:tcPr>
          <w:p w14:paraId="0C85428D" w14:textId="77777777" w:rsidR="00F262F7" w:rsidRPr="001E1E6B"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6F56CC73"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6FEE3E94"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21E395B3"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32F2B717" w14:textId="77777777" w:rsidR="00F262F7" w:rsidRPr="001E1E6B" w:rsidRDefault="00F262F7" w:rsidP="0048323E">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466B6A3" w14:textId="77777777" w:rsidR="00F262F7" w:rsidRPr="001E1E6B" w:rsidRDefault="00F262F7" w:rsidP="0048323E">
            <w:pPr>
              <w:spacing w:line="160" w:lineRule="atLeast"/>
              <w:jc w:val="center"/>
              <w:rPr>
                <w:rFonts w:cs="Times New Roman"/>
                <w:sz w:val="20"/>
                <w:szCs w:val="20"/>
              </w:rPr>
            </w:pPr>
            <w:r w:rsidRPr="001E1E6B">
              <w:rPr>
                <w:rFonts w:cs="Times New Roman"/>
                <w:spacing w:val="-2"/>
                <w:sz w:val="20"/>
                <w:szCs w:val="20"/>
              </w:rPr>
              <w:t>Long</w:t>
            </w:r>
            <w:r w:rsidRPr="001E1E6B">
              <w:rPr>
                <w:rFonts w:cs="Times New Roman"/>
                <w:sz w:val="20"/>
                <w:szCs w:val="20"/>
              </w:rPr>
              <w:t>-term</w:t>
            </w:r>
          </w:p>
        </w:tc>
      </w:tr>
      <w:tr w:rsidR="00F262F7" w:rsidRPr="001E1E6B" w14:paraId="744BDA18" w14:textId="77777777" w:rsidTr="0048323E">
        <w:tc>
          <w:tcPr>
            <w:tcW w:w="2093" w:type="dxa"/>
          </w:tcPr>
          <w:p w14:paraId="311B734C" w14:textId="77777777" w:rsidR="00F262F7" w:rsidRPr="001E1E6B" w:rsidRDefault="00F262F7" w:rsidP="006E7E2A">
            <w:pPr>
              <w:spacing w:line="160" w:lineRule="atLeast"/>
              <w:ind w:left="-110"/>
              <w:jc w:val="both"/>
              <w:rPr>
                <w:rFonts w:cs="Times New Roman"/>
                <w:sz w:val="20"/>
                <w:szCs w:val="20"/>
              </w:rPr>
            </w:pPr>
            <w:r w:rsidRPr="001E1E6B">
              <w:rPr>
                <w:rFonts w:cs="Times New Roman"/>
                <w:sz w:val="20"/>
                <w:szCs w:val="20"/>
              </w:rPr>
              <w:t xml:space="preserve">Hire-purchase contract  </w:t>
            </w:r>
          </w:p>
        </w:tc>
        <w:tc>
          <w:tcPr>
            <w:tcW w:w="1161" w:type="dxa"/>
            <w:tcBorders>
              <w:top w:val="single" w:sz="4" w:space="0" w:color="auto"/>
            </w:tcBorders>
          </w:tcPr>
          <w:p w14:paraId="0522F2C5"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28C81FF9" w14:textId="77777777" w:rsidR="00F262F7" w:rsidRPr="001E1E6B"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207F53F9"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4FC539FE" w14:textId="77777777" w:rsidR="00F262F7" w:rsidRPr="001E1E6B" w:rsidRDefault="00F262F7" w:rsidP="0048323E">
            <w:pPr>
              <w:spacing w:line="160" w:lineRule="atLeast"/>
              <w:jc w:val="both"/>
              <w:rPr>
                <w:rFonts w:cs="Times New Roman"/>
                <w:sz w:val="20"/>
                <w:szCs w:val="20"/>
                <w:highlight w:val="yellow"/>
              </w:rPr>
            </w:pPr>
          </w:p>
        </w:tc>
        <w:tc>
          <w:tcPr>
            <w:tcW w:w="1167" w:type="dxa"/>
            <w:tcBorders>
              <w:top w:val="single" w:sz="4" w:space="0" w:color="auto"/>
            </w:tcBorders>
          </w:tcPr>
          <w:p w14:paraId="5C4EAA80"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50EFD98C" w14:textId="77777777" w:rsidR="00F262F7" w:rsidRPr="001E1E6B"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1C79C307" w14:textId="77777777" w:rsidR="00F262F7" w:rsidRPr="001E1E6B" w:rsidRDefault="00F262F7" w:rsidP="0048323E">
            <w:pPr>
              <w:spacing w:line="160" w:lineRule="atLeast"/>
              <w:jc w:val="both"/>
              <w:rPr>
                <w:rFonts w:cs="Times New Roman"/>
                <w:sz w:val="20"/>
                <w:szCs w:val="20"/>
              </w:rPr>
            </w:pPr>
          </w:p>
        </w:tc>
        <w:tc>
          <w:tcPr>
            <w:tcW w:w="236" w:type="dxa"/>
          </w:tcPr>
          <w:p w14:paraId="063B9DFE" w14:textId="77777777" w:rsidR="00F262F7" w:rsidRPr="001E1E6B" w:rsidRDefault="00F262F7" w:rsidP="0048323E">
            <w:pPr>
              <w:spacing w:line="160" w:lineRule="atLeast"/>
              <w:jc w:val="both"/>
              <w:rPr>
                <w:rFonts w:cs="Times New Roman"/>
                <w:sz w:val="20"/>
                <w:szCs w:val="20"/>
              </w:rPr>
            </w:pPr>
          </w:p>
        </w:tc>
        <w:tc>
          <w:tcPr>
            <w:tcW w:w="1174" w:type="dxa"/>
            <w:tcBorders>
              <w:top w:val="single" w:sz="4" w:space="0" w:color="auto"/>
            </w:tcBorders>
          </w:tcPr>
          <w:p w14:paraId="3828C076" w14:textId="77777777" w:rsidR="00F262F7" w:rsidRPr="001E1E6B" w:rsidRDefault="00F262F7" w:rsidP="0048323E">
            <w:pPr>
              <w:spacing w:line="160" w:lineRule="atLeast"/>
              <w:jc w:val="both"/>
              <w:rPr>
                <w:rFonts w:cs="Times New Roman"/>
                <w:sz w:val="20"/>
                <w:szCs w:val="20"/>
              </w:rPr>
            </w:pPr>
          </w:p>
        </w:tc>
        <w:tc>
          <w:tcPr>
            <w:tcW w:w="236" w:type="dxa"/>
          </w:tcPr>
          <w:p w14:paraId="0E6C48A2" w14:textId="77777777" w:rsidR="00F262F7" w:rsidRPr="001E1E6B" w:rsidRDefault="00F262F7" w:rsidP="0048323E">
            <w:pPr>
              <w:spacing w:line="160" w:lineRule="atLeast"/>
              <w:jc w:val="both"/>
              <w:rPr>
                <w:rFonts w:cs="Times New Roman"/>
                <w:sz w:val="20"/>
                <w:szCs w:val="20"/>
              </w:rPr>
            </w:pPr>
          </w:p>
        </w:tc>
        <w:tc>
          <w:tcPr>
            <w:tcW w:w="1140" w:type="dxa"/>
            <w:tcBorders>
              <w:top w:val="single" w:sz="4" w:space="0" w:color="auto"/>
            </w:tcBorders>
          </w:tcPr>
          <w:p w14:paraId="6B2B398E" w14:textId="77777777" w:rsidR="00F262F7" w:rsidRPr="001E1E6B" w:rsidRDefault="00F262F7" w:rsidP="0048323E">
            <w:pPr>
              <w:spacing w:line="160" w:lineRule="atLeast"/>
              <w:jc w:val="both"/>
              <w:rPr>
                <w:rFonts w:cs="Times New Roman"/>
                <w:sz w:val="20"/>
                <w:szCs w:val="20"/>
              </w:rPr>
            </w:pPr>
          </w:p>
        </w:tc>
      </w:tr>
      <w:tr w:rsidR="00545903" w:rsidRPr="001E1E6B" w14:paraId="58C4CA94" w14:textId="77777777" w:rsidTr="00720216">
        <w:tc>
          <w:tcPr>
            <w:tcW w:w="2093" w:type="dxa"/>
          </w:tcPr>
          <w:p w14:paraId="1CFABEE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1E1E6B">
              <w:rPr>
                <w:rFonts w:cs="Times New Roman"/>
                <w:sz w:val="20"/>
                <w:szCs w:val="20"/>
              </w:rPr>
              <w:t xml:space="preserve">   receivables</w:t>
            </w:r>
          </w:p>
        </w:tc>
        <w:tc>
          <w:tcPr>
            <w:tcW w:w="1161" w:type="dxa"/>
            <w:vAlign w:val="bottom"/>
          </w:tcPr>
          <w:p w14:paraId="5A7BA62C" w14:textId="41A93F4B"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1,054,564</w:t>
            </w:r>
          </w:p>
        </w:tc>
        <w:tc>
          <w:tcPr>
            <w:tcW w:w="236" w:type="dxa"/>
          </w:tcPr>
          <w:p w14:paraId="54A2CD8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B3DBA9" w14:textId="49DE8A40" w:rsidR="00545903" w:rsidRPr="001E1E6B" w:rsidRDefault="00FB15AC" w:rsidP="00F5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485,086</w:t>
            </w:r>
          </w:p>
        </w:tc>
        <w:tc>
          <w:tcPr>
            <w:tcW w:w="236" w:type="dxa"/>
          </w:tcPr>
          <w:p w14:paraId="02FEA28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DAE27D3" w14:textId="7D583795"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569,478</w:t>
            </w:r>
          </w:p>
        </w:tc>
        <w:tc>
          <w:tcPr>
            <w:tcW w:w="236" w:type="dxa"/>
          </w:tcPr>
          <w:p w14:paraId="1D3AC37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726A6A4C" w14:textId="2DBC34FE"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579,911</w:t>
            </w:r>
          </w:p>
        </w:tc>
        <w:tc>
          <w:tcPr>
            <w:tcW w:w="236" w:type="dxa"/>
          </w:tcPr>
          <w:p w14:paraId="777CE84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0DE809F8" w14:textId="2DBDB686"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328,143</w:t>
            </w:r>
          </w:p>
        </w:tc>
        <w:tc>
          <w:tcPr>
            <w:tcW w:w="236" w:type="dxa"/>
          </w:tcPr>
          <w:p w14:paraId="19D333A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Pr>
          <w:p w14:paraId="56716F39" w14:textId="1D585502"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251,768</w:t>
            </w:r>
          </w:p>
        </w:tc>
      </w:tr>
      <w:tr w:rsidR="00545903" w:rsidRPr="001E1E6B" w14:paraId="479CAB91" w14:textId="77777777" w:rsidTr="00720216">
        <w:tc>
          <w:tcPr>
            <w:tcW w:w="2093" w:type="dxa"/>
          </w:tcPr>
          <w:p w14:paraId="109C66B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1E1E6B">
              <w:rPr>
                <w:rFonts w:cs="Times New Roman"/>
                <w:spacing w:val="-4"/>
                <w:sz w:val="20"/>
                <w:szCs w:val="20"/>
              </w:rPr>
              <w:t>Accrued interest income</w:t>
            </w:r>
          </w:p>
        </w:tc>
        <w:tc>
          <w:tcPr>
            <w:tcW w:w="1161" w:type="dxa"/>
            <w:vAlign w:val="bottom"/>
          </w:tcPr>
          <w:p w14:paraId="5B1C1606" w14:textId="66BF8AD2"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6,767</w:t>
            </w:r>
          </w:p>
        </w:tc>
        <w:tc>
          <w:tcPr>
            <w:tcW w:w="236" w:type="dxa"/>
          </w:tcPr>
          <w:p w14:paraId="5F85C4D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29DD2BB9" w14:textId="2226B796"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6,767</w:t>
            </w:r>
          </w:p>
        </w:tc>
        <w:tc>
          <w:tcPr>
            <w:tcW w:w="236" w:type="dxa"/>
          </w:tcPr>
          <w:p w14:paraId="24E313D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center"/>
          </w:tcPr>
          <w:p w14:paraId="367D5C27" w14:textId="3C59527B"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0245025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2C78541F" w14:textId="09FD4D2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3,433</w:t>
            </w:r>
          </w:p>
        </w:tc>
        <w:tc>
          <w:tcPr>
            <w:tcW w:w="236" w:type="dxa"/>
          </w:tcPr>
          <w:p w14:paraId="1F3FF4CB"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739EDDD2" w14:textId="7C61551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3,433</w:t>
            </w:r>
          </w:p>
        </w:tc>
        <w:tc>
          <w:tcPr>
            <w:tcW w:w="236" w:type="dxa"/>
          </w:tcPr>
          <w:p w14:paraId="30B0A57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Pr>
          <w:p w14:paraId="03C8C0E4" w14:textId="3DECB93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1E1E6B">
              <w:rPr>
                <w:rFonts w:cs="Times New Roman"/>
                <w:sz w:val="20"/>
                <w:szCs w:val="20"/>
              </w:rPr>
              <w:t>-</w:t>
            </w:r>
          </w:p>
        </w:tc>
      </w:tr>
      <w:tr w:rsidR="00545903" w:rsidRPr="001E1E6B" w14:paraId="09DAFCF0" w14:textId="77777777" w:rsidTr="00720216">
        <w:tc>
          <w:tcPr>
            <w:tcW w:w="2093" w:type="dxa"/>
          </w:tcPr>
          <w:p w14:paraId="606EB11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unearned income</w:t>
            </w:r>
          </w:p>
        </w:tc>
        <w:tc>
          <w:tcPr>
            <w:tcW w:w="1161" w:type="dxa"/>
            <w:tcBorders>
              <w:bottom w:val="single" w:sz="4" w:space="0" w:color="auto"/>
            </w:tcBorders>
            <w:vAlign w:val="bottom"/>
          </w:tcPr>
          <w:p w14:paraId="118DA4C4" w14:textId="26305E24"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(239,165)</w:t>
            </w:r>
          </w:p>
        </w:tc>
        <w:tc>
          <w:tcPr>
            <w:tcW w:w="236" w:type="dxa"/>
          </w:tcPr>
          <w:p w14:paraId="01F6B704"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70D7D6B0" w14:textId="407189BE"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(140,347)</w:t>
            </w:r>
          </w:p>
        </w:tc>
        <w:tc>
          <w:tcPr>
            <w:tcW w:w="236" w:type="dxa"/>
          </w:tcPr>
          <w:p w14:paraId="23540DA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6A9CD034" w14:textId="3D2CE3D6"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(98,818)</w:t>
            </w:r>
          </w:p>
        </w:tc>
        <w:tc>
          <w:tcPr>
            <w:tcW w:w="236" w:type="dxa"/>
          </w:tcPr>
          <w:p w14:paraId="1CEC437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2EE60221" w14:textId="207DF52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(108,308)</w:t>
            </w:r>
          </w:p>
        </w:tc>
        <w:tc>
          <w:tcPr>
            <w:tcW w:w="236" w:type="dxa"/>
          </w:tcPr>
          <w:p w14:paraId="48EC7F2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33D71333" w14:textId="2BC9B01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(68,698)</w:t>
            </w:r>
          </w:p>
        </w:tc>
        <w:tc>
          <w:tcPr>
            <w:tcW w:w="236" w:type="dxa"/>
          </w:tcPr>
          <w:p w14:paraId="5D08540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tcPr>
          <w:p w14:paraId="238D96B2" w14:textId="5D773A7A"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(39,610)</w:t>
            </w:r>
          </w:p>
        </w:tc>
      </w:tr>
      <w:tr w:rsidR="00545903" w:rsidRPr="001E1E6B" w14:paraId="485E73D4" w14:textId="77777777" w:rsidTr="00720216">
        <w:tc>
          <w:tcPr>
            <w:tcW w:w="2093" w:type="dxa"/>
          </w:tcPr>
          <w:p w14:paraId="3126479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1" w:type="dxa"/>
            <w:tcBorders>
              <w:top w:val="single" w:sz="4" w:space="0" w:color="auto"/>
            </w:tcBorders>
            <w:vAlign w:val="bottom"/>
          </w:tcPr>
          <w:p w14:paraId="24958C34" w14:textId="28022205"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822,166</w:t>
            </w:r>
          </w:p>
        </w:tc>
        <w:tc>
          <w:tcPr>
            <w:tcW w:w="236" w:type="dxa"/>
          </w:tcPr>
          <w:p w14:paraId="183075A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vAlign w:val="bottom"/>
          </w:tcPr>
          <w:p w14:paraId="161DEAC0" w14:textId="7967E032"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351,506</w:t>
            </w:r>
          </w:p>
        </w:tc>
        <w:tc>
          <w:tcPr>
            <w:tcW w:w="236" w:type="dxa"/>
          </w:tcPr>
          <w:p w14:paraId="14C376E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vAlign w:val="bottom"/>
          </w:tcPr>
          <w:p w14:paraId="29B4793F" w14:textId="024B1018"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470,660</w:t>
            </w:r>
          </w:p>
        </w:tc>
        <w:tc>
          <w:tcPr>
            <w:tcW w:w="236" w:type="dxa"/>
          </w:tcPr>
          <w:p w14:paraId="0B9C21C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tcPr>
          <w:p w14:paraId="7FC7C7F8" w14:textId="45C27933"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475,036</w:t>
            </w:r>
          </w:p>
        </w:tc>
        <w:tc>
          <w:tcPr>
            <w:tcW w:w="236" w:type="dxa"/>
          </w:tcPr>
          <w:p w14:paraId="2E4F73A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tcPr>
          <w:p w14:paraId="39147934" w14:textId="1DD91CB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262,878</w:t>
            </w:r>
          </w:p>
        </w:tc>
        <w:tc>
          <w:tcPr>
            <w:tcW w:w="236" w:type="dxa"/>
          </w:tcPr>
          <w:p w14:paraId="617A87D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tcPr>
          <w:p w14:paraId="34B96B84" w14:textId="0FF6C8D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212,158</w:t>
            </w:r>
          </w:p>
        </w:tc>
      </w:tr>
      <w:tr w:rsidR="008A0D76" w:rsidRPr="001E1E6B" w14:paraId="6C914FF9" w14:textId="77777777" w:rsidTr="0048323E">
        <w:tc>
          <w:tcPr>
            <w:tcW w:w="2093" w:type="dxa"/>
          </w:tcPr>
          <w:p w14:paraId="6A8E73C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allowance for</w:t>
            </w:r>
          </w:p>
        </w:tc>
        <w:tc>
          <w:tcPr>
            <w:tcW w:w="1161" w:type="dxa"/>
            <w:vAlign w:val="bottom"/>
          </w:tcPr>
          <w:p w14:paraId="75FCFC2C"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563247E"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477B96A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B4FEDFE"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46A1B3D"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A3D7A4"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9947863"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DB1E37"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423234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30D7260"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05E991F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8A0D76" w:rsidRPr="001E1E6B" w14:paraId="6752D142" w14:textId="77777777" w:rsidTr="0048323E">
        <w:tc>
          <w:tcPr>
            <w:tcW w:w="2093" w:type="dxa"/>
          </w:tcPr>
          <w:p w14:paraId="1DB5F9D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impairment for  </w:t>
            </w:r>
          </w:p>
        </w:tc>
        <w:tc>
          <w:tcPr>
            <w:tcW w:w="1161" w:type="dxa"/>
            <w:vAlign w:val="bottom"/>
          </w:tcPr>
          <w:p w14:paraId="693EAD02"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48001E4"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5DD54B5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AB81555"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631737B7"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C15F85"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17A2457"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75D11231"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0B3D3E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3DD5AA6C"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48F7D92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545903" w:rsidRPr="001E1E6B" w14:paraId="49BC2D52" w14:textId="77777777" w:rsidTr="00720216">
        <w:tc>
          <w:tcPr>
            <w:tcW w:w="2093" w:type="dxa"/>
          </w:tcPr>
          <w:p w14:paraId="6F32C93C"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expected credit loss</w:t>
            </w:r>
          </w:p>
        </w:tc>
        <w:tc>
          <w:tcPr>
            <w:tcW w:w="1161" w:type="dxa"/>
            <w:tcBorders>
              <w:bottom w:val="single" w:sz="4" w:space="0" w:color="auto"/>
            </w:tcBorders>
            <w:vAlign w:val="bottom"/>
          </w:tcPr>
          <w:p w14:paraId="0A5EF118" w14:textId="7FC8046D"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(42,538)</w:t>
            </w:r>
          </w:p>
        </w:tc>
        <w:tc>
          <w:tcPr>
            <w:tcW w:w="236" w:type="dxa"/>
          </w:tcPr>
          <w:p w14:paraId="7753E794"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68E80C01" w14:textId="5D2E89FB"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(26,224)</w:t>
            </w:r>
          </w:p>
        </w:tc>
        <w:tc>
          <w:tcPr>
            <w:tcW w:w="236" w:type="dxa"/>
          </w:tcPr>
          <w:p w14:paraId="29216A4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01F77041" w14:textId="07692806"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(16,314)</w:t>
            </w:r>
          </w:p>
        </w:tc>
        <w:tc>
          <w:tcPr>
            <w:tcW w:w="236" w:type="dxa"/>
          </w:tcPr>
          <w:p w14:paraId="0C9A192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0EC38EBE" w14:textId="054061E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(35,805)</w:t>
            </w:r>
          </w:p>
        </w:tc>
        <w:tc>
          <w:tcPr>
            <w:tcW w:w="236" w:type="dxa"/>
          </w:tcPr>
          <w:p w14:paraId="7F47C18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7ED7BFE0" w14:textId="3596375A"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(27,302)</w:t>
            </w:r>
          </w:p>
        </w:tc>
        <w:tc>
          <w:tcPr>
            <w:tcW w:w="236" w:type="dxa"/>
          </w:tcPr>
          <w:p w14:paraId="35E8F19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tcPr>
          <w:p w14:paraId="4488A8AF" w14:textId="5E844C21"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(8,503)</w:t>
            </w:r>
          </w:p>
        </w:tc>
      </w:tr>
      <w:tr w:rsidR="00545903" w:rsidRPr="001E1E6B" w14:paraId="3C4544F6" w14:textId="77777777" w:rsidTr="00720216">
        <w:tc>
          <w:tcPr>
            <w:tcW w:w="2093" w:type="dxa"/>
          </w:tcPr>
          <w:p w14:paraId="5323844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1" w:type="dxa"/>
            <w:tcBorders>
              <w:top w:val="single" w:sz="4" w:space="0" w:color="auto"/>
              <w:bottom w:val="double" w:sz="4" w:space="0" w:color="auto"/>
            </w:tcBorders>
            <w:vAlign w:val="bottom"/>
          </w:tcPr>
          <w:p w14:paraId="149630F9" w14:textId="085DC286"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779,628</w:t>
            </w:r>
          </w:p>
        </w:tc>
        <w:tc>
          <w:tcPr>
            <w:tcW w:w="236" w:type="dxa"/>
          </w:tcPr>
          <w:p w14:paraId="60E1752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4457676D" w14:textId="53CD0C73" w:rsidR="00545903" w:rsidRPr="001E1E6B" w:rsidRDefault="00FB15AC"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325,282</w:t>
            </w:r>
          </w:p>
        </w:tc>
        <w:tc>
          <w:tcPr>
            <w:tcW w:w="236" w:type="dxa"/>
          </w:tcPr>
          <w:p w14:paraId="6827A4C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vAlign w:val="bottom"/>
          </w:tcPr>
          <w:p w14:paraId="53E93A83" w14:textId="57EADCAD" w:rsidR="00545903" w:rsidRPr="001E1E6B" w:rsidRDefault="00FB15AC" w:rsidP="00DD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B15AC">
              <w:rPr>
                <w:rFonts w:cs="Times New Roman"/>
                <w:sz w:val="20"/>
                <w:szCs w:val="20"/>
              </w:rPr>
              <w:t>454,346</w:t>
            </w:r>
          </w:p>
        </w:tc>
        <w:tc>
          <w:tcPr>
            <w:tcW w:w="236" w:type="dxa"/>
          </w:tcPr>
          <w:p w14:paraId="357693B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tcPr>
          <w:p w14:paraId="210DFBC6" w14:textId="2EDD125B"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439,231</w:t>
            </w:r>
          </w:p>
        </w:tc>
        <w:tc>
          <w:tcPr>
            <w:tcW w:w="236" w:type="dxa"/>
          </w:tcPr>
          <w:p w14:paraId="30808D0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tcPr>
          <w:p w14:paraId="4EB03FC8" w14:textId="50308CF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235,576</w:t>
            </w:r>
          </w:p>
        </w:tc>
        <w:tc>
          <w:tcPr>
            <w:tcW w:w="236" w:type="dxa"/>
          </w:tcPr>
          <w:p w14:paraId="5A8BB27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tcPr>
          <w:p w14:paraId="3C4B9FFB" w14:textId="13822BC6"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203,655</w:t>
            </w:r>
          </w:p>
        </w:tc>
      </w:tr>
    </w:tbl>
    <w:p w14:paraId="487376F8" w14:textId="77777777" w:rsidR="00F262F7" w:rsidRPr="001E1E6B" w:rsidRDefault="00F262F7" w:rsidP="00D03159">
      <w:pPr>
        <w:tabs>
          <w:tab w:val="left" w:pos="540"/>
        </w:tabs>
        <w:jc w:val="both"/>
        <w:rPr>
          <w:rFonts w:cs="Cordia New"/>
          <w:sz w:val="16"/>
          <w:szCs w:val="16"/>
        </w:rPr>
      </w:pPr>
    </w:p>
    <w:p w14:paraId="10A7EDA0" w14:textId="6CB8A130" w:rsidR="00D03159" w:rsidRPr="001E1E6B" w:rsidRDefault="00D03159" w:rsidP="00C6030E">
      <w:pPr>
        <w:tabs>
          <w:tab w:val="left" w:pos="540"/>
        </w:tabs>
        <w:jc w:val="thaiDistribute"/>
        <w:rPr>
          <w:rFonts w:cs="Times New Roman"/>
          <w:sz w:val="22"/>
          <w:szCs w:val="22"/>
        </w:rPr>
      </w:pPr>
      <w:r w:rsidRPr="001E1E6B">
        <w:rPr>
          <w:rFonts w:cs="Times New Roman"/>
          <w:sz w:val="22"/>
          <w:szCs w:val="22"/>
        </w:rPr>
        <w:t>Hire-purchase</w:t>
      </w:r>
      <w:r w:rsidR="008134F5" w:rsidRPr="001E1E6B">
        <w:rPr>
          <w:rFonts w:cs="Times New Roman"/>
          <w:sz w:val="22"/>
          <w:szCs w:val="22"/>
        </w:rPr>
        <w:t xml:space="preserve"> cont</w:t>
      </w:r>
      <w:r w:rsidR="00FB34DB" w:rsidRPr="001E1E6B">
        <w:rPr>
          <w:rFonts w:cs="Times New Roman"/>
          <w:sz w:val="22"/>
          <w:szCs w:val="22"/>
        </w:rPr>
        <w:t xml:space="preserve">ract receivables as </w:t>
      </w:r>
      <w:r w:rsidR="003C79E5" w:rsidRPr="001E1E6B">
        <w:rPr>
          <w:rFonts w:cs="Times New Roman"/>
          <w:sz w:val="22"/>
          <w:szCs w:val="22"/>
        </w:rPr>
        <w:t xml:space="preserve">at </w:t>
      </w:r>
      <w:r w:rsidR="002F437B">
        <w:rPr>
          <w:rFonts w:cs="Times New Roman"/>
          <w:sz w:val="22"/>
          <w:szCs w:val="22"/>
        </w:rPr>
        <w:t>June</w:t>
      </w:r>
      <w:r w:rsidR="00772A94" w:rsidRPr="001E1E6B">
        <w:rPr>
          <w:rFonts w:cs="Times New Roman"/>
          <w:sz w:val="22"/>
          <w:szCs w:val="22"/>
        </w:rPr>
        <w:t xml:space="preserve"> 3</w:t>
      </w:r>
      <w:r w:rsidR="002F437B">
        <w:rPr>
          <w:rFonts w:cs="Times New Roman"/>
          <w:sz w:val="22"/>
          <w:szCs w:val="22"/>
        </w:rPr>
        <w:t>0</w:t>
      </w:r>
      <w:r w:rsidR="001A138E" w:rsidRPr="001E1E6B">
        <w:rPr>
          <w:rFonts w:cs="Times New Roman"/>
          <w:sz w:val="22"/>
          <w:szCs w:val="22"/>
        </w:rPr>
        <w:t>,</w:t>
      </w:r>
      <w:r w:rsidR="00F062CA" w:rsidRPr="001E1E6B">
        <w:rPr>
          <w:rFonts w:cs="Times New Roman"/>
          <w:sz w:val="22"/>
          <w:szCs w:val="22"/>
        </w:rPr>
        <w:t xml:space="preserve"> </w:t>
      </w:r>
      <w:r w:rsidR="00772A94" w:rsidRPr="001E1E6B">
        <w:rPr>
          <w:rFonts w:cs="Times New Roman"/>
          <w:sz w:val="22"/>
          <w:szCs w:val="22"/>
        </w:rPr>
        <w:t>202</w:t>
      </w:r>
      <w:r w:rsidR="008A0D76" w:rsidRPr="001E1E6B">
        <w:rPr>
          <w:rFonts w:cs="Times New Roman"/>
          <w:sz w:val="22"/>
          <w:szCs w:val="22"/>
        </w:rPr>
        <w:t>6</w:t>
      </w:r>
      <w:r w:rsidR="00F062CA" w:rsidRPr="001E1E6B">
        <w:rPr>
          <w:rFonts w:cs="Times New Roman"/>
          <w:sz w:val="22"/>
          <w:szCs w:val="22"/>
        </w:rPr>
        <w:t xml:space="preserve"> and December 31, </w:t>
      </w:r>
      <w:r w:rsidR="00772A94" w:rsidRPr="001E1E6B">
        <w:rPr>
          <w:rFonts w:cs="Times New Roman"/>
          <w:sz w:val="22"/>
          <w:szCs w:val="22"/>
        </w:rPr>
        <w:t>202</w:t>
      </w:r>
      <w:r w:rsidR="008A0D76" w:rsidRPr="001E1E6B">
        <w:rPr>
          <w:rFonts w:cs="Times New Roman"/>
          <w:sz w:val="22"/>
          <w:szCs w:val="22"/>
        </w:rPr>
        <w:t>5</w:t>
      </w:r>
      <w:r w:rsidR="006C2A27" w:rsidRPr="001E1E6B">
        <w:rPr>
          <w:rFonts w:cs="Times New Roman"/>
          <w:sz w:val="22"/>
          <w:szCs w:val="22"/>
          <w:cs/>
        </w:rPr>
        <w:t xml:space="preserve"> </w:t>
      </w:r>
      <w:r w:rsidRPr="001E1E6B">
        <w:rPr>
          <w:rFonts w:cs="Times New Roman"/>
          <w:sz w:val="22"/>
          <w:szCs w:val="22"/>
          <w:lang w:val="en-GB"/>
        </w:rPr>
        <w:t>were classified by staging</w:t>
      </w:r>
      <w:r w:rsidR="00E40232" w:rsidRPr="001E1E6B">
        <w:rPr>
          <w:rFonts w:cs="Times New Roman"/>
          <w:sz w:val="22"/>
          <w:szCs w:val="22"/>
          <w:lang w:val="en-GB"/>
        </w:rPr>
        <w:t xml:space="preserve"> </w:t>
      </w:r>
      <w:r w:rsidRPr="001E1E6B">
        <w:rPr>
          <w:rFonts w:cs="Times New Roman"/>
          <w:sz w:val="22"/>
          <w:szCs w:val="22"/>
        </w:rPr>
        <w:t>as follows:</w:t>
      </w:r>
    </w:p>
    <w:p w14:paraId="1553CB53" w14:textId="77777777" w:rsidR="009F369A" w:rsidRPr="001E1E6B" w:rsidRDefault="009F369A" w:rsidP="006E2A39">
      <w:pPr>
        <w:tabs>
          <w:tab w:val="clear" w:pos="227"/>
          <w:tab w:val="clear" w:pos="454"/>
        </w:tabs>
        <w:spacing w:line="240" w:lineRule="auto"/>
        <w:jc w:val="both"/>
        <w:rPr>
          <w:rFonts w:cs="Times New Roman"/>
          <w:sz w:val="16"/>
          <w:szCs w:val="16"/>
          <w:highlight w:val="yellow"/>
        </w:rPr>
      </w:pPr>
    </w:p>
    <w:tbl>
      <w:tblPr>
        <w:tblW w:w="9779" w:type="dxa"/>
        <w:tblLayout w:type="fixed"/>
        <w:tblLook w:val="01E0" w:firstRow="1" w:lastRow="1" w:firstColumn="1" w:lastColumn="1" w:noHBand="0" w:noVBand="0"/>
      </w:tblPr>
      <w:tblGrid>
        <w:gridCol w:w="3828"/>
        <w:gridCol w:w="1296"/>
        <w:gridCol w:w="263"/>
        <w:gridCol w:w="1271"/>
        <w:gridCol w:w="270"/>
        <w:gridCol w:w="1294"/>
        <w:gridCol w:w="270"/>
        <w:gridCol w:w="1287"/>
      </w:tblGrid>
      <w:tr w:rsidR="00181CB3" w:rsidRPr="00A82E5E" w14:paraId="49A83FB9" w14:textId="77777777" w:rsidTr="00DC46F6">
        <w:tc>
          <w:tcPr>
            <w:tcW w:w="3828" w:type="dxa"/>
            <w:vAlign w:val="bottom"/>
          </w:tcPr>
          <w:p w14:paraId="12DC24D5"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5951" w:type="dxa"/>
            <w:gridSpan w:val="7"/>
          </w:tcPr>
          <w:p w14:paraId="227DA824"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A82E5E">
              <w:rPr>
                <w:rFonts w:cs="Times New Roman"/>
                <w:sz w:val="20"/>
                <w:szCs w:val="20"/>
              </w:rPr>
              <w:t>In Thousand Baht</w:t>
            </w:r>
          </w:p>
        </w:tc>
      </w:tr>
      <w:tr w:rsidR="00181CB3" w:rsidRPr="00A82E5E" w14:paraId="5A9B199E" w14:textId="77777777" w:rsidTr="00DC46F6">
        <w:tc>
          <w:tcPr>
            <w:tcW w:w="3828" w:type="dxa"/>
            <w:vAlign w:val="bottom"/>
          </w:tcPr>
          <w:p w14:paraId="56A18375"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top w:val="single" w:sz="4" w:space="0" w:color="auto"/>
            </w:tcBorders>
            <w:vAlign w:val="bottom"/>
          </w:tcPr>
          <w:p w14:paraId="0D3D04E3"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A82E5E">
              <w:rPr>
                <w:rFonts w:cs="Times New Roman"/>
                <w:sz w:val="20"/>
                <w:szCs w:val="20"/>
              </w:rPr>
              <w:t>Consolidated</w:t>
            </w:r>
          </w:p>
        </w:tc>
        <w:tc>
          <w:tcPr>
            <w:tcW w:w="270" w:type="dxa"/>
            <w:tcBorders>
              <w:top w:val="single" w:sz="4" w:space="0" w:color="auto"/>
            </w:tcBorders>
          </w:tcPr>
          <w:p w14:paraId="78F122B9"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Borders>
              <w:top w:val="single" w:sz="4" w:space="0" w:color="auto"/>
            </w:tcBorders>
          </w:tcPr>
          <w:p w14:paraId="55CDFE21"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A82E5E">
              <w:rPr>
                <w:rFonts w:cs="Times New Roman"/>
                <w:sz w:val="20"/>
                <w:szCs w:val="20"/>
              </w:rPr>
              <w:t>Separate</w:t>
            </w:r>
          </w:p>
        </w:tc>
      </w:tr>
      <w:tr w:rsidR="00181CB3" w:rsidRPr="00A82E5E" w14:paraId="7BA65489" w14:textId="77777777" w:rsidTr="00DC46F6">
        <w:tc>
          <w:tcPr>
            <w:tcW w:w="3828" w:type="dxa"/>
            <w:vAlign w:val="bottom"/>
          </w:tcPr>
          <w:p w14:paraId="0B32B63E"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bottom w:val="single" w:sz="4" w:space="0" w:color="auto"/>
            </w:tcBorders>
            <w:vAlign w:val="bottom"/>
          </w:tcPr>
          <w:p w14:paraId="338614F5"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A82E5E">
              <w:rPr>
                <w:rFonts w:cs="Times New Roman"/>
                <w:sz w:val="20"/>
                <w:szCs w:val="20"/>
              </w:rPr>
              <w:t>financial statements</w:t>
            </w:r>
          </w:p>
        </w:tc>
        <w:tc>
          <w:tcPr>
            <w:tcW w:w="270" w:type="dxa"/>
          </w:tcPr>
          <w:p w14:paraId="39DEC9D4"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Pr>
          <w:p w14:paraId="32F1A727"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A82E5E">
              <w:rPr>
                <w:rFonts w:cs="Times New Roman"/>
                <w:sz w:val="20"/>
                <w:szCs w:val="20"/>
              </w:rPr>
              <w:t>financial statements</w:t>
            </w:r>
          </w:p>
        </w:tc>
      </w:tr>
      <w:tr w:rsidR="00181CB3" w:rsidRPr="00A82E5E" w14:paraId="304E7F75" w14:textId="77777777" w:rsidTr="00181CB3">
        <w:tc>
          <w:tcPr>
            <w:tcW w:w="3828" w:type="dxa"/>
            <w:vAlign w:val="bottom"/>
          </w:tcPr>
          <w:p w14:paraId="2A2B20DD"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lang w:val="en-GB"/>
              </w:rPr>
            </w:pPr>
          </w:p>
        </w:tc>
        <w:tc>
          <w:tcPr>
            <w:tcW w:w="1296" w:type="dxa"/>
            <w:tcBorders>
              <w:top w:val="single" w:sz="4" w:space="0" w:color="auto"/>
            </w:tcBorders>
            <w:vAlign w:val="bottom"/>
          </w:tcPr>
          <w:p w14:paraId="539888FD" w14:textId="610F4D3F" w:rsidR="00181CB3" w:rsidRPr="00A82E5E" w:rsidRDefault="003C51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rPr>
            </w:pPr>
            <w:r>
              <w:rPr>
                <w:rFonts w:cs="Times New Roman"/>
                <w:sz w:val="20"/>
                <w:szCs w:val="20"/>
              </w:rPr>
              <w:t>June</w:t>
            </w:r>
            <w:r w:rsidR="00181CB3" w:rsidRPr="00A82E5E">
              <w:rPr>
                <w:rFonts w:cs="Times New Roman"/>
                <w:sz w:val="20"/>
                <w:szCs w:val="20"/>
              </w:rPr>
              <w:t xml:space="preserve"> 3</w:t>
            </w:r>
            <w:r w:rsidR="00037AE1">
              <w:rPr>
                <w:rFonts w:cs="Times New Roman"/>
                <w:sz w:val="20"/>
                <w:szCs w:val="20"/>
              </w:rPr>
              <w:t>0</w:t>
            </w:r>
            <w:r w:rsidR="00181CB3" w:rsidRPr="00A82E5E">
              <w:rPr>
                <w:rFonts w:cs="Times New Roman"/>
                <w:sz w:val="20"/>
                <w:szCs w:val="20"/>
              </w:rPr>
              <w:t>,</w:t>
            </w:r>
          </w:p>
        </w:tc>
        <w:tc>
          <w:tcPr>
            <w:tcW w:w="263" w:type="dxa"/>
            <w:vAlign w:val="bottom"/>
          </w:tcPr>
          <w:p w14:paraId="1DCC2F6C"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71" w:type="dxa"/>
            <w:vAlign w:val="bottom"/>
          </w:tcPr>
          <w:p w14:paraId="3D441016" w14:textId="7612E829"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A82E5E">
              <w:rPr>
                <w:rFonts w:cs="Times New Roman"/>
                <w:sz w:val="20"/>
                <w:szCs w:val="20"/>
              </w:rPr>
              <w:t>December 31,</w:t>
            </w:r>
          </w:p>
        </w:tc>
        <w:tc>
          <w:tcPr>
            <w:tcW w:w="270" w:type="dxa"/>
            <w:vAlign w:val="bottom"/>
          </w:tcPr>
          <w:p w14:paraId="7729EB43"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94" w:type="dxa"/>
            <w:tcBorders>
              <w:top w:val="single" w:sz="4" w:space="0" w:color="auto"/>
            </w:tcBorders>
            <w:vAlign w:val="bottom"/>
          </w:tcPr>
          <w:p w14:paraId="1E33704A" w14:textId="396416D7" w:rsidR="00181CB3" w:rsidRPr="00A82E5E" w:rsidRDefault="003C512A"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Pr>
                <w:rFonts w:cs="Times New Roman"/>
                <w:sz w:val="20"/>
                <w:szCs w:val="20"/>
              </w:rPr>
              <w:t>June</w:t>
            </w:r>
            <w:r w:rsidR="00181CB3" w:rsidRPr="00A82E5E">
              <w:rPr>
                <w:rFonts w:cs="Times New Roman"/>
                <w:sz w:val="20"/>
                <w:szCs w:val="20"/>
              </w:rPr>
              <w:t xml:space="preserve"> 3</w:t>
            </w:r>
            <w:r w:rsidR="00037AE1">
              <w:rPr>
                <w:rFonts w:cs="Times New Roman"/>
                <w:sz w:val="20"/>
                <w:szCs w:val="20"/>
              </w:rPr>
              <w:t>0</w:t>
            </w:r>
            <w:r w:rsidR="00181CB3" w:rsidRPr="00A82E5E">
              <w:rPr>
                <w:rFonts w:cs="Times New Roman"/>
                <w:sz w:val="20"/>
                <w:szCs w:val="20"/>
              </w:rPr>
              <w:t>,</w:t>
            </w:r>
          </w:p>
        </w:tc>
        <w:tc>
          <w:tcPr>
            <w:tcW w:w="270" w:type="dxa"/>
            <w:tcBorders>
              <w:top w:val="single" w:sz="4" w:space="0" w:color="auto"/>
            </w:tcBorders>
            <w:vAlign w:val="bottom"/>
          </w:tcPr>
          <w:p w14:paraId="36677F9B"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87" w:type="dxa"/>
            <w:tcBorders>
              <w:top w:val="single" w:sz="4" w:space="0" w:color="auto"/>
            </w:tcBorders>
            <w:vAlign w:val="bottom"/>
          </w:tcPr>
          <w:p w14:paraId="3B97240B" w14:textId="203CCC83"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A82E5E">
              <w:rPr>
                <w:rFonts w:cs="Times New Roman"/>
                <w:sz w:val="20"/>
                <w:szCs w:val="20"/>
              </w:rPr>
              <w:t>December 31,</w:t>
            </w:r>
          </w:p>
        </w:tc>
      </w:tr>
      <w:tr w:rsidR="00181CB3" w:rsidRPr="00A82E5E" w14:paraId="7F3359DA" w14:textId="77777777" w:rsidTr="00181CB3">
        <w:tc>
          <w:tcPr>
            <w:tcW w:w="3828" w:type="dxa"/>
            <w:vAlign w:val="bottom"/>
          </w:tcPr>
          <w:p w14:paraId="37061603"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lang w:val="en-GB"/>
              </w:rPr>
            </w:pPr>
          </w:p>
        </w:tc>
        <w:tc>
          <w:tcPr>
            <w:tcW w:w="1296" w:type="dxa"/>
            <w:vAlign w:val="bottom"/>
          </w:tcPr>
          <w:p w14:paraId="7F874FDF" w14:textId="0AA6254F"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A82E5E">
              <w:rPr>
                <w:rFonts w:cs="Times New Roman"/>
                <w:sz w:val="20"/>
                <w:szCs w:val="20"/>
              </w:rPr>
              <w:t>2026</w:t>
            </w:r>
          </w:p>
        </w:tc>
        <w:tc>
          <w:tcPr>
            <w:tcW w:w="263" w:type="dxa"/>
            <w:vAlign w:val="bottom"/>
          </w:tcPr>
          <w:p w14:paraId="0510159A"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71" w:type="dxa"/>
            <w:tcBorders>
              <w:bottom w:val="single" w:sz="4" w:space="0" w:color="auto"/>
            </w:tcBorders>
            <w:vAlign w:val="bottom"/>
          </w:tcPr>
          <w:p w14:paraId="55196486" w14:textId="39A6B339"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A82E5E">
              <w:rPr>
                <w:rFonts w:cs="Times New Roman"/>
                <w:sz w:val="20"/>
                <w:szCs w:val="20"/>
              </w:rPr>
              <w:t>2025</w:t>
            </w:r>
          </w:p>
        </w:tc>
        <w:tc>
          <w:tcPr>
            <w:tcW w:w="270" w:type="dxa"/>
            <w:vAlign w:val="bottom"/>
          </w:tcPr>
          <w:p w14:paraId="4A324FA2"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94" w:type="dxa"/>
            <w:vAlign w:val="bottom"/>
          </w:tcPr>
          <w:p w14:paraId="0725C35C" w14:textId="27CD101A"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A82E5E">
              <w:rPr>
                <w:rFonts w:cs="Times New Roman"/>
                <w:sz w:val="20"/>
                <w:szCs w:val="20"/>
              </w:rPr>
              <w:t>2026</w:t>
            </w:r>
          </w:p>
        </w:tc>
        <w:tc>
          <w:tcPr>
            <w:tcW w:w="270" w:type="dxa"/>
            <w:vAlign w:val="bottom"/>
          </w:tcPr>
          <w:p w14:paraId="4EC45B2A"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87" w:type="dxa"/>
            <w:vAlign w:val="bottom"/>
          </w:tcPr>
          <w:p w14:paraId="5DEA43AE" w14:textId="15F3CCF3"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A82E5E">
              <w:rPr>
                <w:rFonts w:cs="Times New Roman"/>
                <w:sz w:val="20"/>
                <w:szCs w:val="20"/>
              </w:rPr>
              <w:t>2025</w:t>
            </w:r>
          </w:p>
        </w:tc>
      </w:tr>
      <w:tr w:rsidR="00181CB3" w:rsidRPr="00A82E5E" w14:paraId="6741655A" w14:textId="77777777" w:rsidTr="001E1E6B">
        <w:trPr>
          <w:trHeight w:hRule="exact" w:val="170"/>
        </w:trPr>
        <w:tc>
          <w:tcPr>
            <w:tcW w:w="3828" w:type="dxa"/>
            <w:vAlign w:val="bottom"/>
          </w:tcPr>
          <w:p w14:paraId="700AF2C2"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20"/>
                <w:szCs w:val="20"/>
                <w:lang w:val="en-GB"/>
              </w:rPr>
            </w:pPr>
          </w:p>
        </w:tc>
        <w:tc>
          <w:tcPr>
            <w:tcW w:w="1296" w:type="dxa"/>
            <w:tcBorders>
              <w:top w:val="single" w:sz="4" w:space="0" w:color="auto"/>
            </w:tcBorders>
            <w:vAlign w:val="bottom"/>
          </w:tcPr>
          <w:p w14:paraId="6F0FF256"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263" w:type="dxa"/>
          </w:tcPr>
          <w:p w14:paraId="51D0C2CE"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1271" w:type="dxa"/>
            <w:tcBorders>
              <w:top w:val="single" w:sz="4" w:space="0" w:color="auto"/>
            </w:tcBorders>
            <w:vAlign w:val="bottom"/>
          </w:tcPr>
          <w:p w14:paraId="50CE3286"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c>
          <w:tcPr>
            <w:tcW w:w="270" w:type="dxa"/>
          </w:tcPr>
          <w:p w14:paraId="117528C8"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1294" w:type="dxa"/>
            <w:tcBorders>
              <w:top w:val="single" w:sz="4" w:space="0" w:color="auto"/>
            </w:tcBorders>
            <w:vAlign w:val="bottom"/>
          </w:tcPr>
          <w:p w14:paraId="56AA3BEC"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c>
          <w:tcPr>
            <w:tcW w:w="270" w:type="dxa"/>
          </w:tcPr>
          <w:p w14:paraId="5BC9C092"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1287" w:type="dxa"/>
            <w:tcBorders>
              <w:top w:val="single" w:sz="4" w:space="0" w:color="auto"/>
            </w:tcBorders>
            <w:vAlign w:val="bottom"/>
          </w:tcPr>
          <w:p w14:paraId="65ED9A32"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r>
      <w:tr w:rsidR="00EF1F07" w:rsidRPr="00A82E5E" w14:paraId="6869E8E4" w14:textId="77777777" w:rsidTr="00383FF3">
        <w:tc>
          <w:tcPr>
            <w:tcW w:w="3828" w:type="dxa"/>
            <w:vAlign w:val="bottom"/>
          </w:tcPr>
          <w:p w14:paraId="52DA0AD5"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lang w:val="en-GB"/>
              </w:rPr>
              <w:t>Performing receivables</w:t>
            </w:r>
          </w:p>
        </w:tc>
        <w:tc>
          <w:tcPr>
            <w:tcW w:w="1296" w:type="dxa"/>
          </w:tcPr>
          <w:p w14:paraId="11DE5EC1" w14:textId="09D2271C" w:rsidR="00EF1F07" w:rsidRPr="00545903" w:rsidRDefault="00786688"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786688">
              <w:rPr>
                <w:rFonts w:cs="Times New Roman"/>
                <w:sz w:val="20"/>
                <w:szCs w:val="20"/>
              </w:rPr>
              <w:t>1,967,830</w:t>
            </w:r>
          </w:p>
        </w:tc>
        <w:tc>
          <w:tcPr>
            <w:tcW w:w="263" w:type="dxa"/>
          </w:tcPr>
          <w:p w14:paraId="1AE5CFA2"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Pr>
          <w:p w14:paraId="7D5B3232" w14:textId="560EA03E"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1,411,729</w:t>
            </w:r>
          </w:p>
        </w:tc>
        <w:tc>
          <w:tcPr>
            <w:tcW w:w="270" w:type="dxa"/>
          </w:tcPr>
          <w:p w14:paraId="2EA198C8"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Pr>
          <w:p w14:paraId="086F0ACC" w14:textId="5F6CC5C3" w:rsidR="00EF1F07" w:rsidRPr="00A82E5E" w:rsidRDefault="00FC17A0"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FC17A0">
              <w:rPr>
                <w:rFonts w:cs="Times New Roman"/>
                <w:sz w:val="20"/>
                <w:szCs w:val="20"/>
              </w:rPr>
              <w:t>737,418</w:t>
            </w:r>
          </w:p>
        </w:tc>
        <w:tc>
          <w:tcPr>
            <w:tcW w:w="270" w:type="dxa"/>
          </w:tcPr>
          <w:p w14:paraId="26FDFB4B"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789E3526" w14:textId="39A6B864"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376,303</w:t>
            </w:r>
          </w:p>
        </w:tc>
      </w:tr>
      <w:tr w:rsidR="00EF1F07" w:rsidRPr="00A82E5E" w14:paraId="4DD05879" w14:textId="77777777" w:rsidTr="005914E3">
        <w:tc>
          <w:tcPr>
            <w:tcW w:w="3828" w:type="dxa"/>
            <w:vAlign w:val="bottom"/>
          </w:tcPr>
          <w:p w14:paraId="421856DC"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lang w:val="en-GB"/>
              </w:rPr>
            </w:pPr>
            <w:r w:rsidRPr="00A82E5E">
              <w:rPr>
                <w:rFonts w:cs="Times New Roman"/>
                <w:sz w:val="20"/>
                <w:szCs w:val="20"/>
                <w:lang w:val="en-GB"/>
              </w:rPr>
              <w:t>Under-performing receivables</w:t>
            </w:r>
          </w:p>
        </w:tc>
        <w:tc>
          <w:tcPr>
            <w:tcW w:w="1296" w:type="dxa"/>
          </w:tcPr>
          <w:p w14:paraId="3AC8FC35" w14:textId="0D29D41F" w:rsidR="00EF1F07" w:rsidRPr="00545903" w:rsidRDefault="0075409F"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75409F">
              <w:rPr>
                <w:rFonts w:cs="Times New Roman"/>
                <w:sz w:val="20"/>
                <w:szCs w:val="20"/>
              </w:rPr>
              <w:t>141,440</w:t>
            </w:r>
          </w:p>
        </w:tc>
        <w:tc>
          <w:tcPr>
            <w:tcW w:w="263" w:type="dxa"/>
          </w:tcPr>
          <w:p w14:paraId="4B803F44"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Pr>
          <w:p w14:paraId="1207EE85" w14:textId="0A26474A"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cs/>
              </w:rPr>
            </w:pPr>
            <w:r w:rsidRPr="00A82E5E">
              <w:rPr>
                <w:rFonts w:cs="Times New Roman"/>
                <w:sz w:val="20"/>
                <w:szCs w:val="20"/>
              </w:rPr>
              <w:t>146,628</w:t>
            </w:r>
          </w:p>
        </w:tc>
        <w:tc>
          <w:tcPr>
            <w:tcW w:w="270" w:type="dxa"/>
          </w:tcPr>
          <w:p w14:paraId="55561D7C"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Pr>
          <w:p w14:paraId="63B60E96" w14:textId="3E6434A8" w:rsidR="00EF1F07" w:rsidRPr="00A82E5E" w:rsidRDefault="00BF2F12"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BF2F12">
              <w:rPr>
                <w:rFonts w:cs="Times New Roman"/>
                <w:sz w:val="20"/>
                <w:szCs w:val="20"/>
              </w:rPr>
              <w:t>59,875</w:t>
            </w:r>
          </w:p>
        </w:tc>
        <w:tc>
          <w:tcPr>
            <w:tcW w:w="270" w:type="dxa"/>
          </w:tcPr>
          <w:p w14:paraId="5A5A89F3"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5E6B19F9" w14:textId="4BFC9990"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70,941</w:t>
            </w:r>
          </w:p>
        </w:tc>
      </w:tr>
      <w:tr w:rsidR="00EF1F07" w:rsidRPr="00A82E5E" w14:paraId="0022BC87" w14:textId="77777777" w:rsidTr="00181CB3">
        <w:tc>
          <w:tcPr>
            <w:tcW w:w="3828" w:type="dxa"/>
            <w:vAlign w:val="bottom"/>
          </w:tcPr>
          <w:p w14:paraId="4CDEECD4"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Credit-impaired </w:t>
            </w:r>
            <w:r w:rsidRPr="00A82E5E">
              <w:rPr>
                <w:rFonts w:cs="Times New Roman"/>
                <w:sz w:val="20"/>
                <w:szCs w:val="20"/>
                <w:lang w:val="en-GB"/>
              </w:rPr>
              <w:t>receivables</w:t>
            </w:r>
          </w:p>
        </w:tc>
        <w:tc>
          <w:tcPr>
            <w:tcW w:w="1296" w:type="dxa"/>
            <w:tcBorders>
              <w:bottom w:val="single" w:sz="4" w:space="0" w:color="auto"/>
            </w:tcBorders>
          </w:tcPr>
          <w:p w14:paraId="1F3056D0" w14:textId="263E4EA8" w:rsidR="00EF1F07" w:rsidRPr="00545903" w:rsidRDefault="002256F2"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2256F2">
              <w:rPr>
                <w:rFonts w:cs="Times New Roman"/>
                <w:sz w:val="20"/>
                <w:szCs w:val="20"/>
              </w:rPr>
              <w:t>109,154</w:t>
            </w:r>
          </w:p>
        </w:tc>
        <w:tc>
          <w:tcPr>
            <w:tcW w:w="263" w:type="dxa"/>
          </w:tcPr>
          <w:p w14:paraId="1C7F1C37"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Borders>
              <w:bottom w:val="single" w:sz="4" w:space="0" w:color="auto"/>
            </w:tcBorders>
          </w:tcPr>
          <w:p w14:paraId="536A3BBA" w14:textId="79899069"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108,614</w:t>
            </w:r>
          </w:p>
        </w:tc>
        <w:tc>
          <w:tcPr>
            <w:tcW w:w="270" w:type="dxa"/>
          </w:tcPr>
          <w:p w14:paraId="2D822EEE"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Borders>
              <w:bottom w:val="single" w:sz="4" w:space="0" w:color="auto"/>
            </w:tcBorders>
          </w:tcPr>
          <w:p w14:paraId="764F2A90" w14:textId="483C4FE9" w:rsidR="00EF1F07" w:rsidRPr="00A82E5E" w:rsidRDefault="001541F0"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1541F0">
              <w:rPr>
                <w:rFonts w:cs="Times New Roman"/>
                <w:sz w:val="20"/>
                <w:szCs w:val="20"/>
              </w:rPr>
              <w:t>24,873</w:t>
            </w:r>
          </w:p>
        </w:tc>
        <w:tc>
          <w:tcPr>
            <w:tcW w:w="270" w:type="dxa"/>
          </w:tcPr>
          <w:p w14:paraId="5620C8CD"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tcBorders>
              <w:bottom w:val="single" w:sz="4" w:space="0" w:color="auto"/>
            </w:tcBorders>
          </w:tcPr>
          <w:p w14:paraId="42C44F4B" w14:textId="349BFCDC"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27,792</w:t>
            </w:r>
          </w:p>
        </w:tc>
      </w:tr>
      <w:tr w:rsidR="00EF1F07" w:rsidRPr="00A82E5E" w14:paraId="734836FC" w14:textId="77777777" w:rsidTr="00181CB3">
        <w:tc>
          <w:tcPr>
            <w:tcW w:w="3828" w:type="dxa"/>
            <w:vAlign w:val="bottom"/>
          </w:tcPr>
          <w:p w14:paraId="4FA73712"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A82E5E">
              <w:rPr>
                <w:rFonts w:cs="Times New Roman"/>
                <w:sz w:val="20"/>
                <w:szCs w:val="20"/>
              </w:rPr>
              <w:t>Total</w:t>
            </w:r>
          </w:p>
        </w:tc>
        <w:tc>
          <w:tcPr>
            <w:tcW w:w="1296" w:type="dxa"/>
            <w:tcBorders>
              <w:top w:val="single" w:sz="4" w:space="0" w:color="auto"/>
            </w:tcBorders>
          </w:tcPr>
          <w:p w14:paraId="5CF897F0" w14:textId="5402BC49" w:rsidR="00EF1F07" w:rsidRPr="00545903" w:rsidRDefault="0057626E"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7626E">
              <w:rPr>
                <w:rFonts w:cs="Times New Roman"/>
                <w:sz w:val="20"/>
                <w:szCs w:val="20"/>
              </w:rPr>
              <w:t>2,218,424</w:t>
            </w:r>
          </w:p>
        </w:tc>
        <w:tc>
          <w:tcPr>
            <w:tcW w:w="263" w:type="dxa"/>
          </w:tcPr>
          <w:p w14:paraId="47E9B7B7"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Borders>
              <w:top w:val="single" w:sz="4" w:space="0" w:color="auto"/>
            </w:tcBorders>
          </w:tcPr>
          <w:p w14:paraId="6C39C60A" w14:textId="2D7604A1"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1,666,971</w:t>
            </w:r>
          </w:p>
        </w:tc>
        <w:tc>
          <w:tcPr>
            <w:tcW w:w="270" w:type="dxa"/>
          </w:tcPr>
          <w:p w14:paraId="7F6F504F"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Borders>
              <w:top w:val="single" w:sz="4" w:space="0" w:color="auto"/>
            </w:tcBorders>
          </w:tcPr>
          <w:p w14:paraId="6C68EF71" w14:textId="06A3DCF2" w:rsidR="00EF1F07" w:rsidRPr="00A82E5E" w:rsidRDefault="009B6795"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9B6795">
              <w:rPr>
                <w:rFonts w:cs="Times New Roman"/>
                <w:sz w:val="20"/>
                <w:szCs w:val="20"/>
              </w:rPr>
              <w:t>822,166</w:t>
            </w:r>
          </w:p>
        </w:tc>
        <w:tc>
          <w:tcPr>
            <w:tcW w:w="270" w:type="dxa"/>
          </w:tcPr>
          <w:p w14:paraId="10B6AEED"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tcBorders>
              <w:top w:val="single" w:sz="4" w:space="0" w:color="auto"/>
            </w:tcBorders>
          </w:tcPr>
          <w:p w14:paraId="4B616ABA" w14:textId="5F404BB4"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475,036</w:t>
            </w:r>
          </w:p>
        </w:tc>
      </w:tr>
      <w:tr w:rsidR="00EF1F07" w:rsidRPr="00A82E5E" w14:paraId="620C0808" w14:textId="77777777" w:rsidTr="007320B8">
        <w:tc>
          <w:tcPr>
            <w:tcW w:w="3828" w:type="dxa"/>
            <w:vAlign w:val="bottom"/>
          </w:tcPr>
          <w:p w14:paraId="34726473"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Less allowance for impairment for</w:t>
            </w:r>
          </w:p>
        </w:tc>
        <w:tc>
          <w:tcPr>
            <w:tcW w:w="1296" w:type="dxa"/>
          </w:tcPr>
          <w:p w14:paraId="23844FD8" w14:textId="77777777"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p>
        </w:tc>
        <w:tc>
          <w:tcPr>
            <w:tcW w:w="263" w:type="dxa"/>
          </w:tcPr>
          <w:p w14:paraId="25F7D08F" w14:textId="77777777" w:rsidR="00EF1F07" w:rsidRPr="00A82E5E" w:rsidRDefault="00EF1F07" w:rsidP="00EF1F07">
            <w:pPr>
              <w:tabs>
                <w:tab w:val="clear" w:pos="907"/>
              </w:tabs>
              <w:ind w:right="170"/>
              <w:jc w:val="right"/>
              <w:rPr>
                <w:rFonts w:cs="Times New Roman"/>
                <w:sz w:val="20"/>
                <w:szCs w:val="20"/>
                <w:highlight w:val="yellow"/>
                <w:cs/>
              </w:rPr>
            </w:pPr>
          </w:p>
        </w:tc>
        <w:tc>
          <w:tcPr>
            <w:tcW w:w="1271" w:type="dxa"/>
            <w:vAlign w:val="bottom"/>
          </w:tcPr>
          <w:p w14:paraId="2F08D58B"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00F4F5F0" w14:textId="77777777" w:rsidR="00EF1F07" w:rsidRPr="00A82E5E" w:rsidRDefault="00EF1F07" w:rsidP="00EF1F07">
            <w:pPr>
              <w:tabs>
                <w:tab w:val="clear" w:pos="907"/>
              </w:tabs>
              <w:ind w:right="170"/>
              <w:jc w:val="right"/>
              <w:rPr>
                <w:rFonts w:cs="Times New Roman"/>
                <w:sz w:val="20"/>
                <w:szCs w:val="20"/>
                <w:highlight w:val="yellow"/>
                <w:cs/>
              </w:rPr>
            </w:pPr>
          </w:p>
        </w:tc>
        <w:tc>
          <w:tcPr>
            <w:tcW w:w="1294" w:type="dxa"/>
          </w:tcPr>
          <w:p w14:paraId="508BB3C1"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A7BDC77" w14:textId="77777777" w:rsidR="00EF1F07" w:rsidRPr="00A82E5E" w:rsidRDefault="00EF1F07" w:rsidP="00EF1F07">
            <w:pPr>
              <w:tabs>
                <w:tab w:val="clear" w:pos="907"/>
              </w:tabs>
              <w:ind w:right="170"/>
              <w:jc w:val="right"/>
              <w:rPr>
                <w:rFonts w:cs="Times New Roman"/>
                <w:sz w:val="20"/>
                <w:szCs w:val="20"/>
                <w:highlight w:val="yellow"/>
                <w:cs/>
              </w:rPr>
            </w:pPr>
          </w:p>
        </w:tc>
        <w:tc>
          <w:tcPr>
            <w:tcW w:w="1287" w:type="dxa"/>
            <w:vAlign w:val="bottom"/>
          </w:tcPr>
          <w:p w14:paraId="1CC58F02"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57E93D82" w14:textId="77777777" w:rsidTr="007320B8">
        <w:tc>
          <w:tcPr>
            <w:tcW w:w="3828" w:type="dxa"/>
            <w:vAlign w:val="bottom"/>
          </w:tcPr>
          <w:p w14:paraId="029CFF9D"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A82E5E">
              <w:rPr>
                <w:rFonts w:cs="Times New Roman"/>
                <w:sz w:val="20"/>
                <w:szCs w:val="20"/>
              </w:rPr>
              <w:t xml:space="preserve">   expected credit loss</w:t>
            </w:r>
          </w:p>
        </w:tc>
        <w:tc>
          <w:tcPr>
            <w:tcW w:w="1296" w:type="dxa"/>
          </w:tcPr>
          <w:p w14:paraId="5C06E24E" w14:textId="4E4822D2" w:rsidR="00EF1F07" w:rsidRPr="00545903" w:rsidRDefault="00F105B3"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F105B3">
              <w:rPr>
                <w:rFonts w:cs="Times New Roman"/>
                <w:sz w:val="20"/>
                <w:szCs w:val="20"/>
              </w:rPr>
              <w:t>(126,856)</w:t>
            </w:r>
          </w:p>
        </w:tc>
        <w:tc>
          <w:tcPr>
            <w:tcW w:w="263" w:type="dxa"/>
          </w:tcPr>
          <w:p w14:paraId="0F24B3FE" w14:textId="77777777" w:rsidR="00EF1F07" w:rsidRPr="00A82E5E" w:rsidRDefault="00EF1F07" w:rsidP="00EF1F07">
            <w:pPr>
              <w:tabs>
                <w:tab w:val="clear" w:pos="907"/>
              </w:tabs>
              <w:ind w:right="170"/>
              <w:jc w:val="right"/>
              <w:rPr>
                <w:rFonts w:cs="Times New Roman"/>
                <w:sz w:val="20"/>
                <w:szCs w:val="20"/>
                <w:highlight w:val="yellow"/>
                <w:cs/>
              </w:rPr>
            </w:pPr>
          </w:p>
        </w:tc>
        <w:tc>
          <w:tcPr>
            <w:tcW w:w="1271" w:type="dxa"/>
            <w:tcBorders>
              <w:bottom w:val="single" w:sz="4" w:space="0" w:color="auto"/>
            </w:tcBorders>
          </w:tcPr>
          <w:p w14:paraId="0E19BFBD" w14:textId="239C7154" w:rsidR="00EF1F07" w:rsidRPr="00A82E5E" w:rsidRDefault="00EF1F07" w:rsidP="00A1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(107,260)</w:t>
            </w:r>
          </w:p>
        </w:tc>
        <w:tc>
          <w:tcPr>
            <w:tcW w:w="270" w:type="dxa"/>
          </w:tcPr>
          <w:p w14:paraId="0CDD6C70" w14:textId="77777777" w:rsidR="00EF1F07" w:rsidRPr="00A82E5E" w:rsidRDefault="00EF1F07" w:rsidP="00EF1F07">
            <w:pPr>
              <w:tabs>
                <w:tab w:val="clear" w:pos="907"/>
                <w:tab w:val="left" w:pos="952"/>
              </w:tabs>
              <w:spacing w:line="240" w:lineRule="auto"/>
              <w:ind w:right="-87"/>
              <w:jc w:val="right"/>
              <w:rPr>
                <w:rFonts w:cs="Times New Roman"/>
                <w:sz w:val="20"/>
                <w:szCs w:val="20"/>
                <w:cs/>
              </w:rPr>
            </w:pPr>
          </w:p>
        </w:tc>
        <w:tc>
          <w:tcPr>
            <w:tcW w:w="1294" w:type="dxa"/>
            <w:tcBorders>
              <w:bottom w:val="single" w:sz="4" w:space="0" w:color="auto"/>
            </w:tcBorders>
            <w:vAlign w:val="bottom"/>
          </w:tcPr>
          <w:p w14:paraId="2595AFB3" w14:textId="3D989900" w:rsidR="00EF1F07" w:rsidRPr="00A82E5E" w:rsidRDefault="00205C19"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205C19">
              <w:rPr>
                <w:rFonts w:cs="Times New Roman"/>
                <w:sz w:val="20"/>
                <w:szCs w:val="20"/>
              </w:rPr>
              <w:t>(42,53</w:t>
            </w:r>
            <w:r w:rsidR="00FB15AC">
              <w:rPr>
                <w:rFonts w:cs="Times New Roman"/>
                <w:sz w:val="20"/>
                <w:szCs w:val="20"/>
              </w:rPr>
              <w:t>8</w:t>
            </w:r>
            <w:r w:rsidRPr="00205C19">
              <w:rPr>
                <w:rFonts w:cs="Times New Roman"/>
                <w:sz w:val="20"/>
                <w:szCs w:val="20"/>
              </w:rPr>
              <w:t>)</w:t>
            </w:r>
          </w:p>
        </w:tc>
        <w:tc>
          <w:tcPr>
            <w:tcW w:w="270" w:type="dxa"/>
          </w:tcPr>
          <w:p w14:paraId="7A82238A" w14:textId="77777777" w:rsidR="00EF1F07" w:rsidRPr="00A82E5E" w:rsidRDefault="00EF1F07" w:rsidP="00EF1F07">
            <w:pPr>
              <w:tabs>
                <w:tab w:val="clear" w:pos="907"/>
                <w:tab w:val="left" w:pos="952"/>
              </w:tabs>
              <w:spacing w:line="240" w:lineRule="auto"/>
              <w:ind w:right="-87"/>
              <w:jc w:val="right"/>
              <w:rPr>
                <w:rFonts w:cs="Times New Roman"/>
                <w:sz w:val="20"/>
                <w:szCs w:val="20"/>
                <w:cs/>
              </w:rPr>
            </w:pPr>
          </w:p>
        </w:tc>
        <w:tc>
          <w:tcPr>
            <w:tcW w:w="1287" w:type="dxa"/>
          </w:tcPr>
          <w:p w14:paraId="6D9A6A34" w14:textId="40A512AE"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108"/>
              <w:rPr>
                <w:rFonts w:cs="Times New Roman"/>
                <w:sz w:val="20"/>
                <w:szCs w:val="20"/>
              </w:rPr>
            </w:pPr>
            <w:r w:rsidRPr="00A82E5E">
              <w:rPr>
                <w:rFonts w:cs="Times New Roman"/>
                <w:sz w:val="20"/>
                <w:szCs w:val="20"/>
              </w:rPr>
              <w:t>(35,805)</w:t>
            </w:r>
          </w:p>
        </w:tc>
      </w:tr>
      <w:tr w:rsidR="00EF1F07" w:rsidRPr="00A82E5E" w14:paraId="59043F4A" w14:textId="77777777" w:rsidTr="0098601A">
        <w:tc>
          <w:tcPr>
            <w:tcW w:w="3828" w:type="dxa"/>
            <w:vAlign w:val="bottom"/>
          </w:tcPr>
          <w:p w14:paraId="29E97E5E"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A82E5E">
              <w:rPr>
                <w:rFonts w:cs="Times New Roman"/>
                <w:sz w:val="20"/>
                <w:szCs w:val="20"/>
              </w:rPr>
              <w:t>Net</w:t>
            </w:r>
          </w:p>
        </w:tc>
        <w:tc>
          <w:tcPr>
            <w:tcW w:w="1296" w:type="dxa"/>
            <w:tcBorders>
              <w:top w:val="single" w:sz="4" w:space="0" w:color="auto"/>
              <w:bottom w:val="double" w:sz="4" w:space="0" w:color="auto"/>
            </w:tcBorders>
          </w:tcPr>
          <w:p w14:paraId="7DA1A354" w14:textId="16CB15D5" w:rsidR="00EF1F07" w:rsidRPr="00545903" w:rsidRDefault="005350F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350F7">
              <w:rPr>
                <w:rFonts w:cs="Times New Roman"/>
                <w:sz w:val="20"/>
                <w:szCs w:val="20"/>
              </w:rPr>
              <w:t>2,091,568</w:t>
            </w:r>
          </w:p>
        </w:tc>
        <w:tc>
          <w:tcPr>
            <w:tcW w:w="263" w:type="dxa"/>
          </w:tcPr>
          <w:p w14:paraId="3D03BCC9"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Borders>
              <w:top w:val="single" w:sz="4" w:space="0" w:color="auto"/>
              <w:bottom w:val="double" w:sz="4" w:space="0" w:color="auto"/>
            </w:tcBorders>
            <w:vAlign w:val="bottom"/>
          </w:tcPr>
          <w:p w14:paraId="536E3AD1" w14:textId="43B45904"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1,559,711</w:t>
            </w:r>
          </w:p>
        </w:tc>
        <w:tc>
          <w:tcPr>
            <w:tcW w:w="270" w:type="dxa"/>
          </w:tcPr>
          <w:p w14:paraId="46D34EEC"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Borders>
              <w:top w:val="single" w:sz="4" w:space="0" w:color="auto"/>
              <w:bottom w:val="double" w:sz="4" w:space="0" w:color="auto"/>
            </w:tcBorders>
            <w:vAlign w:val="bottom"/>
          </w:tcPr>
          <w:p w14:paraId="33879C43" w14:textId="03126872" w:rsidR="00EF1F07" w:rsidRPr="00A82E5E" w:rsidRDefault="00CC222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CC2227">
              <w:rPr>
                <w:rFonts w:cs="Times New Roman"/>
                <w:sz w:val="20"/>
                <w:szCs w:val="20"/>
              </w:rPr>
              <w:t>779,62</w:t>
            </w:r>
            <w:r w:rsidR="00FB15AC">
              <w:rPr>
                <w:rFonts w:cs="Times New Roman"/>
                <w:sz w:val="20"/>
                <w:szCs w:val="20"/>
              </w:rPr>
              <w:t>8</w:t>
            </w:r>
          </w:p>
        </w:tc>
        <w:tc>
          <w:tcPr>
            <w:tcW w:w="270" w:type="dxa"/>
          </w:tcPr>
          <w:p w14:paraId="748278B9"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tcBorders>
              <w:top w:val="single" w:sz="4" w:space="0" w:color="auto"/>
              <w:bottom w:val="double" w:sz="4" w:space="0" w:color="auto"/>
            </w:tcBorders>
            <w:vAlign w:val="bottom"/>
          </w:tcPr>
          <w:p w14:paraId="4C5E4EDD" w14:textId="17CA7255"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439,231</w:t>
            </w:r>
          </w:p>
        </w:tc>
      </w:tr>
      <w:tr w:rsidR="00EF1F07" w:rsidRPr="00A82E5E" w14:paraId="0AFB542C" w14:textId="77777777" w:rsidTr="001E1E6B">
        <w:trPr>
          <w:trHeight w:hRule="exact" w:val="170"/>
        </w:trPr>
        <w:tc>
          <w:tcPr>
            <w:tcW w:w="3828" w:type="dxa"/>
            <w:vAlign w:val="bottom"/>
          </w:tcPr>
          <w:p w14:paraId="12FCCCE8"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rPr>
                <w:rFonts w:cs="Times New Roman"/>
                <w:sz w:val="20"/>
                <w:szCs w:val="20"/>
                <w:highlight w:val="yellow"/>
              </w:rPr>
            </w:pPr>
          </w:p>
        </w:tc>
        <w:tc>
          <w:tcPr>
            <w:tcW w:w="1296" w:type="dxa"/>
            <w:tcBorders>
              <w:top w:val="double" w:sz="4" w:space="0" w:color="auto"/>
            </w:tcBorders>
            <w:vAlign w:val="bottom"/>
          </w:tcPr>
          <w:p w14:paraId="074D9DA7" w14:textId="77777777"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120" w:lineRule="atLeast"/>
              <w:rPr>
                <w:rFonts w:cs="Times New Roman"/>
                <w:sz w:val="20"/>
                <w:szCs w:val="20"/>
                <w:highlight w:val="yellow"/>
              </w:rPr>
            </w:pPr>
          </w:p>
        </w:tc>
        <w:tc>
          <w:tcPr>
            <w:tcW w:w="263" w:type="dxa"/>
          </w:tcPr>
          <w:p w14:paraId="47A5BA14" w14:textId="77777777" w:rsidR="00EF1F07" w:rsidRPr="00A82E5E" w:rsidRDefault="00EF1F07" w:rsidP="00EF1F07">
            <w:pPr>
              <w:tabs>
                <w:tab w:val="clear" w:pos="907"/>
              </w:tabs>
              <w:spacing w:line="120" w:lineRule="atLeast"/>
              <w:ind w:right="237"/>
              <w:jc w:val="right"/>
              <w:rPr>
                <w:rFonts w:cs="Times New Roman"/>
                <w:sz w:val="20"/>
                <w:szCs w:val="20"/>
                <w:highlight w:val="yellow"/>
              </w:rPr>
            </w:pPr>
          </w:p>
        </w:tc>
        <w:tc>
          <w:tcPr>
            <w:tcW w:w="1271" w:type="dxa"/>
            <w:tcBorders>
              <w:top w:val="double" w:sz="4" w:space="0" w:color="auto"/>
            </w:tcBorders>
            <w:vAlign w:val="bottom"/>
          </w:tcPr>
          <w:p w14:paraId="3BE063C3"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20"/>
                <w:szCs w:val="20"/>
              </w:rPr>
            </w:pPr>
          </w:p>
        </w:tc>
        <w:tc>
          <w:tcPr>
            <w:tcW w:w="270" w:type="dxa"/>
          </w:tcPr>
          <w:p w14:paraId="2A600928" w14:textId="77777777" w:rsidR="00EF1F07" w:rsidRPr="00A82E5E" w:rsidRDefault="00EF1F07" w:rsidP="00EF1F07">
            <w:pPr>
              <w:tabs>
                <w:tab w:val="clear" w:pos="907"/>
              </w:tabs>
              <w:spacing w:line="120" w:lineRule="atLeast"/>
              <w:ind w:right="237"/>
              <w:jc w:val="right"/>
              <w:rPr>
                <w:rFonts w:cs="Times New Roman"/>
                <w:sz w:val="20"/>
                <w:szCs w:val="20"/>
                <w:highlight w:val="yellow"/>
              </w:rPr>
            </w:pPr>
          </w:p>
        </w:tc>
        <w:tc>
          <w:tcPr>
            <w:tcW w:w="1294" w:type="dxa"/>
            <w:tcBorders>
              <w:top w:val="double" w:sz="4" w:space="0" w:color="auto"/>
            </w:tcBorders>
            <w:vAlign w:val="bottom"/>
          </w:tcPr>
          <w:p w14:paraId="414C0ACA"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20"/>
                <w:szCs w:val="20"/>
                <w:highlight w:val="yellow"/>
              </w:rPr>
            </w:pPr>
          </w:p>
        </w:tc>
        <w:tc>
          <w:tcPr>
            <w:tcW w:w="270" w:type="dxa"/>
          </w:tcPr>
          <w:p w14:paraId="1D46B742" w14:textId="77777777" w:rsidR="00EF1F07" w:rsidRPr="00A82E5E" w:rsidRDefault="00EF1F07" w:rsidP="00EF1F07">
            <w:pPr>
              <w:tabs>
                <w:tab w:val="clear" w:pos="907"/>
              </w:tabs>
              <w:spacing w:line="120" w:lineRule="atLeast"/>
              <w:ind w:right="237"/>
              <w:jc w:val="right"/>
              <w:rPr>
                <w:rFonts w:cs="Times New Roman"/>
                <w:sz w:val="20"/>
                <w:szCs w:val="20"/>
                <w:highlight w:val="yellow"/>
              </w:rPr>
            </w:pPr>
          </w:p>
        </w:tc>
        <w:tc>
          <w:tcPr>
            <w:tcW w:w="1287" w:type="dxa"/>
            <w:tcBorders>
              <w:top w:val="double" w:sz="4" w:space="0" w:color="auto"/>
            </w:tcBorders>
            <w:vAlign w:val="bottom"/>
          </w:tcPr>
          <w:p w14:paraId="3CF12A94"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20"/>
                <w:szCs w:val="20"/>
              </w:rPr>
            </w:pPr>
          </w:p>
        </w:tc>
      </w:tr>
      <w:tr w:rsidR="00EF1F07" w:rsidRPr="00A82E5E" w14:paraId="5F80CC43" w14:textId="77777777" w:rsidTr="00181CB3">
        <w:tc>
          <w:tcPr>
            <w:tcW w:w="3828" w:type="dxa"/>
            <w:vAlign w:val="bottom"/>
          </w:tcPr>
          <w:p w14:paraId="66D8DEBE"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Percentage of allowance for </w:t>
            </w:r>
          </w:p>
        </w:tc>
        <w:tc>
          <w:tcPr>
            <w:tcW w:w="1296" w:type="dxa"/>
            <w:vAlign w:val="bottom"/>
          </w:tcPr>
          <w:p w14:paraId="28E61929"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cs="Times New Roman"/>
                <w:sz w:val="20"/>
                <w:szCs w:val="20"/>
                <w:highlight w:val="yellow"/>
              </w:rPr>
            </w:pPr>
          </w:p>
        </w:tc>
        <w:tc>
          <w:tcPr>
            <w:tcW w:w="263" w:type="dxa"/>
          </w:tcPr>
          <w:p w14:paraId="1E5FF038"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vAlign w:val="bottom"/>
          </w:tcPr>
          <w:p w14:paraId="618F6244"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54B9C74F"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vAlign w:val="bottom"/>
          </w:tcPr>
          <w:p w14:paraId="761FFE28"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44664A47"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233C687A"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3D31D151" w14:textId="77777777" w:rsidTr="00181CB3">
        <w:tc>
          <w:tcPr>
            <w:tcW w:w="3828" w:type="dxa"/>
            <w:vAlign w:val="bottom"/>
          </w:tcPr>
          <w:p w14:paraId="6B290C2A"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   impairment for expected credit loss </w:t>
            </w:r>
          </w:p>
        </w:tc>
        <w:tc>
          <w:tcPr>
            <w:tcW w:w="1296" w:type="dxa"/>
            <w:vAlign w:val="bottom"/>
          </w:tcPr>
          <w:p w14:paraId="20C4A1B1"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cs="Times New Roman"/>
                <w:sz w:val="20"/>
                <w:szCs w:val="20"/>
                <w:highlight w:val="yellow"/>
              </w:rPr>
            </w:pPr>
          </w:p>
        </w:tc>
        <w:tc>
          <w:tcPr>
            <w:tcW w:w="263" w:type="dxa"/>
          </w:tcPr>
          <w:p w14:paraId="327BD5A6"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vAlign w:val="bottom"/>
          </w:tcPr>
          <w:p w14:paraId="53C00CAF"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09B36514"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vAlign w:val="bottom"/>
          </w:tcPr>
          <w:p w14:paraId="42395907"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2D193431"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3AF3FCB0"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52E5CFCC" w14:textId="77777777" w:rsidTr="00181CB3">
        <w:tc>
          <w:tcPr>
            <w:tcW w:w="3828" w:type="dxa"/>
            <w:vAlign w:val="bottom"/>
          </w:tcPr>
          <w:p w14:paraId="3B37E10D"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   to total</w:t>
            </w:r>
            <w:r w:rsidRPr="00A82E5E">
              <w:rPr>
                <w:rFonts w:cs="Times New Roman"/>
                <w:spacing w:val="-2"/>
                <w:sz w:val="20"/>
                <w:szCs w:val="20"/>
              </w:rPr>
              <w:t xml:space="preserve"> hire-purchase contract</w:t>
            </w:r>
          </w:p>
        </w:tc>
        <w:tc>
          <w:tcPr>
            <w:tcW w:w="1296" w:type="dxa"/>
            <w:vAlign w:val="bottom"/>
          </w:tcPr>
          <w:p w14:paraId="69C17448"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cs="Times New Roman"/>
                <w:sz w:val="20"/>
                <w:szCs w:val="20"/>
                <w:highlight w:val="yellow"/>
              </w:rPr>
            </w:pPr>
          </w:p>
        </w:tc>
        <w:tc>
          <w:tcPr>
            <w:tcW w:w="263" w:type="dxa"/>
          </w:tcPr>
          <w:p w14:paraId="3D96CFB7"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vAlign w:val="bottom"/>
          </w:tcPr>
          <w:p w14:paraId="5DAB65FD"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37471D4"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vAlign w:val="bottom"/>
          </w:tcPr>
          <w:p w14:paraId="753FA076"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24FBD5E4"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6C494B97"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73B41C6E" w14:textId="77777777" w:rsidTr="00181CB3">
        <w:tc>
          <w:tcPr>
            <w:tcW w:w="3828" w:type="dxa"/>
            <w:vAlign w:val="bottom"/>
          </w:tcPr>
          <w:p w14:paraId="5561AD55"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0"/>
                <w:szCs w:val="20"/>
              </w:rPr>
            </w:pPr>
            <w:r w:rsidRPr="00A82E5E">
              <w:rPr>
                <w:rFonts w:cs="Times New Roman"/>
                <w:sz w:val="20"/>
                <w:szCs w:val="20"/>
              </w:rPr>
              <w:t xml:space="preserve">   </w:t>
            </w:r>
            <w:r w:rsidRPr="00A82E5E">
              <w:rPr>
                <w:rFonts w:cs="Times New Roman"/>
                <w:spacing w:val="-2"/>
                <w:sz w:val="20"/>
                <w:szCs w:val="20"/>
              </w:rPr>
              <w:t>receivables (%)</w:t>
            </w:r>
          </w:p>
        </w:tc>
        <w:tc>
          <w:tcPr>
            <w:tcW w:w="1296" w:type="dxa"/>
            <w:tcBorders>
              <w:bottom w:val="double" w:sz="4" w:space="0" w:color="auto"/>
            </w:tcBorders>
            <w:vAlign w:val="bottom"/>
          </w:tcPr>
          <w:p w14:paraId="1F43891F" w14:textId="60E3D9BD" w:rsidR="00EF1F07" w:rsidRPr="00A82E5E" w:rsidRDefault="00520A85"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sidRPr="00520A85">
              <w:rPr>
                <w:rFonts w:cs="Times New Roman"/>
                <w:sz w:val="20"/>
                <w:szCs w:val="20"/>
              </w:rPr>
              <w:t>5.72</w:t>
            </w:r>
          </w:p>
        </w:tc>
        <w:tc>
          <w:tcPr>
            <w:tcW w:w="263" w:type="dxa"/>
          </w:tcPr>
          <w:p w14:paraId="7CF02BAC" w14:textId="77777777" w:rsidR="00EF1F07" w:rsidRPr="00A82E5E" w:rsidRDefault="00EF1F07" w:rsidP="00EF1F07">
            <w:pPr>
              <w:tabs>
                <w:tab w:val="clear" w:pos="907"/>
              </w:tabs>
              <w:ind w:right="237"/>
              <w:jc w:val="right"/>
              <w:rPr>
                <w:rFonts w:cs="Times New Roman"/>
                <w:sz w:val="20"/>
                <w:szCs w:val="20"/>
              </w:rPr>
            </w:pPr>
          </w:p>
        </w:tc>
        <w:tc>
          <w:tcPr>
            <w:tcW w:w="1271" w:type="dxa"/>
            <w:tcBorders>
              <w:bottom w:val="double" w:sz="4" w:space="0" w:color="auto"/>
            </w:tcBorders>
            <w:vAlign w:val="bottom"/>
          </w:tcPr>
          <w:p w14:paraId="24C85548" w14:textId="78C7BC73"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sidRPr="00A82E5E">
              <w:rPr>
                <w:rFonts w:cs="Times New Roman"/>
                <w:sz w:val="20"/>
                <w:szCs w:val="20"/>
              </w:rPr>
              <w:t>6.43</w:t>
            </w:r>
          </w:p>
        </w:tc>
        <w:tc>
          <w:tcPr>
            <w:tcW w:w="270" w:type="dxa"/>
          </w:tcPr>
          <w:p w14:paraId="347C5EEF" w14:textId="77777777" w:rsidR="00EF1F07" w:rsidRPr="00A82E5E" w:rsidRDefault="00EF1F07" w:rsidP="00EF1F07">
            <w:pPr>
              <w:tabs>
                <w:tab w:val="clear" w:pos="907"/>
              </w:tabs>
              <w:ind w:right="237"/>
              <w:jc w:val="right"/>
              <w:rPr>
                <w:rFonts w:cs="Times New Roman"/>
                <w:sz w:val="20"/>
                <w:szCs w:val="20"/>
              </w:rPr>
            </w:pPr>
          </w:p>
        </w:tc>
        <w:tc>
          <w:tcPr>
            <w:tcW w:w="1294" w:type="dxa"/>
            <w:tcBorders>
              <w:bottom w:val="double" w:sz="4" w:space="0" w:color="auto"/>
            </w:tcBorders>
            <w:vAlign w:val="bottom"/>
          </w:tcPr>
          <w:p w14:paraId="2252BE02" w14:textId="74A8AF1B" w:rsidR="00EF1F07" w:rsidRPr="00A82E5E" w:rsidRDefault="00786F89"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sidRPr="00786F89">
              <w:rPr>
                <w:rFonts w:cs="Times New Roman"/>
                <w:sz w:val="20"/>
                <w:szCs w:val="20"/>
              </w:rPr>
              <w:t>5.17</w:t>
            </w:r>
          </w:p>
        </w:tc>
        <w:tc>
          <w:tcPr>
            <w:tcW w:w="270" w:type="dxa"/>
          </w:tcPr>
          <w:p w14:paraId="5B501BA1" w14:textId="77777777" w:rsidR="00EF1F07" w:rsidRPr="00A82E5E" w:rsidRDefault="00EF1F07" w:rsidP="00EF1F07">
            <w:pPr>
              <w:tabs>
                <w:tab w:val="clear" w:pos="907"/>
              </w:tabs>
              <w:ind w:right="237"/>
              <w:jc w:val="right"/>
              <w:rPr>
                <w:rFonts w:cs="Times New Roman"/>
                <w:sz w:val="20"/>
                <w:szCs w:val="20"/>
              </w:rPr>
            </w:pPr>
          </w:p>
        </w:tc>
        <w:tc>
          <w:tcPr>
            <w:tcW w:w="1287" w:type="dxa"/>
            <w:tcBorders>
              <w:bottom w:val="double" w:sz="4" w:space="0" w:color="auto"/>
            </w:tcBorders>
            <w:vAlign w:val="bottom"/>
          </w:tcPr>
          <w:p w14:paraId="2B40E594" w14:textId="4C90E78B"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sidRPr="00A82E5E">
              <w:rPr>
                <w:rFonts w:cs="Times New Roman"/>
                <w:sz w:val="20"/>
                <w:szCs w:val="20"/>
              </w:rPr>
              <w:t>7.54</w:t>
            </w:r>
          </w:p>
        </w:tc>
      </w:tr>
    </w:tbl>
    <w:p w14:paraId="7091FD9A" w14:textId="77777777" w:rsidR="001B6FCE" w:rsidRPr="00515545" w:rsidRDefault="001B6FCE" w:rsidP="001B6FCE">
      <w:pPr>
        <w:pStyle w:val="NoSpacing"/>
        <w:rPr>
          <w:rFonts w:cs="Times New Roman"/>
          <w:sz w:val="22"/>
          <w:szCs w:val="22"/>
          <w:u w:val="single"/>
        </w:rPr>
      </w:pPr>
      <w:r w:rsidRPr="00515545">
        <w:rPr>
          <w:rFonts w:cs="Times New Roman"/>
          <w:sz w:val="22"/>
          <w:szCs w:val="22"/>
          <w:u w:val="single"/>
        </w:rPr>
        <w:lastRenderedPageBreak/>
        <w:t>Loan receivables</w:t>
      </w:r>
    </w:p>
    <w:p w14:paraId="2BBAE8D9" w14:textId="77777777" w:rsidR="001B6FCE" w:rsidRPr="00515545"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63DA5CB7" w14:textId="77777777" w:rsidTr="003A0D6D">
        <w:tc>
          <w:tcPr>
            <w:tcW w:w="2235" w:type="dxa"/>
          </w:tcPr>
          <w:p w14:paraId="3C83869A" w14:textId="77777777" w:rsidR="001B6FCE" w:rsidRPr="00515545" w:rsidRDefault="001B6FCE" w:rsidP="001B6FC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1CCF9D83"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B6FCE" w:rsidRPr="00515545" w14:paraId="54F6D280" w14:textId="77777777" w:rsidTr="0048323E">
        <w:tc>
          <w:tcPr>
            <w:tcW w:w="2235" w:type="dxa"/>
          </w:tcPr>
          <w:p w14:paraId="4B23C62D"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36768331" w14:textId="0329FFEF" w:rsidR="001B6FCE" w:rsidRPr="00515545" w:rsidRDefault="00C7528E" w:rsidP="001B6FCE">
            <w:pPr>
              <w:spacing w:line="160" w:lineRule="atLeast"/>
              <w:jc w:val="center"/>
              <w:rPr>
                <w:rFonts w:cs="Times New Roman"/>
                <w:sz w:val="22"/>
                <w:szCs w:val="22"/>
              </w:rPr>
            </w:pPr>
            <w:r>
              <w:rPr>
                <w:rFonts w:cs="Times New Roman"/>
                <w:sz w:val="22"/>
                <w:szCs w:val="22"/>
              </w:rPr>
              <w:t>June</w:t>
            </w:r>
            <w:r w:rsidR="00772A94">
              <w:rPr>
                <w:rFonts w:cs="Times New Roman"/>
                <w:sz w:val="22"/>
                <w:szCs w:val="22"/>
              </w:rPr>
              <w:t xml:space="preserve"> 3</w:t>
            </w:r>
            <w:r>
              <w:rPr>
                <w:rFonts w:cs="Times New Roman"/>
                <w:sz w:val="22"/>
                <w:szCs w:val="22"/>
              </w:rPr>
              <w:t>0</w:t>
            </w:r>
            <w:r w:rsidR="00A05D40" w:rsidRPr="00515545">
              <w:rPr>
                <w:rFonts w:cs="Times New Roman"/>
                <w:sz w:val="22"/>
                <w:szCs w:val="22"/>
              </w:rPr>
              <w:t>,</w:t>
            </w:r>
            <w:r w:rsidR="001B6FCE" w:rsidRPr="00515545">
              <w:rPr>
                <w:rFonts w:cs="Times New Roman"/>
                <w:sz w:val="22"/>
                <w:szCs w:val="22"/>
              </w:rPr>
              <w:t xml:space="preserve"> </w:t>
            </w:r>
            <w:r w:rsidR="00772A94">
              <w:rPr>
                <w:rFonts w:cs="Times New Roman"/>
                <w:sz w:val="22"/>
                <w:szCs w:val="22"/>
              </w:rPr>
              <w:t>202</w:t>
            </w:r>
            <w:r w:rsidR="008A0D76">
              <w:rPr>
                <w:rFonts w:cs="Times New Roman"/>
                <w:sz w:val="22"/>
                <w:szCs w:val="22"/>
              </w:rPr>
              <w:t>6</w:t>
            </w:r>
          </w:p>
        </w:tc>
        <w:tc>
          <w:tcPr>
            <w:tcW w:w="236" w:type="dxa"/>
          </w:tcPr>
          <w:p w14:paraId="7B93B64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6CC4CCEF" w14:textId="1532C56D" w:rsidR="001B6FCE" w:rsidRPr="00515545" w:rsidRDefault="001B6FCE" w:rsidP="001B6FCE">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w:t>
            </w:r>
            <w:r w:rsidR="008A0D76">
              <w:rPr>
                <w:rFonts w:cs="Times New Roman"/>
                <w:sz w:val="22"/>
                <w:szCs w:val="22"/>
              </w:rPr>
              <w:t>5</w:t>
            </w:r>
          </w:p>
        </w:tc>
      </w:tr>
      <w:tr w:rsidR="001B6FCE" w:rsidRPr="00515545" w14:paraId="25B1A2EF" w14:textId="77777777" w:rsidTr="001B6FCE">
        <w:tc>
          <w:tcPr>
            <w:tcW w:w="2235" w:type="dxa"/>
          </w:tcPr>
          <w:p w14:paraId="1BF66513" w14:textId="77777777" w:rsidR="001B6FCE" w:rsidRPr="00515545" w:rsidRDefault="001B6FCE" w:rsidP="0048323E">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569044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7B1D6D8"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7C8C21FD"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700DB2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6E329F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33CE1D02"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53BB09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5DF35D89"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5C583D3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0305445"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91DC23F"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EE7DA93" w14:textId="77777777" w:rsidTr="001B6FCE">
        <w:tc>
          <w:tcPr>
            <w:tcW w:w="2235" w:type="dxa"/>
          </w:tcPr>
          <w:p w14:paraId="2AC47F92"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F5EC83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023417CA"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23815522"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3ABCE66"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6119EFC0"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B0F8AA4"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5E469303" w14:textId="77777777" w:rsidR="001B6FCE" w:rsidRPr="00515545" w:rsidRDefault="001B6FCE" w:rsidP="00C51331">
            <w:pPr>
              <w:spacing w:line="120" w:lineRule="atLeast"/>
              <w:jc w:val="both"/>
              <w:rPr>
                <w:rFonts w:cs="Times New Roman"/>
                <w:sz w:val="22"/>
                <w:szCs w:val="22"/>
              </w:rPr>
            </w:pPr>
          </w:p>
        </w:tc>
        <w:tc>
          <w:tcPr>
            <w:tcW w:w="236" w:type="dxa"/>
          </w:tcPr>
          <w:p w14:paraId="5482C756"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382601A3" w14:textId="77777777" w:rsidR="001B6FCE" w:rsidRPr="00515545" w:rsidRDefault="001B6FCE" w:rsidP="00C51331">
            <w:pPr>
              <w:spacing w:line="120" w:lineRule="atLeast"/>
              <w:jc w:val="both"/>
              <w:rPr>
                <w:rFonts w:cs="Times New Roman"/>
                <w:sz w:val="22"/>
                <w:szCs w:val="22"/>
              </w:rPr>
            </w:pPr>
          </w:p>
        </w:tc>
        <w:tc>
          <w:tcPr>
            <w:tcW w:w="236" w:type="dxa"/>
          </w:tcPr>
          <w:p w14:paraId="2519AA6D"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64ABD3C3" w14:textId="77777777" w:rsidR="001B6FCE" w:rsidRPr="00515545" w:rsidRDefault="001B6FCE" w:rsidP="00C51331">
            <w:pPr>
              <w:spacing w:line="120" w:lineRule="atLeast"/>
              <w:jc w:val="both"/>
              <w:rPr>
                <w:rFonts w:cs="Times New Roman"/>
                <w:sz w:val="22"/>
                <w:szCs w:val="22"/>
              </w:rPr>
            </w:pPr>
          </w:p>
        </w:tc>
      </w:tr>
      <w:tr w:rsidR="00F00556" w:rsidRPr="00515545" w14:paraId="3E2AA72F" w14:textId="77777777" w:rsidTr="001B6FCE">
        <w:tc>
          <w:tcPr>
            <w:tcW w:w="2235" w:type="dxa"/>
          </w:tcPr>
          <w:p w14:paraId="0FB9011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515545">
              <w:rPr>
                <w:rFonts w:cs="Times New Roman"/>
                <w:sz w:val="22"/>
                <w:szCs w:val="22"/>
              </w:rPr>
              <w:t>Loans receivables</w:t>
            </w:r>
          </w:p>
        </w:tc>
        <w:tc>
          <w:tcPr>
            <w:tcW w:w="1077" w:type="dxa"/>
          </w:tcPr>
          <w:p w14:paraId="476C627E" w14:textId="0F45B8E0" w:rsidR="00F00556" w:rsidRPr="00F00556" w:rsidRDefault="005742FE"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cs/>
              </w:rPr>
            </w:pPr>
            <w:r w:rsidRPr="005742FE">
              <w:rPr>
                <w:rFonts w:cs="Times New Roman"/>
                <w:sz w:val="22"/>
                <w:szCs w:val="22"/>
              </w:rPr>
              <w:t>51,382</w:t>
            </w:r>
          </w:p>
        </w:tc>
        <w:tc>
          <w:tcPr>
            <w:tcW w:w="236" w:type="dxa"/>
          </w:tcPr>
          <w:p w14:paraId="240B5504"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1C93ABD" w14:textId="68943302" w:rsidR="00F00556" w:rsidRPr="00F00556" w:rsidRDefault="00F93D82"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93D82">
              <w:rPr>
                <w:rFonts w:cs="Times New Roman"/>
                <w:sz w:val="22"/>
                <w:szCs w:val="22"/>
              </w:rPr>
              <w:t>45,268</w:t>
            </w:r>
          </w:p>
        </w:tc>
        <w:tc>
          <w:tcPr>
            <w:tcW w:w="236" w:type="dxa"/>
          </w:tcPr>
          <w:p w14:paraId="7FDF5F04"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374D0E0C" w14:textId="00B4FF3C" w:rsidR="00F00556" w:rsidRPr="00F00556" w:rsidRDefault="007E1CB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7E1CB3">
              <w:rPr>
                <w:rFonts w:cs="Times New Roman"/>
                <w:sz w:val="22"/>
                <w:szCs w:val="22"/>
              </w:rPr>
              <w:t>6,114</w:t>
            </w:r>
          </w:p>
        </w:tc>
        <w:tc>
          <w:tcPr>
            <w:tcW w:w="236" w:type="dxa"/>
          </w:tcPr>
          <w:p w14:paraId="2220A3EC"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93D6C19" w14:textId="7F29D8DD"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70,469</w:t>
            </w:r>
          </w:p>
        </w:tc>
        <w:tc>
          <w:tcPr>
            <w:tcW w:w="236" w:type="dxa"/>
          </w:tcPr>
          <w:p w14:paraId="2468F35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94C3EE6" w14:textId="03719119"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C02DB7">
              <w:rPr>
                <w:rFonts w:cstheme="minorBidi"/>
                <w:sz w:val="22"/>
                <w:szCs w:val="22"/>
              </w:rPr>
              <w:t>63,739</w:t>
            </w:r>
          </w:p>
        </w:tc>
        <w:tc>
          <w:tcPr>
            <w:tcW w:w="236" w:type="dxa"/>
          </w:tcPr>
          <w:p w14:paraId="2D15E5C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C1CF689" w14:textId="36D81478"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6,730</w:t>
            </w:r>
          </w:p>
        </w:tc>
      </w:tr>
      <w:tr w:rsidR="008A0D76" w:rsidRPr="00515545" w14:paraId="03B744C0" w14:textId="77777777" w:rsidTr="001B6FCE">
        <w:tc>
          <w:tcPr>
            <w:tcW w:w="2235" w:type="dxa"/>
          </w:tcPr>
          <w:p w14:paraId="7931888B" w14:textId="6CC64CDB"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8872FC">
              <w:rPr>
                <w:rFonts w:cs="Times New Roman"/>
                <w:sz w:val="22"/>
                <w:szCs w:val="22"/>
              </w:rPr>
              <w:t xml:space="preserve">Accrued interest </w:t>
            </w:r>
          </w:p>
        </w:tc>
        <w:tc>
          <w:tcPr>
            <w:tcW w:w="1077" w:type="dxa"/>
          </w:tcPr>
          <w:p w14:paraId="7C5023F8"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2980DB74"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4F6FBC71"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0C9D29F3"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045EFC2A"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4AFC832A"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440CD08"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5067F86"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75572CCA"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2C5E3DEA"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67A0FA7"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F00556" w:rsidRPr="00515545" w14:paraId="560A5B8C" w14:textId="77777777" w:rsidTr="0056236A">
        <w:tc>
          <w:tcPr>
            <w:tcW w:w="2235" w:type="dxa"/>
          </w:tcPr>
          <w:p w14:paraId="2FDFA40B" w14:textId="6968E441" w:rsidR="00F00556" w:rsidRPr="008872FC"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jc w:val="both"/>
              <w:rPr>
                <w:rFonts w:cs="Times New Roman"/>
                <w:sz w:val="22"/>
                <w:szCs w:val="22"/>
              </w:rPr>
            </w:pPr>
            <w:r w:rsidRPr="008872FC">
              <w:rPr>
                <w:rFonts w:cs="Times New Roman"/>
                <w:sz w:val="22"/>
                <w:szCs w:val="22"/>
              </w:rPr>
              <w:t>income</w:t>
            </w:r>
          </w:p>
        </w:tc>
        <w:tc>
          <w:tcPr>
            <w:tcW w:w="1077" w:type="dxa"/>
          </w:tcPr>
          <w:p w14:paraId="31A519C1" w14:textId="5A391A07" w:rsidR="00F00556" w:rsidRPr="00F00556" w:rsidRDefault="00C9086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C90866">
              <w:rPr>
                <w:rFonts w:cs="Times New Roman"/>
                <w:sz w:val="22"/>
                <w:szCs w:val="22"/>
              </w:rPr>
              <w:t>1,078</w:t>
            </w:r>
          </w:p>
        </w:tc>
        <w:tc>
          <w:tcPr>
            <w:tcW w:w="236" w:type="dxa"/>
          </w:tcPr>
          <w:p w14:paraId="25D9E033"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327ACB43" w14:textId="75198291" w:rsidR="00F00556" w:rsidRPr="00F00556" w:rsidRDefault="00006EB2"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06EB2">
              <w:rPr>
                <w:rFonts w:cs="Times New Roman"/>
                <w:sz w:val="22"/>
                <w:szCs w:val="22"/>
              </w:rPr>
              <w:t>1,078</w:t>
            </w:r>
          </w:p>
        </w:tc>
        <w:tc>
          <w:tcPr>
            <w:tcW w:w="236" w:type="dxa"/>
          </w:tcPr>
          <w:p w14:paraId="2BD48ECD"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vAlign w:val="center"/>
          </w:tcPr>
          <w:p w14:paraId="14771090" w14:textId="3AB04609" w:rsidR="00F00556" w:rsidRPr="00F00556" w:rsidRDefault="007E1CB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6C31FB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76A52458" w14:textId="1A9615C4"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1,585</w:t>
            </w:r>
          </w:p>
        </w:tc>
        <w:tc>
          <w:tcPr>
            <w:tcW w:w="236" w:type="dxa"/>
          </w:tcPr>
          <w:p w14:paraId="387034E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3A9B81D" w14:textId="0ACDAF56"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C02DB7">
              <w:rPr>
                <w:rFonts w:cstheme="minorBidi"/>
                <w:sz w:val="22"/>
                <w:szCs w:val="22"/>
              </w:rPr>
              <w:t>1,585</w:t>
            </w:r>
          </w:p>
        </w:tc>
        <w:tc>
          <w:tcPr>
            <w:tcW w:w="236" w:type="dxa"/>
          </w:tcPr>
          <w:p w14:paraId="61090D9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35B70FD" w14:textId="0FCC3363"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F00556" w:rsidRPr="00515545" w14:paraId="4CDAE96F" w14:textId="77777777" w:rsidTr="001B6FCE">
        <w:tc>
          <w:tcPr>
            <w:tcW w:w="2235" w:type="dxa"/>
          </w:tcPr>
          <w:p w14:paraId="055C7F82"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48945200" w14:textId="6657C17F" w:rsidR="00F00556" w:rsidRPr="00F00556" w:rsidRDefault="00D0003D"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D0003D">
              <w:rPr>
                <w:rFonts w:cs="Times New Roman"/>
                <w:sz w:val="22"/>
                <w:szCs w:val="22"/>
              </w:rPr>
              <w:t>(433)</w:t>
            </w:r>
          </w:p>
        </w:tc>
        <w:tc>
          <w:tcPr>
            <w:tcW w:w="236" w:type="dxa"/>
          </w:tcPr>
          <w:p w14:paraId="7D1AB78B"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05003EC5" w14:textId="0E5C1359" w:rsidR="00F00556" w:rsidRPr="00F00556" w:rsidRDefault="001C1500"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1C1500">
              <w:rPr>
                <w:rFonts w:cs="Times New Roman"/>
                <w:sz w:val="22"/>
                <w:szCs w:val="22"/>
              </w:rPr>
              <w:t>(433)</w:t>
            </w:r>
          </w:p>
        </w:tc>
        <w:tc>
          <w:tcPr>
            <w:tcW w:w="236" w:type="dxa"/>
          </w:tcPr>
          <w:p w14:paraId="7574B500"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1950AC00" w14:textId="177BABAD" w:rsidR="00F00556" w:rsidRPr="00F00556" w:rsidRDefault="007E1CB3" w:rsidP="007E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46E33E2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16D493A6" w14:textId="27DC18D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(439)</w:t>
            </w:r>
          </w:p>
        </w:tc>
        <w:tc>
          <w:tcPr>
            <w:tcW w:w="236" w:type="dxa"/>
          </w:tcPr>
          <w:p w14:paraId="7430F83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5AFE0BA" w14:textId="41B1823D"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(424)</w:t>
            </w:r>
          </w:p>
        </w:tc>
        <w:tc>
          <w:tcPr>
            <w:tcW w:w="236" w:type="dxa"/>
          </w:tcPr>
          <w:p w14:paraId="174D0BA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01C3BA9E" w14:textId="51DE365A"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sidRPr="00C02DB7">
              <w:rPr>
                <w:rFonts w:cstheme="minorBidi"/>
                <w:sz w:val="22"/>
                <w:szCs w:val="22"/>
              </w:rPr>
              <w:t>(15)</w:t>
            </w:r>
          </w:p>
        </w:tc>
      </w:tr>
      <w:tr w:rsidR="00DE35B4" w:rsidRPr="00515545" w14:paraId="4DD41B20" w14:textId="77777777" w:rsidTr="001B6FCE">
        <w:tc>
          <w:tcPr>
            <w:tcW w:w="2235" w:type="dxa"/>
          </w:tcPr>
          <w:p w14:paraId="053A1D59"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tcBorders>
          </w:tcPr>
          <w:p w14:paraId="21849788" w14:textId="3B4CF409"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A026BA">
              <w:rPr>
                <w:rFonts w:cs="Times New Roman"/>
                <w:sz w:val="22"/>
                <w:szCs w:val="22"/>
              </w:rPr>
              <w:t>52,027</w:t>
            </w:r>
          </w:p>
        </w:tc>
        <w:tc>
          <w:tcPr>
            <w:tcW w:w="236" w:type="dxa"/>
          </w:tcPr>
          <w:p w14:paraId="76B5F8B8"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tcBorders>
          </w:tcPr>
          <w:p w14:paraId="3E13B383" w14:textId="1593324A"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AF6240">
              <w:rPr>
                <w:rFonts w:cs="Times New Roman"/>
                <w:sz w:val="22"/>
                <w:szCs w:val="22"/>
              </w:rPr>
              <w:t>45,913</w:t>
            </w:r>
          </w:p>
        </w:tc>
        <w:tc>
          <w:tcPr>
            <w:tcW w:w="236" w:type="dxa"/>
          </w:tcPr>
          <w:p w14:paraId="14DA8E6C"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tcBorders>
          </w:tcPr>
          <w:p w14:paraId="1F9672F1" w14:textId="61A8419B"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7E1CB3">
              <w:rPr>
                <w:rFonts w:cs="Times New Roman"/>
                <w:sz w:val="22"/>
                <w:szCs w:val="22"/>
              </w:rPr>
              <w:t>6,114</w:t>
            </w:r>
          </w:p>
        </w:tc>
        <w:tc>
          <w:tcPr>
            <w:tcW w:w="236" w:type="dxa"/>
          </w:tcPr>
          <w:p w14:paraId="69C459BF"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2CB3D831" w14:textId="54D7EC84"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71,615</w:t>
            </w:r>
          </w:p>
        </w:tc>
        <w:tc>
          <w:tcPr>
            <w:tcW w:w="236" w:type="dxa"/>
          </w:tcPr>
          <w:p w14:paraId="0A79A78C"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781D4DDE" w14:textId="7A996B4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64,900</w:t>
            </w:r>
          </w:p>
        </w:tc>
        <w:tc>
          <w:tcPr>
            <w:tcW w:w="236" w:type="dxa"/>
          </w:tcPr>
          <w:p w14:paraId="17413DB4"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3CE8E634" w14:textId="6AB56F23"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6,715</w:t>
            </w:r>
          </w:p>
        </w:tc>
      </w:tr>
      <w:tr w:rsidR="00DE35B4" w:rsidRPr="00515545" w14:paraId="083FDC83" w14:textId="77777777" w:rsidTr="001B6FCE">
        <w:tc>
          <w:tcPr>
            <w:tcW w:w="2235" w:type="dxa"/>
          </w:tcPr>
          <w:p w14:paraId="5D218A57"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allowance for</w:t>
            </w:r>
          </w:p>
        </w:tc>
        <w:tc>
          <w:tcPr>
            <w:tcW w:w="1077" w:type="dxa"/>
          </w:tcPr>
          <w:p w14:paraId="6AC52523"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2EA162"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FF1F536"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058CC78"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9A8E5BF"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82952C"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FA18915"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14CB23"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C1D5C2"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A32375D"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382B3FD"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DE35B4" w:rsidRPr="00515545" w14:paraId="6857C4D1" w14:textId="77777777" w:rsidTr="001B6FCE">
        <w:tc>
          <w:tcPr>
            <w:tcW w:w="2235" w:type="dxa"/>
          </w:tcPr>
          <w:p w14:paraId="14FB3AC6"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impairment for  </w:t>
            </w:r>
          </w:p>
        </w:tc>
        <w:tc>
          <w:tcPr>
            <w:tcW w:w="1077" w:type="dxa"/>
          </w:tcPr>
          <w:p w14:paraId="050A85B7"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B87167"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E377E6"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E7B9994"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6BFB99B"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4402615"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C01C500"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AEF74E2"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63BA73"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FF49807"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57944F9"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DE35B4" w:rsidRPr="00515545" w14:paraId="50B401A8" w14:textId="77777777" w:rsidTr="001B6FCE">
        <w:tc>
          <w:tcPr>
            <w:tcW w:w="2235" w:type="dxa"/>
          </w:tcPr>
          <w:p w14:paraId="0A268741"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31F8FB9" w14:textId="1AD04508"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97830">
              <w:rPr>
                <w:rFonts w:cs="Times New Roman"/>
                <w:sz w:val="22"/>
                <w:szCs w:val="22"/>
              </w:rPr>
              <w:t>(4,850)</w:t>
            </w:r>
          </w:p>
        </w:tc>
        <w:tc>
          <w:tcPr>
            <w:tcW w:w="236" w:type="dxa"/>
          </w:tcPr>
          <w:p w14:paraId="6CD96E24"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6C635549" w14:textId="6D852DF4"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A16E87">
              <w:rPr>
                <w:rFonts w:cs="Times New Roman"/>
                <w:sz w:val="22"/>
                <w:szCs w:val="22"/>
              </w:rPr>
              <w:t>(4,708)</w:t>
            </w:r>
          </w:p>
        </w:tc>
        <w:tc>
          <w:tcPr>
            <w:tcW w:w="236" w:type="dxa"/>
          </w:tcPr>
          <w:p w14:paraId="39CBCC2E"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A64C186" w14:textId="1DABB315"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5976A4">
              <w:rPr>
                <w:rFonts w:cs="Times New Roman"/>
                <w:sz w:val="22"/>
                <w:szCs w:val="22"/>
              </w:rPr>
              <w:t>(142)</w:t>
            </w:r>
          </w:p>
        </w:tc>
        <w:tc>
          <w:tcPr>
            <w:tcW w:w="236" w:type="dxa"/>
          </w:tcPr>
          <w:p w14:paraId="66611016"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34B3171A" w14:textId="4D7584BB"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(7,090)</w:t>
            </w:r>
          </w:p>
        </w:tc>
        <w:tc>
          <w:tcPr>
            <w:tcW w:w="236" w:type="dxa"/>
          </w:tcPr>
          <w:p w14:paraId="558A04A1"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2AE07991" w14:textId="3071CCCE"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(6,731)</w:t>
            </w:r>
          </w:p>
        </w:tc>
        <w:tc>
          <w:tcPr>
            <w:tcW w:w="236" w:type="dxa"/>
          </w:tcPr>
          <w:p w14:paraId="00A48ACB"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36D3C6D" w14:textId="18CAD0A2"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(359)</w:t>
            </w:r>
          </w:p>
        </w:tc>
      </w:tr>
      <w:tr w:rsidR="00DE35B4" w:rsidRPr="00515545" w14:paraId="79C533F2" w14:textId="77777777" w:rsidTr="001B6FCE">
        <w:tc>
          <w:tcPr>
            <w:tcW w:w="2235" w:type="dxa"/>
          </w:tcPr>
          <w:p w14:paraId="24B06A17"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EE2C8F4" w14:textId="236633ED"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AF46E4">
              <w:rPr>
                <w:rFonts w:cs="Times New Roman"/>
                <w:sz w:val="22"/>
                <w:szCs w:val="22"/>
              </w:rPr>
              <w:t>47,177</w:t>
            </w:r>
          </w:p>
        </w:tc>
        <w:tc>
          <w:tcPr>
            <w:tcW w:w="236" w:type="dxa"/>
          </w:tcPr>
          <w:p w14:paraId="7D43EEE3"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323067C9" w14:textId="16BFF8F0"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375BE6">
              <w:rPr>
                <w:rFonts w:cs="Times New Roman"/>
                <w:sz w:val="22"/>
                <w:szCs w:val="22"/>
              </w:rPr>
              <w:t>41,205</w:t>
            </w:r>
          </w:p>
        </w:tc>
        <w:tc>
          <w:tcPr>
            <w:tcW w:w="236" w:type="dxa"/>
          </w:tcPr>
          <w:p w14:paraId="060A6476" w14:textId="77777777"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7BCBF8F" w14:textId="57E2FF7E" w:rsidR="00DE35B4" w:rsidRPr="00F00556"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C46830">
              <w:rPr>
                <w:rFonts w:cs="Times New Roman"/>
                <w:sz w:val="22"/>
                <w:szCs w:val="22"/>
              </w:rPr>
              <w:t>5,972</w:t>
            </w:r>
          </w:p>
        </w:tc>
        <w:tc>
          <w:tcPr>
            <w:tcW w:w="236" w:type="dxa"/>
          </w:tcPr>
          <w:p w14:paraId="7F0DAFBB"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4B1B9085" w14:textId="37B28981"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64,525</w:t>
            </w:r>
          </w:p>
        </w:tc>
        <w:tc>
          <w:tcPr>
            <w:tcW w:w="236" w:type="dxa"/>
          </w:tcPr>
          <w:p w14:paraId="7B841441"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150A0EEE" w14:textId="5751EB9C"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58,169</w:t>
            </w:r>
          </w:p>
        </w:tc>
        <w:tc>
          <w:tcPr>
            <w:tcW w:w="236" w:type="dxa"/>
          </w:tcPr>
          <w:p w14:paraId="3DEB8A1E" w14:textId="7777777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101E6995" w14:textId="7CC8A007" w:rsidR="00DE35B4" w:rsidRPr="00515545" w:rsidRDefault="00DE35B4" w:rsidP="00DE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6,356</w:t>
            </w:r>
          </w:p>
        </w:tc>
      </w:tr>
    </w:tbl>
    <w:p w14:paraId="4B98A1AD" w14:textId="77777777" w:rsidR="00EB750C" w:rsidRPr="00515545" w:rsidRDefault="001B6FCE" w:rsidP="001B6FCE">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397F3500" w14:textId="3AF9F8B7" w:rsidR="00642E2C" w:rsidRDefault="009A261C" w:rsidP="00642E2C">
      <w:pPr>
        <w:tabs>
          <w:tab w:val="left" w:pos="540"/>
        </w:tabs>
        <w:jc w:val="both"/>
        <w:rPr>
          <w:rFonts w:cs="Times New Roman"/>
          <w:sz w:val="22"/>
          <w:szCs w:val="22"/>
        </w:rPr>
      </w:pPr>
      <w:r w:rsidRPr="00515545">
        <w:rPr>
          <w:rFonts w:cs="Times New Roman"/>
          <w:sz w:val="22"/>
          <w:szCs w:val="22"/>
        </w:rPr>
        <w:t xml:space="preserve">Loan receivables as </w:t>
      </w:r>
      <w:r w:rsidR="004B3A74" w:rsidRPr="00515545">
        <w:rPr>
          <w:rFonts w:cs="Times New Roman"/>
          <w:sz w:val="22"/>
          <w:szCs w:val="22"/>
        </w:rPr>
        <w:t>at</w:t>
      </w:r>
      <w:r w:rsidR="004B3A74" w:rsidRPr="00515545">
        <w:rPr>
          <w:rFonts w:cs="Times New Roman"/>
          <w:sz w:val="22"/>
          <w:szCs w:val="22"/>
          <w:cs/>
        </w:rPr>
        <w:t xml:space="preserve"> </w:t>
      </w:r>
      <w:r w:rsidR="00C7528E">
        <w:rPr>
          <w:rFonts w:cs="Times New Roman"/>
          <w:sz w:val="22"/>
          <w:szCs w:val="22"/>
        </w:rPr>
        <w:t>June</w:t>
      </w:r>
      <w:r w:rsidR="00772A94">
        <w:rPr>
          <w:rFonts w:cs="Times New Roman"/>
          <w:sz w:val="22"/>
          <w:szCs w:val="22"/>
        </w:rPr>
        <w:t xml:space="preserve"> 3</w:t>
      </w:r>
      <w:r w:rsidR="00C7528E">
        <w:rPr>
          <w:rFonts w:cs="Times New Roman"/>
          <w:sz w:val="22"/>
          <w:szCs w:val="22"/>
        </w:rPr>
        <w:t>0</w:t>
      </w:r>
      <w:r w:rsidR="00A05D40" w:rsidRPr="00515545">
        <w:rPr>
          <w:rFonts w:cs="Times New Roman"/>
          <w:sz w:val="22"/>
          <w:szCs w:val="22"/>
        </w:rPr>
        <w:t>,</w:t>
      </w:r>
      <w:r w:rsidR="00F062CA" w:rsidRPr="00515545">
        <w:rPr>
          <w:rFonts w:cs="Times New Roman"/>
          <w:sz w:val="22"/>
          <w:szCs w:val="22"/>
        </w:rPr>
        <w:t xml:space="preserve"> </w:t>
      </w:r>
      <w:r w:rsidR="00772A94">
        <w:rPr>
          <w:rFonts w:cs="Times New Roman"/>
          <w:sz w:val="22"/>
          <w:szCs w:val="22"/>
        </w:rPr>
        <w:t>202</w:t>
      </w:r>
      <w:r w:rsidR="008A0D76">
        <w:rPr>
          <w:rFonts w:cs="Times New Roman"/>
          <w:sz w:val="22"/>
          <w:szCs w:val="22"/>
        </w:rPr>
        <w:t>6</w:t>
      </w:r>
      <w:r w:rsidR="00F062CA" w:rsidRPr="00515545">
        <w:rPr>
          <w:rFonts w:cs="Times New Roman"/>
          <w:sz w:val="22"/>
          <w:szCs w:val="22"/>
        </w:rPr>
        <w:t xml:space="preserve"> and December 31, </w:t>
      </w:r>
      <w:r w:rsidR="00772A94">
        <w:rPr>
          <w:rFonts w:cs="Times New Roman"/>
          <w:sz w:val="22"/>
          <w:szCs w:val="22"/>
        </w:rPr>
        <w:t>202</w:t>
      </w:r>
      <w:r w:rsidR="008A0D76">
        <w:rPr>
          <w:rFonts w:cs="Times New Roman"/>
          <w:sz w:val="22"/>
          <w:szCs w:val="22"/>
        </w:rPr>
        <w:t>5</w:t>
      </w:r>
      <w:r w:rsidR="00D41921" w:rsidRPr="00515545">
        <w:rPr>
          <w:rFonts w:cs="Times New Roman"/>
          <w:sz w:val="22"/>
          <w:szCs w:val="22"/>
        </w:rPr>
        <w:t xml:space="preserve"> </w:t>
      </w:r>
      <w:r w:rsidR="000706B2" w:rsidRPr="00515545">
        <w:rPr>
          <w:rFonts w:cs="Times New Roman"/>
          <w:sz w:val="22"/>
          <w:szCs w:val="22"/>
        </w:rPr>
        <w:t>were classified by staging</w:t>
      </w:r>
      <w:r w:rsidR="00642E2C" w:rsidRPr="00515545">
        <w:rPr>
          <w:rFonts w:cs="Times New Roman"/>
          <w:sz w:val="22"/>
          <w:szCs w:val="22"/>
        </w:rPr>
        <w:t xml:space="preserve"> as follows:</w:t>
      </w:r>
    </w:p>
    <w:p w14:paraId="23F051A4" w14:textId="77777777" w:rsidR="008872FC" w:rsidRPr="00515545" w:rsidRDefault="008872FC" w:rsidP="00642E2C">
      <w:pPr>
        <w:tabs>
          <w:tab w:val="left" w:pos="540"/>
        </w:tabs>
        <w:jc w:val="both"/>
        <w:rPr>
          <w:rFonts w:cs="Times New Roman"/>
          <w:sz w:val="22"/>
          <w:szCs w:val="22"/>
        </w:rPr>
      </w:pPr>
    </w:p>
    <w:tbl>
      <w:tblPr>
        <w:tblW w:w="9531" w:type="dxa"/>
        <w:tblLayout w:type="fixed"/>
        <w:tblLook w:val="01E0" w:firstRow="1" w:lastRow="1" w:firstColumn="1" w:lastColumn="1" w:noHBand="0" w:noVBand="0"/>
      </w:tblPr>
      <w:tblGrid>
        <w:gridCol w:w="6237"/>
        <w:gridCol w:w="1451"/>
        <w:gridCol w:w="270"/>
        <w:gridCol w:w="1573"/>
      </w:tblGrid>
      <w:tr w:rsidR="008872FC" w:rsidRPr="00515545" w14:paraId="5D5B0F94" w14:textId="77777777" w:rsidTr="00195978">
        <w:tc>
          <w:tcPr>
            <w:tcW w:w="6237" w:type="dxa"/>
            <w:vAlign w:val="bottom"/>
          </w:tcPr>
          <w:p w14:paraId="4303C21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0238EFF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8872FC" w:rsidRPr="00515545" w14:paraId="3CAA77DB" w14:textId="77777777" w:rsidTr="00195978">
        <w:tc>
          <w:tcPr>
            <w:tcW w:w="6237" w:type="dxa"/>
            <w:vAlign w:val="bottom"/>
          </w:tcPr>
          <w:p w14:paraId="09717EB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2178DDE"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8872FC" w:rsidRPr="00515545" w14:paraId="6E1C1133" w14:textId="77777777" w:rsidTr="00195978">
        <w:tc>
          <w:tcPr>
            <w:tcW w:w="6237" w:type="dxa"/>
            <w:vAlign w:val="bottom"/>
          </w:tcPr>
          <w:p w14:paraId="72C4F03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084037CA" w14:textId="7FD6096C" w:rsidR="008872FC" w:rsidRPr="00515545" w:rsidRDefault="00C7528E"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w:t>
            </w:r>
            <w:r w:rsidR="008872FC">
              <w:rPr>
                <w:rFonts w:cs="Times New Roman"/>
                <w:sz w:val="22"/>
                <w:szCs w:val="22"/>
              </w:rPr>
              <w:t xml:space="preserve"> 3</w:t>
            </w:r>
            <w:r>
              <w:rPr>
                <w:rFonts w:cs="Times New Roman"/>
                <w:sz w:val="22"/>
                <w:szCs w:val="22"/>
              </w:rPr>
              <w:t>0</w:t>
            </w:r>
            <w:r w:rsidR="008872FC" w:rsidRPr="00515545">
              <w:rPr>
                <w:rFonts w:cs="Times New Roman"/>
                <w:sz w:val="22"/>
                <w:szCs w:val="22"/>
              </w:rPr>
              <w:t>,</w:t>
            </w:r>
          </w:p>
        </w:tc>
        <w:tc>
          <w:tcPr>
            <w:tcW w:w="270" w:type="dxa"/>
            <w:tcBorders>
              <w:top w:val="single" w:sz="4" w:space="0" w:color="auto"/>
              <w:right w:val="nil"/>
            </w:tcBorders>
            <w:vAlign w:val="center"/>
          </w:tcPr>
          <w:p w14:paraId="22A8F0B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4627560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8872FC" w:rsidRPr="00515545" w14:paraId="35135417" w14:textId="77777777" w:rsidTr="00195978">
        <w:tc>
          <w:tcPr>
            <w:tcW w:w="6237" w:type="dxa"/>
            <w:vAlign w:val="bottom"/>
          </w:tcPr>
          <w:p w14:paraId="45CCB66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597D93F5" w14:textId="658E79EE" w:rsidR="008872FC" w:rsidRPr="00515545" w:rsidRDefault="008A0D76"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tcBorders>
              <w:right w:val="nil"/>
            </w:tcBorders>
            <w:vAlign w:val="center"/>
          </w:tcPr>
          <w:p w14:paraId="41A20D5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00E6E607" w14:textId="404E4150" w:rsidR="008872FC" w:rsidRPr="00515545" w:rsidRDefault="008A0D76"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8872FC" w:rsidRPr="00515545" w14:paraId="6566E93C" w14:textId="77777777" w:rsidTr="00195978">
        <w:tc>
          <w:tcPr>
            <w:tcW w:w="6237" w:type="dxa"/>
            <w:vAlign w:val="bottom"/>
          </w:tcPr>
          <w:p w14:paraId="418DBD04"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75990C71"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270" w:type="dxa"/>
          </w:tcPr>
          <w:p w14:paraId="0B7F463D"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2CB636F4" w14:textId="77777777" w:rsidR="008872FC" w:rsidRPr="00515545" w:rsidRDefault="008872FC" w:rsidP="00195978">
            <w:pPr>
              <w:tabs>
                <w:tab w:val="clear" w:pos="907"/>
              </w:tabs>
              <w:spacing w:line="180" w:lineRule="atLeast"/>
              <w:ind w:right="237"/>
              <w:jc w:val="right"/>
              <w:rPr>
                <w:rFonts w:cs="Times New Roman"/>
                <w:sz w:val="22"/>
                <w:szCs w:val="22"/>
              </w:rPr>
            </w:pPr>
          </w:p>
        </w:tc>
      </w:tr>
      <w:tr w:rsidR="00F00556" w:rsidRPr="00515545" w14:paraId="780026E3" w14:textId="77777777" w:rsidTr="00195978">
        <w:tc>
          <w:tcPr>
            <w:tcW w:w="6237" w:type="dxa"/>
            <w:vAlign w:val="bottom"/>
          </w:tcPr>
          <w:p w14:paraId="380E7E4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1F0F880B" w14:textId="34BE920A" w:rsidR="00F00556" w:rsidRPr="00F00556" w:rsidRDefault="003A4C0E" w:rsidP="00F00556">
            <w:pPr>
              <w:tabs>
                <w:tab w:val="clear" w:pos="907"/>
                <w:tab w:val="clear" w:pos="1644"/>
                <w:tab w:val="clear" w:pos="1871"/>
              </w:tabs>
              <w:ind w:right="237"/>
              <w:jc w:val="right"/>
              <w:rPr>
                <w:rFonts w:cs="Times New Roman"/>
                <w:sz w:val="22"/>
                <w:szCs w:val="22"/>
              </w:rPr>
            </w:pPr>
            <w:r w:rsidRPr="003A4C0E">
              <w:rPr>
                <w:rFonts w:cs="Times New Roman"/>
                <w:sz w:val="22"/>
                <w:szCs w:val="22"/>
              </w:rPr>
              <w:t>41,352</w:t>
            </w:r>
          </w:p>
        </w:tc>
        <w:tc>
          <w:tcPr>
            <w:tcW w:w="270" w:type="dxa"/>
          </w:tcPr>
          <w:p w14:paraId="31E2D973"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vAlign w:val="bottom"/>
          </w:tcPr>
          <w:p w14:paraId="66BCE73E" w14:textId="0A86E6FE"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55,063</w:t>
            </w:r>
          </w:p>
        </w:tc>
      </w:tr>
      <w:tr w:rsidR="00F00556" w:rsidRPr="00515545" w14:paraId="5C568AB9" w14:textId="77777777" w:rsidTr="00414CEB">
        <w:tc>
          <w:tcPr>
            <w:tcW w:w="6237" w:type="dxa"/>
            <w:vAlign w:val="bottom"/>
          </w:tcPr>
          <w:p w14:paraId="38E0CBD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22F92790" w14:textId="1CEE5E23" w:rsidR="00F00556" w:rsidRPr="00F00556" w:rsidRDefault="00EA149A" w:rsidP="00F00556">
            <w:pPr>
              <w:tabs>
                <w:tab w:val="clear" w:pos="907"/>
                <w:tab w:val="clear" w:pos="1644"/>
                <w:tab w:val="clear" w:pos="1871"/>
              </w:tabs>
              <w:ind w:right="237"/>
              <w:jc w:val="right"/>
              <w:rPr>
                <w:rFonts w:cs="Times New Roman"/>
                <w:sz w:val="22"/>
                <w:szCs w:val="22"/>
              </w:rPr>
            </w:pPr>
            <w:r w:rsidRPr="00EA149A">
              <w:rPr>
                <w:rFonts w:cs="Times New Roman"/>
                <w:sz w:val="22"/>
                <w:szCs w:val="22"/>
              </w:rPr>
              <w:t>6,356</w:t>
            </w:r>
          </w:p>
        </w:tc>
        <w:tc>
          <w:tcPr>
            <w:tcW w:w="270" w:type="dxa"/>
          </w:tcPr>
          <w:p w14:paraId="4B6F9016"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Pr>
          <w:p w14:paraId="11F76E7E" w14:textId="74585EC9"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9,855</w:t>
            </w:r>
          </w:p>
        </w:tc>
      </w:tr>
      <w:tr w:rsidR="00F00556" w:rsidRPr="00515545" w14:paraId="2EFEDED8" w14:textId="77777777" w:rsidTr="00414CEB">
        <w:tc>
          <w:tcPr>
            <w:tcW w:w="6237" w:type="dxa"/>
            <w:vAlign w:val="bottom"/>
          </w:tcPr>
          <w:p w14:paraId="7F14C8D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5B693CE3" w14:textId="392FA1F9" w:rsidR="00F00556" w:rsidRPr="00F00556" w:rsidRDefault="00393861" w:rsidP="00F00556">
            <w:pPr>
              <w:tabs>
                <w:tab w:val="clear" w:pos="907"/>
                <w:tab w:val="clear" w:pos="1644"/>
                <w:tab w:val="clear" w:pos="1871"/>
              </w:tabs>
              <w:ind w:right="237"/>
              <w:jc w:val="right"/>
              <w:rPr>
                <w:rFonts w:cs="Times New Roman"/>
                <w:sz w:val="22"/>
                <w:szCs w:val="22"/>
              </w:rPr>
            </w:pPr>
            <w:r w:rsidRPr="00393861">
              <w:rPr>
                <w:rFonts w:cs="Times New Roman"/>
                <w:sz w:val="22"/>
                <w:szCs w:val="22"/>
              </w:rPr>
              <w:t>4,319</w:t>
            </w:r>
          </w:p>
        </w:tc>
        <w:tc>
          <w:tcPr>
            <w:tcW w:w="270" w:type="dxa"/>
          </w:tcPr>
          <w:p w14:paraId="6F51C294"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bottom w:val="single" w:sz="4" w:space="0" w:color="auto"/>
            </w:tcBorders>
          </w:tcPr>
          <w:p w14:paraId="2EA29A1C" w14:textId="7D392DEA"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6,697</w:t>
            </w:r>
          </w:p>
        </w:tc>
      </w:tr>
      <w:tr w:rsidR="00F00556" w:rsidRPr="00515545" w14:paraId="684710FF" w14:textId="77777777" w:rsidTr="00414CEB">
        <w:tc>
          <w:tcPr>
            <w:tcW w:w="6237" w:type="dxa"/>
            <w:vAlign w:val="bottom"/>
          </w:tcPr>
          <w:p w14:paraId="02B7C09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5E6321B6" w14:textId="11059C8A" w:rsidR="00F00556" w:rsidRPr="00F00556" w:rsidRDefault="00F74CA9" w:rsidP="00F00556">
            <w:pPr>
              <w:tabs>
                <w:tab w:val="clear" w:pos="907"/>
                <w:tab w:val="clear" w:pos="1644"/>
                <w:tab w:val="clear" w:pos="1871"/>
              </w:tabs>
              <w:ind w:right="237"/>
              <w:jc w:val="right"/>
              <w:rPr>
                <w:rFonts w:cs="Times New Roman"/>
                <w:sz w:val="22"/>
                <w:szCs w:val="22"/>
              </w:rPr>
            </w:pPr>
            <w:r w:rsidRPr="00F74CA9">
              <w:rPr>
                <w:rFonts w:cs="Times New Roman"/>
                <w:sz w:val="22"/>
                <w:szCs w:val="22"/>
              </w:rPr>
              <w:t>52,027</w:t>
            </w:r>
          </w:p>
        </w:tc>
        <w:tc>
          <w:tcPr>
            <w:tcW w:w="270" w:type="dxa"/>
          </w:tcPr>
          <w:p w14:paraId="1C113550"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tcBorders>
          </w:tcPr>
          <w:p w14:paraId="5B3701A6" w14:textId="15A3759A"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71,615</w:t>
            </w:r>
          </w:p>
        </w:tc>
      </w:tr>
      <w:tr w:rsidR="00F00556" w:rsidRPr="00515545" w14:paraId="0B901FEF" w14:textId="77777777" w:rsidTr="00195978">
        <w:tc>
          <w:tcPr>
            <w:tcW w:w="6237" w:type="dxa"/>
            <w:vAlign w:val="bottom"/>
          </w:tcPr>
          <w:p w14:paraId="096402B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5CC91EE4" w14:textId="6DDE165F" w:rsidR="00F00556" w:rsidRPr="00F00556" w:rsidRDefault="00A15A90" w:rsidP="00F00556">
            <w:pPr>
              <w:tabs>
                <w:tab w:val="clear" w:pos="907"/>
                <w:tab w:val="clear" w:pos="1644"/>
                <w:tab w:val="clear" w:pos="1871"/>
              </w:tabs>
              <w:ind w:right="162"/>
              <w:jc w:val="right"/>
              <w:rPr>
                <w:rFonts w:cs="Times New Roman"/>
                <w:sz w:val="22"/>
                <w:szCs w:val="22"/>
              </w:rPr>
            </w:pPr>
            <w:r w:rsidRPr="00A15A90">
              <w:rPr>
                <w:rFonts w:cs="Times New Roman"/>
                <w:sz w:val="22"/>
                <w:szCs w:val="22"/>
              </w:rPr>
              <w:t>(4,850)</w:t>
            </w:r>
          </w:p>
        </w:tc>
        <w:tc>
          <w:tcPr>
            <w:tcW w:w="270" w:type="dxa"/>
          </w:tcPr>
          <w:p w14:paraId="2AB2E6B3" w14:textId="77777777" w:rsidR="00F00556" w:rsidRPr="00515545" w:rsidRDefault="00F00556" w:rsidP="00F00556">
            <w:pPr>
              <w:tabs>
                <w:tab w:val="clear" w:pos="907"/>
              </w:tabs>
              <w:ind w:right="170"/>
              <w:jc w:val="right"/>
              <w:rPr>
                <w:rFonts w:cs="Times New Roman"/>
                <w:sz w:val="22"/>
                <w:szCs w:val="22"/>
                <w:highlight w:val="yellow"/>
                <w:cs/>
              </w:rPr>
            </w:pPr>
          </w:p>
        </w:tc>
        <w:tc>
          <w:tcPr>
            <w:tcW w:w="1573" w:type="dxa"/>
          </w:tcPr>
          <w:p w14:paraId="2C491AA6" w14:textId="3AE357B5" w:rsidR="00F00556" w:rsidRPr="00515545" w:rsidRDefault="00F00556" w:rsidP="00F00556">
            <w:pPr>
              <w:tabs>
                <w:tab w:val="clear" w:pos="907"/>
                <w:tab w:val="clear" w:pos="1644"/>
                <w:tab w:val="clear" w:pos="1871"/>
              </w:tabs>
              <w:ind w:right="162"/>
              <w:jc w:val="right"/>
              <w:rPr>
                <w:rFonts w:cs="Times New Roman"/>
                <w:sz w:val="22"/>
                <w:szCs w:val="22"/>
              </w:rPr>
            </w:pPr>
            <w:r w:rsidRPr="00C02DB7">
              <w:rPr>
                <w:rFonts w:cs="Times New Roman"/>
                <w:sz w:val="22"/>
                <w:szCs w:val="22"/>
              </w:rPr>
              <w:t>(7,090)</w:t>
            </w:r>
          </w:p>
        </w:tc>
      </w:tr>
      <w:tr w:rsidR="00F00556" w:rsidRPr="00515545" w14:paraId="3F496582" w14:textId="77777777" w:rsidTr="00195978">
        <w:tc>
          <w:tcPr>
            <w:tcW w:w="6237" w:type="dxa"/>
            <w:vAlign w:val="bottom"/>
          </w:tcPr>
          <w:p w14:paraId="3325CE32"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4C641ABF" w14:textId="108A6C05" w:rsidR="00F00556" w:rsidRPr="00F00556" w:rsidRDefault="00823E84" w:rsidP="00F00556">
            <w:pPr>
              <w:tabs>
                <w:tab w:val="clear" w:pos="907"/>
                <w:tab w:val="clear" w:pos="1644"/>
                <w:tab w:val="clear" w:pos="1871"/>
              </w:tabs>
              <w:ind w:right="237"/>
              <w:jc w:val="right"/>
              <w:rPr>
                <w:rFonts w:cs="Times New Roman"/>
                <w:sz w:val="22"/>
                <w:szCs w:val="22"/>
              </w:rPr>
            </w:pPr>
            <w:r w:rsidRPr="00823E84">
              <w:rPr>
                <w:rFonts w:cs="Times New Roman"/>
                <w:sz w:val="22"/>
                <w:szCs w:val="22"/>
              </w:rPr>
              <w:t>47,177</w:t>
            </w:r>
          </w:p>
        </w:tc>
        <w:tc>
          <w:tcPr>
            <w:tcW w:w="270" w:type="dxa"/>
          </w:tcPr>
          <w:p w14:paraId="3762EF46"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69821AC2" w14:textId="3EA88E86"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64,525</w:t>
            </w:r>
          </w:p>
        </w:tc>
      </w:tr>
    </w:tbl>
    <w:p w14:paraId="602121F5" w14:textId="77777777" w:rsidR="000706B2" w:rsidRDefault="000706B2" w:rsidP="00757C0D">
      <w:pPr>
        <w:pStyle w:val="NoSpacing"/>
        <w:spacing w:line="160" w:lineRule="atLeast"/>
        <w:jc w:val="thaiDistribute"/>
        <w:rPr>
          <w:rFonts w:cs="Times New Roman"/>
          <w:sz w:val="22"/>
          <w:szCs w:val="22"/>
        </w:rPr>
      </w:pPr>
    </w:p>
    <w:p w14:paraId="72D5B708" w14:textId="71EE1E9C" w:rsidR="002A55EE" w:rsidRPr="00515545" w:rsidRDefault="008A0D76" w:rsidP="002A55EE">
      <w:pPr>
        <w:tabs>
          <w:tab w:val="left" w:pos="540"/>
        </w:tabs>
        <w:jc w:val="both"/>
        <w:rPr>
          <w:rFonts w:cs="Times New Roman"/>
          <w:sz w:val="22"/>
          <w:szCs w:val="22"/>
        </w:rPr>
      </w:pPr>
      <w:r w:rsidRPr="00515545">
        <w:rPr>
          <w:rFonts w:cs="Times New Roman"/>
          <w:sz w:val="22"/>
          <w:szCs w:val="22"/>
        </w:rPr>
        <w:t xml:space="preserve">The loan receivables are repayable </w:t>
      </w:r>
      <w:r w:rsidR="00BD1E2A">
        <w:rPr>
          <w:rFonts w:cs="Times New Roman"/>
          <w:sz w:val="22"/>
          <w:szCs w:val="22"/>
        </w:rPr>
        <w:t xml:space="preserve">at fixed </w:t>
      </w:r>
      <w:r w:rsidRPr="00515545">
        <w:rPr>
          <w:rFonts w:cs="Times New Roman"/>
          <w:sz w:val="22"/>
          <w:szCs w:val="22"/>
        </w:rPr>
        <w:t xml:space="preserve">monthly </w:t>
      </w:r>
      <w:r w:rsidR="00BD1E2A">
        <w:rPr>
          <w:rFonts w:cs="Times New Roman"/>
          <w:sz w:val="22"/>
          <w:szCs w:val="22"/>
        </w:rPr>
        <w:t>instal</w:t>
      </w:r>
      <w:r w:rsidR="00F22932">
        <w:rPr>
          <w:rFonts w:cs="Times New Roman"/>
          <w:sz w:val="22"/>
          <w:szCs w:val="22"/>
        </w:rPr>
        <w:t>l</w:t>
      </w:r>
      <w:r w:rsidR="00BD1E2A">
        <w:rPr>
          <w:rFonts w:cs="Times New Roman"/>
          <w:sz w:val="22"/>
          <w:szCs w:val="22"/>
        </w:rPr>
        <w:t>ment</w:t>
      </w:r>
      <w:r w:rsidR="00F22932">
        <w:rPr>
          <w:rFonts w:cs="Times New Roman"/>
          <w:sz w:val="22"/>
          <w:szCs w:val="22"/>
        </w:rPr>
        <w:t>s</w:t>
      </w:r>
      <w:r w:rsidR="00BD1E2A">
        <w:rPr>
          <w:rFonts w:cs="Times New Roman"/>
          <w:sz w:val="22"/>
          <w:szCs w:val="22"/>
        </w:rPr>
        <w:t>.</w:t>
      </w:r>
    </w:p>
    <w:p w14:paraId="0BDBAF03" w14:textId="77777777" w:rsidR="00AC2780" w:rsidRPr="00515545" w:rsidRDefault="00AC2780" w:rsidP="002A55EE">
      <w:pPr>
        <w:tabs>
          <w:tab w:val="left" w:pos="540"/>
        </w:tabs>
        <w:jc w:val="both"/>
        <w:rPr>
          <w:rFonts w:cs="Times New Roman"/>
          <w:sz w:val="22"/>
          <w:szCs w:val="22"/>
        </w:rPr>
      </w:pPr>
    </w:p>
    <w:p w14:paraId="678D03FA" w14:textId="77777777" w:rsidR="0047494F" w:rsidRDefault="0047494F" w:rsidP="00466731">
      <w:pPr>
        <w:pStyle w:val="NoSpacing"/>
        <w:rPr>
          <w:rFonts w:cs="Times New Roman"/>
          <w:sz w:val="22"/>
          <w:szCs w:val="22"/>
          <w:u w:val="single"/>
        </w:rPr>
      </w:pPr>
    </w:p>
    <w:p w14:paraId="1B5DE302" w14:textId="77777777" w:rsidR="0047494F" w:rsidRDefault="0047494F" w:rsidP="00466731">
      <w:pPr>
        <w:pStyle w:val="NoSpacing"/>
        <w:rPr>
          <w:rFonts w:cs="Times New Roman"/>
          <w:sz w:val="22"/>
          <w:szCs w:val="22"/>
          <w:u w:val="single"/>
        </w:rPr>
      </w:pPr>
    </w:p>
    <w:p w14:paraId="07E7EE62" w14:textId="77777777" w:rsidR="0047494F" w:rsidRDefault="0047494F" w:rsidP="00466731">
      <w:pPr>
        <w:pStyle w:val="NoSpacing"/>
        <w:rPr>
          <w:rFonts w:cs="Times New Roman"/>
          <w:sz w:val="22"/>
          <w:szCs w:val="22"/>
          <w:u w:val="single"/>
        </w:rPr>
      </w:pPr>
    </w:p>
    <w:p w14:paraId="089B4DE3" w14:textId="77777777" w:rsidR="0047494F" w:rsidRDefault="0047494F" w:rsidP="00466731">
      <w:pPr>
        <w:pStyle w:val="NoSpacing"/>
        <w:rPr>
          <w:rFonts w:cs="Times New Roman"/>
          <w:sz w:val="22"/>
          <w:szCs w:val="22"/>
          <w:u w:val="single"/>
        </w:rPr>
      </w:pPr>
    </w:p>
    <w:p w14:paraId="5B45281E" w14:textId="77777777" w:rsidR="008872FC" w:rsidRDefault="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u w:val="single"/>
        </w:rPr>
      </w:pPr>
      <w:r>
        <w:rPr>
          <w:rFonts w:cs="Times New Roman"/>
          <w:sz w:val="22"/>
          <w:szCs w:val="22"/>
          <w:u w:val="single"/>
        </w:rPr>
        <w:br w:type="page"/>
      </w:r>
    </w:p>
    <w:p w14:paraId="05D5B85F" w14:textId="205440C2" w:rsidR="00466731" w:rsidRPr="00515545" w:rsidRDefault="00466731" w:rsidP="00466731">
      <w:pPr>
        <w:pStyle w:val="NoSpacing"/>
        <w:rPr>
          <w:rFonts w:cs="Times New Roman"/>
          <w:sz w:val="22"/>
          <w:szCs w:val="22"/>
          <w:u w:val="single"/>
        </w:rPr>
      </w:pPr>
      <w:r w:rsidRPr="00515545">
        <w:rPr>
          <w:rFonts w:cs="Times New Roman"/>
          <w:sz w:val="22"/>
          <w:szCs w:val="22"/>
          <w:u w:val="single"/>
        </w:rPr>
        <w:lastRenderedPageBreak/>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176" w:type="dxa"/>
        <w:tblLayout w:type="fixed"/>
        <w:tblLook w:val="04A0" w:firstRow="1" w:lastRow="0" w:firstColumn="1" w:lastColumn="0" w:noHBand="0" w:noVBand="1"/>
      </w:tblPr>
      <w:tblGrid>
        <w:gridCol w:w="2376"/>
        <w:gridCol w:w="1134"/>
        <w:gridCol w:w="236"/>
        <w:gridCol w:w="1040"/>
        <w:gridCol w:w="236"/>
        <w:gridCol w:w="1184"/>
        <w:gridCol w:w="236"/>
        <w:gridCol w:w="1062"/>
        <w:gridCol w:w="236"/>
        <w:gridCol w:w="1082"/>
        <w:gridCol w:w="236"/>
        <w:gridCol w:w="1118"/>
      </w:tblGrid>
      <w:tr w:rsidR="00E50057" w:rsidRPr="00515545" w14:paraId="0A0F8F0C" w14:textId="77777777" w:rsidTr="00005CFE">
        <w:tc>
          <w:tcPr>
            <w:tcW w:w="2376" w:type="dxa"/>
          </w:tcPr>
          <w:p w14:paraId="186BAE79" w14:textId="77777777" w:rsidR="00E50057" w:rsidRPr="00515545" w:rsidRDefault="00E50057" w:rsidP="004F1E78">
            <w:pPr>
              <w:spacing w:line="160" w:lineRule="atLeast"/>
              <w:jc w:val="both"/>
              <w:rPr>
                <w:rFonts w:cs="Times New Roman"/>
                <w:sz w:val="22"/>
                <w:szCs w:val="22"/>
                <w:highlight w:val="yellow"/>
              </w:rPr>
            </w:pPr>
          </w:p>
        </w:tc>
        <w:tc>
          <w:tcPr>
            <w:tcW w:w="7800" w:type="dxa"/>
            <w:gridSpan w:val="11"/>
            <w:tcBorders>
              <w:bottom w:val="single" w:sz="4" w:space="0" w:color="auto"/>
            </w:tcBorders>
          </w:tcPr>
          <w:p w14:paraId="7611204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E50057" w:rsidRPr="00515545" w14:paraId="19FB0107" w14:textId="77777777" w:rsidTr="00005CFE">
        <w:tc>
          <w:tcPr>
            <w:tcW w:w="2376" w:type="dxa"/>
          </w:tcPr>
          <w:p w14:paraId="11EF77A2" w14:textId="77777777" w:rsidR="00E50057" w:rsidRPr="00515545" w:rsidRDefault="00E50057" w:rsidP="004F1E78">
            <w:pPr>
              <w:spacing w:line="160" w:lineRule="atLeast"/>
              <w:jc w:val="both"/>
              <w:rPr>
                <w:rFonts w:cs="Times New Roman"/>
                <w:sz w:val="22"/>
                <w:szCs w:val="22"/>
                <w:highlight w:val="yellow"/>
              </w:rPr>
            </w:pPr>
          </w:p>
        </w:tc>
        <w:tc>
          <w:tcPr>
            <w:tcW w:w="3830" w:type="dxa"/>
            <w:gridSpan w:val="5"/>
            <w:tcBorders>
              <w:top w:val="single" w:sz="4" w:space="0" w:color="auto"/>
              <w:bottom w:val="single" w:sz="4" w:space="0" w:color="auto"/>
            </w:tcBorders>
          </w:tcPr>
          <w:p w14:paraId="2ACD4524" w14:textId="34AAD45A" w:rsidR="00E50057" w:rsidRPr="00515545" w:rsidRDefault="00C7528E" w:rsidP="004F1E78">
            <w:pPr>
              <w:spacing w:line="160" w:lineRule="atLeast"/>
              <w:jc w:val="center"/>
              <w:rPr>
                <w:rFonts w:cs="Times New Roman"/>
                <w:sz w:val="22"/>
                <w:szCs w:val="22"/>
              </w:rPr>
            </w:pPr>
            <w:r>
              <w:rPr>
                <w:rFonts w:cs="Times New Roman"/>
                <w:sz w:val="22"/>
                <w:szCs w:val="22"/>
              </w:rPr>
              <w:t>June</w:t>
            </w:r>
            <w:r w:rsidR="00772A94">
              <w:rPr>
                <w:rFonts w:cs="Times New Roman"/>
                <w:sz w:val="22"/>
                <w:szCs w:val="22"/>
              </w:rPr>
              <w:t xml:space="preserve"> 3</w:t>
            </w:r>
            <w:r>
              <w:rPr>
                <w:rFonts w:cs="Times New Roman"/>
                <w:sz w:val="22"/>
                <w:szCs w:val="22"/>
              </w:rPr>
              <w:t>0</w:t>
            </w:r>
            <w:r w:rsidR="00A05D40" w:rsidRPr="00515545">
              <w:rPr>
                <w:rFonts w:cs="Times New Roman"/>
                <w:sz w:val="22"/>
                <w:szCs w:val="22"/>
              </w:rPr>
              <w:t>,</w:t>
            </w:r>
            <w:r w:rsidR="00E50057" w:rsidRPr="00515545">
              <w:rPr>
                <w:rFonts w:cs="Times New Roman"/>
                <w:sz w:val="22"/>
                <w:szCs w:val="22"/>
              </w:rPr>
              <w:t xml:space="preserve"> </w:t>
            </w:r>
            <w:r w:rsidR="00772A94">
              <w:rPr>
                <w:rFonts w:cs="Times New Roman"/>
                <w:sz w:val="22"/>
                <w:szCs w:val="22"/>
              </w:rPr>
              <w:t>202</w:t>
            </w:r>
            <w:r w:rsidR="008A0D76">
              <w:rPr>
                <w:rFonts w:cs="Times New Roman"/>
                <w:sz w:val="22"/>
                <w:szCs w:val="22"/>
              </w:rPr>
              <w:t>6</w:t>
            </w:r>
          </w:p>
        </w:tc>
        <w:tc>
          <w:tcPr>
            <w:tcW w:w="236" w:type="dxa"/>
            <w:tcBorders>
              <w:top w:val="single" w:sz="4" w:space="0" w:color="auto"/>
            </w:tcBorders>
          </w:tcPr>
          <w:p w14:paraId="1FE22DE7" w14:textId="77777777" w:rsidR="00E50057" w:rsidRPr="00515545" w:rsidRDefault="00E50057" w:rsidP="004F1E78">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4307B6C2" w14:textId="2955657E" w:rsidR="00E50057" w:rsidRPr="00515545" w:rsidRDefault="00E50057" w:rsidP="004F1E78">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w:t>
            </w:r>
            <w:r w:rsidR="008A0D76">
              <w:rPr>
                <w:rFonts w:cs="Times New Roman"/>
                <w:sz w:val="22"/>
                <w:szCs w:val="22"/>
              </w:rPr>
              <w:t>5</w:t>
            </w:r>
          </w:p>
        </w:tc>
      </w:tr>
      <w:tr w:rsidR="00E50057" w:rsidRPr="00515545" w14:paraId="712D4E8F" w14:textId="77777777" w:rsidTr="00E83574">
        <w:tc>
          <w:tcPr>
            <w:tcW w:w="2376" w:type="dxa"/>
          </w:tcPr>
          <w:p w14:paraId="4D632722" w14:textId="77777777" w:rsidR="00E50057" w:rsidRPr="00515545" w:rsidRDefault="00E50057" w:rsidP="004F1E78">
            <w:pPr>
              <w:spacing w:line="160" w:lineRule="atLeast"/>
              <w:jc w:val="both"/>
              <w:rPr>
                <w:rFonts w:cs="Times New Roman"/>
                <w:sz w:val="22"/>
                <w:szCs w:val="22"/>
                <w:highlight w:val="yellow"/>
              </w:rPr>
            </w:pPr>
          </w:p>
        </w:tc>
        <w:tc>
          <w:tcPr>
            <w:tcW w:w="1134" w:type="dxa"/>
            <w:tcBorders>
              <w:top w:val="single" w:sz="4" w:space="0" w:color="auto"/>
              <w:bottom w:val="single" w:sz="4" w:space="0" w:color="auto"/>
            </w:tcBorders>
          </w:tcPr>
          <w:p w14:paraId="6FE12907"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BEFDE0A" w14:textId="77777777" w:rsidR="00E50057" w:rsidRPr="00515545" w:rsidRDefault="00E50057" w:rsidP="004F1E78">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2C26001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8DD9598" w14:textId="77777777" w:rsidR="00E50057" w:rsidRPr="00515545" w:rsidRDefault="00E50057" w:rsidP="004F1E78">
            <w:pPr>
              <w:spacing w:line="160" w:lineRule="atLeast"/>
              <w:jc w:val="center"/>
              <w:rPr>
                <w:rFonts w:cs="Times New Roman"/>
                <w:sz w:val="22"/>
                <w:szCs w:val="22"/>
              </w:rPr>
            </w:pPr>
          </w:p>
        </w:tc>
        <w:tc>
          <w:tcPr>
            <w:tcW w:w="1184" w:type="dxa"/>
            <w:tcBorders>
              <w:top w:val="single" w:sz="4" w:space="0" w:color="auto"/>
              <w:bottom w:val="single" w:sz="4" w:space="0" w:color="auto"/>
            </w:tcBorders>
          </w:tcPr>
          <w:p w14:paraId="77C0C70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Long-term</w:t>
            </w:r>
          </w:p>
        </w:tc>
        <w:tc>
          <w:tcPr>
            <w:tcW w:w="236" w:type="dxa"/>
          </w:tcPr>
          <w:p w14:paraId="399F4296" w14:textId="77777777" w:rsidR="00E50057" w:rsidRPr="00515545" w:rsidRDefault="00E50057" w:rsidP="004F1E78">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2DCA4A7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44966B47" w14:textId="77777777" w:rsidR="00E50057" w:rsidRPr="00515545" w:rsidRDefault="00E50057" w:rsidP="004F1E78">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599E4C4C"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8E1E0B8" w14:textId="77777777" w:rsidR="00E50057" w:rsidRPr="00515545" w:rsidRDefault="00E50057" w:rsidP="004F1E78">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7C76B5E7" w14:textId="77777777" w:rsidR="00E50057" w:rsidRPr="00515545" w:rsidRDefault="00E50057" w:rsidP="00005CFE">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E50057" w:rsidRPr="00515545" w14:paraId="4097A1B3" w14:textId="77777777" w:rsidTr="00E83574">
        <w:tc>
          <w:tcPr>
            <w:tcW w:w="2376" w:type="dxa"/>
          </w:tcPr>
          <w:p w14:paraId="722BB6A9" w14:textId="77777777" w:rsidR="00E50057" w:rsidRPr="00515545" w:rsidRDefault="00E50057" w:rsidP="004F1E78">
            <w:pPr>
              <w:spacing w:line="160" w:lineRule="atLeast"/>
              <w:jc w:val="both"/>
              <w:rPr>
                <w:rFonts w:cs="Times New Roman"/>
                <w:sz w:val="22"/>
                <w:szCs w:val="22"/>
              </w:rPr>
            </w:pPr>
          </w:p>
        </w:tc>
        <w:tc>
          <w:tcPr>
            <w:tcW w:w="1134" w:type="dxa"/>
            <w:tcBorders>
              <w:top w:val="single" w:sz="4" w:space="0" w:color="auto"/>
            </w:tcBorders>
          </w:tcPr>
          <w:p w14:paraId="120B7532"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5C9BC61F" w14:textId="77777777" w:rsidR="00E50057" w:rsidRPr="00515545" w:rsidRDefault="00E50057" w:rsidP="004F1E78">
            <w:pPr>
              <w:spacing w:line="160" w:lineRule="atLeast"/>
              <w:jc w:val="both"/>
              <w:rPr>
                <w:rFonts w:cs="Times New Roman"/>
                <w:sz w:val="22"/>
                <w:szCs w:val="22"/>
                <w:highlight w:val="yellow"/>
              </w:rPr>
            </w:pPr>
          </w:p>
        </w:tc>
        <w:tc>
          <w:tcPr>
            <w:tcW w:w="1040" w:type="dxa"/>
            <w:tcBorders>
              <w:top w:val="single" w:sz="4" w:space="0" w:color="auto"/>
            </w:tcBorders>
          </w:tcPr>
          <w:p w14:paraId="5F0C6DA0"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7AD66F35" w14:textId="77777777" w:rsidR="00E50057" w:rsidRPr="00515545" w:rsidRDefault="00E50057" w:rsidP="004F1E78">
            <w:pPr>
              <w:spacing w:line="160" w:lineRule="atLeast"/>
              <w:jc w:val="both"/>
              <w:rPr>
                <w:rFonts w:cs="Times New Roman"/>
                <w:sz w:val="22"/>
                <w:szCs w:val="22"/>
                <w:highlight w:val="yellow"/>
              </w:rPr>
            </w:pPr>
          </w:p>
        </w:tc>
        <w:tc>
          <w:tcPr>
            <w:tcW w:w="1184" w:type="dxa"/>
            <w:tcBorders>
              <w:top w:val="single" w:sz="4" w:space="0" w:color="auto"/>
            </w:tcBorders>
          </w:tcPr>
          <w:p w14:paraId="0F754D87"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222BDE88" w14:textId="77777777" w:rsidR="00E50057" w:rsidRPr="00515545" w:rsidRDefault="00E50057" w:rsidP="004F1E78">
            <w:pPr>
              <w:spacing w:line="160" w:lineRule="atLeast"/>
              <w:jc w:val="both"/>
              <w:rPr>
                <w:rFonts w:cs="Times New Roman"/>
                <w:sz w:val="22"/>
                <w:szCs w:val="22"/>
                <w:highlight w:val="yellow"/>
              </w:rPr>
            </w:pPr>
          </w:p>
        </w:tc>
        <w:tc>
          <w:tcPr>
            <w:tcW w:w="1062" w:type="dxa"/>
            <w:tcBorders>
              <w:top w:val="single" w:sz="4" w:space="0" w:color="auto"/>
            </w:tcBorders>
          </w:tcPr>
          <w:p w14:paraId="0804BA83" w14:textId="77777777" w:rsidR="00E50057" w:rsidRPr="00515545" w:rsidRDefault="00E50057" w:rsidP="004F1E78">
            <w:pPr>
              <w:spacing w:line="160" w:lineRule="atLeast"/>
              <w:jc w:val="both"/>
              <w:rPr>
                <w:rFonts w:cs="Times New Roman"/>
                <w:sz w:val="22"/>
                <w:szCs w:val="22"/>
              </w:rPr>
            </w:pPr>
          </w:p>
        </w:tc>
        <w:tc>
          <w:tcPr>
            <w:tcW w:w="236" w:type="dxa"/>
          </w:tcPr>
          <w:p w14:paraId="3873E26C" w14:textId="77777777" w:rsidR="00E50057" w:rsidRPr="00515545" w:rsidRDefault="00E50057" w:rsidP="004F1E78">
            <w:pPr>
              <w:spacing w:line="160" w:lineRule="atLeast"/>
              <w:jc w:val="both"/>
              <w:rPr>
                <w:rFonts w:cs="Times New Roman"/>
                <w:sz w:val="22"/>
                <w:szCs w:val="22"/>
              </w:rPr>
            </w:pPr>
          </w:p>
        </w:tc>
        <w:tc>
          <w:tcPr>
            <w:tcW w:w="1082" w:type="dxa"/>
            <w:tcBorders>
              <w:top w:val="single" w:sz="4" w:space="0" w:color="auto"/>
            </w:tcBorders>
          </w:tcPr>
          <w:p w14:paraId="50C210DD" w14:textId="77777777" w:rsidR="00E50057" w:rsidRPr="00515545" w:rsidRDefault="00E50057" w:rsidP="004F1E78">
            <w:pPr>
              <w:spacing w:line="160" w:lineRule="atLeast"/>
              <w:jc w:val="both"/>
              <w:rPr>
                <w:rFonts w:cs="Times New Roman"/>
                <w:sz w:val="22"/>
                <w:szCs w:val="22"/>
              </w:rPr>
            </w:pPr>
          </w:p>
        </w:tc>
        <w:tc>
          <w:tcPr>
            <w:tcW w:w="236" w:type="dxa"/>
          </w:tcPr>
          <w:p w14:paraId="400DE100" w14:textId="77777777" w:rsidR="00E50057" w:rsidRPr="00515545" w:rsidRDefault="00E50057" w:rsidP="004F1E78">
            <w:pPr>
              <w:spacing w:line="160" w:lineRule="atLeast"/>
              <w:jc w:val="both"/>
              <w:rPr>
                <w:rFonts w:cs="Times New Roman"/>
                <w:sz w:val="22"/>
                <w:szCs w:val="22"/>
              </w:rPr>
            </w:pPr>
          </w:p>
        </w:tc>
        <w:tc>
          <w:tcPr>
            <w:tcW w:w="1118" w:type="dxa"/>
            <w:tcBorders>
              <w:top w:val="single" w:sz="4" w:space="0" w:color="auto"/>
            </w:tcBorders>
          </w:tcPr>
          <w:p w14:paraId="6F7D9A5C" w14:textId="77777777" w:rsidR="00E50057" w:rsidRPr="00515545" w:rsidRDefault="00E50057" w:rsidP="00005CFE">
            <w:pPr>
              <w:spacing w:line="160" w:lineRule="atLeast"/>
              <w:jc w:val="center"/>
              <w:rPr>
                <w:rFonts w:cs="Times New Roman"/>
                <w:sz w:val="22"/>
                <w:szCs w:val="22"/>
              </w:rPr>
            </w:pPr>
          </w:p>
        </w:tc>
      </w:tr>
      <w:tr w:rsidR="00F00556" w:rsidRPr="00515545" w14:paraId="4EF12FCB" w14:textId="77777777" w:rsidTr="00E83574">
        <w:tc>
          <w:tcPr>
            <w:tcW w:w="2376" w:type="dxa"/>
          </w:tcPr>
          <w:p w14:paraId="1423279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134" w:type="dxa"/>
          </w:tcPr>
          <w:p w14:paraId="23B3BF34" w14:textId="7B588AFB" w:rsidR="00F00556" w:rsidRPr="00515545" w:rsidRDefault="008759BF"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759BF">
              <w:rPr>
                <w:rFonts w:cs="Times New Roman"/>
                <w:sz w:val="22"/>
                <w:szCs w:val="22"/>
              </w:rPr>
              <w:t>165</w:t>
            </w:r>
          </w:p>
        </w:tc>
        <w:tc>
          <w:tcPr>
            <w:tcW w:w="236" w:type="dxa"/>
          </w:tcPr>
          <w:p w14:paraId="41BAE975"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3A9B16DB" w14:textId="6993D1BE" w:rsidR="00F00556" w:rsidRPr="00515545" w:rsidRDefault="008759BF"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759BF">
              <w:rPr>
                <w:rFonts w:cs="Times New Roman"/>
                <w:sz w:val="22"/>
                <w:szCs w:val="22"/>
              </w:rPr>
              <w:t>165</w:t>
            </w:r>
          </w:p>
        </w:tc>
        <w:tc>
          <w:tcPr>
            <w:tcW w:w="236" w:type="dxa"/>
          </w:tcPr>
          <w:p w14:paraId="6AC891D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B90E856" w14:textId="0E4741F6" w:rsidR="00F00556" w:rsidRPr="00515545" w:rsidRDefault="00164CF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712DFA4A"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BE7DAED" w14:textId="40893E3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730</w:t>
            </w:r>
          </w:p>
        </w:tc>
        <w:tc>
          <w:tcPr>
            <w:tcW w:w="236" w:type="dxa"/>
          </w:tcPr>
          <w:p w14:paraId="58C67B4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51735F8D" w14:textId="6C246C24"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730</w:t>
            </w:r>
          </w:p>
        </w:tc>
        <w:tc>
          <w:tcPr>
            <w:tcW w:w="236" w:type="dxa"/>
          </w:tcPr>
          <w:p w14:paraId="5225967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070B1354" w14:textId="4C559FB5"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1D189864" w14:textId="77777777" w:rsidTr="00E83574">
        <w:tc>
          <w:tcPr>
            <w:tcW w:w="2376" w:type="dxa"/>
          </w:tcPr>
          <w:p w14:paraId="08472F0C" w14:textId="3F711843"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Accrued interest</w:t>
            </w:r>
          </w:p>
        </w:tc>
        <w:tc>
          <w:tcPr>
            <w:tcW w:w="1134" w:type="dxa"/>
          </w:tcPr>
          <w:p w14:paraId="2DE490AA" w14:textId="03186AC3" w:rsidR="00F00556" w:rsidRPr="00AB5BF1"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48E912A"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C63D61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7D1833E5"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48BE3B6"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25AB78F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E4D3A68" w14:textId="77777777"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C67FF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61284547" w14:textId="77777777"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60F69C1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FD0173E" w14:textId="77777777"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r>
      <w:tr w:rsidR="00F00556" w:rsidRPr="00515545" w14:paraId="0E0F5807" w14:textId="77777777" w:rsidTr="00E83574">
        <w:tc>
          <w:tcPr>
            <w:tcW w:w="2376" w:type="dxa"/>
          </w:tcPr>
          <w:p w14:paraId="67FCA9BC" w14:textId="577BD0E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income</w:t>
            </w:r>
          </w:p>
        </w:tc>
        <w:tc>
          <w:tcPr>
            <w:tcW w:w="1134" w:type="dxa"/>
          </w:tcPr>
          <w:p w14:paraId="63086CEF" w14:textId="55969DCA" w:rsidR="00F00556" w:rsidRPr="00AB5BF1" w:rsidRDefault="00B028BA"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B028BA">
              <w:rPr>
                <w:rFonts w:cs="Times New Roman"/>
                <w:sz w:val="22"/>
                <w:szCs w:val="22"/>
              </w:rPr>
              <w:t>19</w:t>
            </w:r>
          </w:p>
        </w:tc>
        <w:tc>
          <w:tcPr>
            <w:tcW w:w="236" w:type="dxa"/>
          </w:tcPr>
          <w:p w14:paraId="5547EC4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43406FBB" w14:textId="77EE25DA" w:rsidR="00F00556" w:rsidRPr="00515545" w:rsidRDefault="00B028BA"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B028BA">
              <w:rPr>
                <w:rFonts w:cs="Times New Roman"/>
                <w:sz w:val="22"/>
                <w:szCs w:val="22"/>
              </w:rPr>
              <w:t>19</w:t>
            </w:r>
          </w:p>
        </w:tc>
        <w:tc>
          <w:tcPr>
            <w:tcW w:w="236" w:type="dxa"/>
          </w:tcPr>
          <w:p w14:paraId="1A0B302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3A430C21" w14:textId="5EBA3FC0" w:rsidR="00F00556" w:rsidRPr="00515545" w:rsidRDefault="00164CF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9351E2A"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45D2F25F" w14:textId="0BDCBBB3"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62</w:t>
            </w:r>
          </w:p>
        </w:tc>
        <w:tc>
          <w:tcPr>
            <w:tcW w:w="236" w:type="dxa"/>
          </w:tcPr>
          <w:p w14:paraId="48A8FA6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159C3896" w14:textId="2E196672"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62</w:t>
            </w:r>
          </w:p>
        </w:tc>
        <w:tc>
          <w:tcPr>
            <w:tcW w:w="236" w:type="dxa"/>
          </w:tcPr>
          <w:p w14:paraId="2533982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4761CD57" w14:textId="1F7BE188"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0E780F40" w14:textId="77777777" w:rsidTr="00E83574">
        <w:trPr>
          <w:trHeight w:val="225"/>
        </w:trPr>
        <w:tc>
          <w:tcPr>
            <w:tcW w:w="2376" w:type="dxa"/>
          </w:tcPr>
          <w:p w14:paraId="63D9B1C8" w14:textId="45201CBB"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Pr>
                <w:rFonts w:cs="Times New Roman"/>
                <w:sz w:val="22"/>
                <w:szCs w:val="22"/>
              </w:rPr>
              <w:t>Total</w:t>
            </w:r>
          </w:p>
        </w:tc>
        <w:tc>
          <w:tcPr>
            <w:tcW w:w="1134" w:type="dxa"/>
            <w:tcBorders>
              <w:top w:val="single" w:sz="4" w:space="0" w:color="auto"/>
            </w:tcBorders>
          </w:tcPr>
          <w:p w14:paraId="31863D9E" w14:textId="035943C1" w:rsidR="00F00556" w:rsidRPr="00515545" w:rsidRDefault="00840464"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0464">
              <w:rPr>
                <w:rFonts w:cs="Times New Roman"/>
                <w:sz w:val="22"/>
                <w:szCs w:val="22"/>
              </w:rPr>
              <w:t>184</w:t>
            </w:r>
          </w:p>
        </w:tc>
        <w:tc>
          <w:tcPr>
            <w:tcW w:w="236" w:type="dxa"/>
          </w:tcPr>
          <w:p w14:paraId="05F6A8D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62B752A2" w14:textId="40EAB166" w:rsidR="00F00556" w:rsidRPr="00515545" w:rsidRDefault="00840464"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840464">
              <w:rPr>
                <w:rFonts w:cs="Times New Roman"/>
                <w:sz w:val="22"/>
                <w:szCs w:val="22"/>
              </w:rPr>
              <w:t>184</w:t>
            </w:r>
          </w:p>
        </w:tc>
        <w:tc>
          <w:tcPr>
            <w:tcW w:w="236" w:type="dxa"/>
          </w:tcPr>
          <w:p w14:paraId="2DEA029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tcBorders>
          </w:tcPr>
          <w:p w14:paraId="057250B9" w14:textId="2A2C8A3C" w:rsidR="00F00556" w:rsidRPr="00515545" w:rsidRDefault="00164CF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0D8F71F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531409BD" w14:textId="6E87E822"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792</w:t>
            </w:r>
          </w:p>
        </w:tc>
        <w:tc>
          <w:tcPr>
            <w:tcW w:w="236" w:type="dxa"/>
          </w:tcPr>
          <w:p w14:paraId="42C67EE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53FF9606" w14:textId="6EE1565C"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792</w:t>
            </w:r>
          </w:p>
        </w:tc>
        <w:tc>
          <w:tcPr>
            <w:tcW w:w="236" w:type="dxa"/>
          </w:tcPr>
          <w:p w14:paraId="0F2B34C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07958766" w14:textId="55BB0AEC"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419AD10D" w14:textId="77777777" w:rsidTr="00E83574">
        <w:tc>
          <w:tcPr>
            <w:tcW w:w="2376" w:type="dxa"/>
          </w:tcPr>
          <w:p w14:paraId="2EEDD0C2"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134" w:type="dxa"/>
          </w:tcPr>
          <w:p w14:paraId="746E796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D33E62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B10D3C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9A9925"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58F1FE5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56B6A6D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82B8D8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049F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C82096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3AFA6B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49A617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p>
        </w:tc>
      </w:tr>
      <w:tr w:rsidR="00F00556" w:rsidRPr="00515545" w14:paraId="1364DAB2" w14:textId="77777777" w:rsidTr="00E83574">
        <w:tc>
          <w:tcPr>
            <w:tcW w:w="2376" w:type="dxa"/>
          </w:tcPr>
          <w:p w14:paraId="6B52B4F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134" w:type="dxa"/>
          </w:tcPr>
          <w:p w14:paraId="5EF642D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7053A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78471EE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B79D5A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6C05DE4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382E152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AED4ED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CF7066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0BBE0F1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554AAA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C22F02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p>
        </w:tc>
      </w:tr>
      <w:tr w:rsidR="00F00556" w:rsidRPr="00515545" w14:paraId="0E4A6AFC" w14:textId="77777777" w:rsidTr="00E83574">
        <w:tc>
          <w:tcPr>
            <w:tcW w:w="2376" w:type="dxa"/>
          </w:tcPr>
          <w:p w14:paraId="1F26AB5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134" w:type="dxa"/>
            <w:tcBorders>
              <w:bottom w:val="single" w:sz="4" w:space="0" w:color="auto"/>
            </w:tcBorders>
          </w:tcPr>
          <w:p w14:paraId="2987154C" w14:textId="67B67111" w:rsidR="00F00556" w:rsidRPr="00515545" w:rsidRDefault="00E10D50"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10D50">
              <w:rPr>
                <w:rFonts w:cs="Times New Roman"/>
                <w:sz w:val="22"/>
                <w:szCs w:val="22"/>
              </w:rPr>
              <w:t>(83)</w:t>
            </w:r>
          </w:p>
        </w:tc>
        <w:tc>
          <w:tcPr>
            <w:tcW w:w="236" w:type="dxa"/>
          </w:tcPr>
          <w:p w14:paraId="3E48DA6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0BEF7A70" w14:textId="3F45F5AC" w:rsidR="00F00556" w:rsidRPr="00515545" w:rsidRDefault="00E10D50"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sidRPr="00E10D50">
              <w:rPr>
                <w:rFonts w:cs="Times New Roman"/>
                <w:sz w:val="22"/>
                <w:szCs w:val="22"/>
              </w:rPr>
              <w:t>(83)</w:t>
            </w:r>
          </w:p>
        </w:tc>
        <w:tc>
          <w:tcPr>
            <w:tcW w:w="236" w:type="dxa"/>
          </w:tcPr>
          <w:p w14:paraId="7D38C61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bottom w:val="single" w:sz="4" w:space="0" w:color="auto"/>
            </w:tcBorders>
          </w:tcPr>
          <w:p w14:paraId="061380E7" w14:textId="09BFDF57" w:rsidR="00F00556" w:rsidRPr="00515545" w:rsidRDefault="00164CF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544C1C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29CBFC44" w14:textId="039ED12F"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(239)</w:t>
            </w:r>
          </w:p>
        </w:tc>
        <w:tc>
          <w:tcPr>
            <w:tcW w:w="236" w:type="dxa"/>
          </w:tcPr>
          <w:p w14:paraId="11997CE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485A1066" w14:textId="7ECBBC8E"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(239)</w:t>
            </w:r>
          </w:p>
        </w:tc>
        <w:tc>
          <w:tcPr>
            <w:tcW w:w="236" w:type="dxa"/>
          </w:tcPr>
          <w:p w14:paraId="4233E86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5C679EF8" w14:textId="690D9489"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7B43C126" w14:textId="77777777" w:rsidTr="00E83574">
        <w:tc>
          <w:tcPr>
            <w:tcW w:w="2376" w:type="dxa"/>
          </w:tcPr>
          <w:p w14:paraId="57F705A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bottom w:val="double" w:sz="4" w:space="0" w:color="auto"/>
            </w:tcBorders>
          </w:tcPr>
          <w:p w14:paraId="3AA1F6FF" w14:textId="7A8BE866" w:rsidR="00F00556" w:rsidRPr="00515545" w:rsidRDefault="00164CF3" w:rsidP="0016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164CF3">
              <w:rPr>
                <w:rFonts w:cs="Times New Roman"/>
                <w:sz w:val="22"/>
                <w:szCs w:val="22"/>
              </w:rPr>
              <w:t>101</w:t>
            </w:r>
          </w:p>
        </w:tc>
        <w:tc>
          <w:tcPr>
            <w:tcW w:w="236" w:type="dxa"/>
          </w:tcPr>
          <w:p w14:paraId="728D681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35DFBAFC" w14:textId="3C290F93" w:rsidR="00F00556" w:rsidRPr="00515545" w:rsidRDefault="00164CF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164CF3">
              <w:rPr>
                <w:rFonts w:cs="Times New Roman"/>
                <w:sz w:val="22"/>
                <w:szCs w:val="22"/>
              </w:rPr>
              <w:t>101</w:t>
            </w:r>
          </w:p>
        </w:tc>
        <w:tc>
          <w:tcPr>
            <w:tcW w:w="236" w:type="dxa"/>
          </w:tcPr>
          <w:p w14:paraId="6315340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bottom w:val="double" w:sz="4" w:space="0" w:color="auto"/>
            </w:tcBorders>
          </w:tcPr>
          <w:p w14:paraId="3F79F29E" w14:textId="20E7C148" w:rsidR="00F00556" w:rsidRPr="00515545" w:rsidRDefault="00164CF3"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445D7DD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51B0ED1B" w14:textId="49083CD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553</w:t>
            </w:r>
          </w:p>
        </w:tc>
        <w:tc>
          <w:tcPr>
            <w:tcW w:w="236" w:type="dxa"/>
          </w:tcPr>
          <w:p w14:paraId="0B84FC6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7D3BBDC" w14:textId="5C12BB40"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553</w:t>
            </w:r>
          </w:p>
        </w:tc>
        <w:tc>
          <w:tcPr>
            <w:tcW w:w="236" w:type="dxa"/>
          </w:tcPr>
          <w:p w14:paraId="60DAA27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3E987EC2" w14:textId="55A67A7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bl>
    <w:p w14:paraId="7155C57D" w14:textId="77777777" w:rsidR="00E50057" w:rsidRPr="00515545" w:rsidRDefault="00E50057" w:rsidP="00466731">
      <w:pPr>
        <w:pStyle w:val="NoSpacing"/>
        <w:jc w:val="thaiDistribute"/>
        <w:rPr>
          <w:rFonts w:cs="Times New Roman"/>
          <w:color w:val="FF0000"/>
          <w:sz w:val="22"/>
          <w:szCs w:val="22"/>
          <w:highlight w:val="yellow"/>
        </w:rPr>
      </w:pPr>
    </w:p>
    <w:p w14:paraId="028641D4" w14:textId="35CE0612" w:rsidR="003F7605" w:rsidRPr="00515545" w:rsidRDefault="003F7605" w:rsidP="00466731">
      <w:pPr>
        <w:pStyle w:val="NoSpacing"/>
        <w:jc w:val="thaiDistribute"/>
        <w:rPr>
          <w:rFonts w:cs="Times New Roman"/>
          <w:spacing w:val="-4"/>
          <w:sz w:val="22"/>
          <w:szCs w:val="22"/>
        </w:rPr>
      </w:pPr>
      <w:r w:rsidRPr="00515545">
        <w:rPr>
          <w:rFonts w:cs="Times New Roman"/>
          <w:spacing w:val="-4"/>
          <w:sz w:val="22"/>
          <w:szCs w:val="22"/>
        </w:rPr>
        <w:t>Nan</w:t>
      </w:r>
      <w:r w:rsidR="003C560E" w:rsidRPr="00515545">
        <w:rPr>
          <w:rFonts w:cs="Times New Roman"/>
          <w:spacing w:val="-4"/>
          <w:sz w:val="22"/>
          <w:szCs w:val="22"/>
        </w:rPr>
        <w:t xml:space="preserve">o finance receivables as </w:t>
      </w:r>
      <w:r w:rsidR="00E74656" w:rsidRPr="00515545">
        <w:rPr>
          <w:rFonts w:cs="Times New Roman"/>
          <w:spacing w:val="-4"/>
          <w:sz w:val="22"/>
          <w:szCs w:val="22"/>
        </w:rPr>
        <w:t xml:space="preserve">at </w:t>
      </w:r>
      <w:r w:rsidR="00C7528E">
        <w:rPr>
          <w:rFonts w:cs="Times New Roman"/>
          <w:sz w:val="22"/>
          <w:szCs w:val="22"/>
        </w:rPr>
        <w:t>June</w:t>
      </w:r>
      <w:r w:rsidR="00772A94">
        <w:rPr>
          <w:rFonts w:cs="Times New Roman"/>
          <w:sz w:val="22"/>
          <w:szCs w:val="22"/>
        </w:rPr>
        <w:t xml:space="preserve"> 3</w:t>
      </w:r>
      <w:r w:rsidR="00C7528E">
        <w:rPr>
          <w:rFonts w:cs="Times New Roman"/>
          <w:sz w:val="22"/>
          <w:szCs w:val="22"/>
        </w:rPr>
        <w:t>0</w:t>
      </w:r>
      <w:r w:rsidR="00A05D40" w:rsidRPr="00515545">
        <w:rPr>
          <w:rFonts w:cs="Times New Roman"/>
          <w:sz w:val="22"/>
          <w:szCs w:val="22"/>
        </w:rPr>
        <w:t>,</w:t>
      </w:r>
      <w:r w:rsidR="00F062CA" w:rsidRPr="00515545">
        <w:rPr>
          <w:rFonts w:cs="Times New Roman"/>
          <w:spacing w:val="-4"/>
          <w:sz w:val="22"/>
          <w:szCs w:val="22"/>
        </w:rPr>
        <w:t xml:space="preserve"> </w:t>
      </w:r>
      <w:r w:rsidR="00772A94">
        <w:rPr>
          <w:rFonts w:cs="Times New Roman"/>
          <w:spacing w:val="-4"/>
          <w:sz w:val="22"/>
          <w:szCs w:val="22"/>
        </w:rPr>
        <w:t>202</w:t>
      </w:r>
      <w:r w:rsidR="008A0D76">
        <w:rPr>
          <w:rFonts w:cs="Times New Roman"/>
          <w:spacing w:val="-4"/>
          <w:sz w:val="22"/>
          <w:szCs w:val="22"/>
        </w:rPr>
        <w:t>6</w:t>
      </w:r>
      <w:r w:rsidR="00F062CA" w:rsidRPr="00515545">
        <w:rPr>
          <w:rFonts w:cs="Times New Roman"/>
          <w:spacing w:val="-4"/>
          <w:sz w:val="22"/>
          <w:szCs w:val="22"/>
        </w:rPr>
        <w:t xml:space="preserve"> and December 31, </w:t>
      </w:r>
      <w:r w:rsidR="00772A94">
        <w:rPr>
          <w:rFonts w:cs="Times New Roman"/>
          <w:spacing w:val="-4"/>
          <w:sz w:val="22"/>
          <w:szCs w:val="22"/>
        </w:rPr>
        <w:t>202</w:t>
      </w:r>
      <w:r w:rsidR="008A0D76">
        <w:rPr>
          <w:rFonts w:cs="Times New Roman"/>
          <w:spacing w:val="-4"/>
          <w:sz w:val="22"/>
          <w:szCs w:val="22"/>
        </w:rPr>
        <w:t>5</w:t>
      </w:r>
      <w:r w:rsidRPr="00515545">
        <w:rPr>
          <w:rFonts w:cs="Times New Roman"/>
          <w:spacing w:val="-4"/>
          <w:sz w:val="22"/>
          <w:szCs w:val="22"/>
        </w:rPr>
        <w:t xml:space="preserve"> were classified by staging</w:t>
      </w:r>
      <w:r w:rsidR="00275BF0" w:rsidRPr="00515545">
        <w:rPr>
          <w:rFonts w:cs="Times New Roman"/>
          <w:spacing w:val="-4"/>
          <w:sz w:val="22"/>
          <w:szCs w:val="22"/>
        </w:rPr>
        <w:t xml:space="preserve"> as follows:</w:t>
      </w:r>
    </w:p>
    <w:p w14:paraId="73980767" w14:textId="77777777" w:rsidR="00446762" w:rsidRPr="00515545" w:rsidRDefault="00446762"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F24E17" w:rsidRPr="00515545" w14:paraId="1F34891C" w14:textId="77777777" w:rsidTr="0048323E">
        <w:tc>
          <w:tcPr>
            <w:tcW w:w="6237" w:type="dxa"/>
            <w:vAlign w:val="bottom"/>
          </w:tcPr>
          <w:p w14:paraId="2A60ECC3"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367C66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F24E17" w:rsidRPr="00515545" w14:paraId="2FDF822A" w14:textId="77777777" w:rsidTr="0048323E">
        <w:tc>
          <w:tcPr>
            <w:tcW w:w="6237" w:type="dxa"/>
            <w:vAlign w:val="bottom"/>
          </w:tcPr>
          <w:p w14:paraId="3D7CC98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774BBEB1"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4E17" w:rsidRPr="00515545" w14:paraId="1AAE8ADD" w14:textId="77777777" w:rsidTr="0048323E">
        <w:tc>
          <w:tcPr>
            <w:tcW w:w="6237" w:type="dxa"/>
            <w:vAlign w:val="bottom"/>
          </w:tcPr>
          <w:p w14:paraId="2C91547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5E61E61E" w14:textId="4B525BB9" w:rsidR="00F24E17" w:rsidRPr="00515545" w:rsidRDefault="00C7528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w:t>
            </w:r>
            <w:r w:rsidR="00772A94">
              <w:rPr>
                <w:rFonts w:cs="Times New Roman"/>
                <w:sz w:val="22"/>
                <w:szCs w:val="22"/>
              </w:rPr>
              <w:t xml:space="preserve"> 3</w:t>
            </w:r>
            <w:r>
              <w:rPr>
                <w:rFonts w:cs="Times New Roman"/>
                <w:sz w:val="22"/>
                <w:szCs w:val="22"/>
              </w:rPr>
              <w:t>0</w:t>
            </w:r>
            <w:r w:rsidR="00A05D40" w:rsidRPr="00515545">
              <w:rPr>
                <w:rFonts w:cs="Times New Roman"/>
                <w:sz w:val="22"/>
                <w:szCs w:val="22"/>
              </w:rPr>
              <w:t>,</w:t>
            </w:r>
          </w:p>
        </w:tc>
        <w:tc>
          <w:tcPr>
            <w:tcW w:w="270" w:type="dxa"/>
            <w:tcBorders>
              <w:top w:val="single" w:sz="4" w:space="0" w:color="auto"/>
              <w:right w:val="nil"/>
            </w:tcBorders>
            <w:vAlign w:val="center"/>
          </w:tcPr>
          <w:p w14:paraId="6CC5F007"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0096224D"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F24E17" w:rsidRPr="00515545" w14:paraId="2286CD5A" w14:textId="77777777" w:rsidTr="0048323E">
        <w:tc>
          <w:tcPr>
            <w:tcW w:w="6237" w:type="dxa"/>
            <w:vAlign w:val="bottom"/>
          </w:tcPr>
          <w:p w14:paraId="3511FE2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0E50EB0A" w14:textId="116F3CAD" w:rsidR="00F24E17" w:rsidRPr="00515545" w:rsidRDefault="008A0D76"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tcBorders>
              <w:right w:val="nil"/>
            </w:tcBorders>
            <w:vAlign w:val="center"/>
          </w:tcPr>
          <w:p w14:paraId="5155A2E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5D5860CF" w14:textId="68FE2E87" w:rsidR="00F24E17" w:rsidRPr="00515545" w:rsidRDefault="008A0D76"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F24E17" w:rsidRPr="00515545" w14:paraId="2F80F444" w14:textId="77777777" w:rsidTr="0048323E">
        <w:tc>
          <w:tcPr>
            <w:tcW w:w="6237" w:type="dxa"/>
            <w:vAlign w:val="bottom"/>
          </w:tcPr>
          <w:p w14:paraId="2880BB9B"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6DA9EED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270" w:type="dxa"/>
          </w:tcPr>
          <w:p w14:paraId="2B3C9D8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4F73FB6A" w14:textId="77777777" w:rsidR="00F24E17" w:rsidRPr="00515545" w:rsidRDefault="00F24E17" w:rsidP="0048323E">
            <w:pPr>
              <w:tabs>
                <w:tab w:val="clear" w:pos="907"/>
              </w:tabs>
              <w:spacing w:line="180" w:lineRule="atLeast"/>
              <w:ind w:right="237"/>
              <w:jc w:val="right"/>
              <w:rPr>
                <w:rFonts w:cs="Times New Roman"/>
                <w:sz w:val="22"/>
                <w:szCs w:val="22"/>
              </w:rPr>
            </w:pPr>
          </w:p>
        </w:tc>
      </w:tr>
      <w:tr w:rsidR="00F00556" w:rsidRPr="00515545" w14:paraId="3D4A187B" w14:textId="77777777" w:rsidTr="00474E3A">
        <w:tc>
          <w:tcPr>
            <w:tcW w:w="6237" w:type="dxa"/>
            <w:vAlign w:val="bottom"/>
          </w:tcPr>
          <w:p w14:paraId="0127979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66F043BD" w14:textId="04993340" w:rsidR="00F00556" w:rsidRPr="00F00556" w:rsidRDefault="00AB7F9C" w:rsidP="00F00556">
            <w:pPr>
              <w:tabs>
                <w:tab w:val="clear" w:pos="907"/>
                <w:tab w:val="clear" w:pos="1644"/>
                <w:tab w:val="clear" w:pos="1871"/>
              </w:tabs>
              <w:ind w:right="237"/>
              <w:jc w:val="right"/>
              <w:rPr>
                <w:rFonts w:cs="Times New Roman"/>
                <w:sz w:val="22"/>
                <w:szCs w:val="22"/>
              </w:rPr>
            </w:pPr>
            <w:r w:rsidRPr="00AB7F9C">
              <w:rPr>
                <w:rFonts w:cs="Times New Roman"/>
                <w:sz w:val="22"/>
                <w:szCs w:val="22"/>
              </w:rPr>
              <w:t>36</w:t>
            </w:r>
          </w:p>
        </w:tc>
        <w:tc>
          <w:tcPr>
            <w:tcW w:w="270" w:type="dxa"/>
          </w:tcPr>
          <w:p w14:paraId="2A63A478"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vAlign w:val="bottom"/>
          </w:tcPr>
          <w:p w14:paraId="4BA969BB" w14:textId="6C101A08" w:rsidR="00F00556" w:rsidRPr="00515545" w:rsidRDefault="00F00556" w:rsidP="00F00556">
            <w:pPr>
              <w:tabs>
                <w:tab w:val="clear" w:pos="907"/>
              </w:tabs>
              <w:ind w:right="237"/>
              <w:jc w:val="right"/>
              <w:rPr>
                <w:rFonts w:cs="Times New Roman"/>
                <w:sz w:val="22"/>
                <w:szCs w:val="22"/>
              </w:rPr>
            </w:pPr>
            <w:r>
              <w:rPr>
                <w:rFonts w:cs="Times New Roman"/>
                <w:sz w:val="22"/>
                <w:szCs w:val="22"/>
              </w:rPr>
              <w:t>292</w:t>
            </w:r>
          </w:p>
        </w:tc>
      </w:tr>
      <w:tr w:rsidR="00F00556" w:rsidRPr="00515545" w14:paraId="5C0684DA" w14:textId="77777777" w:rsidTr="00474E3A">
        <w:tc>
          <w:tcPr>
            <w:tcW w:w="6237" w:type="dxa"/>
            <w:vAlign w:val="bottom"/>
          </w:tcPr>
          <w:p w14:paraId="5E99EF96"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52894394" w14:textId="05991832" w:rsidR="00F00556" w:rsidRPr="00F00556" w:rsidRDefault="00223D72" w:rsidP="00F00556">
            <w:pPr>
              <w:tabs>
                <w:tab w:val="clear" w:pos="907"/>
                <w:tab w:val="clear" w:pos="1644"/>
                <w:tab w:val="clear" w:pos="1871"/>
              </w:tabs>
              <w:ind w:right="237"/>
              <w:jc w:val="right"/>
              <w:rPr>
                <w:rFonts w:cs="Times New Roman"/>
                <w:sz w:val="22"/>
                <w:szCs w:val="22"/>
              </w:rPr>
            </w:pPr>
            <w:r w:rsidRPr="00223D72">
              <w:rPr>
                <w:rFonts w:cs="Times New Roman"/>
                <w:sz w:val="22"/>
                <w:szCs w:val="22"/>
              </w:rPr>
              <w:t>22</w:t>
            </w:r>
          </w:p>
        </w:tc>
        <w:tc>
          <w:tcPr>
            <w:tcW w:w="270" w:type="dxa"/>
          </w:tcPr>
          <w:p w14:paraId="76F268CB"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vAlign w:val="bottom"/>
          </w:tcPr>
          <w:p w14:paraId="4CAB2064" w14:textId="40C3A0EA" w:rsidR="00F00556" w:rsidRPr="00515545" w:rsidRDefault="00F00556" w:rsidP="00F00556">
            <w:pPr>
              <w:tabs>
                <w:tab w:val="clear" w:pos="907"/>
              </w:tabs>
              <w:ind w:right="237"/>
              <w:jc w:val="right"/>
              <w:rPr>
                <w:rFonts w:cs="Times New Roman"/>
                <w:sz w:val="22"/>
                <w:szCs w:val="22"/>
              </w:rPr>
            </w:pPr>
            <w:r>
              <w:rPr>
                <w:rFonts w:cs="Times New Roman"/>
                <w:sz w:val="22"/>
                <w:szCs w:val="22"/>
              </w:rPr>
              <w:t>199</w:t>
            </w:r>
          </w:p>
        </w:tc>
      </w:tr>
      <w:tr w:rsidR="00F00556" w:rsidRPr="00515545" w14:paraId="7A5BF4AF" w14:textId="77777777" w:rsidTr="00474E3A">
        <w:tc>
          <w:tcPr>
            <w:tcW w:w="6237" w:type="dxa"/>
            <w:vAlign w:val="bottom"/>
          </w:tcPr>
          <w:p w14:paraId="012387F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4B232635" w14:textId="4823E967" w:rsidR="00F00556" w:rsidRPr="00F00556" w:rsidRDefault="00AF1D02" w:rsidP="00F00556">
            <w:pPr>
              <w:tabs>
                <w:tab w:val="clear" w:pos="907"/>
                <w:tab w:val="clear" w:pos="1644"/>
                <w:tab w:val="clear" w:pos="1871"/>
              </w:tabs>
              <w:ind w:right="237"/>
              <w:jc w:val="right"/>
              <w:rPr>
                <w:rFonts w:cs="Times New Roman"/>
                <w:sz w:val="22"/>
                <w:szCs w:val="22"/>
              </w:rPr>
            </w:pPr>
            <w:r w:rsidRPr="00AF1D02">
              <w:rPr>
                <w:rFonts w:cs="Times New Roman"/>
                <w:sz w:val="22"/>
                <w:szCs w:val="22"/>
              </w:rPr>
              <w:t>126</w:t>
            </w:r>
          </w:p>
        </w:tc>
        <w:tc>
          <w:tcPr>
            <w:tcW w:w="270" w:type="dxa"/>
          </w:tcPr>
          <w:p w14:paraId="1E7D8A30"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12B0497" w14:textId="2C00FC2A" w:rsidR="00F00556" w:rsidRPr="00515545" w:rsidRDefault="00F00556" w:rsidP="00F00556">
            <w:pPr>
              <w:tabs>
                <w:tab w:val="clear" w:pos="907"/>
              </w:tabs>
              <w:ind w:right="237"/>
              <w:jc w:val="right"/>
              <w:rPr>
                <w:rFonts w:cs="Times New Roman"/>
                <w:sz w:val="22"/>
                <w:szCs w:val="22"/>
              </w:rPr>
            </w:pPr>
            <w:r>
              <w:rPr>
                <w:rFonts w:cs="Times New Roman"/>
                <w:sz w:val="22"/>
                <w:szCs w:val="22"/>
              </w:rPr>
              <w:t>301</w:t>
            </w:r>
          </w:p>
        </w:tc>
      </w:tr>
      <w:tr w:rsidR="00F00556" w:rsidRPr="00515545" w14:paraId="3D4C30B7" w14:textId="77777777" w:rsidTr="00474E3A">
        <w:tc>
          <w:tcPr>
            <w:tcW w:w="6237" w:type="dxa"/>
            <w:vAlign w:val="bottom"/>
          </w:tcPr>
          <w:p w14:paraId="34C6E9F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4E0B7809" w14:textId="2F46D7EC" w:rsidR="00F00556" w:rsidRPr="00F00556" w:rsidRDefault="001F4CCF" w:rsidP="00F00556">
            <w:pPr>
              <w:tabs>
                <w:tab w:val="clear" w:pos="907"/>
                <w:tab w:val="clear" w:pos="1644"/>
                <w:tab w:val="clear" w:pos="1871"/>
              </w:tabs>
              <w:ind w:right="237"/>
              <w:jc w:val="right"/>
              <w:rPr>
                <w:rFonts w:cs="Times New Roman"/>
                <w:sz w:val="22"/>
                <w:szCs w:val="22"/>
              </w:rPr>
            </w:pPr>
            <w:r w:rsidRPr="001F4CCF">
              <w:rPr>
                <w:rFonts w:cs="Times New Roman"/>
                <w:sz w:val="22"/>
                <w:szCs w:val="22"/>
              </w:rPr>
              <w:t>184</w:t>
            </w:r>
          </w:p>
        </w:tc>
        <w:tc>
          <w:tcPr>
            <w:tcW w:w="270" w:type="dxa"/>
          </w:tcPr>
          <w:p w14:paraId="2908C50B"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07BED52" w14:textId="3CD691DA" w:rsidR="00F00556" w:rsidRPr="00515545" w:rsidRDefault="00F00556" w:rsidP="00F00556">
            <w:pPr>
              <w:tabs>
                <w:tab w:val="clear" w:pos="907"/>
              </w:tabs>
              <w:ind w:right="237"/>
              <w:jc w:val="right"/>
              <w:rPr>
                <w:rFonts w:cs="Times New Roman"/>
                <w:sz w:val="22"/>
                <w:szCs w:val="22"/>
              </w:rPr>
            </w:pPr>
            <w:r>
              <w:rPr>
                <w:rFonts w:cs="Times New Roman"/>
                <w:sz w:val="22"/>
                <w:szCs w:val="22"/>
              </w:rPr>
              <w:t>792</w:t>
            </w:r>
          </w:p>
        </w:tc>
      </w:tr>
      <w:tr w:rsidR="00F00556" w:rsidRPr="00515545" w14:paraId="3860C3EF" w14:textId="77777777" w:rsidTr="0048323E">
        <w:tc>
          <w:tcPr>
            <w:tcW w:w="6237" w:type="dxa"/>
            <w:vAlign w:val="bottom"/>
          </w:tcPr>
          <w:p w14:paraId="2EF5B2B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22D63FAC" w14:textId="0C9BB99C" w:rsidR="00F00556" w:rsidRPr="00F00556" w:rsidRDefault="00777F33" w:rsidP="00F00556">
            <w:pPr>
              <w:tabs>
                <w:tab w:val="clear" w:pos="907"/>
                <w:tab w:val="clear" w:pos="1644"/>
                <w:tab w:val="clear" w:pos="1871"/>
              </w:tabs>
              <w:ind w:right="162"/>
              <w:jc w:val="right"/>
              <w:rPr>
                <w:rFonts w:cs="Times New Roman"/>
                <w:sz w:val="22"/>
                <w:szCs w:val="22"/>
              </w:rPr>
            </w:pPr>
            <w:r w:rsidRPr="00777F33">
              <w:rPr>
                <w:rFonts w:cs="Times New Roman"/>
                <w:sz w:val="22"/>
                <w:szCs w:val="22"/>
              </w:rPr>
              <w:t>(83)</w:t>
            </w:r>
          </w:p>
        </w:tc>
        <w:tc>
          <w:tcPr>
            <w:tcW w:w="270" w:type="dxa"/>
          </w:tcPr>
          <w:p w14:paraId="10556282" w14:textId="77777777" w:rsidR="00F00556" w:rsidRPr="00515545" w:rsidRDefault="00F00556" w:rsidP="00F00556">
            <w:pPr>
              <w:tabs>
                <w:tab w:val="clear" w:pos="907"/>
              </w:tabs>
              <w:ind w:right="170"/>
              <w:jc w:val="right"/>
              <w:rPr>
                <w:rFonts w:cs="Times New Roman"/>
                <w:sz w:val="22"/>
                <w:szCs w:val="22"/>
                <w:highlight w:val="yellow"/>
                <w:cs/>
              </w:rPr>
            </w:pPr>
          </w:p>
        </w:tc>
        <w:tc>
          <w:tcPr>
            <w:tcW w:w="1573" w:type="dxa"/>
          </w:tcPr>
          <w:p w14:paraId="36B0D178" w14:textId="0EA633B0" w:rsidR="00F00556" w:rsidRPr="00515545" w:rsidRDefault="00F00556" w:rsidP="00F00556">
            <w:pPr>
              <w:tabs>
                <w:tab w:val="clear" w:pos="907"/>
                <w:tab w:val="clear" w:pos="1644"/>
                <w:tab w:val="clear" w:pos="1871"/>
              </w:tabs>
              <w:ind w:right="162"/>
              <w:jc w:val="right"/>
              <w:rPr>
                <w:rFonts w:cs="Times New Roman"/>
                <w:sz w:val="22"/>
                <w:szCs w:val="22"/>
              </w:rPr>
            </w:pPr>
            <w:r>
              <w:rPr>
                <w:rFonts w:cs="Times New Roman"/>
                <w:sz w:val="22"/>
                <w:szCs w:val="22"/>
              </w:rPr>
              <w:t>(239)</w:t>
            </w:r>
          </w:p>
        </w:tc>
      </w:tr>
      <w:tr w:rsidR="00F00556" w:rsidRPr="00515545" w14:paraId="0A6F1DCA" w14:textId="77777777" w:rsidTr="0048323E">
        <w:tc>
          <w:tcPr>
            <w:tcW w:w="6237" w:type="dxa"/>
            <w:vAlign w:val="bottom"/>
          </w:tcPr>
          <w:p w14:paraId="73496B6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62AA6ED6" w14:textId="4FB20F6E" w:rsidR="00F00556" w:rsidRPr="00F00556" w:rsidRDefault="000A0A3E" w:rsidP="00F00556">
            <w:pPr>
              <w:tabs>
                <w:tab w:val="clear" w:pos="907"/>
                <w:tab w:val="clear" w:pos="1644"/>
                <w:tab w:val="clear" w:pos="1871"/>
              </w:tabs>
              <w:ind w:right="237"/>
              <w:jc w:val="right"/>
              <w:rPr>
                <w:rFonts w:cs="Times New Roman"/>
                <w:sz w:val="22"/>
                <w:szCs w:val="22"/>
              </w:rPr>
            </w:pPr>
            <w:r w:rsidRPr="000A0A3E">
              <w:rPr>
                <w:rFonts w:cs="Times New Roman"/>
                <w:sz w:val="22"/>
                <w:szCs w:val="22"/>
              </w:rPr>
              <w:t>101</w:t>
            </w:r>
          </w:p>
        </w:tc>
        <w:tc>
          <w:tcPr>
            <w:tcW w:w="270" w:type="dxa"/>
          </w:tcPr>
          <w:p w14:paraId="3F6B03E6"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07816793" w14:textId="19199219" w:rsidR="00F00556" w:rsidRPr="00515545" w:rsidRDefault="00F00556" w:rsidP="00F00556">
            <w:pPr>
              <w:tabs>
                <w:tab w:val="clear" w:pos="907"/>
              </w:tabs>
              <w:ind w:right="237"/>
              <w:jc w:val="right"/>
              <w:rPr>
                <w:rFonts w:cs="Times New Roman"/>
                <w:sz w:val="22"/>
                <w:szCs w:val="22"/>
              </w:rPr>
            </w:pPr>
            <w:r>
              <w:rPr>
                <w:rFonts w:cs="Times New Roman"/>
                <w:sz w:val="22"/>
                <w:szCs w:val="22"/>
              </w:rPr>
              <w:t>553</w:t>
            </w:r>
          </w:p>
        </w:tc>
      </w:tr>
    </w:tbl>
    <w:p w14:paraId="2D3B65E5" w14:textId="77777777" w:rsidR="000E1D61" w:rsidRDefault="000E1D61" w:rsidP="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Cordia New"/>
          <w:b/>
          <w:bCs/>
          <w:caps/>
          <w:sz w:val="22"/>
          <w:szCs w:val="22"/>
        </w:rPr>
      </w:pPr>
    </w:p>
    <w:p w14:paraId="51E91009" w14:textId="2550F107" w:rsidR="0063500F" w:rsidRDefault="0063500F" w:rsidP="0063500F">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Cordia New"/>
          <w:b/>
          <w:bCs/>
          <w:caps/>
          <w:sz w:val="22"/>
          <w:szCs w:val="22"/>
        </w:rPr>
      </w:pPr>
      <w:r w:rsidRPr="0063500F">
        <w:rPr>
          <w:rFonts w:cs="Cordia New"/>
          <w:b/>
          <w:bCs/>
          <w:caps/>
          <w:sz w:val="22"/>
          <w:szCs w:val="22"/>
        </w:rPr>
        <w:t>OTHER CURRENT RECEIVABLES</w:t>
      </w:r>
    </w:p>
    <w:p w14:paraId="1C0B9FC7" w14:textId="4B96AF10" w:rsid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791" w:type="dxa"/>
        <w:tblLayout w:type="fixed"/>
        <w:tblLook w:val="01E0" w:firstRow="1" w:lastRow="1" w:firstColumn="1" w:lastColumn="1" w:noHBand="0" w:noVBand="0"/>
      </w:tblPr>
      <w:tblGrid>
        <w:gridCol w:w="3763"/>
        <w:gridCol w:w="1287"/>
        <w:gridCol w:w="238"/>
        <w:gridCol w:w="1294"/>
        <w:gridCol w:w="270"/>
        <w:gridCol w:w="1314"/>
        <w:gridCol w:w="270"/>
        <w:gridCol w:w="1355"/>
      </w:tblGrid>
      <w:tr w:rsidR="0063500F" w:rsidRPr="008047CF" w14:paraId="05DAB2C7" w14:textId="77777777" w:rsidTr="00195978">
        <w:tc>
          <w:tcPr>
            <w:tcW w:w="3763" w:type="dxa"/>
            <w:vAlign w:val="bottom"/>
          </w:tcPr>
          <w:p w14:paraId="735E322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028" w:type="dxa"/>
            <w:gridSpan w:val="7"/>
          </w:tcPr>
          <w:p w14:paraId="7FB60B4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In Thousand Baht</w:t>
            </w:r>
          </w:p>
        </w:tc>
      </w:tr>
      <w:tr w:rsidR="0063500F" w:rsidRPr="008047CF" w14:paraId="73AE108C" w14:textId="77777777" w:rsidTr="00195978">
        <w:tc>
          <w:tcPr>
            <w:tcW w:w="3763" w:type="dxa"/>
            <w:vAlign w:val="bottom"/>
          </w:tcPr>
          <w:p w14:paraId="3209410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top w:val="single" w:sz="4" w:space="0" w:color="auto"/>
            </w:tcBorders>
            <w:vAlign w:val="bottom"/>
          </w:tcPr>
          <w:p w14:paraId="280F8C7F"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Consolidated</w:t>
            </w:r>
          </w:p>
        </w:tc>
        <w:tc>
          <w:tcPr>
            <w:tcW w:w="270" w:type="dxa"/>
            <w:tcBorders>
              <w:top w:val="single" w:sz="4" w:space="0" w:color="auto"/>
            </w:tcBorders>
          </w:tcPr>
          <w:p w14:paraId="778DA26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top w:val="single" w:sz="4" w:space="0" w:color="auto"/>
            </w:tcBorders>
          </w:tcPr>
          <w:p w14:paraId="0F9C211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Separate</w:t>
            </w:r>
          </w:p>
        </w:tc>
      </w:tr>
      <w:tr w:rsidR="0063500F" w:rsidRPr="008047CF" w14:paraId="0C53E553" w14:textId="77777777" w:rsidTr="00195978">
        <w:tc>
          <w:tcPr>
            <w:tcW w:w="3763" w:type="dxa"/>
            <w:vAlign w:val="bottom"/>
          </w:tcPr>
          <w:p w14:paraId="77BDB69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bottom w:val="single" w:sz="4" w:space="0" w:color="auto"/>
            </w:tcBorders>
            <w:vAlign w:val="bottom"/>
          </w:tcPr>
          <w:p w14:paraId="441339F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c>
          <w:tcPr>
            <w:tcW w:w="270" w:type="dxa"/>
          </w:tcPr>
          <w:p w14:paraId="30A2A01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Pr>
          <w:p w14:paraId="69E4DF35" w14:textId="77777777" w:rsidR="0063500F"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r>
      <w:tr w:rsidR="00B20E10" w:rsidRPr="008047CF" w14:paraId="2699D1C7" w14:textId="77777777" w:rsidTr="00B20E10">
        <w:tc>
          <w:tcPr>
            <w:tcW w:w="3763" w:type="dxa"/>
            <w:vAlign w:val="bottom"/>
          </w:tcPr>
          <w:p w14:paraId="0991584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tcBorders>
              <w:top w:val="single" w:sz="4" w:space="0" w:color="auto"/>
            </w:tcBorders>
            <w:vAlign w:val="center"/>
          </w:tcPr>
          <w:p w14:paraId="27F54FD3" w14:textId="35D13EB8" w:rsidR="00B20E10" w:rsidRPr="00AC2780" w:rsidRDefault="00C7528E"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w:t>
            </w:r>
            <w:r w:rsidR="00B20E10">
              <w:rPr>
                <w:rFonts w:cs="Times New Roman"/>
                <w:sz w:val="22"/>
                <w:szCs w:val="22"/>
              </w:rPr>
              <w:t xml:space="preserve"> 3</w:t>
            </w:r>
            <w:r>
              <w:rPr>
                <w:rFonts w:cs="Times New Roman"/>
                <w:sz w:val="22"/>
                <w:szCs w:val="22"/>
              </w:rPr>
              <w:t>0</w:t>
            </w:r>
            <w:r w:rsidR="00B20E10" w:rsidRPr="00515545">
              <w:rPr>
                <w:rFonts w:cs="Times New Roman"/>
                <w:sz w:val="22"/>
                <w:szCs w:val="22"/>
              </w:rPr>
              <w:t>,</w:t>
            </w:r>
          </w:p>
        </w:tc>
        <w:tc>
          <w:tcPr>
            <w:tcW w:w="238" w:type="dxa"/>
            <w:vAlign w:val="bottom"/>
          </w:tcPr>
          <w:p w14:paraId="090420E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vAlign w:val="center"/>
          </w:tcPr>
          <w:p w14:paraId="7E7004AD" w14:textId="48E342D9" w:rsidR="00B20E10" w:rsidRP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heme="minorBidi"/>
                <w:sz w:val="22"/>
                <w:szCs w:val="22"/>
                <w:cs/>
              </w:rPr>
            </w:pPr>
            <w:r w:rsidRPr="00515545">
              <w:rPr>
                <w:rFonts w:cs="Times New Roman"/>
                <w:sz w:val="22"/>
                <w:szCs w:val="22"/>
              </w:rPr>
              <w:t>December 31,</w:t>
            </w:r>
          </w:p>
        </w:tc>
        <w:tc>
          <w:tcPr>
            <w:tcW w:w="270" w:type="dxa"/>
            <w:vAlign w:val="bottom"/>
          </w:tcPr>
          <w:p w14:paraId="2A706639"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tcBorders>
              <w:top w:val="single" w:sz="4" w:space="0" w:color="auto"/>
            </w:tcBorders>
            <w:vAlign w:val="center"/>
          </w:tcPr>
          <w:p w14:paraId="350E5879" w14:textId="4463D222" w:rsidR="00B20E10" w:rsidRPr="00AC2780" w:rsidRDefault="00C7528E"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 30</w:t>
            </w:r>
            <w:r w:rsidRPr="00515545">
              <w:rPr>
                <w:rFonts w:cs="Times New Roman"/>
                <w:sz w:val="22"/>
                <w:szCs w:val="22"/>
              </w:rPr>
              <w:t>,</w:t>
            </w:r>
          </w:p>
        </w:tc>
        <w:tc>
          <w:tcPr>
            <w:tcW w:w="270" w:type="dxa"/>
            <w:tcBorders>
              <w:top w:val="single" w:sz="4" w:space="0" w:color="auto"/>
            </w:tcBorders>
            <w:vAlign w:val="bottom"/>
          </w:tcPr>
          <w:p w14:paraId="0264E38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tcBorders>
              <w:top w:val="single" w:sz="4" w:space="0" w:color="auto"/>
            </w:tcBorders>
            <w:vAlign w:val="center"/>
          </w:tcPr>
          <w:p w14:paraId="7379E6D8" w14:textId="12A5F325"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B20E10" w:rsidRPr="008047CF" w14:paraId="5F707356" w14:textId="77777777" w:rsidTr="00B20E10">
        <w:tc>
          <w:tcPr>
            <w:tcW w:w="3763" w:type="dxa"/>
            <w:vAlign w:val="bottom"/>
          </w:tcPr>
          <w:p w14:paraId="0960F1F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vAlign w:val="center"/>
          </w:tcPr>
          <w:p w14:paraId="672FCC20" w14:textId="46872CF1" w:rsidR="00B20E10" w:rsidRDefault="008A0D76"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38" w:type="dxa"/>
            <w:vAlign w:val="bottom"/>
          </w:tcPr>
          <w:p w14:paraId="2FB6CC5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bottom w:val="single" w:sz="4" w:space="0" w:color="auto"/>
            </w:tcBorders>
            <w:vAlign w:val="center"/>
          </w:tcPr>
          <w:p w14:paraId="12C99127" w14:textId="40D98D3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w:t>
            </w:r>
            <w:r w:rsidR="008A0D76">
              <w:rPr>
                <w:rFonts w:cs="Times New Roman"/>
                <w:sz w:val="22"/>
                <w:szCs w:val="22"/>
              </w:rPr>
              <w:t>5</w:t>
            </w:r>
          </w:p>
        </w:tc>
        <w:tc>
          <w:tcPr>
            <w:tcW w:w="270" w:type="dxa"/>
            <w:vAlign w:val="bottom"/>
          </w:tcPr>
          <w:p w14:paraId="59D2487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vAlign w:val="center"/>
          </w:tcPr>
          <w:p w14:paraId="73326853" w14:textId="5FC1C954" w:rsidR="00B20E10" w:rsidRDefault="008A0D76"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vAlign w:val="bottom"/>
          </w:tcPr>
          <w:p w14:paraId="6FD91E5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vAlign w:val="center"/>
          </w:tcPr>
          <w:p w14:paraId="776E599A" w14:textId="71DAF6BA" w:rsidR="00B20E10" w:rsidRDefault="008A0D76"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B20E10" w:rsidRPr="00757C0D" w14:paraId="60E34007" w14:textId="77777777" w:rsidTr="00B20E10">
        <w:tc>
          <w:tcPr>
            <w:tcW w:w="3763" w:type="dxa"/>
            <w:vAlign w:val="bottom"/>
          </w:tcPr>
          <w:p w14:paraId="761179A9" w14:textId="77777777" w:rsidR="00B20E10" w:rsidRPr="00757C0D"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12"/>
                <w:szCs w:val="12"/>
                <w:lang w:val="en-GB"/>
              </w:rPr>
            </w:pPr>
          </w:p>
        </w:tc>
        <w:tc>
          <w:tcPr>
            <w:tcW w:w="1287" w:type="dxa"/>
            <w:tcBorders>
              <w:top w:val="single" w:sz="4" w:space="0" w:color="auto"/>
            </w:tcBorders>
            <w:vAlign w:val="bottom"/>
          </w:tcPr>
          <w:p w14:paraId="17753558" w14:textId="77777777" w:rsidR="00B20E10" w:rsidRPr="00757C0D" w:rsidRDefault="00B20E10" w:rsidP="00B20E10">
            <w:pPr>
              <w:tabs>
                <w:tab w:val="clear" w:pos="680"/>
                <w:tab w:val="clear" w:pos="907"/>
                <w:tab w:val="left" w:pos="905"/>
              </w:tabs>
              <w:spacing w:line="160" w:lineRule="atLeast"/>
              <w:ind w:right="237"/>
              <w:jc w:val="right"/>
              <w:rPr>
                <w:rFonts w:cs="Times New Roman"/>
                <w:sz w:val="12"/>
                <w:szCs w:val="12"/>
                <w:highlight w:val="yellow"/>
              </w:rPr>
            </w:pPr>
          </w:p>
        </w:tc>
        <w:tc>
          <w:tcPr>
            <w:tcW w:w="238" w:type="dxa"/>
          </w:tcPr>
          <w:p w14:paraId="068C28A5"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294" w:type="dxa"/>
            <w:tcBorders>
              <w:top w:val="single" w:sz="4" w:space="0" w:color="auto"/>
            </w:tcBorders>
            <w:vAlign w:val="bottom"/>
          </w:tcPr>
          <w:p w14:paraId="49FFF3D8" w14:textId="77777777" w:rsidR="00B20E10" w:rsidRPr="00757C0D" w:rsidRDefault="00B20E10" w:rsidP="00B20E10">
            <w:pPr>
              <w:tabs>
                <w:tab w:val="clear" w:pos="907"/>
              </w:tabs>
              <w:spacing w:line="160" w:lineRule="atLeast"/>
              <w:ind w:right="237"/>
              <w:jc w:val="right"/>
              <w:rPr>
                <w:rFonts w:cs="Times New Roman"/>
                <w:sz w:val="12"/>
                <w:szCs w:val="12"/>
              </w:rPr>
            </w:pPr>
          </w:p>
        </w:tc>
        <w:tc>
          <w:tcPr>
            <w:tcW w:w="270" w:type="dxa"/>
          </w:tcPr>
          <w:p w14:paraId="7B3A7E41"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14" w:type="dxa"/>
            <w:tcBorders>
              <w:top w:val="single" w:sz="4" w:space="0" w:color="auto"/>
            </w:tcBorders>
            <w:vAlign w:val="bottom"/>
          </w:tcPr>
          <w:p w14:paraId="0E0A8D2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270" w:type="dxa"/>
          </w:tcPr>
          <w:p w14:paraId="45D70A6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55" w:type="dxa"/>
            <w:tcBorders>
              <w:top w:val="single" w:sz="4" w:space="0" w:color="auto"/>
            </w:tcBorders>
            <w:vAlign w:val="bottom"/>
          </w:tcPr>
          <w:p w14:paraId="65B80D4D" w14:textId="77777777" w:rsidR="00B20E10" w:rsidRPr="00757C0D" w:rsidRDefault="00B20E10" w:rsidP="00B20E10">
            <w:pPr>
              <w:tabs>
                <w:tab w:val="clear" w:pos="907"/>
              </w:tabs>
              <w:spacing w:line="160" w:lineRule="atLeast"/>
              <w:ind w:right="237"/>
              <w:jc w:val="right"/>
              <w:rPr>
                <w:rFonts w:cs="Times New Roman"/>
                <w:sz w:val="12"/>
                <w:szCs w:val="12"/>
              </w:rPr>
            </w:pPr>
          </w:p>
        </w:tc>
      </w:tr>
      <w:tr w:rsidR="003B5F0A" w:rsidRPr="00F85051" w14:paraId="54984DAE" w14:textId="77777777" w:rsidTr="00195978">
        <w:tc>
          <w:tcPr>
            <w:tcW w:w="3763" w:type="dxa"/>
            <w:vAlign w:val="bottom"/>
          </w:tcPr>
          <w:p w14:paraId="091C2C74" w14:textId="70218A72" w:rsidR="003B5F0A" w:rsidRPr="00DC7304"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 receivables</w:t>
            </w:r>
          </w:p>
        </w:tc>
        <w:tc>
          <w:tcPr>
            <w:tcW w:w="1287" w:type="dxa"/>
            <w:vAlign w:val="bottom"/>
          </w:tcPr>
          <w:p w14:paraId="18E224CD" w14:textId="45E3D037" w:rsidR="003B5F0A" w:rsidRPr="006F0BCA" w:rsidRDefault="006F0BCA" w:rsidP="006F0BCA">
            <w:pPr>
              <w:tabs>
                <w:tab w:val="clear" w:pos="907"/>
              </w:tabs>
              <w:ind w:right="237"/>
              <w:jc w:val="right"/>
              <w:rPr>
                <w:rFonts w:cs="Times New Roman"/>
                <w:sz w:val="22"/>
                <w:szCs w:val="22"/>
              </w:rPr>
            </w:pPr>
            <w:r w:rsidRPr="006F0BCA">
              <w:rPr>
                <w:rFonts w:cs="Times New Roman"/>
                <w:sz w:val="22"/>
                <w:szCs w:val="22"/>
                <w:cs/>
              </w:rPr>
              <w:t>10</w:t>
            </w:r>
            <w:r w:rsidRPr="006F0BCA">
              <w:rPr>
                <w:rFonts w:cs="Times New Roman"/>
                <w:sz w:val="22"/>
                <w:szCs w:val="22"/>
              </w:rPr>
              <w:t>,</w:t>
            </w:r>
            <w:r w:rsidRPr="006F0BCA">
              <w:rPr>
                <w:rFonts w:cs="Times New Roman"/>
                <w:sz w:val="22"/>
                <w:szCs w:val="22"/>
                <w:cs/>
              </w:rPr>
              <w:t>488</w:t>
            </w:r>
          </w:p>
        </w:tc>
        <w:tc>
          <w:tcPr>
            <w:tcW w:w="238" w:type="dxa"/>
          </w:tcPr>
          <w:p w14:paraId="36AA8AF7" w14:textId="77777777" w:rsidR="003B5F0A" w:rsidRPr="00515FEF" w:rsidRDefault="003B5F0A" w:rsidP="003B5F0A">
            <w:pPr>
              <w:tabs>
                <w:tab w:val="clear" w:pos="907"/>
              </w:tabs>
              <w:ind w:right="237"/>
              <w:jc w:val="right"/>
              <w:rPr>
                <w:rFonts w:cs="Times New Roman"/>
                <w:sz w:val="22"/>
                <w:szCs w:val="22"/>
              </w:rPr>
            </w:pPr>
          </w:p>
        </w:tc>
        <w:tc>
          <w:tcPr>
            <w:tcW w:w="1294" w:type="dxa"/>
            <w:vAlign w:val="bottom"/>
          </w:tcPr>
          <w:p w14:paraId="47A1EBF0" w14:textId="2D9A03AE" w:rsidR="003B5F0A" w:rsidRDefault="003B5F0A" w:rsidP="003B5F0A">
            <w:pPr>
              <w:tabs>
                <w:tab w:val="clear" w:pos="907"/>
              </w:tabs>
              <w:ind w:right="237"/>
              <w:jc w:val="right"/>
              <w:rPr>
                <w:rFonts w:cs="Times New Roman"/>
                <w:sz w:val="22"/>
                <w:szCs w:val="22"/>
              </w:rPr>
            </w:pPr>
            <w:r>
              <w:rPr>
                <w:rFonts w:cstheme="minorBidi"/>
                <w:sz w:val="22"/>
                <w:szCs w:val="22"/>
              </w:rPr>
              <w:t>10,322</w:t>
            </w:r>
          </w:p>
        </w:tc>
        <w:tc>
          <w:tcPr>
            <w:tcW w:w="270" w:type="dxa"/>
          </w:tcPr>
          <w:p w14:paraId="29E53799" w14:textId="77777777" w:rsidR="003B5F0A" w:rsidRPr="00515FEF" w:rsidRDefault="003B5F0A" w:rsidP="003B5F0A">
            <w:pPr>
              <w:tabs>
                <w:tab w:val="clear" w:pos="907"/>
              </w:tabs>
              <w:ind w:right="237"/>
              <w:jc w:val="right"/>
              <w:rPr>
                <w:rFonts w:cs="Times New Roman"/>
                <w:sz w:val="22"/>
                <w:szCs w:val="22"/>
              </w:rPr>
            </w:pPr>
          </w:p>
        </w:tc>
        <w:tc>
          <w:tcPr>
            <w:tcW w:w="1314" w:type="dxa"/>
            <w:vAlign w:val="bottom"/>
          </w:tcPr>
          <w:p w14:paraId="5992A127" w14:textId="0F8D1682" w:rsidR="003B5F0A" w:rsidRPr="003B5F0A" w:rsidRDefault="00785C11" w:rsidP="003B5F0A">
            <w:pPr>
              <w:tabs>
                <w:tab w:val="clear" w:pos="907"/>
              </w:tabs>
              <w:ind w:right="237"/>
              <w:jc w:val="right"/>
              <w:rPr>
                <w:rFonts w:cs="Times New Roman"/>
                <w:sz w:val="22"/>
                <w:szCs w:val="22"/>
              </w:rPr>
            </w:pPr>
            <w:r w:rsidRPr="00785C11">
              <w:rPr>
                <w:rFonts w:cs="Times New Roman"/>
                <w:sz w:val="22"/>
                <w:szCs w:val="22"/>
              </w:rPr>
              <w:t>4,008</w:t>
            </w:r>
          </w:p>
        </w:tc>
        <w:tc>
          <w:tcPr>
            <w:tcW w:w="270" w:type="dxa"/>
          </w:tcPr>
          <w:p w14:paraId="693D3453"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vAlign w:val="bottom"/>
          </w:tcPr>
          <w:p w14:paraId="6C0D4837" w14:textId="0D6B9556" w:rsidR="003B5F0A" w:rsidRPr="00F85051" w:rsidRDefault="003B5F0A" w:rsidP="003B5F0A">
            <w:pPr>
              <w:tabs>
                <w:tab w:val="clear" w:pos="907"/>
              </w:tabs>
              <w:ind w:right="237"/>
              <w:jc w:val="right"/>
              <w:rPr>
                <w:rFonts w:cs="Times New Roman"/>
                <w:sz w:val="22"/>
                <w:szCs w:val="22"/>
              </w:rPr>
            </w:pPr>
            <w:r>
              <w:rPr>
                <w:rFonts w:cs="Times New Roman"/>
                <w:sz w:val="22"/>
                <w:szCs w:val="22"/>
              </w:rPr>
              <w:t>4,206</w:t>
            </w:r>
          </w:p>
        </w:tc>
      </w:tr>
      <w:tr w:rsidR="003B5F0A" w:rsidRPr="00F85051" w14:paraId="1FE0727A" w14:textId="77777777" w:rsidTr="00195978">
        <w:tc>
          <w:tcPr>
            <w:tcW w:w="3763" w:type="dxa"/>
            <w:vAlign w:val="bottom"/>
          </w:tcPr>
          <w:p w14:paraId="71E8F508" w14:textId="2F5EDA76" w:rsidR="003B5F0A" w:rsidRPr="005A4A77"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 xml:space="preserve">Less </w:t>
            </w:r>
            <w:r w:rsidRPr="00515545">
              <w:rPr>
                <w:rFonts w:cs="Times New Roman"/>
                <w:sz w:val="22"/>
                <w:szCs w:val="22"/>
              </w:rPr>
              <w:t>allowance for impairment</w:t>
            </w:r>
            <w:r>
              <w:rPr>
                <w:rFonts w:cs="Times New Roman"/>
                <w:sz w:val="22"/>
                <w:szCs w:val="22"/>
              </w:rPr>
              <w:t xml:space="preserve"> losses</w:t>
            </w:r>
          </w:p>
        </w:tc>
        <w:tc>
          <w:tcPr>
            <w:tcW w:w="1287" w:type="dxa"/>
            <w:tcBorders>
              <w:bottom w:val="single" w:sz="4" w:space="0" w:color="auto"/>
            </w:tcBorders>
            <w:vAlign w:val="bottom"/>
          </w:tcPr>
          <w:p w14:paraId="110D3888" w14:textId="61E90BB6" w:rsidR="003B5F0A" w:rsidRDefault="00B80796" w:rsidP="003B5F0A">
            <w:pPr>
              <w:tabs>
                <w:tab w:val="clear" w:pos="907"/>
                <w:tab w:val="clear" w:pos="1644"/>
                <w:tab w:val="clear" w:pos="1871"/>
              </w:tabs>
              <w:ind w:right="162"/>
              <w:jc w:val="right"/>
              <w:rPr>
                <w:rFonts w:cs="Times New Roman"/>
                <w:sz w:val="22"/>
                <w:szCs w:val="22"/>
              </w:rPr>
            </w:pPr>
            <w:r w:rsidRPr="00B80796">
              <w:rPr>
                <w:rFonts w:cs="Times New Roman"/>
                <w:sz w:val="22"/>
                <w:szCs w:val="22"/>
              </w:rPr>
              <w:t>(8,828)</w:t>
            </w:r>
          </w:p>
        </w:tc>
        <w:tc>
          <w:tcPr>
            <w:tcW w:w="238" w:type="dxa"/>
          </w:tcPr>
          <w:p w14:paraId="433E805D" w14:textId="77777777" w:rsidR="003B5F0A" w:rsidRPr="00515FEF" w:rsidRDefault="003B5F0A" w:rsidP="003B5F0A">
            <w:pPr>
              <w:tabs>
                <w:tab w:val="clear" w:pos="907"/>
              </w:tabs>
              <w:ind w:right="237"/>
              <w:jc w:val="right"/>
              <w:rPr>
                <w:rFonts w:cs="Times New Roman"/>
                <w:sz w:val="22"/>
                <w:szCs w:val="22"/>
              </w:rPr>
            </w:pPr>
          </w:p>
        </w:tc>
        <w:tc>
          <w:tcPr>
            <w:tcW w:w="1294" w:type="dxa"/>
            <w:tcBorders>
              <w:bottom w:val="single" w:sz="4" w:space="0" w:color="auto"/>
            </w:tcBorders>
            <w:vAlign w:val="bottom"/>
          </w:tcPr>
          <w:p w14:paraId="4FCF4A26" w14:textId="7C50D1BD" w:rsidR="003B5F0A" w:rsidRDefault="003B5F0A" w:rsidP="003B5F0A">
            <w:pPr>
              <w:tabs>
                <w:tab w:val="clear" w:pos="907"/>
                <w:tab w:val="clear" w:pos="1644"/>
                <w:tab w:val="clear" w:pos="1871"/>
              </w:tabs>
              <w:ind w:right="162"/>
              <w:jc w:val="right"/>
              <w:rPr>
                <w:rFonts w:cs="Times New Roman"/>
                <w:sz w:val="22"/>
                <w:szCs w:val="22"/>
              </w:rPr>
            </w:pPr>
            <w:r>
              <w:rPr>
                <w:rFonts w:cs="Times New Roman"/>
                <w:sz w:val="22"/>
                <w:szCs w:val="22"/>
              </w:rPr>
              <w:t>(8,520)</w:t>
            </w:r>
          </w:p>
        </w:tc>
        <w:tc>
          <w:tcPr>
            <w:tcW w:w="270" w:type="dxa"/>
          </w:tcPr>
          <w:p w14:paraId="5E5C6FE4" w14:textId="77777777" w:rsidR="003B5F0A" w:rsidRPr="00515FEF" w:rsidRDefault="003B5F0A" w:rsidP="003B5F0A">
            <w:pPr>
              <w:tabs>
                <w:tab w:val="clear" w:pos="907"/>
              </w:tabs>
              <w:ind w:right="237"/>
              <w:jc w:val="right"/>
              <w:rPr>
                <w:rFonts w:cs="Times New Roman"/>
                <w:sz w:val="22"/>
                <w:szCs w:val="22"/>
              </w:rPr>
            </w:pPr>
          </w:p>
        </w:tc>
        <w:tc>
          <w:tcPr>
            <w:tcW w:w="1314" w:type="dxa"/>
            <w:tcBorders>
              <w:bottom w:val="single" w:sz="4" w:space="0" w:color="auto"/>
            </w:tcBorders>
            <w:vAlign w:val="bottom"/>
          </w:tcPr>
          <w:p w14:paraId="1B3D60BC" w14:textId="4B4FD6B9" w:rsidR="003B5F0A" w:rsidRPr="003B5F0A" w:rsidRDefault="00E03FE4" w:rsidP="003B5F0A">
            <w:pPr>
              <w:tabs>
                <w:tab w:val="clear" w:pos="907"/>
                <w:tab w:val="clear" w:pos="1644"/>
                <w:tab w:val="clear" w:pos="1871"/>
              </w:tabs>
              <w:ind w:right="162"/>
              <w:jc w:val="right"/>
              <w:rPr>
                <w:rFonts w:cs="Times New Roman"/>
                <w:sz w:val="22"/>
                <w:szCs w:val="22"/>
              </w:rPr>
            </w:pPr>
            <w:r w:rsidRPr="00E03FE4">
              <w:rPr>
                <w:rFonts w:cs="Times New Roman"/>
                <w:sz w:val="22"/>
                <w:szCs w:val="22"/>
              </w:rPr>
              <w:t>(2,612)</w:t>
            </w:r>
          </w:p>
        </w:tc>
        <w:tc>
          <w:tcPr>
            <w:tcW w:w="270" w:type="dxa"/>
          </w:tcPr>
          <w:p w14:paraId="1CB4DD26"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6194ADE7" w14:textId="734CBC70" w:rsidR="003B5F0A" w:rsidRDefault="003B5F0A" w:rsidP="003B5F0A">
            <w:pPr>
              <w:tabs>
                <w:tab w:val="clear" w:pos="907"/>
                <w:tab w:val="clear" w:pos="1644"/>
                <w:tab w:val="clear" w:pos="1871"/>
              </w:tabs>
              <w:ind w:right="162"/>
              <w:jc w:val="right"/>
              <w:rPr>
                <w:rFonts w:cs="Times New Roman"/>
                <w:sz w:val="22"/>
                <w:szCs w:val="22"/>
              </w:rPr>
            </w:pPr>
            <w:r>
              <w:rPr>
                <w:rFonts w:cs="Times New Roman"/>
                <w:sz w:val="22"/>
                <w:szCs w:val="22"/>
              </w:rPr>
              <w:t>(2,612)</w:t>
            </w:r>
          </w:p>
        </w:tc>
      </w:tr>
      <w:tr w:rsidR="003B5F0A" w:rsidRPr="00F85051" w14:paraId="77EA5E05" w14:textId="77777777" w:rsidTr="00AC0071">
        <w:tc>
          <w:tcPr>
            <w:tcW w:w="3763" w:type="dxa"/>
            <w:vAlign w:val="bottom"/>
          </w:tcPr>
          <w:p w14:paraId="009479F5" w14:textId="57E3D114" w:rsidR="003B5F0A"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Net</w:t>
            </w:r>
          </w:p>
        </w:tc>
        <w:tc>
          <w:tcPr>
            <w:tcW w:w="1287" w:type="dxa"/>
            <w:tcBorders>
              <w:top w:val="single" w:sz="4" w:space="0" w:color="auto"/>
            </w:tcBorders>
            <w:vAlign w:val="bottom"/>
          </w:tcPr>
          <w:p w14:paraId="5B1751FE" w14:textId="7BBBB3D6" w:rsidR="003B5F0A" w:rsidRPr="006F0BCA" w:rsidRDefault="00C65286" w:rsidP="006F0BCA">
            <w:pPr>
              <w:tabs>
                <w:tab w:val="clear" w:pos="907"/>
              </w:tabs>
              <w:ind w:right="237"/>
              <w:jc w:val="right"/>
              <w:rPr>
                <w:rFonts w:cstheme="minorBidi"/>
                <w:sz w:val="22"/>
                <w:szCs w:val="22"/>
              </w:rPr>
            </w:pPr>
            <w:r w:rsidRPr="00C65286">
              <w:rPr>
                <w:rFonts w:cstheme="minorBidi"/>
                <w:sz w:val="22"/>
                <w:szCs w:val="22"/>
              </w:rPr>
              <w:t>1,660</w:t>
            </w:r>
          </w:p>
        </w:tc>
        <w:tc>
          <w:tcPr>
            <w:tcW w:w="238" w:type="dxa"/>
          </w:tcPr>
          <w:p w14:paraId="28B15AA3" w14:textId="77777777" w:rsidR="003B5F0A" w:rsidRPr="00515FEF" w:rsidRDefault="003B5F0A" w:rsidP="003B5F0A">
            <w:pPr>
              <w:tabs>
                <w:tab w:val="clear" w:pos="907"/>
              </w:tabs>
              <w:ind w:right="237"/>
              <w:jc w:val="right"/>
              <w:rPr>
                <w:rFonts w:cs="Times New Roman"/>
                <w:sz w:val="22"/>
                <w:szCs w:val="22"/>
              </w:rPr>
            </w:pPr>
          </w:p>
        </w:tc>
        <w:tc>
          <w:tcPr>
            <w:tcW w:w="1294" w:type="dxa"/>
            <w:tcBorders>
              <w:top w:val="single" w:sz="4" w:space="0" w:color="auto"/>
            </w:tcBorders>
          </w:tcPr>
          <w:p w14:paraId="36EEEA98" w14:textId="505D1030" w:rsidR="003B5F0A" w:rsidRDefault="003B5F0A" w:rsidP="003B5F0A">
            <w:pPr>
              <w:tabs>
                <w:tab w:val="clear" w:pos="907"/>
              </w:tabs>
              <w:ind w:right="237"/>
              <w:jc w:val="right"/>
              <w:rPr>
                <w:rFonts w:cs="Times New Roman"/>
                <w:sz w:val="22"/>
                <w:szCs w:val="22"/>
              </w:rPr>
            </w:pPr>
            <w:r w:rsidRPr="005C0B8F">
              <w:rPr>
                <w:rFonts w:cstheme="minorBidi"/>
                <w:sz w:val="22"/>
                <w:szCs w:val="22"/>
              </w:rPr>
              <w:t>1,802</w:t>
            </w:r>
          </w:p>
        </w:tc>
        <w:tc>
          <w:tcPr>
            <w:tcW w:w="270" w:type="dxa"/>
          </w:tcPr>
          <w:p w14:paraId="06AA98B9" w14:textId="77777777" w:rsidR="003B5F0A" w:rsidRPr="00515FEF" w:rsidRDefault="003B5F0A" w:rsidP="003B5F0A">
            <w:pPr>
              <w:tabs>
                <w:tab w:val="clear" w:pos="907"/>
              </w:tabs>
              <w:ind w:right="237"/>
              <w:jc w:val="right"/>
              <w:rPr>
                <w:rFonts w:cs="Times New Roman"/>
                <w:sz w:val="22"/>
                <w:szCs w:val="22"/>
              </w:rPr>
            </w:pPr>
          </w:p>
        </w:tc>
        <w:tc>
          <w:tcPr>
            <w:tcW w:w="1314" w:type="dxa"/>
            <w:tcBorders>
              <w:top w:val="single" w:sz="4" w:space="0" w:color="auto"/>
            </w:tcBorders>
            <w:vAlign w:val="bottom"/>
          </w:tcPr>
          <w:p w14:paraId="59B199F7" w14:textId="4A7A5805" w:rsidR="003B5F0A" w:rsidRPr="003B5F0A" w:rsidRDefault="00BA764F" w:rsidP="003B5F0A">
            <w:pPr>
              <w:tabs>
                <w:tab w:val="clear" w:pos="907"/>
              </w:tabs>
              <w:ind w:right="237"/>
              <w:jc w:val="right"/>
              <w:rPr>
                <w:rFonts w:cs="Times New Roman"/>
                <w:sz w:val="22"/>
                <w:szCs w:val="22"/>
              </w:rPr>
            </w:pPr>
            <w:r>
              <w:rPr>
                <w:rFonts w:cs="Times New Roman"/>
                <w:sz w:val="22"/>
                <w:szCs w:val="22"/>
              </w:rPr>
              <w:t>1,396</w:t>
            </w:r>
          </w:p>
        </w:tc>
        <w:tc>
          <w:tcPr>
            <w:tcW w:w="270" w:type="dxa"/>
          </w:tcPr>
          <w:p w14:paraId="0D6C91BE"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Borders>
              <w:top w:val="single" w:sz="4" w:space="0" w:color="auto"/>
            </w:tcBorders>
          </w:tcPr>
          <w:p w14:paraId="191FE6EA" w14:textId="61E602DE" w:rsidR="003B5F0A" w:rsidRDefault="003B5F0A" w:rsidP="003B5F0A">
            <w:pPr>
              <w:tabs>
                <w:tab w:val="clear" w:pos="907"/>
              </w:tabs>
              <w:ind w:right="237"/>
              <w:jc w:val="right"/>
              <w:rPr>
                <w:rFonts w:cs="Times New Roman"/>
                <w:sz w:val="22"/>
                <w:szCs w:val="22"/>
              </w:rPr>
            </w:pPr>
            <w:r w:rsidRPr="005C0B8F">
              <w:rPr>
                <w:rFonts w:cs="Times New Roman"/>
                <w:sz w:val="22"/>
                <w:szCs w:val="22"/>
              </w:rPr>
              <w:t>1,594</w:t>
            </w:r>
          </w:p>
        </w:tc>
      </w:tr>
      <w:tr w:rsidR="0079080A" w:rsidRPr="008047CF" w14:paraId="5BECB5DE" w14:textId="77777777" w:rsidTr="00AC0071">
        <w:tc>
          <w:tcPr>
            <w:tcW w:w="3763" w:type="dxa"/>
            <w:vAlign w:val="bottom"/>
          </w:tcPr>
          <w:p w14:paraId="64547F2C" w14:textId="43637235" w:rsidR="0079080A"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sidRPr="000F3D86">
              <w:rPr>
                <w:rFonts w:cs="Times New Roman"/>
                <w:sz w:val="22"/>
                <w:szCs w:val="22"/>
              </w:rPr>
              <w:t xml:space="preserve">Revenue </w:t>
            </w:r>
            <w:r>
              <w:rPr>
                <w:sz w:val="22"/>
                <w:szCs w:val="28"/>
              </w:rPr>
              <w:t>D</w:t>
            </w:r>
            <w:r w:rsidRPr="000F3D86">
              <w:rPr>
                <w:rFonts w:cs="Times New Roman"/>
                <w:sz w:val="22"/>
                <w:szCs w:val="22"/>
              </w:rPr>
              <w:t xml:space="preserve">epartment </w:t>
            </w:r>
            <w:r>
              <w:rPr>
                <w:rFonts w:cs="Times New Roman"/>
                <w:sz w:val="22"/>
                <w:szCs w:val="22"/>
              </w:rPr>
              <w:t>r</w:t>
            </w:r>
            <w:r w:rsidRPr="000F3D86">
              <w:rPr>
                <w:rFonts w:cs="Times New Roman"/>
                <w:sz w:val="22"/>
                <w:szCs w:val="22"/>
              </w:rPr>
              <w:t>eceivable</w:t>
            </w:r>
          </w:p>
        </w:tc>
        <w:tc>
          <w:tcPr>
            <w:tcW w:w="1287" w:type="dxa"/>
            <w:vAlign w:val="bottom"/>
          </w:tcPr>
          <w:p w14:paraId="189F96A0" w14:textId="59214474" w:rsidR="0079080A" w:rsidRPr="00BA319E" w:rsidRDefault="0079080A" w:rsidP="0079080A">
            <w:pPr>
              <w:tabs>
                <w:tab w:val="clear" w:pos="907"/>
              </w:tabs>
              <w:ind w:right="237"/>
              <w:jc w:val="right"/>
              <w:rPr>
                <w:rFonts w:cs="Times New Roman"/>
                <w:sz w:val="22"/>
                <w:szCs w:val="22"/>
              </w:rPr>
            </w:pPr>
            <w:r w:rsidRPr="00EE67CB">
              <w:rPr>
                <w:rFonts w:cs="Times New Roman"/>
                <w:sz w:val="22"/>
                <w:szCs w:val="22"/>
                <w:cs/>
              </w:rPr>
              <w:t>17</w:t>
            </w:r>
            <w:r w:rsidRPr="00EE67CB">
              <w:rPr>
                <w:rFonts w:cs="Times New Roman"/>
                <w:sz w:val="22"/>
                <w:szCs w:val="22"/>
              </w:rPr>
              <w:t>,</w:t>
            </w:r>
            <w:r w:rsidRPr="00EE67CB">
              <w:rPr>
                <w:rFonts w:cs="Times New Roman"/>
                <w:sz w:val="22"/>
                <w:szCs w:val="22"/>
                <w:cs/>
              </w:rPr>
              <w:t>964</w:t>
            </w:r>
          </w:p>
        </w:tc>
        <w:tc>
          <w:tcPr>
            <w:tcW w:w="238" w:type="dxa"/>
          </w:tcPr>
          <w:p w14:paraId="3D623139" w14:textId="77777777" w:rsidR="0079080A" w:rsidRPr="00515FEF" w:rsidRDefault="0079080A" w:rsidP="0079080A">
            <w:pPr>
              <w:tabs>
                <w:tab w:val="clear" w:pos="907"/>
              </w:tabs>
              <w:ind w:right="237"/>
              <w:jc w:val="right"/>
              <w:rPr>
                <w:rFonts w:cs="Times New Roman"/>
                <w:sz w:val="22"/>
                <w:szCs w:val="22"/>
              </w:rPr>
            </w:pPr>
          </w:p>
        </w:tc>
        <w:tc>
          <w:tcPr>
            <w:tcW w:w="1294" w:type="dxa"/>
          </w:tcPr>
          <w:p w14:paraId="7B071AEA" w14:textId="6C4BF0E0" w:rsidR="0079080A" w:rsidRPr="002652D2" w:rsidRDefault="0079080A" w:rsidP="0041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sidRPr="00884CBF">
              <w:rPr>
                <w:rFonts w:cs="Times New Roman"/>
                <w:sz w:val="22"/>
                <w:szCs w:val="22"/>
              </w:rPr>
              <w:t>-</w:t>
            </w:r>
          </w:p>
        </w:tc>
        <w:tc>
          <w:tcPr>
            <w:tcW w:w="270" w:type="dxa"/>
          </w:tcPr>
          <w:p w14:paraId="5AA08096" w14:textId="77777777" w:rsidR="0079080A" w:rsidRPr="00515FEF" w:rsidRDefault="0079080A" w:rsidP="0079080A">
            <w:pPr>
              <w:tabs>
                <w:tab w:val="clear" w:pos="907"/>
              </w:tabs>
              <w:ind w:right="237"/>
              <w:jc w:val="right"/>
              <w:rPr>
                <w:rFonts w:cs="Times New Roman"/>
                <w:sz w:val="22"/>
                <w:szCs w:val="22"/>
              </w:rPr>
            </w:pPr>
          </w:p>
        </w:tc>
        <w:tc>
          <w:tcPr>
            <w:tcW w:w="1314" w:type="dxa"/>
            <w:vAlign w:val="bottom"/>
          </w:tcPr>
          <w:p w14:paraId="5A71E4D0" w14:textId="3864C04E" w:rsidR="0079080A" w:rsidRPr="00500856" w:rsidRDefault="0079080A" w:rsidP="0079080A">
            <w:pPr>
              <w:tabs>
                <w:tab w:val="clear" w:pos="907"/>
              </w:tabs>
              <w:ind w:right="237"/>
              <w:jc w:val="right"/>
              <w:rPr>
                <w:rFonts w:cs="Times New Roman"/>
                <w:sz w:val="22"/>
                <w:szCs w:val="22"/>
              </w:rPr>
            </w:pPr>
            <w:r w:rsidRPr="00785C11">
              <w:rPr>
                <w:rFonts w:cs="Times New Roman"/>
                <w:sz w:val="22"/>
                <w:szCs w:val="22"/>
              </w:rPr>
              <w:t>17,964</w:t>
            </w:r>
          </w:p>
        </w:tc>
        <w:tc>
          <w:tcPr>
            <w:tcW w:w="270" w:type="dxa"/>
          </w:tcPr>
          <w:p w14:paraId="5E63F619"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tcPr>
          <w:p w14:paraId="3BE5048F" w14:textId="0C323ECA" w:rsidR="0079080A" w:rsidRDefault="0079080A" w:rsidP="0041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884CBF">
              <w:rPr>
                <w:rFonts w:cs="Times New Roman"/>
                <w:sz w:val="22"/>
                <w:szCs w:val="22"/>
              </w:rPr>
              <w:t>-</w:t>
            </w:r>
          </w:p>
        </w:tc>
      </w:tr>
      <w:tr w:rsidR="0079080A" w:rsidRPr="008047CF" w14:paraId="5FB9968E" w14:textId="77777777" w:rsidTr="00AC0071">
        <w:tc>
          <w:tcPr>
            <w:tcW w:w="3763" w:type="dxa"/>
            <w:vAlign w:val="bottom"/>
          </w:tcPr>
          <w:p w14:paraId="7525DCCD" w14:textId="6BADB18E" w:rsidR="0079080A" w:rsidRPr="00CA11F0"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Prepaid expenses</w:t>
            </w:r>
          </w:p>
        </w:tc>
        <w:tc>
          <w:tcPr>
            <w:tcW w:w="1287" w:type="dxa"/>
            <w:vAlign w:val="bottom"/>
          </w:tcPr>
          <w:p w14:paraId="48948F65" w14:textId="04FAD73E" w:rsidR="0079080A" w:rsidRPr="00EB3ECF" w:rsidRDefault="0079080A" w:rsidP="0079080A">
            <w:pPr>
              <w:tabs>
                <w:tab w:val="clear" w:pos="907"/>
              </w:tabs>
              <w:ind w:right="237"/>
              <w:jc w:val="right"/>
              <w:rPr>
                <w:rFonts w:cs="Times New Roman"/>
                <w:sz w:val="22"/>
                <w:szCs w:val="22"/>
              </w:rPr>
            </w:pPr>
            <w:r w:rsidRPr="00BA319E">
              <w:rPr>
                <w:rFonts w:cs="Times New Roman"/>
                <w:sz w:val="22"/>
                <w:szCs w:val="22"/>
              </w:rPr>
              <w:t>21,825</w:t>
            </w:r>
          </w:p>
        </w:tc>
        <w:tc>
          <w:tcPr>
            <w:tcW w:w="238" w:type="dxa"/>
          </w:tcPr>
          <w:p w14:paraId="064DF754" w14:textId="77777777" w:rsidR="0079080A" w:rsidRPr="00515FEF" w:rsidRDefault="0079080A" w:rsidP="0079080A">
            <w:pPr>
              <w:tabs>
                <w:tab w:val="clear" w:pos="907"/>
              </w:tabs>
              <w:ind w:right="237"/>
              <w:jc w:val="right"/>
              <w:rPr>
                <w:rFonts w:cs="Times New Roman"/>
                <w:sz w:val="22"/>
                <w:szCs w:val="22"/>
              </w:rPr>
            </w:pPr>
          </w:p>
        </w:tc>
        <w:tc>
          <w:tcPr>
            <w:tcW w:w="1294" w:type="dxa"/>
          </w:tcPr>
          <w:p w14:paraId="7815F8A0" w14:textId="496D306A" w:rsidR="0079080A" w:rsidRPr="00795B78" w:rsidRDefault="0079080A" w:rsidP="0079080A">
            <w:pPr>
              <w:tabs>
                <w:tab w:val="clear" w:pos="907"/>
              </w:tabs>
              <w:ind w:right="237"/>
              <w:jc w:val="right"/>
              <w:rPr>
                <w:rFonts w:cstheme="minorBidi"/>
                <w:sz w:val="22"/>
                <w:szCs w:val="22"/>
              </w:rPr>
            </w:pPr>
            <w:r w:rsidRPr="002652D2">
              <w:rPr>
                <w:rFonts w:cstheme="minorBidi"/>
                <w:sz w:val="22"/>
                <w:szCs w:val="22"/>
              </w:rPr>
              <w:t>21,022</w:t>
            </w:r>
          </w:p>
        </w:tc>
        <w:tc>
          <w:tcPr>
            <w:tcW w:w="270" w:type="dxa"/>
          </w:tcPr>
          <w:p w14:paraId="7DF00B48" w14:textId="77777777" w:rsidR="0079080A" w:rsidRPr="00515FEF" w:rsidRDefault="0079080A" w:rsidP="0079080A">
            <w:pPr>
              <w:tabs>
                <w:tab w:val="clear" w:pos="907"/>
              </w:tabs>
              <w:ind w:right="237"/>
              <w:jc w:val="right"/>
              <w:rPr>
                <w:rFonts w:cs="Times New Roman"/>
                <w:sz w:val="22"/>
                <w:szCs w:val="22"/>
              </w:rPr>
            </w:pPr>
          </w:p>
        </w:tc>
        <w:tc>
          <w:tcPr>
            <w:tcW w:w="1314" w:type="dxa"/>
            <w:vAlign w:val="bottom"/>
          </w:tcPr>
          <w:p w14:paraId="7CEDBE6A" w14:textId="2A7322DE" w:rsidR="0079080A" w:rsidRPr="003B5F0A" w:rsidRDefault="0079080A" w:rsidP="0079080A">
            <w:pPr>
              <w:tabs>
                <w:tab w:val="clear" w:pos="907"/>
              </w:tabs>
              <w:ind w:right="237"/>
              <w:jc w:val="right"/>
              <w:rPr>
                <w:rFonts w:cs="Times New Roman"/>
                <w:sz w:val="22"/>
                <w:szCs w:val="22"/>
              </w:rPr>
            </w:pPr>
            <w:r w:rsidRPr="00500856">
              <w:rPr>
                <w:rFonts w:cs="Times New Roman"/>
                <w:sz w:val="22"/>
                <w:szCs w:val="22"/>
              </w:rPr>
              <w:t>7,409</w:t>
            </w:r>
          </w:p>
        </w:tc>
        <w:tc>
          <w:tcPr>
            <w:tcW w:w="270" w:type="dxa"/>
          </w:tcPr>
          <w:p w14:paraId="47AEF30D"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tcPr>
          <w:p w14:paraId="1DAF0E05" w14:textId="336A5859" w:rsidR="0079080A" w:rsidRPr="00AC2780" w:rsidRDefault="0079080A" w:rsidP="0079080A">
            <w:pPr>
              <w:tabs>
                <w:tab w:val="clear" w:pos="907"/>
              </w:tabs>
              <w:ind w:right="237"/>
              <w:jc w:val="right"/>
              <w:rPr>
                <w:rFonts w:cs="Times New Roman"/>
                <w:sz w:val="22"/>
                <w:szCs w:val="22"/>
              </w:rPr>
            </w:pPr>
            <w:r>
              <w:rPr>
                <w:rFonts w:cs="Times New Roman"/>
                <w:sz w:val="22"/>
                <w:szCs w:val="22"/>
              </w:rPr>
              <w:t>8,260</w:t>
            </w:r>
          </w:p>
        </w:tc>
      </w:tr>
      <w:tr w:rsidR="0079080A" w:rsidRPr="008047CF" w14:paraId="67D8A69F" w14:textId="77777777" w:rsidTr="00AC0071">
        <w:tc>
          <w:tcPr>
            <w:tcW w:w="3763" w:type="dxa"/>
            <w:vAlign w:val="bottom"/>
          </w:tcPr>
          <w:p w14:paraId="6DD19D06" w14:textId="636C78BF" w:rsidR="0079080A" w:rsidRPr="005727B5"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rPr>
            </w:pPr>
            <w:r>
              <w:rPr>
                <w:rFonts w:cs="Times New Roman"/>
                <w:sz w:val="22"/>
                <w:szCs w:val="22"/>
              </w:rPr>
              <w:t>Accrued interest</w:t>
            </w:r>
            <w:r>
              <w:rPr>
                <w:rFonts w:cstheme="minorBidi" w:hint="cs"/>
                <w:sz w:val="22"/>
                <w:szCs w:val="22"/>
                <w:cs/>
              </w:rPr>
              <w:t xml:space="preserve"> </w:t>
            </w:r>
            <w:r>
              <w:rPr>
                <w:rFonts w:cstheme="minorBidi"/>
                <w:sz w:val="22"/>
                <w:szCs w:val="22"/>
              </w:rPr>
              <w:t>income</w:t>
            </w:r>
          </w:p>
        </w:tc>
        <w:tc>
          <w:tcPr>
            <w:tcW w:w="1287" w:type="dxa"/>
            <w:vAlign w:val="bottom"/>
          </w:tcPr>
          <w:p w14:paraId="1D81EE69" w14:textId="6BA37A6C" w:rsidR="0079080A" w:rsidRPr="00F85051" w:rsidRDefault="00A86685" w:rsidP="0079080A">
            <w:pPr>
              <w:tabs>
                <w:tab w:val="clear" w:pos="907"/>
              </w:tabs>
              <w:ind w:right="237"/>
              <w:jc w:val="right"/>
              <w:rPr>
                <w:rFonts w:cs="Times New Roman"/>
                <w:sz w:val="22"/>
                <w:szCs w:val="22"/>
              </w:rPr>
            </w:pPr>
            <w:r w:rsidRPr="00A86685">
              <w:rPr>
                <w:rFonts w:cs="Times New Roman"/>
                <w:sz w:val="22"/>
                <w:szCs w:val="22"/>
              </w:rPr>
              <w:t>9,336</w:t>
            </w:r>
          </w:p>
        </w:tc>
        <w:tc>
          <w:tcPr>
            <w:tcW w:w="238" w:type="dxa"/>
          </w:tcPr>
          <w:p w14:paraId="1CA3F61B" w14:textId="77777777" w:rsidR="0079080A" w:rsidRPr="00515FEF" w:rsidRDefault="0079080A" w:rsidP="0079080A">
            <w:pPr>
              <w:tabs>
                <w:tab w:val="clear" w:pos="907"/>
              </w:tabs>
              <w:ind w:right="237"/>
              <w:jc w:val="right"/>
              <w:rPr>
                <w:rFonts w:cs="Times New Roman"/>
                <w:sz w:val="22"/>
                <w:szCs w:val="22"/>
              </w:rPr>
            </w:pPr>
          </w:p>
        </w:tc>
        <w:tc>
          <w:tcPr>
            <w:tcW w:w="1294" w:type="dxa"/>
          </w:tcPr>
          <w:p w14:paraId="592539FB" w14:textId="6CCCF7E9" w:rsidR="0079080A" w:rsidRDefault="0079080A" w:rsidP="0079080A">
            <w:pPr>
              <w:tabs>
                <w:tab w:val="clear" w:pos="907"/>
              </w:tabs>
              <w:ind w:right="237"/>
              <w:jc w:val="right"/>
              <w:rPr>
                <w:rFonts w:cs="Times New Roman"/>
                <w:sz w:val="22"/>
                <w:szCs w:val="22"/>
              </w:rPr>
            </w:pPr>
            <w:r w:rsidRPr="005C0B8F">
              <w:rPr>
                <w:rFonts w:cstheme="minorBidi"/>
                <w:sz w:val="22"/>
                <w:szCs w:val="22"/>
              </w:rPr>
              <w:t>9,009</w:t>
            </w:r>
          </w:p>
        </w:tc>
        <w:tc>
          <w:tcPr>
            <w:tcW w:w="270" w:type="dxa"/>
          </w:tcPr>
          <w:p w14:paraId="042E39AA" w14:textId="77777777" w:rsidR="0079080A" w:rsidRPr="00515FEF" w:rsidRDefault="0079080A" w:rsidP="0079080A">
            <w:pPr>
              <w:tabs>
                <w:tab w:val="clear" w:pos="907"/>
              </w:tabs>
              <w:ind w:right="237"/>
              <w:jc w:val="right"/>
              <w:rPr>
                <w:rFonts w:cs="Times New Roman"/>
                <w:sz w:val="22"/>
                <w:szCs w:val="22"/>
              </w:rPr>
            </w:pPr>
          </w:p>
        </w:tc>
        <w:tc>
          <w:tcPr>
            <w:tcW w:w="1314" w:type="dxa"/>
            <w:vAlign w:val="bottom"/>
          </w:tcPr>
          <w:p w14:paraId="7C66DC50" w14:textId="79D1E162" w:rsidR="0079080A" w:rsidRPr="003B5F0A" w:rsidRDefault="00A86685" w:rsidP="0079080A">
            <w:pPr>
              <w:tabs>
                <w:tab w:val="clear" w:pos="907"/>
              </w:tabs>
              <w:ind w:right="237"/>
              <w:jc w:val="right"/>
              <w:rPr>
                <w:rFonts w:cs="Times New Roman"/>
                <w:sz w:val="22"/>
                <w:szCs w:val="22"/>
              </w:rPr>
            </w:pPr>
            <w:r w:rsidRPr="00A86685">
              <w:rPr>
                <w:rFonts w:cs="Times New Roman"/>
                <w:sz w:val="22"/>
                <w:szCs w:val="22"/>
              </w:rPr>
              <w:t>7,797</w:t>
            </w:r>
          </w:p>
        </w:tc>
        <w:tc>
          <w:tcPr>
            <w:tcW w:w="270" w:type="dxa"/>
          </w:tcPr>
          <w:p w14:paraId="111ED3B0"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tcPr>
          <w:p w14:paraId="66ABCCB2" w14:textId="01E11CFF" w:rsidR="0079080A" w:rsidRPr="00F85051" w:rsidRDefault="0079080A" w:rsidP="0079080A">
            <w:pPr>
              <w:tabs>
                <w:tab w:val="clear" w:pos="907"/>
              </w:tabs>
              <w:ind w:right="237"/>
              <w:jc w:val="right"/>
              <w:rPr>
                <w:rFonts w:cs="Times New Roman"/>
                <w:sz w:val="22"/>
                <w:szCs w:val="22"/>
              </w:rPr>
            </w:pPr>
            <w:r w:rsidRPr="005C0B8F">
              <w:rPr>
                <w:rFonts w:cs="Times New Roman"/>
                <w:sz w:val="22"/>
                <w:szCs w:val="22"/>
              </w:rPr>
              <w:t>7,575</w:t>
            </w:r>
          </w:p>
        </w:tc>
      </w:tr>
      <w:tr w:rsidR="0079080A" w:rsidRPr="008047CF" w14:paraId="4CE913AF" w14:textId="77777777" w:rsidTr="00195978">
        <w:tc>
          <w:tcPr>
            <w:tcW w:w="3763" w:type="dxa"/>
            <w:vAlign w:val="bottom"/>
          </w:tcPr>
          <w:p w14:paraId="7D7D196B" w14:textId="4FA7C6A5" w:rsidR="0079080A" w:rsidRPr="0023257F"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rFonts w:cs="Times New Roman"/>
                <w:sz w:val="22"/>
                <w:szCs w:val="22"/>
              </w:rPr>
              <w:t xml:space="preserve">Accrued income from </w:t>
            </w:r>
            <w:r>
              <w:rPr>
                <w:sz w:val="22"/>
                <w:szCs w:val="28"/>
              </w:rPr>
              <w:t xml:space="preserve">letting of </w:t>
            </w:r>
          </w:p>
        </w:tc>
        <w:tc>
          <w:tcPr>
            <w:tcW w:w="1287" w:type="dxa"/>
            <w:vAlign w:val="bottom"/>
          </w:tcPr>
          <w:p w14:paraId="43452125" w14:textId="00617DFB" w:rsidR="0079080A" w:rsidRPr="00F85051" w:rsidRDefault="0079080A" w:rsidP="0079080A">
            <w:pPr>
              <w:tabs>
                <w:tab w:val="clear" w:pos="907"/>
              </w:tabs>
              <w:ind w:right="237"/>
              <w:jc w:val="right"/>
              <w:rPr>
                <w:rFonts w:cs="Times New Roman"/>
                <w:sz w:val="22"/>
                <w:szCs w:val="22"/>
              </w:rPr>
            </w:pPr>
          </w:p>
        </w:tc>
        <w:tc>
          <w:tcPr>
            <w:tcW w:w="238" w:type="dxa"/>
          </w:tcPr>
          <w:p w14:paraId="4E156B45" w14:textId="77777777" w:rsidR="0079080A" w:rsidRPr="00515FEF" w:rsidRDefault="0079080A" w:rsidP="0079080A">
            <w:pPr>
              <w:tabs>
                <w:tab w:val="clear" w:pos="907"/>
              </w:tabs>
              <w:ind w:right="237"/>
              <w:jc w:val="right"/>
              <w:rPr>
                <w:rFonts w:cs="Times New Roman"/>
                <w:sz w:val="22"/>
                <w:szCs w:val="22"/>
              </w:rPr>
            </w:pPr>
          </w:p>
        </w:tc>
        <w:tc>
          <w:tcPr>
            <w:tcW w:w="1294" w:type="dxa"/>
            <w:vAlign w:val="bottom"/>
          </w:tcPr>
          <w:p w14:paraId="26C12650" w14:textId="77777777" w:rsidR="0079080A" w:rsidRDefault="0079080A" w:rsidP="0079080A">
            <w:pPr>
              <w:tabs>
                <w:tab w:val="clear" w:pos="907"/>
              </w:tabs>
              <w:ind w:right="237"/>
              <w:jc w:val="right"/>
              <w:rPr>
                <w:rFonts w:cs="Times New Roman"/>
                <w:sz w:val="22"/>
                <w:szCs w:val="22"/>
              </w:rPr>
            </w:pPr>
          </w:p>
        </w:tc>
        <w:tc>
          <w:tcPr>
            <w:tcW w:w="270" w:type="dxa"/>
          </w:tcPr>
          <w:p w14:paraId="5AE78249" w14:textId="77777777" w:rsidR="0079080A" w:rsidRPr="00515FEF" w:rsidRDefault="0079080A" w:rsidP="0079080A">
            <w:pPr>
              <w:tabs>
                <w:tab w:val="clear" w:pos="907"/>
              </w:tabs>
              <w:ind w:right="237"/>
              <w:jc w:val="right"/>
              <w:rPr>
                <w:rFonts w:cs="Times New Roman"/>
                <w:sz w:val="22"/>
                <w:szCs w:val="22"/>
              </w:rPr>
            </w:pPr>
          </w:p>
        </w:tc>
        <w:tc>
          <w:tcPr>
            <w:tcW w:w="1314" w:type="dxa"/>
            <w:vAlign w:val="bottom"/>
          </w:tcPr>
          <w:p w14:paraId="7E7DFF56" w14:textId="77777777" w:rsidR="0079080A" w:rsidRPr="003B5F0A" w:rsidRDefault="0079080A" w:rsidP="0079080A">
            <w:pPr>
              <w:tabs>
                <w:tab w:val="clear" w:pos="907"/>
              </w:tabs>
              <w:ind w:right="237"/>
              <w:jc w:val="right"/>
              <w:rPr>
                <w:rFonts w:cs="Times New Roman"/>
                <w:sz w:val="22"/>
                <w:szCs w:val="22"/>
              </w:rPr>
            </w:pPr>
          </w:p>
        </w:tc>
        <w:tc>
          <w:tcPr>
            <w:tcW w:w="270" w:type="dxa"/>
          </w:tcPr>
          <w:p w14:paraId="42B977C2"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vAlign w:val="bottom"/>
          </w:tcPr>
          <w:p w14:paraId="60342E82" w14:textId="77777777" w:rsidR="0079080A" w:rsidRPr="00F85051" w:rsidRDefault="0079080A" w:rsidP="0079080A">
            <w:pPr>
              <w:spacing w:line="160" w:lineRule="atLeast"/>
              <w:jc w:val="center"/>
              <w:rPr>
                <w:rFonts w:cs="Times New Roman"/>
                <w:sz w:val="22"/>
                <w:szCs w:val="22"/>
              </w:rPr>
            </w:pPr>
          </w:p>
        </w:tc>
      </w:tr>
      <w:tr w:rsidR="0079080A" w:rsidRPr="008047CF" w14:paraId="45B2AEA6" w14:textId="77777777" w:rsidTr="00AC0071">
        <w:tc>
          <w:tcPr>
            <w:tcW w:w="3763" w:type="dxa"/>
            <w:vAlign w:val="bottom"/>
          </w:tcPr>
          <w:p w14:paraId="24A4EDFA" w14:textId="2BD0FB3F" w:rsidR="0079080A"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 xml:space="preserve">   motorcycles</w:t>
            </w:r>
          </w:p>
        </w:tc>
        <w:tc>
          <w:tcPr>
            <w:tcW w:w="1287" w:type="dxa"/>
            <w:vAlign w:val="bottom"/>
          </w:tcPr>
          <w:p w14:paraId="664A5BA5" w14:textId="52F4A5D0" w:rsidR="0079080A" w:rsidRPr="00F85051" w:rsidRDefault="0079080A" w:rsidP="0079080A">
            <w:pPr>
              <w:tabs>
                <w:tab w:val="clear" w:pos="907"/>
              </w:tabs>
              <w:ind w:right="237"/>
              <w:jc w:val="right"/>
              <w:rPr>
                <w:rFonts w:cs="Times New Roman"/>
                <w:sz w:val="22"/>
                <w:szCs w:val="22"/>
              </w:rPr>
            </w:pPr>
            <w:r w:rsidRPr="00E71067">
              <w:rPr>
                <w:rFonts w:cs="Times New Roman"/>
                <w:sz w:val="22"/>
                <w:szCs w:val="22"/>
              </w:rPr>
              <w:t>612</w:t>
            </w:r>
          </w:p>
        </w:tc>
        <w:tc>
          <w:tcPr>
            <w:tcW w:w="238" w:type="dxa"/>
          </w:tcPr>
          <w:p w14:paraId="4DAAC240" w14:textId="77777777" w:rsidR="0079080A" w:rsidRPr="00515FEF" w:rsidRDefault="0079080A" w:rsidP="0079080A">
            <w:pPr>
              <w:tabs>
                <w:tab w:val="clear" w:pos="907"/>
              </w:tabs>
              <w:ind w:right="237"/>
              <w:jc w:val="right"/>
              <w:rPr>
                <w:rFonts w:cs="Times New Roman"/>
                <w:sz w:val="22"/>
                <w:szCs w:val="22"/>
              </w:rPr>
            </w:pPr>
          </w:p>
        </w:tc>
        <w:tc>
          <w:tcPr>
            <w:tcW w:w="1294" w:type="dxa"/>
          </w:tcPr>
          <w:p w14:paraId="2AEAEE03" w14:textId="1EFF5114" w:rsidR="0079080A" w:rsidRDefault="0079080A" w:rsidP="0079080A">
            <w:pPr>
              <w:tabs>
                <w:tab w:val="clear" w:pos="907"/>
              </w:tabs>
              <w:ind w:right="237"/>
              <w:jc w:val="right"/>
              <w:rPr>
                <w:rFonts w:cs="Times New Roman"/>
                <w:sz w:val="22"/>
                <w:szCs w:val="22"/>
              </w:rPr>
            </w:pPr>
            <w:r w:rsidRPr="005C0B8F">
              <w:rPr>
                <w:rFonts w:cstheme="minorBidi"/>
                <w:sz w:val="22"/>
                <w:szCs w:val="22"/>
              </w:rPr>
              <w:t>1,039</w:t>
            </w:r>
          </w:p>
        </w:tc>
        <w:tc>
          <w:tcPr>
            <w:tcW w:w="270" w:type="dxa"/>
          </w:tcPr>
          <w:p w14:paraId="11B9BDFD" w14:textId="77777777" w:rsidR="0079080A" w:rsidRPr="00515FEF" w:rsidRDefault="0079080A" w:rsidP="0079080A">
            <w:pPr>
              <w:tabs>
                <w:tab w:val="clear" w:pos="907"/>
              </w:tabs>
              <w:ind w:right="237"/>
              <w:jc w:val="right"/>
              <w:rPr>
                <w:rFonts w:cs="Times New Roman"/>
                <w:sz w:val="22"/>
                <w:szCs w:val="22"/>
              </w:rPr>
            </w:pPr>
          </w:p>
        </w:tc>
        <w:tc>
          <w:tcPr>
            <w:tcW w:w="1314" w:type="dxa"/>
            <w:vAlign w:val="bottom"/>
          </w:tcPr>
          <w:p w14:paraId="1DBA3EAC" w14:textId="64C5C941" w:rsidR="0079080A" w:rsidRPr="003B5F0A" w:rsidRDefault="0079080A" w:rsidP="0079080A">
            <w:pPr>
              <w:tabs>
                <w:tab w:val="clear" w:pos="907"/>
              </w:tabs>
              <w:ind w:right="237"/>
              <w:jc w:val="right"/>
              <w:rPr>
                <w:rFonts w:cs="Times New Roman"/>
                <w:sz w:val="22"/>
                <w:szCs w:val="22"/>
              </w:rPr>
            </w:pPr>
            <w:r w:rsidRPr="004B5B32">
              <w:rPr>
                <w:rFonts w:cs="Times New Roman"/>
                <w:sz w:val="22"/>
                <w:szCs w:val="22"/>
              </w:rPr>
              <w:t>612</w:t>
            </w:r>
          </w:p>
        </w:tc>
        <w:tc>
          <w:tcPr>
            <w:tcW w:w="270" w:type="dxa"/>
          </w:tcPr>
          <w:p w14:paraId="0D0302F6"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tcPr>
          <w:p w14:paraId="47954CDE" w14:textId="34220A20" w:rsidR="0079080A" w:rsidRDefault="0079080A" w:rsidP="0079080A">
            <w:pPr>
              <w:tabs>
                <w:tab w:val="clear" w:pos="907"/>
              </w:tabs>
              <w:ind w:right="237"/>
              <w:jc w:val="right"/>
              <w:rPr>
                <w:rFonts w:cs="Times New Roman"/>
                <w:sz w:val="22"/>
                <w:szCs w:val="22"/>
              </w:rPr>
            </w:pPr>
            <w:r w:rsidRPr="005C0B8F">
              <w:rPr>
                <w:rFonts w:cs="Times New Roman"/>
                <w:sz w:val="22"/>
                <w:szCs w:val="22"/>
              </w:rPr>
              <w:t>1,039</w:t>
            </w:r>
          </w:p>
        </w:tc>
      </w:tr>
      <w:tr w:rsidR="0079080A" w:rsidRPr="008047CF" w14:paraId="65590ABB" w14:textId="77777777" w:rsidTr="00AC0071">
        <w:tc>
          <w:tcPr>
            <w:tcW w:w="3763" w:type="dxa"/>
            <w:vAlign w:val="bottom"/>
          </w:tcPr>
          <w:p w14:paraId="444C3399" w14:textId="547F62E9" w:rsidR="0079080A"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sidRPr="000F3D86">
              <w:rPr>
                <w:rFonts w:cs="Times New Roman"/>
                <w:sz w:val="22"/>
                <w:szCs w:val="22"/>
              </w:rPr>
              <w:t>Current tax assets</w:t>
            </w:r>
          </w:p>
        </w:tc>
        <w:tc>
          <w:tcPr>
            <w:tcW w:w="1287" w:type="dxa"/>
            <w:vAlign w:val="bottom"/>
          </w:tcPr>
          <w:p w14:paraId="3A645AA3" w14:textId="6A6A82FD" w:rsidR="0079080A" w:rsidRPr="00E71067" w:rsidRDefault="0079080A" w:rsidP="0079080A">
            <w:pPr>
              <w:tabs>
                <w:tab w:val="clear" w:pos="907"/>
              </w:tabs>
              <w:ind w:right="237"/>
              <w:jc w:val="right"/>
              <w:rPr>
                <w:rFonts w:cs="Times New Roman"/>
                <w:sz w:val="22"/>
                <w:szCs w:val="22"/>
              </w:rPr>
            </w:pPr>
            <w:r w:rsidRPr="00EE67CB">
              <w:rPr>
                <w:rFonts w:cs="Times New Roman"/>
                <w:sz w:val="22"/>
                <w:szCs w:val="22"/>
                <w:cs/>
              </w:rPr>
              <w:t>3</w:t>
            </w:r>
            <w:r w:rsidRPr="00EE67CB">
              <w:rPr>
                <w:rFonts w:cs="Times New Roman"/>
                <w:sz w:val="22"/>
                <w:szCs w:val="22"/>
              </w:rPr>
              <w:t>,</w:t>
            </w:r>
            <w:r w:rsidRPr="00EE67CB">
              <w:rPr>
                <w:rFonts w:cs="Times New Roman"/>
                <w:sz w:val="22"/>
                <w:szCs w:val="22"/>
                <w:cs/>
              </w:rPr>
              <w:t>707</w:t>
            </w:r>
          </w:p>
        </w:tc>
        <w:tc>
          <w:tcPr>
            <w:tcW w:w="238" w:type="dxa"/>
          </w:tcPr>
          <w:p w14:paraId="36F5E1D4" w14:textId="77777777" w:rsidR="0079080A" w:rsidRPr="00515FEF" w:rsidRDefault="0079080A" w:rsidP="0079080A">
            <w:pPr>
              <w:tabs>
                <w:tab w:val="clear" w:pos="907"/>
              </w:tabs>
              <w:ind w:right="237"/>
              <w:jc w:val="right"/>
              <w:rPr>
                <w:rFonts w:cs="Times New Roman"/>
                <w:sz w:val="22"/>
                <w:szCs w:val="22"/>
              </w:rPr>
            </w:pPr>
          </w:p>
        </w:tc>
        <w:tc>
          <w:tcPr>
            <w:tcW w:w="1294" w:type="dxa"/>
          </w:tcPr>
          <w:p w14:paraId="11E547DA" w14:textId="6559B9BD" w:rsidR="0079080A" w:rsidRPr="00884CBF"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884CBF">
              <w:rPr>
                <w:rFonts w:cs="Times New Roman"/>
                <w:sz w:val="22"/>
                <w:szCs w:val="22"/>
              </w:rPr>
              <w:t>-</w:t>
            </w:r>
          </w:p>
        </w:tc>
        <w:tc>
          <w:tcPr>
            <w:tcW w:w="270" w:type="dxa"/>
          </w:tcPr>
          <w:p w14:paraId="240234C3" w14:textId="77777777" w:rsidR="0079080A" w:rsidRPr="00515FEF" w:rsidRDefault="0079080A" w:rsidP="0079080A">
            <w:pPr>
              <w:tabs>
                <w:tab w:val="clear" w:pos="907"/>
              </w:tabs>
              <w:ind w:right="237"/>
              <w:jc w:val="right"/>
              <w:rPr>
                <w:rFonts w:cs="Times New Roman"/>
                <w:sz w:val="22"/>
                <w:szCs w:val="22"/>
              </w:rPr>
            </w:pPr>
          </w:p>
        </w:tc>
        <w:tc>
          <w:tcPr>
            <w:tcW w:w="1314" w:type="dxa"/>
            <w:vAlign w:val="bottom"/>
          </w:tcPr>
          <w:p w14:paraId="03AEEA05" w14:textId="2241F94A" w:rsidR="0079080A" w:rsidRPr="004B5B32" w:rsidRDefault="0079080A" w:rsidP="0079080A">
            <w:pPr>
              <w:tabs>
                <w:tab w:val="clear" w:pos="907"/>
              </w:tabs>
              <w:ind w:right="237"/>
              <w:jc w:val="right"/>
              <w:rPr>
                <w:rFonts w:cs="Times New Roman"/>
                <w:sz w:val="22"/>
                <w:szCs w:val="22"/>
              </w:rPr>
            </w:pPr>
            <w:r w:rsidRPr="00785C11">
              <w:rPr>
                <w:rFonts w:cs="Times New Roman"/>
                <w:sz w:val="22"/>
                <w:szCs w:val="22"/>
              </w:rPr>
              <w:t>3,476</w:t>
            </w:r>
          </w:p>
        </w:tc>
        <w:tc>
          <w:tcPr>
            <w:tcW w:w="270" w:type="dxa"/>
          </w:tcPr>
          <w:p w14:paraId="685478BD"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tcPr>
          <w:p w14:paraId="0BA8C9F9" w14:textId="71100422" w:rsidR="0079080A" w:rsidRPr="00884CBF"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884CBF">
              <w:rPr>
                <w:rFonts w:cs="Times New Roman"/>
                <w:sz w:val="22"/>
                <w:szCs w:val="22"/>
              </w:rPr>
              <w:t>-</w:t>
            </w:r>
          </w:p>
        </w:tc>
      </w:tr>
      <w:tr w:rsidR="0079080A" w:rsidRPr="008047CF" w14:paraId="64A928C0" w14:textId="77777777" w:rsidTr="00AC0071">
        <w:tc>
          <w:tcPr>
            <w:tcW w:w="3763" w:type="dxa"/>
            <w:vAlign w:val="bottom"/>
          </w:tcPr>
          <w:p w14:paraId="72E2F383" w14:textId="33EFC548" w:rsidR="0079080A" w:rsidRPr="00DC7304"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Others</w:t>
            </w:r>
          </w:p>
        </w:tc>
        <w:tc>
          <w:tcPr>
            <w:tcW w:w="1287" w:type="dxa"/>
            <w:tcBorders>
              <w:bottom w:val="single" w:sz="4" w:space="0" w:color="auto"/>
            </w:tcBorders>
            <w:vAlign w:val="bottom"/>
          </w:tcPr>
          <w:p w14:paraId="07A4E74C" w14:textId="18CFAA29" w:rsidR="0079080A" w:rsidRPr="00EB3ECF" w:rsidRDefault="00A86685" w:rsidP="0079080A">
            <w:pPr>
              <w:tabs>
                <w:tab w:val="clear" w:pos="907"/>
              </w:tabs>
              <w:ind w:right="237"/>
              <w:jc w:val="right"/>
              <w:rPr>
                <w:rFonts w:cs="Times New Roman"/>
                <w:sz w:val="22"/>
                <w:szCs w:val="22"/>
              </w:rPr>
            </w:pPr>
            <w:r w:rsidRPr="00A86685">
              <w:rPr>
                <w:rFonts w:cs="Times New Roman"/>
                <w:sz w:val="22"/>
                <w:szCs w:val="22"/>
              </w:rPr>
              <w:t>1,685</w:t>
            </w:r>
          </w:p>
        </w:tc>
        <w:tc>
          <w:tcPr>
            <w:tcW w:w="238" w:type="dxa"/>
          </w:tcPr>
          <w:p w14:paraId="5C4A0814" w14:textId="77777777" w:rsidR="0079080A" w:rsidRPr="00515FEF" w:rsidRDefault="0079080A" w:rsidP="0079080A">
            <w:pPr>
              <w:tabs>
                <w:tab w:val="clear" w:pos="907"/>
              </w:tabs>
              <w:ind w:right="237"/>
              <w:jc w:val="right"/>
              <w:rPr>
                <w:rFonts w:cs="Times New Roman"/>
                <w:sz w:val="22"/>
                <w:szCs w:val="22"/>
              </w:rPr>
            </w:pPr>
          </w:p>
        </w:tc>
        <w:tc>
          <w:tcPr>
            <w:tcW w:w="1294" w:type="dxa"/>
            <w:tcBorders>
              <w:bottom w:val="single" w:sz="4" w:space="0" w:color="auto"/>
            </w:tcBorders>
          </w:tcPr>
          <w:p w14:paraId="1F24CD52" w14:textId="0A3E9A2C" w:rsidR="0079080A" w:rsidRDefault="0079080A" w:rsidP="0079080A">
            <w:pPr>
              <w:tabs>
                <w:tab w:val="clear" w:pos="907"/>
              </w:tabs>
              <w:ind w:right="237"/>
              <w:jc w:val="right"/>
              <w:rPr>
                <w:rFonts w:cs="Times New Roman"/>
                <w:sz w:val="22"/>
                <w:szCs w:val="22"/>
              </w:rPr>
            </w:pPr>
            <w:r>
              <w:rPr>
                <w:rFonts w:cstheme="minorBidi"/>
                <w:sz w:val="22"/>
                <w:szCs w:val="22"/>
              </w:rPr>
              <w:t>650</w:t>
            </w:r>
          </w:p>
        </w:tc>
        <w:tc>
          <w:tcPr>
            <w:tcW w:w="270" w:type="dxa"/>
          </w:tcPr>
          <w:p w14:paraId="61E58566" w14:textId="77777777" w:rsidR="0079080A" w:rsidRPr="00515FEF" w:rsidRDefault="0079080A" w:rsidP="0079080A">
            <w:pPr>
              <w:tabs>
                <w:tab w:val="clear" w:pos="907"/>
              </w:tabs>
              <w:ind w:right="237"/>
              <w:jc w:val="right"/>
              <w:rPr>
                <w:rFonts w:cs="Times New Roman"/>
                <w:sz w:val="22"/>
                <w:szCs w:val="22"/>
              </w:rPr>
            </w:pPr>
          </w:p>
        </w:tc>
        <w:tc>
          <w:tcPr>
            <w:tcW w:w="1314" w:type="dxa"/>
            <w:tcBorders>
              <w:bottom w:val="single" w:sz="4" w:space="0" w:color="auto"/>
            </w:tcBorders>
            <w:vAlign w:val="bottom"/>
          </w:tcPr>
          <w:p w14:paraId="3D3B8640" w14:textId="18E339C3" w:rsidR="0079080A" w:rsidRPr="003B5F0A" w:rsidRDefault="00A86685" w:rsidP="0079080A">
            <w:pPr>
              <w:tabs>
                <w:tab w:val="clear" w:pos="907"/>
              </w:tabs>
              <w:ind w:right="237"/>
              <w:jc w:val="right"/>
              <w:rPr>
                <w:rFonts w:cs="Times New Roman"/>
                <w:sz w:val="22"/>
                <w:szCs w:val="22"/>
              </w:rPr>
            </w:pPr>
            <w:r w:rsidRPr="00A86685">
              <w:rPr>
                <w:rFonts w:cs="Times New Roman"/>
                <w:sz w:val="22"/>
                <w:szCs w:val="22"/>
              </w:rPr>
              <w:t>1,096</w:t>
            </w:r>
          </w:p>
        </w:tc>
        <w:tc>
          <w:tcPr>
            <w:tcW w:w="270" w:type="dxa"/>
          </w:tcPr>
          <w:p w14:paraId="2F9A2A2E"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tcBorders>
              <w:bottom w:val="single" w:sz="4" w:space="0" w:color="auto"/>
            </w:tcBorders>
          </w:tcPr>
          <w:p w14:paraId="4850F3E3" w14:textId="18EB3CE7" w:rsidR="0079080A" w:rsidRPr="00F85051" w:rsidRDefault="0079080A" w:rsidP="0079080A">
            <w:pPr>
              <w:tabs>
                <w:tab w:val="clear" w:pos="907"/>
              </w:tabs>
              <w:ind w:right="237"/>
              <w:jc w:val="right"/>
              <w:rPr>
                <w:rFonts w:cs="Times New Roman"/>
                <w:sz w:val="22"/>
                <w:szCs w:val="22"/>
              </w:rPr>
            </w:pPr>
            <w:r w:rsidRPr="005C0B8F">
              <w:rPr>
                <w:rFonts w:cs="Times New Roman"/>
                <w:sz w:val="22"/>
                <w:szCs w:val="22"/>
              </w:rPr>
              <w:t>33</w:t>
            </w:r>
            <w:r>
              <w:rPr>
                <w:rFonts w:cs="Times New Roman"/>
                <w:sz w:val="22"/>
                <w:szCs w:val="22"/>
              </w:rPr>
              <w:t>4</w:t>
            </w:r>
          </w:p>
        </w:tc>
      </w:tr>
      <w:tr w:rsidR="0079080A" w:rsidRPr="008047CF" w14:paraId="1B31AA78" w14:textId="77777777" w:rsidTr="00AC0071">
        <w:tc>
          <w:tcPr>
            <w:tcW w:w="3763" w:type="dxa"/>
            <w:vAlign w:val="bottom"/>
          </w:tcPr>
          <w:p w14:paraId="488D2D0F" w14:textId="3A5ABB92" w:rsidR="0079080A" w:rsidRPr="00CA11F0" w:rsidRDefault="0079080A" w:rsidP="0079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cs/>
              </w:rPr>
            </w:pPr>
            <w:r>
              <w:rPr>
                <w:rFonts w:cs="Times New Roman"/>
                <w:sz w:val="22"/>
                <w:szCs w:val="22"/>
              </w:rPr>
              <w:t>Total</w:t>
            </w:r>
          </w:p>
        </w:tc>
        <w:tc>
          <w:tcPr>
            <w:tcW w:w="1287" w:type="dxa"/>
            <w:tcBorders>
              <w:top w:val="single" w:sz="4" w:space="0" w:color="auto"/>
              <w:bottom w:val="double" w:sz="4" w:space="0" w:color="auto"/>
            </w:tcBorders>
            <w:vAlign w:val="bottom"/>
          </w:tcPr>
          <w:p w14:paraId="6B067416" w14:textId="33E64E6D" w:rsidR="0079080A" w:rsidRPr="00305212" w:rsidRDefault="0079080A" w:rsidP="0079080A">
            <w:pPr>
              <w:tabs>
                <w:tab w:val="clear" w:pos="907"/>
              </w:tabs>
              <w:ind w:right="237"/>
              <w:jc w:val="right"/>
              <w:rPr>
                <w:rFonts w:cstheme="minorBidi"/>
                <w:sz w:val="22"/>
                <w:szCs w:val="22"/>
              </w:rPr>
            </w:pPr>
            <w:r w:rsidRPr="00AE107B">
              <w:rPr>
                <w:rFonts w:cstheme="minorBidi"/>
                <w:sz w:val="22"/>
                <w:szCs w:val="22"/>
              </w:rPr>
              <w:t>56,789</w:t>
            </w:r>
          </w:p>
        </w:tc>
        <w:tc>
          <w:tcPr>
            <w:tcW w:w="238" w:type="dxa"/>
          </w:tcPr>
          <w:p w14:paraId="71A04F73" w14:textId="77777777" w:rsidR="0079080A" w:rsidRPr="00515FEF" w:rsidRDefault="0079080A" w:rsidP="0079080A">
            <w:pPr>
              <w:tabs>
                <w:tab w:val="clear" w:pos="907"/>
              </w:tabs>
              <w:ind w:right="237"/>
              <w:jc w:val="right"/>
              <w:rPr>
                <w:rFonts w:cs="Times New Roman"/>
                <w:sz w:val="22"/>
                <w:szCs w:val="22"/>
              </w:rPr>
            </w:pPr>
          </w:p>
        </w:tc>
        <w:tc>
          <w:tcPr>
            <w:tcW w:w="1294" w:type="dxa"/>
            <w:tcBorders>
              <w:top w:val="single" w:sz="4" w:space="0" w:color="auto"/>
              <w:bottom w:val="double" w:sz="4" w:space="0" w:color="auto"/>
            </w:tcBorders>
          </w:tcPr>
          <w:p w14:paraId="2E14D881" w14:textId="01C5122B" w:rsidR="0079080A" w:rsidRDefault="0079080A" w:rsidP="0079080A">
            <w:pPr>
              <w:tabs>
                <w:tab w:val="clear" w:pos="907"/>
              </w:tabs>
              <w:ind w:right="237"/>
              <w:jc w:val="right"/>
              <w:rPr>
                <w:rFonts w:cs="Times New Roman"/>
                <w:sz w:val="22"/>
                <w:szCs w:val="22"/>
              </w:rPr>
            </w:pPr>
            <w:r w:rsidRPr="002652D2">
              <w:rPr>
                <w:rFonts w:cs="Times New Roman"/>
                <w:sz w:val="22"/>
                <w:szCs w:val="22"/>
              </w:rPr>
              <w:t>33,522</w:t>
            </w:r>
          </w:p>
        </w:tc>
        <w:tc>
          <w:tcPr>
            <w:tcW w:w="270" w:type="dxa"/>
          </w:tcPr>
          <w:p w14:paraId="70C28BBA" w14:textId="77777777" w:rsidR="0079080A" w:rsidRPr="00515FEF" w:rsidRDefault="0079080A" w:rsidP="0079080A">
            <w:pPr>
              <w:tabs>
                <w:tab w:val="clear" w:pos="907"/>
              </w:tabs>
              <w:ind w:right="237"/>
              <w:jc w:val="right"/>
              <w:rPr>
                <w:rFonts w:cs="Times New Roman"/>
                <w:sz w:val="22"/>
                <w:szCs w:val="22"/>
              </w:rPr>
            </w:pPr>
          </w:p>
        </w:tc>
        <w:tc>
          <w:tcPr>
            <w:tcW w:w="1314" w:type="dxa"/>
            <w:tcBorders>
              <w:top w:val="single" w:sz="4" w:space="0" w:color="auto"/>
              <w:bottom w:val="double" w:sz="4" w:space="0" w:color="auto"/>
            </w:tcBorders>
            <w:vAlign w:val="bottom"/>
          </w:tcPr>
          <w:p w14:paraId="7277479E" w14:textId="1F941C47" w:rsidR="0079080A" w:rsidRPr="003B5F0A" w:rsidRDefault="0079080A" w:rsidP="0079080A">
            <w:pPr>
              <w:tabs>
                <w:tab w:val="clear" w:pos="907"/>
              </w:tabs>
              <w:ind w:right="237"/>
              <w:jc w:val="right"/>
              <w:rPr>
                <w:rFonts w:cs="Times New Roman"/>
                <w:sz w:val="22"/>
                <w:szCs w:val="22"/>
              </w:rPr>
            </w:pPr>
            <w:r w:rsidRPr="00785C11">
              <w:rPr>
                <w:rFonts w:cs="Times New Roman"/>
                <w:sz w:val="22"/>
                <w:szCs w:val="22"/>
              </w:rPr>
              <w:t>39,750</w:t>
            </w:r>
          </w:p>
        </w:tc>
        <w:tc>
          <w:tcPr>
            <w:tcW w:w="270" w:type="dxa"/>
          </w:tcPr>
          <w:p w14:paraId="65036BB6" w14:textId="77777777" w:rsidR="0079080A" w:rsidRPr="008047CF" w:rsidRDefault="0079080A" w:rsidP="0079080A">
            <w:pPr>
              <w:tabs>
                <w:tab w:val="clear" w:pos="907"/>
              </w:tabs>
              <w:ind w:right="237"/>
              <w:jc w:val="right"/>
              <w:rPr>
                <w:rFonts w:cs="Times New Roman"/>
                <w:sz w:val="22"/>
                <w:szCs w:val="22"/>
                <w:highlight w:val="yellow"/>
              </w:rPr>
            </w:pPr>
          </w:p>
        </w:tc>
        <w:tc>
          <w:tcPr>
            <w:tcW w:w="1355" w:type="dxa"/>
            <w:tcBorders>
              <w:top w:val="single" w:sz="4" w:space="0" w:color="auto"/>
              <w:bottom w:val="double" w:sz="4" w:space="0" w:color="auto"/>
            </w:tcBorders>
          </w:tcPr>
          <w:p w14:paraId="4F4813EF" w14:textId="2427A540" w:rsidR="0079080A" w:rsidRPr="00F85051" w:rsidRDefault="0079080A" w:rsidP="0079080A">
            <w:pPr>
              <w:tabs>
                <w:tab w:val="clear" w:pos="907"/>
              </w:tabs>
              <w:ind w:right="237"/>
              <w:jc w:val="right"/>
              <w:rPr>
                <w:rFonts w:cs="Times New Roman"/>
                <w:sz w:val="22"/>
                <w:szCs w:val="22"/>
              </w:rPr>
            </w:pPr>
            <w:r>
              <w:rPr>
                <w:rFonts w:cs="Times New Roman"/>
                <w:sz w:val="22"/>
                <w:szCs w:val="22"/>
              </w:rPr>
              <w:t>18,802</w:t>
            </w:r>
          </w:p>
        </w:tc>
      </w:tr>
    </w:tbl>
    <w:p w14:paraId="5EBF88FE" w14:textId="77777777" w:rsidR="0063500F" w:rsidRP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p w14:paraId="750CED6D" w14:textId="77777777" w:rsidR="000E1D61" w:rsidRDefault="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3ABB58" w14:textId="5A010AEC" w:rsidR="00794C9A" w:rsidRPr="00515545" w:rsidRDefault="00794C9A" w:rsidP="000110A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Loans to other parties</w:t>
      </w:r>
    </w:p>
    <w:p w14:paraId="4031EB19" w14:textId="77777777" w:rsidR="00794C9A" w:rsidRPr="003561CC" w:rsidRDefault="00794C9A" w:rsidP="009A7B74">
      <w:pPr>
        <w:tabs>
          <w:tab w:val="clear" w:pos="227"/>
          <w:tab w:val="clear" w:pos="454"/>
          <w:tab w:val="left" w:pos="142"/>
          <w:tab w:val="left" w:pos="426"/>
          <w:tab w:val="left" w:pos="709"/>
          <w:tab w:val="left" w:pos="1276"/>
        </w:tabs>
        <w:jc w:val="thaiDistribute"/>
        <w:rPr>
          <w:rFonts w:cs="Times New Roman"/>
          <w:sz w:val="18"/>
          <w:szCs w:val="18"/>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505171C0"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r w:rsidR="00553278">
              <w:rPr>
                <w:rFonts w:cs="Times New Roman"/>
                <w:spacing w:val="-2"/>
                <w:sz w:val="22"/>
                <w:szCs w:val="22"/>
              </w:rPr>
              <w:t xml:space="preserve"> </w:t>
            </w:r>
            <w:r w:rsidRPr="00515545">
              <w:rPr>
                <w:rFonts w:cs="Times New Roman"/>
                <w:spacing w:val="-2"/>
                <w:sz w:val="22"/>
                <w:szCs w:val="22"/>
              </w:rPr>
              <w:t>/</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5C007C17" w14:textId="77777777" w:rsidTr="00C51331">
        <w:tc>
          <w:tcPr>
            <w:tcW w:w="6237" w:type="dxa"/>
            <w:vAlign w:val="bottom"/>
          </w:tcPr>
          <w:p w14:paraId="4999D4A4"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top w:val="single" w:sz="4" w:space="0" w:color="auto"/>
            </w:tcBorders>
            <w:vAlign w:val="center"/>
          </w:tcPr>
          <w:p w14:paraId="2D7F6C06" w14:textId="10C6CABB" w:rsidR="00752799" w:rsidRPr="00515545" w:rsidRDefault="00C7528E"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w:t>
            </w:r>
            <w:r w:rsidR="00772A94">
              <w:rPr>
                <w:rFonts w:cs="Times New Roman"/>
                <w:sz w:val="22"/>
                <w:szCs w:val="22"/>
              </w:rPr>
              <w:t xml:space="preserve"> 3</w:t>
            </w:r>
            <w:r>
              <w:rPr>
                <w:rFonts w:cs="Times New Roman"/>
                <w:sz w:val="22"/>
                <w:szCs w:val="22"/>
              </w:rPr>
              <w:t>0</w:t>
            </w:r>
            <w:r w:rsidR="00752799" w:rsidRPr="00515545">
              <w:rPr>
                <w:rFonts w:cs="Times New Roman"/>
                <w:sz w:val="22"/>
                <w:szCs w:val="22"/>
              </w:rPr>
              <w:t>,</w:t>
            </w:r>
          </w:p>
        </w:tc>
        <w:tc>
          <w:tcPr>
            <w:tcW w:w="270" w:type="dxa"/>
            <w:tcBorders>
              <w:top w:val="single" w:sz="4" w:space="0" w:color="auto"/>
              <w:right w:val="nil"/>
            </w:tcBorders>
            <w:vAlign w:val="center"/>
          </w:tcPr>
          <w:p w14:paraId="0C5FF0D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57A7D0C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4DB38BE3" w:rsidR="00752799" w:rsidRPr="00515545" w:rsidRDefault="008A0D76"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11866886" w:rsidR="00752799" w:rsidRPr="00515545" w:rsidRDefault="008A0D76"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752799" w:rsidRPr="003561CC" w14:paraId="4B69E032" w14:textId="77777777" w:rsidTr="0048323E">
        <w:tc>
          <w:tcPr>
            <w:tcW w:w="6237" w:type="dxa"/>
            <w:vAlign w:val="bottom"/>
          </w:tcPr>
          <w:p w14:paraId="2BFE2596" w14:textId="77777777" w:rsidR="00752799" w:rsidRPr="003561CC"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16"/>
                <w:szCs w:val="16"/>
                <w:lang w:val="en-GB"/>
              </w:rPr>
            </w:pPr>
          </w:p>
        </w:tc>
        <w:tc>
          <w:tcPr>
            <w:tcW w:w="1451" w:type="dxa"/>
            <w:tcBorders>
              <w:top w:val="single" w:sz="4" w:space="0" w:color="auto"/>
            </w:tcBorders>
            <w:vAlign w:val="bottom"/>
          </w:tcPr>
          <w:p w14:paraId="4FF4A87C" w14:textId="77777777" w:rsidR="00752799" w:rsidRPr="003561CC" w:rsidRDefault="00752799" w:rsidP="00752799">
            <w:pPr>
              <w:tabs>
                <w:tab w:val="clear" w:pos="907"/>
              </w:tabs>
              <w:spacing w:line="180" w:lineRule="atLeast"/>
              <w:ind w:right="237"/>
              <w:jc w:val="right"/>
              <w:rPr>
                <w:rFonts w:cs="Times New Roman"/>
                <w:sz w:val="16"/>
                <w:szCs w:val="16"/>
                <w:highlight w:val="yellow"/>
              </w:rPr>
            </w:pPr>
          </w:p>
        </w:tc>
        <w:tc>
          <w:tcPr>
            <w:tcW w:w="270" w:type="dxa"/>
          </w:tcPr>
          <w:p w14:paraId="77F07157" w14:textId="77777777" w:rsidR="00752799" w:rsidRPr="003561CC" w:rsidRDefault="00752799" w:rsidP="00752799">
            <w:pPr>
              <w:tabs>
                <w:tab w:val="clear" w:pos="907"/>
              </w:tabs>
              <w:spacing w:line="180" w:lineRule="atLeast"/>
              <w:ind w:right="237"/>
              <w:jc w:val="right"/>
              <w:rPr>
                <w:rFonts w:cs="Times New Roman"/>
                <w:sz w:val="16"/>
                <w:szCs w:val="16"/>
                <w:highlight w:val="yellow"/>
              </w:rPr>
            </w:pPr>
          </w:p>
        </w:tc>
        <w:tc>
          <w:tcPr>
            <w:tcW w:w="1573" w:type="dxa"/>
            <w:tcBorders>
              <w:top w:val="single" w:sz="4" w:space="0" w:color="auto"/>
            </w:tcBorders>
            <w:vAlign w:val="bottom"/>
          </w:tcPr>
          <w:p w14:paraId="5E38FDB5" w14:textId="77777777" w:rsidR="00752799" w:rsidRPr="003561CC" w:rsidRDefault="00752799" w:rsidP="00752799">
            <w:pPr>
              <w:tabs>
                <w:tab w:val="clear" w:pos="907"/>
              </w:tabs>
              <w:spacing w:line="180" w:lineRule="atLeast"/>
              <w:ind w:right="237"/>
              <w:jc w:val="right"/>
              <w:rPr>
                <w:rFonts w:cs="Times New Roman"/>
                <w:sz w:val="16"/>
                <w:szCs w:val="16"/>
              </w:rPr>
            </w:pPr>
          </w:p>
        </w:tc>
      </w:tr>
      <w:tr w:rsidR="008E1DA8" w:rsidRPr="00515545" w14:paraId="7F51FEB7" w14:textId="77777777" w:rsidTr="0048323E">
        <w:tc>
          <w:tcPr>
            <w:tcW w:w="6237" w:type="dxa"/>
            <w:vAlign w:val="bottom"/>
          </w:tcPr>
          <w:p w14:paraId="37CAB708" w14:textId="7DA92E1B" w:rsidR="008E1DA8" w:rsidRPr="00515545" w:rsidRDefault="00983F36"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Pr>
                <w:rFonts w:cs="Times New Roman"/>
                <w:sz w:val="22"/>
                <w:szCs w:val="22"/>
              </w:rPr>
              <w:t>Loans</w:t>
            </w:r>
            <w:r w:rsidR="008E1DA8" w:rsidRPr="00515545">
              <w:rPr>
                <w:rFonts w:cs="Times New Roman"/>
                <w:sz w:val="22"/>
                <w:szCs w:val="22"/>
              </w:rPr>
              <w:t xml:space="preserve"> to other parties</w:t>
            </w:r>
            <w:r w:rsidR="00AC6C8B">
              <w:rPr>
                <w:rFonts w:cs="Times New Roman"/>
                <w:sz w:val="22"/>
                <w:szCs w:val="22"/>
              </w:rPr>
              <w:t xml:space="preserve"> - u</w:t>
            </w:r>
            <w:r w:rsidR="00AC6C8B" w:rsidRPr="00515545">
              <w:rPr>
                <w:rFonts w:cs="Times New Roman"/>
                <w:sz w:val="22"/>
                <w:szCs w:val="22"/>
              </w:rPr>
              <w:t>nsecured</w:t>
            </w:r>
          </w:p>
        </w:tc>
        <w:tc>
          <w:tcPr>
            <w:tcW w:w="1451" w:type="dxa"/>
          </w:tcPr>
          <w:p w14:paraId="76DC71B7" w14:textId="59CCA19C" w:rsidR="008E1DA8" w:rsidRPr="00515545" w:rsidRDefault="00FF3DA5" w:rsidP="008E1DA8">
            <w:pPr>
              <w:tabs>
                <w:tab w:val="clear" w:pos="907"/>
              </w:tabs>
              <w:ind w:right="237"/>
              <w:jc w:val="right"/>
              <w:rPr>
                <w:rFonts w:cs="Times New Roman"/>
                <w:sz w:val="22"/>
                <w:szCs w:val="22"/>
              </w:rPr>
            </w:pPr>
            <w:r w:rsidRPr="00FF3DA5">
              <w:rPr>
                <w:rFonts w:cs="Times New Roman"/>
                <w:sz w:val="22"/>
                <w:szCs w:val="22"/>
              </w:rPr>
              <w:t>15,229</w:t>
            </w:r>
          </w:p>
        </w:tc>
        <w:tc>
          <w:tcPr>
            <w:tcW w:w="270" w:type="dxa"/>
          </w:tcPr>
          <w:p w14:paraId="02036216"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Pr>
          <w:p w14:paraId="56D688FC" w14:textId="625F22E5" w:rsidR="008E1DA8" w:rsidRPr="00515545" w:rsidRDefault="008E1DA8" w:rsidP="008E1DA8">
            <w:pPr>
              <w:tabs>
                <w:tab w:val="clear" w:pos="907"/>
              </w:tabs>
              <w:ind w:right="237"/>
              <w:jc w:val="right"/>
              <w:rPr>
                <w:rFonts w:cs="Times New Roman"/>
                <w:sz w:val="22"/>
                <w:szCs w:val="22"/>
              </w:rPr>
            </w:pPr>
            <w:r>
              <w:rPr>
                <w:rFonts w:cs="Times New Roman"/>
                <w:sz w:val="22"/>
                <w:szCs w:val="22"/>
              </w:rPr>
              <w:t>16,684</w:t>
            </w:r>
          </w:p>
        </w:tc>
      </w:tr>
      <w:tr w:rsidR="008E1DA8" w:rsidRPr="00515545" w14:paraId="61E29F86" w14:textId="77777777" w:rsidTr="008E1DA8">
        <w:tc>
          <w:tcPr>
            <w:tcW w:w="6237" w:type="dxa"/>
            <w:vAlign w:val="bottom"/>
          </w:tcPr>
          <w:p w14:paraId="57F97C92" w14:textId="50B5EC8F" w:rsidR="008E1DA8" w:rsidRPr="00515545" w:rsidRDefault="00983F36"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Loans</w:t>
            </w:r>
            <w:r w:rsidR="00AC6C8B" w:rsidRPr="00515545">
              <w:rPr>
                <w:rFonts w:cs="Times New Roman"/>
                <w:sz w:val="22"/>
                <w:szCs w:val="22"/>
              </w:rPr>
              <w:t xml:space="preserve"> to other part</w:t>
            </w:r>
            <w:r w:rsidR="00AC6C8B">
              <w:rPr>
                <w:rFonts w:cs="Times New Roman"/>
                <w:sz w:val="22"/>
                <w:szCs w:val="22"/>
              </w:rPr>
              <w:t xml:space="preserve">y - </w:t>
            </w:r>
            <w:r w:rsidR="00AC6C8B" w:rsidRPr="00515545">
              <w:rPr>
                <w:rFonts w:cs="Times New Roman"/>
                <w:sz w:val="22"/>
                <w:szCs w:val="22"/>
              </w:rPr>
              <w:t>secured</w:t>
            </w:r>
          </w:p>
        </w:tc>
        <w:tc>
          <w:tcPr>
            <w:tcW w:w="1451" w:type="dxa"/>
            <w:tcBorders>
              <w:bottom w:val="single" w:sz="4" w:space="0" w:color="auto"/>
            </w:tcBorders>
          </w:tcPr>
          <w:p w14:paraId="192CCA67" w14:textId="1D51B487" w:rsidR="008E1DA8" w:rsidRPr="00515545" w:rsidRDefault="00EC07A4" w:rsidP="008E1DA8">
            <w:pPr>
              <w:tabs>
                <w:tab w:val="clear" w:pos="907"/>
              </w:tabs>
              <w:ind w:right="237"/>
              <w:jc w:val="right"/>
              <w:rPr>
                <w:rFonts w:cs="Times New Roman"/>
                <w:sz w:val="22"/>
                <w:szCs w:val="22"/>
              </w:rPr>
            </w:pPr>
            <w:r w:rsidRPr="00EC07A4">
              <w:rPr>
                <w:rFonts w:cs="Times New Roman"/>
                <w:sz w:val="22"/>
                <w:szCs w:val="22"/>
              </w:rPr>
              <w:t>926</w:t>
            </w:r>
          </w:p>
        </w:tc>
        <w:tc>
          <w:tcPr>
            <w:tcW w:w="270" w:type="dxa"/>
          </w:tcPr>
          <w:p w14:paraId="665D9154"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Borders>
              <w:bottom w:val="single" w:sz="4" w:space="0" w:color="auto"/>
            </w:tcBorders>
          </w:tcPr>
          <w:p w14:paraId="2E9D4166" w14:textId="4CC51EB2" w:rsidR="008E1DA8" w:rsidRPr="00884CBF" w:rsidRDefault="008E1DA8"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884CBF">
              <w:rPr>
                <w:rFonts w:cs="Times New Roman"/>
                <w:sz w:val="22"/>
                <w:szCs w:val="22"/>
              </w:rPr>
              <w:t>-</w:t>
            </w:r>
          </w:p>
        </w:tc>
      </w:tr>
      <w:tr w:rsidR="008E1DA8" w:rsidRPr="00515545" w14:paraId="04B17721" w14:textId="77777777" w:rsidTr="008E1DA8">
        <w:tc>
          <w:tcPr>
            <w:tcW w:w="6237" w:type="dxa"/>
            <w:vAlign w:val="bottom"/>
          </w:tcPr>
          <w:p w14:paraId="228725AC" w14:textId="6F08C7B4" w:rsidR="008E1DA8" w:rsidRPr="00515545" w:rsidRDefault="00AC6C8B"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Total</w:t>
            </w:r>
          </w:p>
        </w:tc>
        <w:tc>
          <w:tcPr>
            <w:tcW w:w="1451" w:type="dxa"/>
            <w:tcBorders>
              <w:top w:val="single" w:sz="4" w:space="0" w:color="auto"/>
            </w:tcBorders>
          </w:tcPr>
          <w:p w14:paraId="35BCFE71" w14:textId="7B0542D3" w:rsidR="008E1DA8" w:rsidRPr="00515545" w:rsidRDefault="00224F01" w:rsidP="008E1DA8">
            <w:pPr>
              <w:tabs>
                <w:tab w:val="clear" w:pos="907"/>
              </w:tabs>
              <w:ind w:right="237"/>
              <w:jc w:val="right"/>
              <w:rPr>
                <w:rFonts w:cs="Times New Roman"/>
                <w:sz w:val="22"/>
                <w:szCs w:val="22"/>
              </w:rPr>
            </w:pPr>
            <w:r w:rsidRPr="00224F01">
              <w:rPr>
                <w:rFonts w:cs="Times New Roman"/>
                <w:sz w:val="22"/>
                <w:szCs w:val="22"/>
              </w:rPr>
              <w:t>16,155</w:t>
            </w:r>
          </w:p>
        </w:tc>
        <w:tc>
          <w:tcPr>
            <w:tcW w:w="270" w:type="dxa"/>
          </w:tcPr>
          <w:p w14:paraId="2E7A0F6A"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Borders>
              <w:top w:val="single" w:sz="4" w:space="0" w:color="auto"/>
            </w:tcBorders>
          </w:tcPr>
          <w:p w14:paraId="1BAE3199" w14:textId="108547C7" w:rsidR="008E1DA8" w:rsidRDefault="008E1DA8" w:rsidP="008E1DA8">
            <w:pPr>
              <w:tabs>
                <w:tab w:val="clear" w:pos="907"/>
              </w:tabs>
              <w:ind w:right="237"/>
              <w:jc w:val="right"/>
              <w:rPr>
                <w:rFonts w:cs="Times New Roman"/>
                <w:sz w:val="22"/>
                <w:szCs w:val="22"/>
              </w:rPr>
            </w:pPr>
            <w:r>
              <w:rPr>
                <w:rFonts w:cs="Times New Roman"/>
                <w:sz w:val="22"/>
                <w:szCs w:val="22"/>
              </w:rPr>
              <w:t>16,684</w:t>
            </w:r>
          </w:p>
        </w:tc>
      </w:tr>
      <w:tr w:rsidR="008E1DA8" w:rsidRPr="00515545" w14:paraId="0BE46903" w14:textId="77777777" w:rsidTr="0048323E">
        <w:tc>
          <w:tcPr>
            <w:tcW w:w="6237" w:type="dxa"/>
            <w:vAlign w:val="bottom"/>
          </w:tcPr>
          <w:p w14:paraId="07A5BB27" w14:textId="77777777" w:rsidR="008E1DA8" w:rsidRPr="00515545" w:rsidRDefault="008E1DA8"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05BCA15C" w:rsidR="008E1DA8" w:rsidRPr="00515545" w:rsidRDefault="00334D5F" w:rsidP="00983F36">
            <w:pPr>
              <w:tabs>
                <w:tab w:val="clear" w:pos="907"/>
                <w:tab w:val="clear" w:pos="1644"/>
                <w:tab w:val="clear" w:pos="1871"/>
              </w:tabs>
              <w:ind w:right="162"/>
              <w:jc w:val="right"/>
              <w:rPr>
                <w:rFonts w:cs="Times New Roman"/>
                <w:sz w:val="22"/>
                <w:szCs w:val="22"/>
              </w:rPr>
            </w:pPr>
            <w:r w:rsidRPr="00334D5F">
              <w:rPr>
                <w:rFonts w:cs="Times New Roman"/>
                <w:sz w:val="22"/>
                <w:szCs w:val="22"/>
              </w:rPr>
              <w:t>(3,652)</w:t>
            </w:r>
          </w:p>
        </w:tc>
        <w:tc>
          <w:tcPr>
            <w:tcW w:w="270" w:type="dxa"/>
          </w:tcPr>
          <w:p w14:paraId="147EC8ED" w14:textId="77777777" w:rsidR="008E1DA8" w:rsidRPr="00515545" w:rsidRDefault="008E1DA8" w:rsidP="008E1DA8">
            <w:pPr>
              <w:tabs>
                <w:tab w:val="clear" w:pos="907"/>
              </w:tabs>
              <w:ind w:right="170"/>
              <w:jc w:val="right"/>
              <w:rPr>
                <w:rFonts w:cs="Times New Roman"/>
                <w:sz w:val="22"/>
                <w:szCs w:val="22"/>
                <w:highlight w:val="yellow"/>
                <w:cs/>
              </w:rPr>
            </w:pPr>
          </w:p>
        </w:tc>
        <w:tc>
          <w:tcPr>
            <w:tcW w:w="1573" w:type="dxa"/>
          </w:tcPr>
          <w:p w14:paraId="5EEED814" w14:textId="76CA9A4F" w:rsidR="008E1DA8" w:rsidRPr="00515545" w:rsidRDefault="008E1DA8" w:rsidP="008E1DA8">
            <w:pPr>
              <w:tabs>
                <w:tab w:val="clear" w:pos="907"/>
                <w:tab w:val="clear" w:pos="1644"/>
                <w:tab w:val="clear" w:pos="1871"/>
              </w:tabs>
              <w:ind w:right="162"/>
              <w:jc w:val="right"/>
              <w:rPr>
                <w:rFonts w:cs="Times New Roman"/>
                <w:sz w:val="22"/>
                <w:szCs w:val="22"/>
              </w:rPr>
            </w:pPr>
            <w:r>
              <w:rPr>
                <w:rFonts w:cs="Times New Roman"/>
                <w:sz w:val="22"/>
                <w:szCs w:val="22"/>
              </w:rPr>
              <w:t>(3,001)</w:t>
            </w:r>
          </w:p>
        </w:tc>
      </w:tr>
      <w:tr w:rsidR="008E1DA8" w:rsidRPr="00515545" w14:paraId="3E123E28" w14:textId="77777777" w:rsidTr="0048323E">
        <w:tc>
          <w:tcPr>
            <w:tcW w:w="6237" w:type="dxa"/>
            <w:vAlign w:val="bottom"/>
          </w:tcPr>
          <w:p w14:paraId="549D4139" w14:textId="77777777" w:rsidR="008E1DA8" w:rsidRPr="00515545" w:rsidRDefault="008E1DA8"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6872986C" w:rsidR="008E1DA8" w:rsidRPr="00515545" w:rsidRDefault="00F5633A" w:rsidP="008E1DA8">
            <w:pPr>
              <w:tabs>
                <w:tab w:val="clear" w:pos="907"/>
              </w:tabs>
              <w:ind w:right="237"/>
              <w:jc w:val="right"/>
              <w:rPr>
                <w:rFonts w:cs="Times New Roman"/>
                <w:sz w:val="22"/>
                <w:szCs w:val="22"/>
              </w:rPr>
            </w:pPr>
            <w:r w:rsidRPr="00F5633A">
              <w:rPr>
                <w:rFonts w:cs="Times New Roman"/>
                <w:sz w:val="22"/>
                <w:szCs w:val="22"/>
              </w:rPr>
              <w:t>12,503</w:t>
            </w:r>
          </w:p>
        </w:tc>
        <w:tc>
          <w:tcPr>
            <w:tcW w:w="270" w:type="dxa"/>
          </w:tcPr>
          <w:p w14:paraId="2A58D9D0"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558EB0D9" w:rsidR="008E1DA8" w:rsidRPr="00515545" w:rsidRDefault="008E1DA8" w:rsidP="008E1DA8">
            <w:pPr>
              <w:tabs>
                <w:tab w:val="clear" w:pos="907"/>
              </w:tabs>
              <w:ind w:right="237"/>
              <w:jc w:val="right"/>
              <w:rPr>
                <w:rFonts w:cs="Times New Roman"/>
                <w:sz w:val="22"/>
                <w:szCs w:val="22"/>
              </w:rPr>
            </w:pPr>
            <w:r>
              <w:rPr>
                <w:rFonts w:cs="Times New Roman"/>
                <w:sz w:val="22"/>
                <w:szCs w:val="22"/>
              </w:rPr>
              <w:t>13,683</w:t>
            </w:r>
          </w:p>
        </w:tc>
      </w:tr>
    </w:tbl>
    <w:p w14:paraId="5CE75527" w14:textId="77777777" w:rsidR="00C51331" w:rsidRPr="003561CC" w:rsidRDefault="00C51331" w:rsidP="00C51331">
      <w:pPr>
        <w:tabs>
          <w:tab w:val="clear" w:pos="227"/>
          <w:tab w:val="clear" w:pos="454"/>
          <w:tab w:val="left" w:pos="142"/>
          <w:tab w:val="left" w:pos="426"/>
          <w:tab w:val="left" w:pos="709"/>
          <w:tab w:val="left" w:pos="1276"/>
        </w:tabs>
        <w:jc w:val="thaiDistribute"/>
        <w:rPr>
          <w:rFonts w:cs="Times New Roman"/>
          <w:sz w:val="18"/>
          <w:szCs w:val="18"/>
          <w:highlight w:val="yellow"/>
        </w:rPr>
      </w:pPr>
    </w:p>
    <w:p w14:paraId="5C05D73F" w14:textId="465E0831" w:rsidR="008A0D76" w:rsidRPr="00515545" w:rsidRDefault="008A0D76" w:rsidP="008A0D76">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 xml:space="preserve">local non-related company whose business is engaged in sales of solar-cell panel amounting to Baht </w:t>
      </w:r>
      <w:r w:rsidR="0051057B">
        <w:rPr>
          <w:rFonts w:cs="Times New Roman"/>
          <w:sz w:val="22"/>
          <w:szCs w:val="22"/>
        </w:rPr>
        <w:t>5.</w:t>
      </w:r>
      <w:r w:rsidR="000849C6">
        <w:rPr>
          <w:rFonts w:cs="Times New Roman"/>
          <w:sz w:val="22"/>
          <w:szCs w:val="22"/>
        </w:rPr>
        <w:t>4</w:t>
      </w:r>
      <w:r>
        <w:rPr>
          <w:rFonts w:cs="Times New Roman"/>
          <w:sz w:val="22"/>
          <w:szCs w:val="22"/>
        </w:rPr>
        <w:t xml:space="preserve"> </w:t>
      </w:r>
      <w:r w:rsidRPr="00515545">
        <w:rPr>
          <w:rFonts w:cs="Times New Roman"/>
          <w:sz w:val="22"/>
          <w:szCs w:val="22"/>
        </w:rPr>
        <w:t xml:space="preserve">million as at </w:t>
      </w:r>
      <w:r w:rsidR="00C7528E">
        <w:rPr>
          <w:rFonts w:cs="Times New Roman"/>
          <w:sz w:val="22"/>
          <w:szCs w:val="22"/>
        </w:rPr>
        <w:t>June</w:t>
      </w:r>
      <w:r>
        <w:rPr>
          <w:rFonts w:cs="Times New Roman"/>
          <w:sz w:val="22"/>
          <w:szCs w:val="22"/>
        </w:rPr>
        <w:t xml:space="preserve"> 3</w:t>
      </w:r>
      <w:r w:rsidR="00C7528E">
        <w:rPr>
          <w:rFonts w:cs="Times New Roman"/>
          <w:sz w:val="22"/>
          <w:szCs w:val="22"/>
        </w:rPr>
        <w:t>0</w:t>
      </w:r>
      <w:r w:rsidRPr="00515545">
        <w:rPr>
          <w:rFonts w:cs="Times New Roman"/>
          <w:sz w:val="22"/>
          <w:szCs w:val="22"/>
        </w:rPr>
        <w:t>, 202</w:t>
      </w:r>
      <w:r>
        <w:rPr>
          <w:rFonts w:cs="Times New Roman"/>
          <w:sz w:val="22"/>
          <w:szCs w:val="22"/>
        </w:rPr>
        <w:t>6</w:t>
      </w:r>
      <w:r w:rsidRPr="00515545">
        <w:rPr>
          <w:rFonts w:cs="Times New Roman"/>
          <w:sz w:val="22"/>
          <w:szCs w:val="22"/>
        </w:rPr>
        <w:t xml:space="preserve"> </w:t>
      </w:r>
      <w:r w:rsidRPr="008625AE">
        <w:rPr>
          <w:rFonts w:cs="Times New Roman"/>
          <w:sz w:val="22"/>
          <w:szCs w:val="22"/>
        </w:rPr>
        <w:t xml:space="preserve">(Baht </w:t>
      </w:r>
      <w:r>
        <w:rPr>
          <w:rFonts w:cs="Times New Roman"/>
          <w:sz w:val="22"/>
          <w:szCs w:val="22"/>
        </w:rPr>
        <w:t xml:space="preserve">6.9 </w:t>
      </w:r>
      <w:r w:rsidRPr="008625AE">
        <w:rPr>
          <w:rFonts w:cs="Times New Roman"/>
          <w:sz w:val="22"/>
          <w:szCs w:val="22"/>
        </w:rPr>
        <w:t>million as at December 31, 202</w:t>
      </w:r>
      <w:r>
        <w:rPr>
          <w:rFonts w:cs="Times New Roman"/>
          <w:sz w:val="22"/>
          <w:szCs w:val="22"/>
        </w:rPr>
        <w:t>5</w:t>
      </w:r>
      <w:r w:rsidRPr="008625AE">
        <w:rPr>
          <w:rFonts w:cs="Times New Roman"/>
          <w:sz w:val="22"/>
          <w:szCs w:val="22"/>
        </w:rPr>
        <w:t>),</w:t>
      </w:r>
      <w:r w:rsidRPr="00515545">
        <w:rPr>
          <w:rFonts w:cs="Times New Roman"/>
          <w:sz w:val="22"/>
          <w:szCs w:val="22"/>
        </w:rPr>
        <w:t xml:space="preserve"> bears interest</w:t>
      </w:r>
      <w:r>
        <w:rPr>
          <w:rFonts w:cs="Times New Roman"/>
          <w:sz w:val="22"/>
          <w:szCs w:val="22"/>
        </w:rPr>
        <w:t xml:space="preserve"> rate</w:t>
      </w:r>
      <w:r w:rsidRPr="00515545">
        <w:rPr>
          <w:rFonts w:cs="Times New Roman"/>
          <w:sz w:val="22"/>
          <w:szCs w:val="22"/>
        </w:rPr>
        <w:t xml:space="preserve"> at 10% p.a. and is repayable monthly, totaling 72 months, starting from March 2022 until February 2028 and (2) loans to agents amounting to </w:t>
      </w:r>
      <w:r w:rsidRPr="00555860">
        <w:rPr>
          <w:rFonts w:cs="Times New Roman"/>
          <w:sz w:val="22"/>
          <w:szCs w:val="22"/>
        </w:rPr>
        <w:t xml:space="preserve">Baht </w:t>
      </w:r>
      <w:r w:rsidR="00AC6C8B" w:rsidRPr="00555860">
        <w:rPr>
          <w:rFonts w:cs="Times New Roman"/>
          <w:sz w:val="22"/>
          <w:szCs w:val="22"/>
        </w:rPr>
        <w:t>9.8</w:t>
      </w:r>
      <w:r w:rsidRPr="00555860">
        <w:rPr>
          <w:rFonts w:cs="Times New Roman"/>
          <w:sz w:val="22"/>
          <w:szCs w:val="22"/>
        </w:rPr>
        <w:t xml:space="preserve"> million</w:t>
      </w:r>
      <w:r w:rsidRPr="008625AE">
        <w:rPr>
          <w:rFonts w:cs="Times New Roman"/>
          <w:sz w:val="22"/>
          <w:szCs w:val="22"/>
        </w:rPr>
        <w:t xml:space="preserve"> as at </w:t>
      </w:r>
      <w:r w:rsidR="00C7528E">
        <w:rPr>
          <w:rFonts w:cs="Times New Roman"/>
          <w:sz w:val="22"/>
          <w:szCs w:val="22"/>
        </w:rPr>
        <w:t>June</w:t>
      </w:r>
      <w:r>
        <w:rPr>
          <w:rFonts w:cs="Times New Roman"/>
          <w:sz w:val="22"/>
          <w:szCs w:val="22"/>
        </w:rPr>
        <w:t xml:space="preserve"> 3</w:t>
      </w:r>
      <w:r w:rsidR="00C7528E">
        <w:rPr>
          <w:rFonts w:cs="Times New Roman"/>
          <w:sz w:val="22"/>
          <w:szCs w:val="22"/>
        </w:rPr>
        <w:t>0</w:t>
      </w:r>
      <w:r w:rsidRPr="008625AE">
        <w:rPr>
          <w:rFonts w:cs="Times New Roman"/>
          <w:sz w:val="22"/>
          <w:szCs w:val="22"/>
        </w:rPr>
        <w:t>, 202</w:t>
      </w:r>
      <w:r>
        <w:rPr>
          <w:rFonts w:cs="Times New Roman"/>
          <w:sz w:val="22"/>
          <w:szCs w:val="22"/>
        </w:rPr>
        <w:t>6</w:t>
      </w:r>
      <w:r w:rsidRPr="008625AE">
        <w:rPr>
          <w:rFonts w:cs="Times New Roman"/>
          <w:sz w:val="22"/>
          <w:szCs w:val="22"/>
        </w:rPr>
        <w:t xml:space="preserve"> </w:t>
      </w:r>
      <w:r w:rsidR="00916EE7">
        <w:rPr>
          <w:rFonts w:cs="Times New Roman"/>
          <w:sz w:val="22"/>
          <w:szCs w:val="22"/>
        </w:rPr>
        <w:t xml:space="preserve">and </w:t>
      </w:r>
      <w:r w:rsidRPr="008625AE">
        <w:rPr>
          <w:rFonts w:cs="Times New Roman"/>
          <w:sz w:val="22"/>
          <w:szCs w:val="22"/>
        </w:rPr>
        <w:t>December 31, 20</w:t>
      </w:r>
      <w:r>
        <w:rPr>
          <w:rFonts w:cs="Times New Roman"/>
          <w:sz w:val="22"/>
          <w:szCs w:val="22"/>
        </w:rPr>
        <w:t>25,</w:t>
      </w:r>
      <w:r w:rsidRPr="008625AE">
        <w:rPr>
          <w:rFonts w:cs="Times New Roman"/>
          <w:sz w:val="22"/>
          <w:szCs w:val="22"/>
        </w:rPr>
        <w:t xml:space="preserve"> bear interest rate at 9% p.a. and</w:t>
      </w:r>
      <w:r w:rsidRPr="00515545">
        <w:rPr>
          <w:rFonts w:cs="Times New Roman"/>
          <w:sz w:val="22"/>
          <w:szCs w:val="22"/>
        </w:rPr>
        <w:t xml:space="preserve"> mature </w:t>
      </w:r>
      <w:r>
        <w:rPr>
          <w:rFonts w:cs="Times New Roman"/>
          <w:sz w:val="22"/>
          <w:szCs w:val="22"/>
        </w:rPr>
        <w:t xml:space="preserve">within </w:t>
      </w:r>
      <w:r w:rsidRPr="00515545">
        <w:rPr>
          <w:rFonts w:cs="Times New Roman"/>
          <w:sz w:val="22"/>
          <w:szCs w:val="22"/>
        </w:rPr>
        <w:t>202</w:t>
      </w:r>
      <w:r>
        <w:rPr>
          <w:rFonts w:cs="Times New Roman"/>
          <w:sz w:val="22"/>
          <w:szCs w:val="22"/>
        </w:rPr>
        <w:t>8</w:t>
      </w:r>
      <w:r w:rsidRPr="00515545">
        <w:rPr>
          <w:rFonts w:cs="Times New Roman"/>
          <w:sz w:val="22"/>
          <w:szCs w:val="22"/>
        </w:rPr>
        <w:t>.</w:t>
      </w:r>
    </w:p>
    <w:p w14:paraId="332CE2CE" w14:textId="77777777" w:rsidR="008A0D76" w:rsidRPr="003561CC" w:rsidRDefault="008A0D76"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18"/>
          <w:szCs w:val="18"/>
        </w:rPr>
      </w:pPr>
    </w:p>
    <w:p w14:paraId="71D77C36" w14:textId="78C77E76" w:rsidR="00AC6C8B" w:rsidRDefault="00AC6C8B"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B5F64">
        <w:rPr>
          <w:rFonts w:cs="Times New Roman"/>
          <w:sz w:val="22"/>
          <w:szCs w:val="22"/>
        </w:rPr>
        <w:t>Secured loan</w:t>
      </w:r>
      <w:r w:rsidRPr="00EB5F64">
        <w:rPr>
          <w:sz w:val="22"/>
          <w:szCs w:val="22"/>
        </w:rPr>
        <w:t xml:space="preserve"> to other party is loan</w:t>
      </w:r>
      <w:r w:rsidRPr="00EB5F64">
        <w:rPr>
          <w:rFonts w:cs="Cordia New"/>
          <w:sz w:val="22"/>
          <w:szCs w:val="22"/>
        </w:rPr>
        <w:t xml:space="preserve"> to </w:t>
      </w:r>
      <w:r w:rsidRPr="00EB5F64">
        <w:rPr>
          <w:sz w:val="22"/>
          <w:szCs w:val="22"/>
        </w:rPr>
        <w:t xml:space="preserve">a </w:t>
      </w:r>
      <w:r w:rsidRPr="00EB5F64">
        <w:rPr>
          <w:rFonts w:cs="Times New Roman"/>
          <w:sz w:val="22"/>
          <w:szCs w:val="22"/>
        </w:rPr>
        <w:t xml:space="preserve">local non-related company whose business is engaged in </w:t>
      </w:r>
      <w:r w:rsidR="003561CC" w:rsidRPr="00EB5F64">
        <w:rPr>
          <w:rFonts w:cs="Times New Roman"/>
          <w:sz w:val="22"/>
          <w:szCs w:val="22"/>
        </w:rPr>
        <w:t>manufacturing and sales of drinking water</w:t>
      </w:r>
      <w:r w:rsidRPr="00EB5F64">
        <w:rPr>
          <w:rFonts w:cs="Times New Roman"/>
          <w:sz w:val="22"/>
          <w:szCs w:val="22"/>
        </w:rPr>
        <w:t xml:space="preserve"> amounting to Baht </w:t>
      </w:r>
      <w:r w:rsidR="0046645A">
        <w:rPr>
          <w:rFonts w:cs="Times New Roman"/>
          <w:sz w:val="22"/>
          <w:szCs w:val="22"/>
        </w:rPr>
        <w:t>0.9</w:t>
      </w:r>
      <w:r w:rsidRPr="00EB5F64">
        <w:rPr>
          <w:rFonts w:cs="Times New Roman"/>
          <w:sz w:val="22"/>
          <w:szCs w:val="22"/>
        </w:rPr>
        <w:t xml:space="preserve"> million as at </w:t>
      </w:r>
      <w:r w:rsidR="00C7528E">
        <w:rPr>
          <w:rFonts w:cs="Times New Roman"/>
          <w:sz w:val="22"/>
          <w:szCs w:val="22"/>
        </w:rPr>
        <w:t>June</w:t>
      </w:r>
      <w:r w:rsidRPr="00EB5F64">
        <w:rPr>
          <w:rFonts w:cs="Times New Roman"/>
          <w:sz w:val="22"/>
          <w:szCs w:val="22"/>
        </w:rPr>
        <w:t xml:space="preserve"> 3</w:t>
      </w:r>
      <w:r w:rsidR="00C7528E">
        <w:rPr>
          <w:rFonts w:cs="Times New Roman"/>
          <w:sz w:val="22"/>
          <w:szCs w:val="22"/>
        </w:rPr>
        <w:t>0</w:t>
      </w:r>
      <w:r w:rsidRPr="00EB5F64">
        <w:rPr>
          <w:rFonts w:cs="Times New Roman"/>
          <w:sz w:val="22"/>
          <w:szCs w:val="22"/>
        </w:rPr>
        <w:t>, 2026, bears interest rate at 1</w:t>
      </w:r>
      <w:r w:rsidR="003561CC" w:rsidRPr="00EB5F64">
        <w:rPr>
          <w:rFonts w:cs="Times New Roman"/>
          <w:sz w:val="22"/>
          <w:szCs w:val="22"/>
        </w:rPr>
        <w:t>5</w:t>
      </w:r>
      <w:r w:rsidRPr="00EB5F64">
        <w:rPr>
          <w:rFonts w:cs="Times New Roman"/>
          <w:sz w:val="22"/>
          <w:szCs w:val="22"/>
        </w:rPr>
        <w:t>% p.a. and is repayable monthly, totaling 2</w:t>
      </w:r>
      <w:r w:rsidR="003561CC" w:rsidRPr="00EB5F64">
        <w:rPr>
          <w:rFonts w:cs="Times New Roman"/>
          <w:sz w:val="22"/>
          <w:szCs w:val="22"/>
        </w:rPr>
        <w:t>4</w:t>
      </w:r>
      <w:r w:rsidRPr="00EB5F64">
        <w:rPr>
          <w:rFonts w:cs="Times New Roman"/>
          <w:sz w:val="22"/>
          <w:szCs w:val="22"/>
        </w:rPr>
        <w:t xml:space="preserve"> months, starting from </w:t>
      </w:r>
      <w:r w:rsidR="003561CC" w:rsidRPr="00EB5F64">
        <w:rPr>
          <w:rFonts w:cs="Times New Roman"/>
          <w:sz w:val="22"/>
          <w:szCs w:val="22"/>
        </w:rPr>
        <w:t>April 2026</w:t>
      </w:r>
      <w:r w:rsidRPr="00EB5F64">
        <w:rPr>
          <w:rFonts w:cs="Times New Roman"/>
          <w:sz w:val="22"/>
          <w:szCs w:val="22"/>
        </w:rPr>
        <w:t xml:space="preserve"> until </w:t>
      </w:r>
      <w:r w:rsidR="003561CC" w:rsidRPr="00EB5F64">
        <w:rPr>
          <w:rFonts w:cs="Times New Roman"/>
          <w:sz w:val="22"/>
          <w:szCs w:val="22"/>
        </w:rPr>
        <w:t>March 2028.</w:t>
      </w:r>
    </w:p>
    <w:p w14:paraId="344B9E12" w14:textId="77777777" w:rsidR="00AC6C8B" w:rsidRPr="003561CC" w:rsidRDefault="00AC6C8B"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18"/>
          <w:szCs w:val="18"/>
        </w:rPr>
      </w:pPr>
    </w:p>
    <w:p w14:paraId="4905046C" w14:textId="1BB58180" w:rsidR="00165B68" w:rsidRPr="00B20E10" w:rsidRDefault="00165B68" w:rsidP="00165B6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2"/>
          <w:szCs w:val="22"/>
        </w:rPr>
      </w:pPr>
      <w:r w:rsidRPr="007714FB">
        <w:rPr>
          <w:rFonts w:cs="Times New Roman"/>
          <w:b/>
          <w:bCs/>
          <w:sz w:val="22"/>
          <w:szCs w:val="22"/>
        </w:rPr>
        <w:t>O</w:t>
      </w:r>
      <w:r>
        <w:rPr>
          <w:rFonts w:cs="Times New Roman"/>
          <w:b/>
          <w:bCs/>
          <w:sz w:val="22"/>
          <w:szCs w:val="22"/>
        </w:rPr>
        <w:t>THER CURRENT FINANCIAL ASSETS</w:t>
      </w:r>
    </w:p>
    <w:p w14:paraId="089FB78F" w14:textId="77777777" w:rsidR="00B20E10" w:rsidRPr="003561CC"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18"/>
          <w:szCs w:val="18"/>
        </w:rPr>
      </w:pPr>
    </w:p>
    <w:tbl>
      <w:tblPr>
        <w:tblW w:w="10146" w:type="dxa"/>
        <w:tblLayout w:type="fixed"/>
        <w:tblLook w:val="01E0" w:firstRow="1" w:lastRow="1" w:firstColumn="1" w:lastColumn="1" w:noHBand="0" w:noVBand="0"/>
      </w:tblPr>
      <w:tblGrid>
        <w:gridCol w:w="3544"/>
        <w:gridCol w:w="1474"/>
        <w:gridCol w:w="241"/>
        <w:gridCol w:w="1474"/>
        <w:gridCol w:w="236"/>
        <w:gridCol w:w="1474"/>
        <w:gridCol w:w="236"/>
        <w:gridCol w:w="1467"/>
      </w:tblGrid>
      <w:tr w:rsidR="008A0D76" w:rsidRPr="006347F4" w14:paraId="68925935" w14:textId="77777777" w:rsidTr="00A57D20">
        <w:trPr>
          <w:trHeight w:val="260"/>
        </w:trPr>
        <w:tc>
          <w:tcPr>
            <w:tcW w:w="3544" w:type="dxa"/>
            <w:vAlign w:val="bottom"/>
          </w:tcPr>
          <w:p w14:paraId="608A882D" w14:textId="77777777" w:rsidR="008A0D76" w:rsidRPr="006347F4" w:rsidRDefault="008A0D76" w:rsidP="00A57D20">
            <w:pPr>
              <w:pStyle w:val="1"/>
              <w:widowControl/>
              <w:ind w:right="0"/>
              <w:jc w:val="center"/>
              <w:rPr>
                <w:rFonts w:hAnsi="Times New Roman" w:cs="Times New Roman"/>
                <w:color w:val="auto"/>
                <w:sz w:val="22"/>
                <w:szCs w:val="22"/>
              </w:rPr>
            </w:pPr>
          </w:p>
        </w:tc>
        <w:tc>
          <w:tcPr>
            <w:tcW w:w="6602" w:type="dxa"/>
            <w:gridSpan w:val="7"/>
            <w:tcBorders>
              <w:bottom w:val="single" w:sz="4" w:space="0" w:color="auto"/>
            </w:tcBorders>
            <w:vAlign w:val="center"/>
          </w:tcPr>
          <w:p w14:paraId="3D971877"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In Thousand Baht</w:t>
            </w:r>
          </w:p>
        </w:tc>
      </w:tr>
      <w:tr w:rsidR="008A0D76" w:rsidRPr="006347F4" w14:paraId="7EEC3EF9" w14:textId="77777777" w:rsidTr="00A57D20">
        <w:trPr>
          <w:trHeight w:val="260"/>
        </w:trPr>
        <w:tc>
          <w:tcPr>
            <w:tcW w:w="3544" w:type="dxa"/>
            <w:vAlign w:val="bottom"/>
          </w:tcPr>
          <w:p w14:paraId="51752723" w14:textId="77777777" w:rsidR="008A0D76" w:rsidRPr="006347F4" w:rsidRDefault="008A0D76" w:rsidP="00A57D20">
            <w:pPr>
              <w:pStyle w:val="1"/>
              <w:widowControl/>
              <w:ind w:right="0"/>
              <w:jc w:val="center"/>
              <w:rPr>
                <w:rFonts w:hAnsi="Times New Roman" w:cs="Times New Roman"/>
                <w:color w:val="auto"/>
                <w:sz w:val="22"/>
                <w:szCs w:val="22"/>
              </w:rPr>
            </w:pPr>
          </w:p>
        </w:tc>
        <w:tc>
          <w:tcPr>
            <w:tcW w:w="3189" w:type="dxa"/>
            <w:gridSpan w:val="3"/>
            <w:tcBorders>
              <w:top w:val="single" w:sz="4" w:space="0" w:color="auto"/>
            </w:tcBorders>
            <w:vAlign w:val="center"/>
          </w:tcPr>
          <w:p w14:paraId="166B3E3D"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tcBorders>
            <w:vAlign w:val="bottom"/>
          </w:tcPr>
          <w:p w14:paraId="2B3F5971" w14:textId="77777777" w:rsidR="008A0D76" w:rsidRPr="006347F4"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tcBorders>
              <w:top w:val="single" w:sz="4" w:space="0" w:color="auto"/>
            </w:tcBorders>
            <w:vAlign w:val="center"/>
          </w:tcPr>
          <w:p w14:paraId="38570F21"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8A0D76" w:rsidRPr="006347F4" w14:paraId="751A5515" w14:textId="77777777" w:rsidTr="00A57D20">
        <w:trPr>
          <w:trHeight w:val="260"/>
        </w:trPr>
        <w:tc>
          <w:tcPr>
            <w:tcW w:w="3544" w:type="dxa"/>
            <w:vAlign w:val="bottom"/>
          </w:tcPr>
          <w:p w14:paraId="4838DC6E" w14:textId="77777777" w:rsidR="008A0D76" w:rsidRPr="006347F4" w:rsidRDefault="008A0D76" w:rsidP="00A57D20">
            <w:pPr>
              <w:pStyle w:val="1"/>
              <w:widowControl/>
              <w:ind w:right="0"/>
              <w:jc w:val="center"/>
              <w:rPr>
                <w:rFonts w:hAnsi="Times New Roman" w:cs="Times New Roman"/>
                <w:color w:val="auto"/>
                <w:sz w:val="22"/>
                <w:szCs w:val="22"/>
              </w:rPr>
            </w:pPr>
          </w:p>
        </w:tc>
        <w:tc>
          <w:tcPr>
            <w:tcW w:w="3189" w:type="dxa"/>
            <w:gridSpan w:val="3"/>
            <w:tcBorders>
              <w:bottom w:val="single" w:sz="4" w:space="0" w:color="auto"/>
            </w:tcBorders>
            <w:vAlign w:val="center"/>
          </w:tcPr>
          <w:p w14:paraId="486D391C"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vAlign w:val="bottom"/>
          </w:tcPr>
          <w:p w14:paraId="2134B626" w14:textId="77777777" w:rsidR="008A0D76" w:rsidRPr="006347F4"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tcBorders>
              <w:bottom w:val="single" w:sz="4" w:space="0" w:color="auto"/>
            </w:tcBorders>
            <w:vAlign w:val="center"/>
          </w:tcPr>
          <w:p w14:paraId="7E3C9483"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EC1BAB" w:rsidRPr="006347F4" w14:paraId="038F900B" w14:textId="77777777" w:rsidTr="00EC1BAB">
        <w:trPr>
          <w:trHeight w:val="260"/>
        </w:trPr>
        <w:tc>
          <w:tcPr>
            <w:tcW w:w="3544" w:type="dxa"/>
            <w:vAlign w:val="bottom"/>
          </w:tcPr>
          <w:p w14:paraId="6E7F2A99" w14:textId="77777777" w:rsidR="00EC1BAB" w:rsidRPr="006347F4" w:rsidRDefault="00EC1BAB" w:rsidP="00EC1BAB">
            <w:pPr>
              <w:pStyle w:val="1"/>
              <w:widowControl/>
              <w:ind w:right="0"/>
              <w:jc w:val="center"/>
              <w:rPr>
                <w:rFonts w:hAnsi="Times New Roman" w:cs="Times New Roman"/>
                <w:color w:val="auto"/>
                <w:sz w:val="22"/>
                <w:szCs w:val="22"/>
              </w:rPr>
            </w:pPr>
          </w:p>
        </w:tc>
        <w:tc>
          <w:tcPr>
            <w:tcW w:w="1474" w:type="dxa"/>
            <w:vAlign w:val="center"/>
          </w:tcPr>
          <w:p w14:paraId="1F921676" w14:textId="279B3BF0" w:rsidR="00EC1BAB" w:rsidRDefault="00CE6F56"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June</w:t>
            </w:r>
            <w:r w:rsidR="00EC1BAB">
              <w:rPr>
                <w:rFonts w:cs="Times New Roman"/>
                <w:sz w:val="22"/>
                <w:szCs w:val="22"/>
              </w:rPr>
              <w:t xml:space="preserve"> 3</w:t>
            </w:r>
            <w:r>
              <w:rPr>
                <w:rFonts w:cs="Times New Roman"/>
                <w:sz w:val="22"/>
                <w:szCs w:val="22"/>
              </w:rPr>
              <w:t>0</w:t>
            </w:r>
            <w:r w:rsidR="00EC1BAB" w:rsidRPr="00515545">
              <w:rPr>
                <w:rFonts w:cs="Times New Roman"/>
                <w:sz w:val="22"/>
                <w:szCs w:val="22"/>
              </w:rPr>
              <w:t>,</w:t>
            </w:r>
          </w:p>
        </w:tc>
        <w:tc>
          <w:tcPr>
            <w:tcW w:w="241" w:type="dxa"/>
            <w:vAlign w:val="bottom"/>
          </w:tcPr>
          <w:p w14:paraId="42746F7B" w14:textId="77777777" w:rsidR="00EC1BAB" w:rsidRPr="006347F4" w:rsidRDefault="00EC1BAB" w:rsidP="00EC1BAB">
            <w:pPr>
              <w:tabs>
                <w:tab w:val="clear" w:pos="454"/>
                <w:tab w:val="clear" w:pos="680"/>
                <w:tab w:val="left" w:pos="0"/>
              </w:tabs>
              <w:jc w:val="center"/>
              <w:rPr>
                <w:rFonts w:cs="Times New Roman"/>
                <w:sz w:val="22"/>
                <w:szCs w:val="22"/>
              </w:rPr>
            </w:pPr>
          </w:p>
        </w:tc>
        <w:tc>
          <w:tcPr>
            <w:tcW w:w="1474" w:type="dxa"/>
            <w:vAlign w:val="center"/>
          </w:tcPr>
          <w:p w14:paraId="07E58785" w14:textId="601F0E6C" w:rsidR="00EC1BAB"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c>
          <w:tcPr>
            <w:tcW w:w="236" w:type="dxa"/>
            <w:vAlign w:val="bottom"/>
          </w:tcPr>
          <w:p w14:paraId="0B8CB7E3" w14:textId="77777777" w:rsidR="00EC1BAB" w:rsidRPr="006347F4"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74" w:type="dxa"/>
            <w:tcBorders>
              <w:top w:val="single" w:sz="4" w:space="0" w:color="auto"/>
            </w:tcBorders>
            <w:vAlign w:val="center"/>
          </w:tcPr>
          <w:p w14:paraId="30772647" w14:textId="2C70A9EC" w:rsidR="00EC1BAB" w:rsidRDefault="00CE6F56"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June</w:t>
            </w:r>
            <w:r w:rsidR="00EC1BAB">
              <w:rPr>
                <w:rFonts w:cs="Times New Roman"/>
                <w:sz w:val="22"/>
                <w:szCs w:val="22"/>
              </w:rPr>
              <w:t xml:space="preserve"> 3</w:t>
            </w:r>
            <w:r>
              <w:rPr>
                <w:rFonts w:cs="Times New Roman"/>
                <w:sz w:val="22"/>
                <w:szCs w:val="22"/>
              </w:rPr>
              <w:t>0</w:t>
            </w:r>
            <w:r w:rsidR="00EC1BAB" w:rsidRPr="00515545">
              <w:rPr>
                <w:rFonts w:cs="Times New Roman"/>
                <w:sz w:val="22"/>
                <w:szCs w:val="22"/>
              </w:rPr>
              <w:t>,</w:t>
            </w:r>
          </w:p>
        </w:tc>
        <w:tc>
          <w:tcPr>
            <w:tcW w:w="236" w:type="dxa"/>
            <w:tcBorders>
              <w:top w:val="single" w:sz="4" w:space="0" w:color="auto"/>
            </w:tcBorders>
            <w:vAlign w:val="bottom"/>
          </w:tcPr>
          <w:p w14:paraId="66044F14" w14:textId="77777777" w:rsidR="00EC1BAB" w:rsidRPr="006347F4" w:rsidRDefault="00EC1BAB" w:rsidP="00EC1BAB">
            <w:pPr>
              <w:tabs>
                <w:tab w:val="clear" w:pos="454"/>
                <w:tab w:val="clear" w:pos="680"/>
                <w:tab w:val="left" w:pos="0"/>
              </w:tabs>
              <w:jc w:val="center"/>
              <w:rPr>
                <w:rFonts w:cs="Times New Roman"/>
                <w:sz w:val="22"/>
                <w:szCs w:val="22"/>
              </w:rPr>
            </w:pPr>
          </w:p>
        </w:tc>
        <w:tc>
          <w:tcPr>
            <w:tcW w:w="1467" w:type="dxa"/>
            <w:tcBorders>
              <w:top w:val="single" w:sz="4" w:space="0" w:color="auto"/>
            </w:tcBorders>
            <w:vAlign w:val="center"/>
          </w:tcPr>
          <w:p w14:paraId="4E5A9193" w14:textId="1E30B07A" w:rsidR="00EC1BAB"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r>
      <w:tr w:rsidR="008A0D76" w:rsidRPr="006347F4" w14:paraId="02041FB5" w14:textId="77777777" w:rsidTr="00EC1BAB">
        <w:trPr>
          <w:trHeight w:val="260"/>
        </w:trPr>
        <w:tc>
          <w:tcPr>
            <w:tcW w:w="3544" w:type="dxa"/>
            <w:vAlign w:val="bottom"/>
          </w:tcPr>
          <w:p w14:paraId="0E3EEB43" w14:textId="77777777" w:rsidR="008A0D76" w:rsidRPr="006347F4" w:rsidRDefault="008A0D76" w:rsidP="008A0D76">
            <w:pPr>
              <w:pStyle w:val="1"/>
              <w:widowControl/>
              <w:ind w:right="0"/>
              <w:jc w:val="center"/>
              <w:rPr>
                <w:rFonts w:hAnsi="Times New Roman" w:cs="Times New Roman"/>
                <w:color w:val="auto"/>
                <w:sz w:val="22"/>
                <w:szCs w:val="22"/>
              </w:rPr>
            </w:pPr>
          </w:p>
        </w:tc>
        <w:tc>
          <w:tcPr>
            <w:tcW w:w="1474" w:type="dxa"/>
            <w:tcBorders>
              <w:bottom w:val="single" w:sz="4" w:space="0" w:color="auto"/>
            </w:tcBorders>
            <w:vAlign w:val="center"/>
          </w:tcPr>
          <w:p w14:paraId="1ED41AB8" w14:textId="0FC1775C"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2026</w:t>
            </w:r>
          </w:p>
        </w:tc>
        <w:tc>
          <w:tcPr>
            <w:tcW w:w="241" w:type="dxa"/>
            <w:vAlign w:val="bottom"/>
          </w:tcPr>
          <w:p w14:paraId="4A11D338" w14:textId="77777777" w:rsidR="008A0D76" w:rsidRPr="006347F4" w:rsidRDefault="008A0D76" w:rsidP="008A0D76">
            <w:pPr>
              <w:tabs>
                <w:tab w:val="clear" w:pos="454"/>
                <w:tab w:val="clear" w:pos="680"/>
                <w:tab w:val="left" w:pos="0"/>
              </w:tabs>
              <w:jc w:val="center"/>
              <w:rPr>
                <w:rFonts w:cs="Times New Roman"/>
                <w:sz w:val="22"/>
                <w:szCs w:val="22"/>
              </w:rPr>
            </w:pPr>
          </w:p>
        </w:tc>
        <w:tc>
          <w:tcPr>
            <w:tcW w:w="1474" w:type="dxa"/>
            <w:tcBorders>
              <w:bottom w:val="single" w:sz="4" w:space="0" w:color="auto"/>
            </w:tcBorders>
            <w:vAlign w:val="center"/>
          </w:tcPr>
          <w:p w14:paraId="28E0E509" w14:textId="68BC3C4B" w:rsidR="008A0D76" w:rsidRPr="006347F4"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vAlign w:val="bottom"/>
          </w:tcPr>
          <w:p w14:paraId="56BF4E01" w14:textId="77777777" w:rsidR="008A0D76" w:rsidRPr="006347F4"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74" w:type="dxa"/>
            <w:tcBorders>
              <w:bottom w:val="single" w:sz="4" w:space="0" w:color="auto"/>
            </w:tcBorders>
            <w:vAlign w:val="center"/>
          </w:tcPr>
          <w:p w14:paraId="04205E00" w14:textId="183A1DB0"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2026</w:t>
            </w:r>
          </w:p>
        </w:tc>
        <w:tc>
          <w:tcPr>
            <w:tcW w:w="236" w:type="dxa"/>
            <w:vAlign w:val="bottom"/>
          </w:tcPr>
          <w:p w14:paraId="68C2CD1C" w14:textId="77777777" w:rsidR="008A0D76" w:rsidRPr="006347F4" w:rsidRDefault="008A0D76" w:rsidP="008A0D76">
            <w:pPr>
              <w:tabs>
                <w:tab w:val="clear" w:pos="454"/>
                <w:tab w:val="clear" w:pos="680"/>
                <w:tab w:val="left" w:pos="0"/>
              </w:tabs>
              <w:jc w:val="center"/>
              <w:rPr>
                <w:rFonts w:cs="Times New Roman"/>
                <w:sz w:val="22"/>
                <w:szCs w:val="22"/>
              </w:rPr>
            </w:pPr>
          </w:p>
        </w:tc>
        <w:tc>
          <w:tcPr>
            <w:tcW w:w="1467" w:type="dxa"/>
            <w:tcBorders>
              <w:bottom w:val="single" w:sz="4" w:space="0" w:color="auto"/>
            </w:tcBorders>
            <w:vAlign w:val="center"/>
          </w:tcPr>
          <w:p w14:paraId="1443A455" w14:textId="7471117C" w:rsidR="008A0D76" w:rsidRPr="006347F4"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r>
      <w:tr w:rsidR="008A0D76" w:rsidRPr="006347F4" w14:paraId="792D3634" w14:textId="77777777" w:rsidTr="00A57D20">
        <w:trPr>
          <w:trHeight w:val="260"/>
        </w:trPr>
        <w:tc>
          <w:tcPr>
            <w:tcW w:w="3544" w:type="dxa"/>
            <w:vAlign w:val="bottom"/>
          </w:tcPr>
          <w:p w14:paraId="73411986" w14:textId="77777777" w:rsidR="008A0D76" w:rsidRPr="00EE5C0E"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b/>
                <w:bCs/>
                <w:sz w:val="22"/>
                <w:szCs w:val="28"/>
              </w:rPr>
            </w:pPr>
            <w:r>
              <w:rPr>
                <w:b/>
                <w:bCs/>
                <w:sz w:val="22"/>
                <w:szCs w:val="28"/>
              </w:rPr>
              <w:t xml:space="preserve">Fixed deposit at financial </w:t>
            </w:r>
          </w:p>
        </w:tc>
        <w:tc>
          <w:tcPr>
            <w:tcW w:w="1474" w:type="dxa"/>
            <w:tcBorders>
              <w:top w:val="single" w:sz="4" w:space="0" w:color="auto"/>
            </w:tcBorders>
            <w:vAlign w:val="bottom"/>
          </w:tcPr>
          <w:p w14:paraId="237D216B"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1277DA78"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1B04E3D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5A59C6E"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5D6EDBF6"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00F94875"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vAlign w:val="bottom"/>
          </w:tcPr>
          <w:p w14:paraId="765D6D0B"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6B746F1D" w14:textId="77777777" w:rsidTr="00A57D20">
        <w:trPr>
          <w:trHeight w:val="260"/>
        </w:trPr>
        <w:tc>
          <w:tcPr>
            <w:tcW w:w="3544" w:type="dxa"/>
            <w:vAlign w:val="bottom"/>
          </w:tcPr>
          <w:p w14:paraId="56857455"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Pr>
                <w:b/>
                <w:bCs/>
                <w:sz w:val="22"/>
                <w:szCs w:val="28"/>
              </w:rPr>
              <w:t>institutions</w:t>
            </w:r>
          </w:p>
        </w:tc>
        <w:tc>
          <w:tcPr>
            <w:tcW w:w="1474" w:type="dxa"/>
            <w:vAlign w:val="bottom"/>
          </w:tcPr>
          <w:p w14:paraId="58CCBC11"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4157B430"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5CA87160" w14:textId="77777777" w:rsidR="008A0D76" w:rsidRPr="006347F4" w:rsidRDefault="008A0D76" w:rsidP="008A0D76">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451244D8"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68E7EB8E"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2444A5AB"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789446FE"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05B20177" w14:textId="77777777" w:rsidTr="00A57D20">
        <w:trPr>
          <w:trHeight w:val="260"/>
        </w:trPr>
        <w:tc>
          <w:tcPr>
            <w:tcW w:w="3544" w:type="dxa"/>
            <w:vAlign w:val="bottom"/>
          </w:tcPr>
          <w:p w14:paraId="6CD79AA7" w14:textId="476573D2" w:rsidR="008A0D76" w:rsidRPr="00625322" w:rsidRDefault="00E24300"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heme="minorBidi"/>
                <w:sz w:val="22"/>
                <w:szCs w:val="22"/>
              </w:rPr>
              <w:t>Four</w:t>
            </w:r>
            <w:r w:rsidR="008A0D76" w:rsidRPr="00625322">
              <w:rPr>
                <w:rFonts w:cs="Times New Roman"/>
                <w:sz w:val="22"/>
                <w:szCs w:val="22"/>
              </w:rPr>
              <w:t xml:space="preserve">-month and </w:t>
            </w:r>
            <w:r>
              <w:rPr>
                <w:rFonts w:cs="Times New Roman"/>
                <w:sz w:val="22"/>
                <w:szCs w:val="22"/>
              </w:rPr>
              <w:t>six</w:t>
            </w:r>
            <w:r w:rsidRPr="00625322">
              <w:rPr>
                <w:rFonts w:cs="Times New Roman"/>
                <w:sz w:val="22"/>
                <w:szCs w:val="22"/>
              </w:rPr>
              <w:t>-month</w:t>
            </w:r>
          </w:p>
        </w:tc>
        <w:tc>
          <w:tcPr>
            <w:tcW w:w="1474" w:type="dxa"/>
            <w:vAlign w:val="bottom"/>
          </w:tcPr>
          <w:p w14:paraId="2654E0E5"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1447E25"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5BA819D2" w14:textId="77777777" w:rsidR="008A0D76" w:rsidRPr="006347F4" w:rsidRDefault="008A0D76" w:rsidP="008A0D76">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5AF378F6"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49744FE1"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0E2954C4"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62A59780"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E24300" w:rsidRPr="006347F4" w14:paraId="6ED4D745" w14:textId="77777777" w:rsidTr="00A57D20">
        <w:trPr>
          <w:trHeight w:val="260"/>
        </w:trPr>
        <w:tc>
          <w:tcPr>
            <w:tcW w:w="3544" w:type="dxa"/>
            <w:vAlign w:val="bottom"/>
          </w:tcPr>
          <w:p w14:paraId="47A0A31C" w14:textId="4F4D4922" w:rsidR="00E24300" w:rsidRPr="00B646C7" w:rsidRDefault="00E24300"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heme="minorBidi"/>
                <w:sz w:val="22"/>
                <w:szCs w:val="22"/>
              </w:rPr>
              <w:t xml:space="preserve">   </w:t>
            </w:r>
            <w:r w:rsidRPr="00625322">
              <w:rPr>
                <w:rFonts w:cs="Times New Roman"/>
                <w:sz w:val="22"/>
                <w:szCs w:val="22"/>
              </w:rPr>
              <w:t>fixed deposits</w:t>
            </w:r>
            <w:r w:rsidR="00B646C7">
              <w:rPr>
                <w:rFonts w:cstheme="minorBidi" w:hint="cs"/>
                <w:sz w:val="22"/>
                <w:szCs w:val="22"/>
                <w:cs/>
              </w:rPr>
              <w:t xml:space="preserve"> </w:t>
            </w:r>
            <w:r w:rsidR="00B646C7" w:rsidRPr="00625322">
              <w:rPr>
                <w:rFonts w:cs="Times New Roman"/>
                <w:sz w:val="22"/>
                <w:szCs w:val="22"/>
                <w:cs/>
              </w:rPr>
              <w:t>(</w:t>
            </w:r>
            <w:r w:rsidR="00B646C7" w:rsidRPr="00625322">
              <w:rPr>
                <w:rFonts w:cs="Times New Roman"/>
                <w:sz w:val="22"/>
                <w:szCs w:val="22"/>
              </w:rPr>
              <w:t>interest</w:t>
            </w:r>
            <w:r w:rsidR="00B646C7" w:rsidRPr="00625322">
              <w:rPr>
                <w:rFonts w:cstheme="minorBidi" w:hint="cs"/>
                <w:sz w:val="22"/>
                <w:szCs w:val="22"/>
                <w:cs/>
              </w:rPr>
              <w:t xml:space="preserve"> </w:t>
            </w:r>
            <w:r w:rsidR="00B646C7" w:rsidRPr="00625322">
              <w:rPr>
                <w:rFonts w:cstheme="minorBidi"/>
                <w:sz w:val="22"/>
                <w:szCs w:val="22"/>
              </w:rPr>
              <w:t xml:space="preserve">rate </w:t>
            </w:r>
            <w:r w:rsidR="00B646C7" w:rsidRPr="00625322">
              <w:rPr>
                <w:rFonts w:cs="Times New Roman"/>
                <w:sz w:val="22"/>
                <w:szCs w:val="22"/>
              </w:rPr>
              <w:t>at</w:t>
            </w:r>
          </w:p>
        </w:tc>
        <w:tc>
          <w:tcPr>
            <w:tcW w:w="1474" w:type="dxa"/>
            <w:vAlign w:val="bottom"/>
          </w:tcPr>
          <w:p w14:paraId="789E560A" w14:textId="77777777" w:rsidR="00E24300" w:rsidRPr="006347F4" w:rsidRDefault="00E24300"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6D57BAE9" w14:textId="77777777" w:rsidR="00E24300" w:rsidRPr="006347F4" w:rsidRDefault="00E24300"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59AA7175" w14:textId="77777777" w:rsidR="00E24300" w:rsidRPr="006347F4" w:rsidRDefault="00E24300" w:rsidP="008A0D76">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7ACF763C" w14:textId="77777777" w:rsidR="00E24300" w:rsidRPr="006347F4" w:rsidRDefault="00E24300"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03F7C8BF" w14:textId="77777777" w:rsidR="00E24300" w:rsidRPr="006347F4" w:rsidRDefault="00E24300"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53DCFF0F" w14:textId="77777777" w:rsidR="00E24300" w:rsidRPr="006347F4" w:rsidRDefault="00E24300" w:rsidP="008A0D76">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6031BAB7" w14:textId="77777777" w:rsidR="00E24300" w:rsidRPr="006347F4" w:rsidRDefault="00E24300"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091FD504" w14:textId="77777777" w:rsidTr="00A57D20">
        <w:trPr>
          <w:trHeight w:val="260"/>
        </w:trPr>
        <w:tc>
          <w:tcPr>
            <w:tcW w:w="3544" w:type="dxa"/>
            <w:vAlign w:val="bottom"/>
          </w:tcPr>
          <w:p w14:paraId="18EEDE4B" w14:textId="2EE832D0" w:rsidR="008A0D76" w:rsidRPr="00625322"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25322">
              <w:rPr>
                <w:rFonts w:cs="Times New Roman"/>
                <w:sz w:val="22"/>
                <w:szCs w:val="22"/>
              </w:rPr>
              <w:t xml:space="preserve">   </w:t>
            </w:r>
            <w:r w:rsidR="00625322" w:rsidRPr="00625322">
              <w:rPr>
                <w:rFonts w:cs="Times New Roman"/>
                <w:sz w:val="22"/>
                <w:szCs w:val="22"/>
              </w:rPr>
              <w:t>0.90</w:t>
            </w:r>
            <w:r w:rsidRPr="00625322">
              <w:rPr>
                <w:rFonts w:cs="Times New Roman"/>
                <w:sz w:val="22"/>
                <w:szCs w:val="22"/>
              </w:rPr>
              <w:t xml:space="preserve">% - </w:t>
            </w:r>
            <w:r w:rsidR="00E71180">
              <w:rPr>
                <w:rFonts w:cs="Times New Roman"/>
                <w:sz w:val="22"/>
                <w:szCs w:val="22"/>
              </w:rPr>
              <w:t>3</w:t>
            </w:r>
            <w:r w:rsidRPr="00625322">
              <w:rPr>
                <w:rFonts w:cs="Times New Roman"/>
                <w:sz w:val="22"/>
                <w:szCs w:val="22"/>
              </w:rPr>
              <w:t>.</w:t>
            </w:r>
            <w:r w:rsidR="00E71180">
              <w:rPr>
                <w:rFonts w:cs="Times New Roman"/>
                <w:sz w:val="22"/>
                <w:szCs w:val="22"/>
              </w:rPr>
              <w:t>7</w:t>
            </w:r>
            <w:r w:rsidR="002652D2" w:rsidRPr="00625322">
              <w:rPr>
                <w:rFonts w:cs="Times New Roman"/>
                <w:sz w:val="22"/>
                <w:szCs w:val="22"/>
              </w:rPr>
              <w:t>0</w:t>
            </w:r>
            <w:r w:rsidRPr="00625322">
              <w:rPr>
                <w:rFonts w:cs="Times New Roman"/>
                <w:sz w:val="22"/>
                <w:szCs w:val="22"/>
              </w:rPr>
              <w:t xml:space="preserve">% p.a. </w:t>
            </w:r>
            <w:r w:rsidR="00B646C7">
              <w:rPr>
                <w:rFonts w:cs="Times New Roman"/>
                <w:sz w:val="22"/>
                <w:szCs w:val="22"/>
              </w:rPr>
              <w:t xml:space="preserve">as at June 30, </w:t>
            </w:r>
          </w:p>
        </w:tc>
        <w:tc>
          <w:tcPr>
            <w:tcW w:w="1474" w:type="dxa"/>
            <w:vAlign w:val="bottom"/>
          </w:tcPr>
          <w:p w14:paraId="1ED28F3B"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0ECD95D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7FF91C0F"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2B660F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79B1A9D5"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2FCD37A2"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6EDC0103"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3103F1C0" w14:textId="77777777" w:rsidTr="00A57D20">
        <w:trPr>
          <w:trHeight w:val="260"/>
        </w:trPr>
        <w:tc>
          <w:tcPr>
            <w:tcW w:w="3544" w:type="dxa"/>
            <w:vAlign w:val="bottom"/>
          </w:tcPr>
          <w:p w14:paraId="253BB6EC" w14:textId="17FE6211" w:rsidR="008A0D76" w:rsidRPr="00B646C7"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cs/>
              </w:rPr>
            </w:pPr>
            <w:r>
              <w:rPr>
                <w:rFonts w:cs="Times New Roman"/>
                <w:sz w:val="22"/>
                <w:szCs w:val="22"/>
              </w:rPr>
              <w:t xml:space="preserve">   </w:t>
            </w:r>
            <w:r w:rsidR="00B646C7">
              <w:rPr>
                <w:rFonts w:cs="Times New Roman"/>
                <w:sz w:val="22"/>
                <w:szCs w:val="22"/>
              </w:rPr>
              <w:t>2026 a</w:t>
            </w:r>
            <w:r w:rsidR="00B646C7" w:rsidRPr="006347F4">
              <w:rPr>
                <w:rFonts w:cs="Times New Roman"/>
                <w:sz w:val="22"/>
                <w:szCs w:val="22"/>
              </w:rPr>
              <w:t>nd</w:t>
            </w:r>
            <w:r w:rsidR="00B646C7">
              <w:rPr>
                <w:rFonts w:cstheme="minorBidi" w:hint="cs"/>
                <w:sz w:val="22"/>
                <w:szCs w:val="22"/>
                <w:cs/>
              </w:rPr>
              <w:t xml:space="preserve"> </w:t>
            </w:r>
            <w:r w:rsidR="00B646C7">
              <w:rPr>
                <w:rFonts w:cs="Times New Roman"/>
                <w:sz w:val="22"/>
                <w:szCs w:val="22"/>
              </w:rPr>
              <w:t>0.90</w:t>
            </w:r>
            <w:r w:rsidR="00B646C7" w:rsidRPr="008409CB">
              <w:rPr>
                <w:rFonts w:cs="Times New Roman"/>
                <w:sz w:val="22"/>
                <w:szCs w:val="22"/>
              </w:rPr>
              <w:t xml:space="preserve">% - </w:t>
            </w:r>
            <w:r w:rsidR="00B646C7">
              <w:rPr>
                <w:rFonts w:cs="Times New Roman"/>
                <w:sz w:val="22"/>
                <w:szCs w:val="22"/>
              </w:rPr>
              <w:t>4.30</w:t>
            </w:r>
            <w:r w:rsidR="00B646C7" w:rsidRPr="008409CB">
              <w:rPr>
                <w:rFonts w:cs="Times New Roman"/>
                <w:sz w:val="22"/>
                <w:szCs w:val="22"/>
              </w:rPr>
              <w:t>% p.a.</w:t>
            </w:r>
          </w:p>
        </w:tc>
        <w:tc>
          <w:tcPr>
            <w:tcW w:w="1474" w:type="dxa"/>
          </w:tcPr>
          <w:p w14:paraId="7EE5459C"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CAC759F"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F2929A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92FE42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2D508901"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5A4C73B"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D7BCA13"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6D925B57" w14:textId="77777777" w:rsidTr="00A57D20">
        <w:trPr>
          <w:trHeight w:val="260"/>
        </w:trPr>
        <w:tc>
          <w:tcPr>
            <w:tcW w:w="3544" w:type="dxa"/>
            <w:vAlign w:val="bottom"/>
          </w:tcPr>
          <w:p w14:paraId="014133A8" w14:textId="669EF498"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00B646C7">
              <w:rPr>
                <w:rFonts w:cs="Times New Roman"/>
                <w:sz w:val="22"/>
                <w:szCs w:val="22"/>
              </w:rPr>
              <w:t xml:space="preserve">as at December </w:t>
            </w:r>
            <w:r>
              <w:rPr>
                <w:rFonts w:cs="Times New Roman"/>
                <w:sz w:val="22"/>
                <w:szCs w:val="22"/>
              </w:rPr>
              <w:t>31, 202</w:t>
            </w:r>
            <w:r w:rsidR="00EC1BAB">
              <w:rPr>
                <w:rFonts w:cs="Times New Roman"/>
                <w:sz w:val="22"/>
                <w:szCs w:val="22"/>
              </w:rPr>
              <w:t>5</w:t>
            </w:r>
            <w:r>
              <w:rPr>
                <w:rFonts w:cs="Times New Roman"/>
                <w:sz w:val="22"/>
                <w:szCs w:val="22"/>
              </w:rPr>
              <w:t>)</w:t>
            </w:r>
          </w:p>
        </w:tc>
        <w:tc>
          <w:tcPr>
            <w:tcW w:w="1474" w:type="dxa"/>
            <w:tcBorders>
              <w:bottom w:val="single" w:sz="4" w:space="0" w:color="auto"/>
            </w:tcBorders>
          </w:tcPr>
          <w:p w14:paraId="3D676EA0" w14:textId="20F40C83" w:rsidR="008A0D76" w:rsidRDefault="00B55C4E" w:rsidP="008A0D76">
            <w:pPr>
              <w:tabs>
                <w:tab w:val="clear" w:pos="227"/>
                <w:tab w:val="clear" w:pos="454"/>
                <w:tab w:val="clear" w:pos="680"/>
                <w:tab w:val="clear" w:pos="907"/>
                <w:tab w:val="left" w:pos="0"/>
              </w:tabs>
              <w:ind w:right="93"/>
              <w:jc w:val="right"/>
              <w:rPr>
                <w:rFonts w:cs="Times New Roman"/>
                <w:sz w:val="22"/>
                <w:szCs w:val="22"/>
              </w:rPr>
            </w:pPr>
            <w:r w:rsidRPr="00B55C4E">
              <w:rPr>
                <w:rFonts w:cs="Times New Roman"/>
                <w:sz w:val="22"/>
                <w:szCs w:val="22"/>
              </w:rPr>
              <w:t>1,302,696</w:t>
            </w:r>
          </w:p>
        </w:tc>
        <w:tc>
          <w:tcPr>
            <w:tcW w:w="241" w:type="dxa"/>
            <w:vAlign w:val="bottom"/>
          </w:tcPr>
          <w:p w14:paraId="440BCB9D"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138F2306" w14:textId="023427EC" w:rsidR="008A0D76" w:rsidRPr="009F2737"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1,533,395</w:t>
            </w:r>
          </w:p>
        </w:tc>
        <w:tc>
          <w:tcPr>
            <w:tcW w:w="236" w:type="dxa"/>
            <w:vAlign w:val="bottom"/>
          </w:tcPr>
          <w:p w14:paraId="753F609D"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1B6A5329" w14:textId="77E741D8" w:rsidR="008A0D76" w:rsidRDefault="007106B5" w:rsidP="008A0D76">
            <w:pPr>
              <w:tabs>
                <w:tab w:val="clear" w:pos="227"/>
                <w:tab w:val="clear" w:pos="454"/>
                <w:tab w:val="clear" w:pos="680"/>
                <w:tab w:val="clear" w:pos="907"/>
                <w:tab w:val="left" w:pos="0"/>
              </w:tabs>
              <w:ind w:right="93"/>
              <w:jc w:val="right"/>
              <w:rPr>
                <w:rFonts w:cs="Times New Roman"/>
                <w:sz w:val="22"/>
                <w:szCs w:val="22"/>
              </w:rPr>
            </w:pPr>
            <w:r w:rsidRPr="007106B5">
              <w:rPr>
                <w:rFonts w:cs="Times New Roman"/>
                <w:sz w:val="22"/>
                <w:szCs w:val="22"/>
              </w:rPr>
              <w:t>722,696</w:t>
            </w:r>
          </w:p>
        </w:tc>
        <w:tc>
          <w:tcPr>
            <w:tcW w:w="236" w:type="dxa"/>
            <w:vAlign w:val="bottom"/>
          </w:tcPr>
          <w:p w14:paraId="5905039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3066A9F1" w14:textId="378B8AD4" w:rsidR="008A0D76" w:rsidRPr="009F2737"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953,395</w:t>
            </w:r>
          </w:p>
        </w:tc>
      </w:tr>
      <w:tr w:rsidR="008A0D76" w:rsidRPr="003561CC" w14:paraId="2D587A38" w14:textId="77777777" w:rsidTr="003561CC">
        <w:trPr>
          <w:trHeight w:val="137"/>
        </w:trPr>
        <w:tc>
          <w:tcPr>
            <w:tcW w:w="3544" w:type="dxa"/>
            <w:vAlign w:val="bottom"/>
          </w:tcPr>
          <w:p w14:paraId="22C6FBD0" w14:textId="77777777" w:rsidR="008A0D76" w:rsidRPr="003561CC" w:rsidRDefault="008A0D76" w:rsidP="0035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08"/>
              <w:rPr>
                <w:rFonts w:cs="Times New Roman"/>
                <w:sz w:val="12"/>
                <w:szCs w:val="12"/>
              </w:rPr>
            </w:pPr>
          </w:p>
        </w:tc>
        <w:tc>
          <w:tcPr>
            <w:tcW w:w="1474" w:type="dxa"/>
            <w:tcBorders>
              <w:top w:val="single" w:sz="4" w:space="0" w:color="auto"/>
            </w:tcBorders>
          </w:tcPr>
          <w:p w14:paraId="46B720EC"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41" w:type="dxa"/>
            <w:vAlign w:val="bottom"/>
          </w:tcPr>
          <w:p w14:paraId="7A76C6B6"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39B2312C" w14:textId="77777777" w:rsidR="008A0D76" w:rsidRPr="003561CC" w:rsidRDefault="008A0D76" w:rsidP="003561CC">
            <w:pPr>
              <w:tabs>
                <w:tab w:val="clear" w:pos="227"/>
                <w:tab w:val="clear" w:pos="454"/>
                <w:tab w:val="clear" w:pos="680"/>
                <w:tab w:val="clear" w:pos="907"/>
                <w:tab w:val="left" w:pos="0"/>
              </w:tabs>
              <w:spacing w:line="120" w:lineRule="atLeast"/>
              <w:ind w:right="179"/>
              <w:jc w:val="right"/>
              <w:rPr>
                <w:rFonts w:cs="Times New Roman"/>
                <w:sz w:val="12"/>
                <w:szCs w:val="12"/>
              </w:rPr>
            </w:pPr>
          </w:p>
        </w:tc>
        <w:tc>
          <w:tcPr>
            <w:tcW w:w="236" w:type="dxa"/>
            <w:vAlign w:val="bottom"/>
          </w:tcPr>
          <w:p w14:paraId="041544F9"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3F03ABB8"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36" w:type="dxa"/>
            <w:vAlign w:val="bottom"/>
          </w:tcPr>
          <w:p w14:paraId="0ADF9294" w14:textId="77777777" w:rsidR="008A0D76" w:rsidRPr="003561CC" w:rsidRDefault="008A0D76" w:rsidP="003561CC">
            <w:pPr>
              <w:tabs>
                <w:tab w:val="clear" w:pos="227"/>
                <w:tab w:val="clear" w:pos="454"/>
                <w:tab w:val="clear" w:pos="680"/>
                <w:tab w:val="clear" w:pos="907"/>
                <w:tab w:val="left" w:pos="0"/>
              </w:tabs>
              <w:spacing w:line="120" w:lineRule="atLeast"/>
              <w:ind w:right="170"/>
              <w:jc w:val="right"/>
              <w:rPr>
                <w:rFonts w:cs="Times New Roman"/>
                <w:sz w:val="12"/>
                <w:szCs w:val="12"/>
              </w:rPr>
            </w:pPr>
          </w:p>
        </w:tc>
        <w:tc>
          <w:tcPr>
            <w:tcW w:w="1467" w:type="dxa"/>
            <w:tcBorders>
              <w:top w:val="single" w:sz="4" w:space="0" w:color="auto"/>
            </w:tcBorders>
          </w:tcPr>
          <w:p w14:paraId="3E06FE59" w14:textId="77777777" w:rsidR="008A0D76" w:rsidRPr="003561CC" w:rsidRDefault="008A0D76" w:rsidP="003561CC">
            <w:pPr>
              <w:tabs>
                <w:tab w:val="clear" w:pos="227"/>
                <w:tab w:val="clear" w:pos="454"/>
                <w:tab w:val="clear" w:pos="680"/>
                <w:tab w:val="clear" w:pos="907"/>
                <w:tab w:val="left" w:pos="0"/>
              </w:tabs>
              <w:spacing w:line="120" w:lineRule="atLeast"/>
              <w:ind w:right="35"/>
              <w:jc w:val="right"/>
              <w:rPr>
                <w:rFonts w:cs="Times New Roman"/>
                <w:sz w:val="12"/>
                <w:szCs w:val="12"/>
              </w:rPr>
            </w:pPr>
          </w:p>
        </w:tc>
      </w:tr>
      <w:tr w:rsidR="008A0D76" w:rsidRPr="006347F4" w14:paraId="705C2133" w14:textId="77777777" w:rsidTr="00A57D20">
        <w:trPr>
          <w:trHeight w:val="260"/>
        </w:trPr>
        <w:tc>
          <w:tcPr>
            <w:tcW w:w="3544" w:type="dxa"/>
            <w:vAlign w:val="bottom"/>
          </w:tcPr>
          <w:p w14:paraId="365580AC" w14:textId="77777777" w:rsidR="008A0D76" w:rsidRPr="00EE5C0E"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cs/>
              </w:rPr>
            </w:pPr>
            <w:r>
              <w:rPr>
                <w:rFonts w:cstheme="minorBidi"/>
                <w:b/>
                <w:bCs/>
                <w:sz w:val="22"/>
                <w:szCs w:val="22"/>
              </w:rPr>
              <w:t xml:space="preserve">Investment in debt securities due </w:t>
            </w:r>
          </w:p>
        </w:tc>
        <w:tc>
          <w:tcPr>
            <w:tcW w:w="1474" w:type="dxa"/>
          </w:tcPr>
          <w:p w14:paraId="09362785"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7D96D56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E85EA8C" w14:textId="77777777" w:rsidR="008A0D76" w:rsidRPr="009F2737" w:rsidRDefault="008A0D76" w:rsidP="008A0D76">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1283C8C4"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4B9BAC0"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43E56C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692FF62" w14:textId="77777777" w:rsidR="008A0D76" w:rsidRPr="009F2737"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2954508B" w14:textId="77777777" w:rsidTr="00A57D20">
        <w:trPr>
          <w:trHeight w:val="260"/>
        </w:trPr>
        <w:tc>
          <w:tcPr>
            <w:tcW w:w="3544" w:type="dxa"/>
            <w:vAlign w:val="bottom"/>
          </w:tcPr>
          <w:p w14:paraId="19729020"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rPr>
            </w:pPr>
            <w:r>
              <w:rPr>
                <w:rFonts w:cstheme="minorBidi"/>
                <w:b/>
                <w:bCs/>
                <w:sz w:val="22"/>
                <w:szCs w:val="22"/>
              </w:rPr>
              <w:t xml:space="preserve">   within one year</w:t>
            </w:r>
          </w:p>
        </w:tc>
        <w:tc>
          <w:tcPr>
            <w:tcW w:w="1474" w:type="dxa"/>
          </w:tcPr>
          <w:p w14:paraId="5B0FD2FF"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91E6365"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DD7DC9A" w14:textId="77777777" w:rsidR="008A0D76" w:rsidRPr="009F2737" w:rsidRDefault="008A0D76" w:rsidP="008A0D76">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0D36E1A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D7B981E"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9875F35"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395C69D1" w14:textId="77777777" w:rsidR="008A0D76" w:rsidRPr="009F2737"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35EA79DC" w14:textId="77777777" w:rsidTr="00A57D20">
        <w:trPr>
          <w:trHeight w:val="260"/>
        </w:trPr>
        <w:tc>
          <w:tcPr>
            <w:tcW w:w="3544" w:type="dxa"/>
            <w:vAlign w:val="bottom"/>
          </w:tcPr>
          <w:p w14:paraId="27A2F0AB" w14:textId="77777777" w:rsidR="008A0D76" w:rsidRPr="002E6E2E"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2E6E2E">
              <w:rPr>
                <w:rFonts w:eastAsia="SimSun" w:cs="Times New Roman"/>
                <w:sz w:val="22"/>
                <w:szCs w:val="22"/>
                <w:lang w:eastAsia="zh-CN"/>
              </w:rPr>
              <w:t>Debenture of Betagro PLC.</w:t>
            </w:r>
          </w:p>
        </w:tc>
        <w:tc>
          <w:tcPr>
            <w:tcW w:w="1474" w:type="dxa"/>
          </w:tcPr>
          <w:p w14:paraId="30F79EDF"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2696A72E"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C986533" w14:textId="77777777" w:rsidR="008A0D76" w:rsidRDefault="008A0D76" w:rsidP="008A0D76">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7D6F5F64"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4AB87EC"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38A47AB"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5AEC4A47" w14:textId="77777777" w:rsidR="008A0D76" w:rsidRDefault="008A0D76" w:rsidP="008A0D76">
            <w:pPr>
              <w:tabs>
                <w:tab w:val="clear" w:pos="227"/>
                <w:tab w:val="clear" w:pos="454"/>
                <w:tab w:val="clear" w:pos="680"/>
                <w:tab w:val="clear" w:pos="907"/>
                <w:tab w:val="left" w:pos="0"/>
              </w:tabs>
              <w:ind w:right="179"/>
              <w:jc w:val="right"/>
              <w:rPr>
                <w:rFonts w:cs="Times New Roman"/>
                <w:sz w:val="22"/>
                <w:szCs w:val="22"/>
              </w:rPr>
            </w:pPr>
          </w:p>
        </w:tc>
      </w:tr>
      <w:tr w:rsidR="008A0D76" w:rsidRPr="006347F4" w14:paraId="53FD59D8" w14:textId="77777777" w:rsidTr="00EB5F64">
        <w:trPr>
          <w:trHeight w:val="260"/>
        </w:trPr>
        <w:tc>
          <w:tcPr>
            <w:tcW w:w="3544" w:type="dxa"/>
            <w:vAlign w:val="bottom"/>
          </w:tcPr>
          <w:p w14:paraId="7F51AE41"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at 2.</w:t>
            </w:r>
            <w:r>
              <w:rPr>
                <w:rFonts w:cs="Times New Roman"/>
                <w:sz w:val="22"/>
                <w:szCs w:val="22"/>
              </w:rPr>
              <w:t>70</w:t>
            </w:r>
            <w:r w:rsidRPr="00EE5C0E">
              <w:rPr>
                <w:rFonts w:cs="Times New Roman"/>
                <w:sz w:val="22"/>
                <w:szCs w:val="22"/>
              </w:rPr>
              <w:t>% p.a.</w:t>
            </w:r>
            <w:r>
              <w:rPr>
                <w:rFonts w:cs="Times New Roman"/>
                <w:sz w:val="22"/>
                <w:szCs w:val="22"/>
              </w:rPr>
              <w:t xml:space="preserve"> and</w:t>
            </w:r>
          </w:p>
        </w:tc>
        <w:tc>
          <w:tcPr>
            <w:tcW w:w="1474" w:type="dxa"/>
          </w:tcPr>
          <w:p w14:paraId="7B9702CC"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6B5350CE"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64FE30C" w14:textId="77777777" w:rsidR="008A0D76" w:rsidRDefault="008A0D76" w:rsidP="008A0D76">
            <w:pPr>
              <w:tabs>
                <w:tab w:val="clear" w:pos="227"/>
                <w:tab w:val="clear" w:pos="454"/>
                <w:tab w:val="clear" w:pos="680"/>
                <w:tab w:val="clear" w:pos="907"/>
                <w:tab w:val="left" w:pos="0"/>
              </w:tabs>
              <w:ind w:right="29"/>
              <w:jc w:val="center"/>
              <w:rPr>
                <w:rFonts w:cs="Times New Roman"/>
                <w:sz w:val="22"/>
                <w:szCs w:val="22"/>
              </w:rPr>
            </w:pPr>
          </w:p>
        </w:tc>
        <w:tc>
          <w:tcPr>
            <w:tcW w:w="236" w:type="dxa"/>
            <w:vAlign w:val="bottom"/>
          </w:tcPr>
          <w:p w14:paraId="71C63912"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5C884F2A"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451E030"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04127ACA" w14:textId="77777777" w:rsidR="008A0D76" w:rsidRDefault="008A0D76" w:rsidP="008A0D76">
            <w:pPr>
              <w:tabs>
                <w:tab w:val="clear" w:pos="227"/>
                <w:tab w:val="clear" w:pos="454"/>
                <w:tab w:val="clear" w:pos="680"/>
                <w:tab w:val="clear" w:pos="907"/>
                <w:tab w:val="left" w:pos="0"/>
              </w:tabs>
              <w:ind w:right="29"/>
              <w:jc w:val="center"/>
              <w:rPr>
                <w:rFonts w:cs="Times New Roman"/>
                <w:sz w:val="22"/>
                <w:szCs w:val="22"/>
              </w:rPr>
            </w:pPr>
          </w:p>
        </w:tc>
      </w:tr>
      <w:tr w:rsidR="008A0D76" w:rsidRPr="006347F4" w14:paraId="5497EC54" w14:textId="77777777" w:rsidTr="00EB5F64">
        <w:trPr>
          <w:trHeight w:val="260"/>
        </w:trPr>
        <w:tc>
          <w:tcPr>
            <w:tcW w:w="3544" w:type="dxa"/>
            <w:vAlign w:val="bottom"/>
          </w:tcPr>
          <w:p w14:paraId="396C91BB"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B20E10">
              <w:rPr>
                <w:rFonts w:cs="Times New Roman"/>
                <w:sz w:val="22"/>
                <w:szCs w:val="22"/>
              </w:rPr>
              <w:t xml:space="preserve">will mature on </w:t>
            </w:r>
            <w:r>
              <w:rPr>
                <w:rFonts w:cs="Times New Roman"/>
                <w:sz w:val="22"/>
                <w:szCs w:val="22"/>
              </w:rPr>
              <w:t>July</w:t>
            </w:r>
            <w:r w:rsidRPr="00B20E10">
              <w:rPr>
                <w:rFonts w:cs="Times New Roman"/>
                <w:sz w:val="22"/>
                <w:szCs w:val="22"/>
              </w:rPr>
              <w:t xml:space="preserve"> </w:t>
            </w:r>
            <w:r>
              <w:rPr>
                <w:rFonts w:cs="Times New Roman"/>
                <w:sz w:val="22"/>
                <w:szCs w:val="22"/>
              </w:rPr>
              <w:t>29</w:t>
            </w:r>
            <w:r w:rsidRPr="00B20E10">
              <w:rPr>
                <w:rFonts w:cs="Times New Roman"/>
                <w:sz w:val="22"/>
                <w:szCs w:val="22"/>
              </w:rPr>
              <w:t>, 202</w:t>
            </w:r>
            <w:r>
              <w:rPr>
                <w:rFonts w:cs="Times New Roman"/>
                <w:sz w:val="22"/>
                <w:szCs w:val="22"/>
              </w:rPr>
              <w:t>6)</w:t>
            </w:r>
          </w:p>
        </w:tc>
        <w:tc>
          <w:tcPr>
            <w:tcW w:w="1474" w:type="dxa"/>
          </w:tcPr>
          <w:p w14:paraId="151F79BE" w14:textId="33C460F6" w:rsidR="008A0D76" w:rsidRDefault="008E1DA8" w:rsidP="008A0D76">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41" w:type="dxa"/>
            <w:vAlign w:val="bottom"/>
          </w:tcPr>
          <w:p w14:paraId="738E3A73"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265321C" w14:textId="1F5C3E4D" w:rsidR="008A0D76"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c>
          <w:tcPr>
            <w:tcW w:w="236" w:type="dxa"/>
            <w:vAlign w:val="bottom"/>
          </w:tcPr>
          <w:p w14:paraId="6F401809"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8E7167F" w14:textId="123BBA57" w:rsidR="008A0D76" w:rsidRDefault="00437832" w:rsidP="008A0D76">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36" w:type="dxa"/>
            <w:vAlign w:val="bottom"/>
          </w:tcPr>
          <w:p w14:paraId="2456B81E"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DE2104C" w14:textId="5A2A024F" w:rsidR="008A0D76"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r>
      <w:tr w:rsidR="00437832" w:rsidRPr="00437832" w14:paraId="69C81826" w14:textId="77777777" w:rsidTr="00EB5F64">
        <w:trPr>
          <w:trHeight w:val="260"/>
        </w:trPr>
        <w:tc>
          <w:tcPr>
            <w:tcW w:w="3544" w:type="dxa"/>
          </w:tcPr>
          <w:p w14:paraId="3B8CDA9E" w14:textId="5404148B"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r w:rsidRPr="00437832">
              <w:rPr>
                <w:rFonts w:eastAsia="SimSun" w:cs="Times New Roman"/>
                <w:sz w:val="22"/>
                <w:szCs w:val="22"/>
                <w:lang w:eastAsia="zh-CN"/>
              </w:rPr>
              <w:t>Debenture of True Corporation</w:t>
            </w:r>
            <w:r w:rsidRPr="00437832">
              <w:rPr>
                <w:rFonts w:eastAsia="SimSun" w:cs="Times New Roman"/>
                <w:sz w:val="22"/>
                <w:szCs w:val="22"/>
                <w:cs/>
                <w:lang w:eastAsia="zh-CN"/>
              </w:rPr>
              <w:t xml:space="preserve"> </w:t>
            </w:r>
            <w:r w:rsidRPr="00437832">
              <w:rPr>
                <w:rFonts w:eastAsia="SimSun" w:cs="Times New Roman"/>
                <w:sz w:val="22"/>
                <w:szCs w:val="22"/>
                <w:lang w:eastAsia="zh-CN"/>
              </w:rPr>
              <w:t>PLC.</w:t>
            </w:r>
          </w:p>
        </w:tc>
        <w:tc>
          <w:tcPr>
            <w:tcW w:w="1474" w:type="dxa"/>
          </w:tcPr>
          <w:p w14:paraId="25ABB2DF"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241" w:type="dxa"/>
            <w:vAlign w:val="bottom"/>
          </w:tcPr>
          <w:p w14:paraId="46F9D5D3"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1474" w:type="dxa"/>
          </w:tcPr>
          <w:p w14:paraId="798CDE0F"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236" w:type="dxa"/>
            <w:vAlign w:val="bottom"/>
          </w:tcPr>
          <w:p w14:paraId="2C2FE08F"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1474" w:type="dxa"/>
          </w:tcPr>
          <w:p w14:paraId="43C69236"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236" w:type="dxa"/>
            <w:vAlign w:val="bottom"/>
          </w:tcPr>
          <w:p w14:paraId="33E3E74D"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1467" w:type="dxa"/>
          </w:tcPr>
          <w:p w14:paraId="492D4BF7"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r>
      <w:tr w:rsidR="00437832" w:rsidRPr="006347F4" w14:paraId="6B8DBAF0" w14:textId="77777777" w:rsidTr="00D726AA">
        <w:trPr>
          <w:trHeight w:val="260"/>
        </w:trPr>
        <w:tc>
          <w:tcPr>
            <w:tcW w:w="3544" w:type="dxa"/>
            <w:vAlign w:val="bottom"/>
          </w:tcPr>
          <w:p w14:paraId="2E071617" w14:textId="461C5C46" w:rsid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 xml:space="preserve">at </w:t>
            </w:r>
            <w:r>
              <w:rPr>
                <w:rFonts w:cs="Times New Roman"/>
                <w:sz w:val="22"/>
                <w:szCs w:val="22"/>
              </w:rPr>
              <w:t>3.45</w:t>
            </w:r>
            <w:r w:rsidRPr="00EE5C0E">
              <w:rPr>
                <w:rFonts w:cs="Times New Roman"/>
                <w:sz w:val="22"/>
                <w:szCs w:val="22"/>
              </w:rPr>
              <w:t>% p.a.</w:t>
            </w:r>
            <w:r>
              <w:rPr>
                <w:rFonts w:cs="Times New Roman"/>
                <w:sz w:val="22"/>
                <w:szCs w:val="22"/>
              </w:rPr>
              <w:t xml:space="preserve"> and</w:t>
            </w:r>
          </w:p>
        </w:tc>
        <w:tc>
          <w:tcPr>
            <w:tcW w:w="1474" w:type="dxa"/>
          </w:tcPr>
          <w:p w14:paraId="60E7422D" w14:textId="77777777" w:rsidR="00437832" w:rsidRDefault="00437832" w:rsidP="00437832">
            <w:pPr>
              <w:tabs>
                <w:tab w:val="clear" w:pos="227"/>
                <w:tab w:val="clear" w:pos="454"/>
                <w:tab w:val="clear" w:pos="680"/>
                <w:tab w:val="clear" w:pos="907"/>
                <w:tab w:val="left" w:pos="0"/>
              </w:tabs>
              <w:ind w:right="93"/>
              <w:jc w:val="right"/>
              <w:rPr>
                <w:rFonts w:cs="Times New Roman"/>
                <w:sz w:val="22"/>
                <w:szCs w:val="22"/>
              </w:rPr>
            </w:pPr>
          </w:p>
        </w:tc>
        <w:tc>
          <w:tcPr>
            <w:tcW w:w="241" w:type="dxa"/>
            <w:vAlign w:val="bottom"/>
          </w:tcPr>
          <w:p w14:paraId="22E29FAD"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B1475D4" w14:textId="77777777" w:rsidR="00437832" w:rsidRDefault="00437832" w:rsidP="00437832">
            <w:pPr>
              <w:tabs>
                <w:tab w:val="clear" w:pos="227"/>
                <w:tab w:val="clear" w:pos="454"/>
                <w:tab w:val="clear" w:pos="680"/>
                <w:tab w:val="clear" w:pos="907"/>
                <w:tab w:val="left" w:pos="0"/>
              </w:tabs>
              <w:ind w:right="118"/>
              <w:jc w:val="right"/>
              <w:rPr>
                <w:rFonts w:cs="Times New Roman"/>
                <w:sz w:val="22"/>
                <w:szCs w:val="22"/>
              </w:rPr>
            </w:pPr>
          </w:p>
        </w:tc>
        <w:tc>
          <w:tcPr>
            <w:tcW w:w="236" w:type="dxa"/>
            <w:vAlign w:val="bottom"/>
          </w:tcPr>
          <w:p w14:paraId="0AF938E2"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607FB1D" w14:textId="77777777" w:rsidR="00437832" w:rsidRDefault="00437832" w:rsidP="00437832">
            <w:pPr>
              <w:tabs>
                <w:tab w:val="clear" w:pos="227"/>
                <w:tab w:val="clear" w:pos="454"/>
                <w:tab w:val="clear" w:pos="680"/>
                <w:tab w:val="clear" w:pos="907"/>
                <w:tab w:val="left" w:pos="0"/>
              </w:tabs>
              <w:ind w:right="93"/>
              <w:jc w:val="right"/>
              <w:rPr>
                <w:rFonts w:cs="Times New Roman"/>
                <w:sz w:val="22"/>
                <w:szCs w:val="22"/>
              </w:rPr>
            </w:pPr>
          </w:p>
        </w:tc>
        <w:tc>
          <w:tcPr>
            <w:tcW w:w="236" w:type="dxa"/>
            <w:vAlign w:val="bottom"/>
          </w:tcPr>
          <w:p w14:paraId="4B39462D"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6F46007D" w14:textId="77777777" w:rsidR="00437832" w:rsidRDefault="00437832" w:rsidP="00437832">
            <w:pPr>
              <w:tabs>
                <w:tab w:val="clear" w:pos="227"/>
                <w:tab w:val="clear" w:pos="454"/>
                <w:tab w:val="clear" w:pos="680"/>
                <w:tab w:val="clear" w:pos="907"/>
                <w:tab w:val="left" w:pos="0"/>
              </w:tabs>
              <w:ind w:right="118"/>
              <w:jc w:val="right"/>
              <w:rPr>
                <w:rFonts w:cs="Times New Roman"/>
                <w:sz w:val="22"/>
                <w:szCs w:val="22"/>
              </w:rPr>
            </w:pPr>
          </w:p>
        </w:tc>
      </w:tr>
      <w:tr w:rsidR="00437832" w:rsidRPr="006347F4" w14:paraId="46A7C4F4" w14:textId="77777777" w:rsidTr="00437832">
        <w:trPr>
          <w:trHeight w:val="260"/>
        </w:trPr>
        <w:tc>
          <w:tcPr>
            <w:tcW w:w="3544" w:type="dxa"/>
            <w:vAlign w:val="bottom"/>
          </w:tcPr>
          <w:p w14:paraId="44F5A9DD" w14:textId="4A4F529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437832">
              <w:rPr>
                <w:rFonts w:cs="Times New Roman"/>
                <w:sz w:val="22"/>
                <w:szCs w:val="22"/>
              </w:rPr>
              <w:t xml:space="preserve">will mature on </w:t>
            </w:r>
            <w:r w:rsidRPr="00437832">
              <w:rPr>
                <w:rFonts w:eastAsia="SimSun" w:cs="Times New Roman"/>
                <w:spacing w:val="-4"/>
                <w:sz w:val="22"/>
                <w:szCs w:val="22"/>
                <w:lang w:eastAsia="zh-CN"/>
              </w:rPr>
              <w:t>February 28, 2027</w:t>
            </w:r>
            <w:r w:rsidRPr="00437832">
              <w:rPr>
                <w:rFonts w:cs="Times New Roman"/>
                <w:sz w:val="22"/>
                <w:szCs w:val="22"/>
              </w:rPr>
              <w:t>)</w:t>
            </w:r>
          </w:p>
        </w:tc>
        <w:tc>
          <w:tcPr>
            <w:tcW w:w="1474" w:type="dxa"/>
            <w:tcBorders>
              <w:bottom w:val="single" w:sz="4" w:space="0" w:color="auto"/>
            </w:tcBorders>
          </w:tcPr>
          <w:p w14:paraId="1F82575B" w14:textId="7DF367FB" w:rsidR="00437832" w:rsidRDefault="008E1DA8"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5,000</w:t>
            </w:r>
          </w:p>
        </w:tc>
        <w:tc>
          <w:tcPr>
            <w:tcW w:w="241" w:type="dxa"/>
            <w:vAlign w:val="bottom"/>
          </w:tcPr>
          <w:p w14:paraId="665E1041"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41A2716B" w14:textId="33A8CC30"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37832">
              <w:rPr>
                <w:rFonts w:cs="Times New Roman"/>
                <w:sz w:val="20"/>
                <w:szCs w:val="20"/>
              </w:rPr>
              <w:t>-</w:t>
            </w:r>
          </w:p>
        </w:tc>
        <w:tc>
          <w:tcPr>
            <w:tcW w:w="236" w:type="dxa"/>
            <w:vAlign w:val="bottom"/>
          </w:tcPr>
          <w:p w14:paraId="0FE5ED9E"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02D96E6A" w14:textId="0E782ED1" w:rsidR="00437832" w:rsidRDefault="00437832"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5,000</w:t>
            </w:r>
          </w:p>
        </w:tc>
        <w:tc>
          <w:tcPr>
            <w:tcW w:w="236" w:type="dxa"/>
            <w:vAlign w:val="bottom"/>
          </w:tcPr>
          <w:p w14:paraId="6A6D8BD5"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079A547C" w14:textId="6DAE131E"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37832">
              <w:rPr>
                <w:rFonts w:cs="Times New Roman"/>
                <w:sz w:val="22"/>
                <w:szCs w:val="22"/>
              </w:rPr>
              <w:t>-</w:t>
            </w:r>
          </w:p>
        </w:tc>
      </w:tr>
      <w:tr w:rsidR="00437832" w:rsidRPr="006347F4" w14:paraId="200B23B3" w14:textId="77777777" w:rsidTr="00437832">
        <w:trPr>
          <w:trHeight w:val="260"/>
        </w:trPr>
        <w:tc>
          <w:tcPr>
            <w:tcW w:w="3544" w:type="dxa"/>
            <w:vAlign w:val="bottom"/>
          </w:tcPr>
          <w:p w14:paraId="63523F9C" w14:textId="77777777" w:rsid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655F2F7E" w14:textId="7358357D" w:rsidR="00437832" w:rsidRDefault="008E1DA8"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20,000</w:t>
            </w:r>
          </w:p>
        </w:tc>
        <w:tc>
          <w:tcPr>
            <w:tcW w:w="241" w:type="dxa"/>
            <w:vAlign w:val="bottom"/>
          </w:tcPr>
          <w:p w14:paraId="0FADDD3A"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1C0CB57E" w14:textId="07BF7DDB" w:rsidR="00437832"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c>
          <w:tcPr>
            <w:tcW w:w="236" w:type="dxa"/>
            <w:vAlign w:val="bottom"/>
          </w:tcPr>
          <w:p w14:paraId="2E9B57D3"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18850435" w14:textId="69A62963" w:rsidR="00437832" w:rsidRDefault="00437832"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20,000</w:t>
            </w:r>
          </w:p>
        </w:tc>
        <w:tc>
          <w:tcPr>
            <w:tcW w:w="236" w:type="dxa"/>
            <w:vAlign w:val="bottom"/>
          </w:tcPr>
          <w:p w14:paraId="41FF34D4"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769A7F1B" w14:textId="6C8EE0B2" w:rsidR="00437832"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r>
      <w:tr w:rsidR="003561CC" w:rsidRPr="003561CC" w14:paraId="17B65206" w14:textId="77777777" w:rsidTr="003561CC">
        <w:trPr>
          <w:trHeight w:val="50"/>
        </w:trPr>
        <w:tc>
          <w:tcPr>
            <w:tcW w:w="3544" w:type="dxa"/>
            <w:vAlign w:val="bottom"/>
          </w:tcPr>
          <w:p w14:paraId="531CF7A9" w14:textId="77777777" w:rsidR="003561CC" w:rsidRPr="003561CC" w:rsidRDefault="003561CC" w:rsidP="0035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08"/>
              <w:rPr>
                <w:rFonts w:cs="Times New Roman"/>
                <w:sz w:val="12"/>
                <w:szCs w:val="12"/>
              </w:rPr>
            </w:pPr>
          </w:p>
        </w:tc>
        <w:tc>
          <w:tcPr>
            <w:tcW w:w="1474" w:type="dxa"/>
            <w:tcBorders>
              <w:top w:val="single" w:sz="4" w:space="0" w:color="auto"/>
            </w:tcBorders>
          </w:tcPr>
          <w:p w14:paraId="1955E4A4"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41" w:type="dxa"/>
            <w:vAlign w:val="bottom"/>
          </w:tcPr>
          <w:p w14:paraId="0F311DAE"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6A4C553B" w14:textId="77777777" w:rsidR="003561CC" w:rsidRPr="003561CC" w:rsidRDefault="003561CC" w:rsidP="003561CC">
            <w:pPr>
              <w:tabs>
                <w:tab w:val="clear" w:pos="227"/>
                <w:tab w:val="clear" w:pos="454"/>
                <w:tab w:val="clear" w:pos="680"/>
                <w:tab w:val="clear" w:pos="907"/>
                <w:tab w:val="left" w:pos="0"/>
              </w:tabs>
              <w:spacing w:line="120" w:lineRule="atLeast"/>
              <w:ind w:right="179"/>
              <w:jc w:val="right"/>
              <w:rPr>
                <w:rFonts w:cs="Times New Roman"/>
                <w:sz w:val="12"/>
                <w:szCs w:val="12"/>
              </w:rPr>
            </w:pPr>
          </w:p>
        </w:tc>
        <w:tc>
          <w:tcPr>
            <w:tcW w:w="236" w:type="dxa"/>
            <w:vAlign w:val="bottom"/>
          </w:tcPr>
          <w:p w14:paraId="0D6E9B0B"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673EA9F8"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36" w:type="dxa"/>
            <w:vAlign w:val="bottom"/>
          </w:tcPr>
          <w:p w14:paraId="6A0B790A" w14:textId="77777777" w:rsidR="003561CC" w:rsidRPr="003561CC" w:rsidRDefault="003561CC" w:rsidP="003561CC">
            <w:pPr>
              <w:tabs>
                <w:tab w:val="clear" w:pos="227"/>
                <w:tab w:val="clear" w:pos="454"/>
                <w:tab w:val="clear" w:pos="680"/>
                <w:tab w:val="clear" w:pos="907"/>
                <w:tab w:val="left" w:pos="0"/>
              </w:tabs>
              <w:spacing w:line="120" w:lineRule="atLeast"/>
              <w:ind w:right="170"/>
              <w:jc w:val="right"/>
              <w:rPr>
                <w:rFonts w:cs="Times New Roman"/>
                <w:sz w:val="12"/>
                <w:szCs w:val="12"/>
              </w:rPr>
            </w:pPr>
          </w:p>
        </w:tc>
        <w:tc>
          <w:tcPr>
            <w:tcW w:w="1467" w:type="dxa"/>
            <w:tcBorders>
              <w:top w:val="single" w:sz="4" w:space="0" w:color="auto"/>
            </w:tcBorders>
          </w:tcPr>
          <w:p w14:paraId="552F6EB1" w14:textId="77777777" w:rsidR="003561CC" w:rsidRPr="003561CC" w:rsidRDefault="003561CC" w:rsidP="003561CC">
            <w:pPr>
              <w:tabs>
                <w:tab w:val="clear" w:pos="227"/>
                <w:tab w:val="clear" w:pos="454"/>
                <w:tab w:val="clear" w:pos="680"/>
                <w:tab w:val="clear" w:pos="907"/>
                <w:tab w:val="left" w:pos="0"/>
              </w:tabs>
              <w:spacing w:line="120" w:lineRule="atLeast"/>
              <w:ind w:right="35"/>
              <w:jc w:val="right"/>
              <w:rPr>
                <w:rFonts w:cs="Times New Roman"/>
                <w:sz w:val="12"/>
                <w:szCs w:val="12"/>
              </w:rPr>
            </w:pPr>
          </w:p>
        </w:tc>
      </w:tr>
      <w:tr w:rsidR="00437832" w:rsidRPr="006347F4" w14:paraId="4290C3FD" w14:textId="77777777" w:rsidTr="00A57D20">
        <w:trPr>
          <w:trHeight w:val="260"/>
        </w:trPr>
        <w:tc>
          <w:tcPr>
            <w:tcW w:w="3544" w:type="dxa"/>
            <w:vAlign w:val="bottom"/>
          </w:tcPr>
          <w:p w14:paraId="0E57EC25" w14:textId="77777777" w:rsid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Total</w:t>
            </w:r>
          </w:p>
        </w:tc>
        <w:tc>
          <w:tcPr>
            <w:tcW w:w="1474" w:type="dxa"/>
            <w:tcBorders>
              <w:bottom w:val="double" w:sz="4" w:space="0" w:color="auto"/>
            </w:tcBorders>
          </w:tcPr>
          <w:p w14:paraId="5E0AF0E0" w14:textId="19B21EFE" w:rsidR="00437832" w:rsidRPr="009F2737" w:rsidRDefault="00384AE7" w:rsidP="00437832">
            <w:pPr>
              <w:tabs>
                <w:tab w:val="clear" w:pos="227"/>
                <w:tab w:val="clear" w:pos="454"/>
                <w:tab w:val="clear" w:pos="680"/>
                <w:tab w:val="clear" w:pos="907"/>
                <w:tab w:val="left" w:pos="0"/>
              </w:tabs>
              <w:ind w:right="93"/>
              <w:jc w:val="right"/>
              <w:rPr>
                <w:rFonts w:cs="Times New Roman"/>
                <w:sz w:val="22"/>
                <w:szCs w:val="22"/>
              </w:rPr>
            </w:pPr>
            <w:r w:rsidRPr="00384AE7">
              <w:rPr>
                <w:rFonts w:cs="Times New Roman"/>
                <w:sz w:val="22"/>
                <w:szCs w:val="22"/>
              </w:rPr>
              <w:t>1,322,696</w:t>
            </w:r>
          </w:p>
        </w:tc>
        <w:tc>
          <w:tcPr>
            <w:tcW w:w="241" w:type="dxa"/>
            <w:vAlign w:val="bottom"/>
          </w:tcPr>
          <w:p w14:paraId="64C7AC5F"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5B2CA109" w14:textId="76E5DF2F" w:rsidR="00437832" w:rsidRPr="009F2737"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1,548,395</w:t>
            </w:r>
          </w:p>
        </w:tc>
        <w:tc>
          <w:tcPr>
            <w:tcW w:w="236" w:type="dxa"/>
            <w:vAlign w:val="bottom"/>
          </w:tcPr>
          <w:p w14:paraId="5A2ABF05"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34EEFA1C" w14:textId="5796CF23" w:rsidR="00437832" w:rsidRPr="009F2737" w:rsidRDefault="002005F1" w:rsidP="00437832">
            <w:pPr>
              <w:tabs>
                <w:tab w:val="clear" w:pos="227"/>
                <w:tab w:val="clear" w:pos="454"/>
                <w:tab w:val="clear" w:pos="680"/>
                <w:tab w:val="clear" w:pos="907"/>
                <w:tab w:val="left" w:pos="0"/>
              </w:tabs>
              <w:ind w:right="93"/>
              <w:jc w:val="right"/>
              <w:rPr>
                <w:rFonts w:cs="Times New Roman"/>
                <w:sz w:val="22"/>
                <w:szCs w:val="22"/>
              </w:rPr>
            </w:pPr>
            <w:r w:rsidRPr="002005F1">
              <w:rPr>
                <w:rFonts w:cs="Times New Roman"/>
                <w:sz w:val="22"/>
                <w:szCs w:val="22"/>
              </w:rPr>
              <w:t>742,696</w:t>
            </w:r>
          </w:p>
        </w:tc>
        <w:tc>
          <w:tcPr>
            <w:tcW w:w="236" w:type="dxa"/>
            <w:vAlign w:val="bottom"/>
          </w:tcPr>
          <w:p w14:paraId="4EFDCF19"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double" w:sz="4" w:space="0" w:color="auto"/>
            </w:tcBorders>
          </w:tcPr>
          <w:p w14:paraId="79FEE47F" w14:textId="30BC5448" w:rsidR="00437832" w:rsidRPr="009F2737"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968,395</w:t>
            </w:r>
          </w:p>
        </w:tc>
      </w:tr>
    </w:tbl>
    <w:p w14:paraId="69AAE283" w14:textId="77777777" w:rsid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cs/>
        </w:rPr>
        <w:sectPr w:rsidR="00471E21" w:rsidSect="00E46AAA">
          <w:headerReference w:type="first" r:id="rId12"/>
          <w:footerReference w:type="first" r:id="rId13"/>
          <w:pgSz w:w="11909" w:h="16834" w:code="9"/>
          <w:pgMar w:top="1440" w:right="1151" w:bottom="805" w:left="1440" w:header="992" w:footer="340" w:gutter="0"/>
          <w:pgNumType w:start="18"/>
          <w:cols w:space="720"/>
          <w:titlePg/>
          <w:docGrid w:linePitch="408"/>
        </w:sectPr>
      </w:pPr>
    </w:p>
    <w:p w14:paraId="6425BCDD" w14:textId="70153369" w:rsidR="00C919E5" w:rsidRPr="00515545" w:rsidRDefault="00C919E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16CB61F3" w14:textId="77777777" w:rsidR="00FB5A7E" w:rsidRPr="00C646C3" w:rsidRDefault="00FB5A7E" w:rsidP="00FB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7053AA64" w14:textId="37E53026" w:rsidR="00412748" w:rsidRPr="00CE0DEB" w:rsidRDefault="00412748" w:rsidP="00412748">
      <w:pPr>
        <w:jc w:val="thaiDistribute"/>
        <w:rPr>
          <w:rFonts w:cs="Times New Roman"/>
          <w:sz w:val="21"/>
          <w:szCs w:val="21"/>
        </w:rPr>
      </w:pPr>
      <w:r w:rsidRPr="00CE0DEB">
        <w:rPr>
          <w:rFonts w:cs="Times New Roman"/>
          <w:sz w:val="21"/>
          <w:szCs w:val="21"/>
        </w:rPr>
        <w:t xml:space="preserve">Details of other non-current financial assets - investments in debt securities as at </w:t>
      </w:r>
      <w:r w:rsidR="00A17DEE">
        <w:rPr>
          <w:rFonts w:cs="Times New Roman"/>
          <w:sz w:val="21"/>
          <w:szCs w:val="21"/>
        </w:rPr>
        <w:t>June</w:t>
      </w:r>
      <w:r w:rsidR="00311635" w:rsidRPr="00CE0DEB">
        <w:rPr>
          <w:rFonts w:cs="Times New Roman"/>
          <w:sz w:val="21"/>
          <w:szCs w:val="21"/>
        </w:rPr>
        <w:t xml:space="preserve"> 3</w:t>
      </w:r>
      <w:r w:rsidR="00A17DEE">
        <w:rPr>
          <w:rFonts w:cs="Times New Roman"/>
          <w:sz w:val="21"/>
          <w:szCs w:val="21"/>
        </w:rPr>
        <w:t>0</w:t>
      </w:r>
      <w:r w:rsidR="00311635" w:rsidRPr="00CE0DEB">
        <w:rPr>
          <w:rFonts w:cs="Times New Roman"/>
          <w:sz w:val="21"/>
          <w:szCs w:val="21"/>
        </w:rPr>
        <w:t>, 202</w:t>
      </w:r>
      <w:r w:rsidR="00C30AC3">
        <w:rPr>
          <w:rFonts w:cs="Times New Roman"/>
          <w:sz w:val="21"/>
          <w:szCs w:val="21"/>
        </w:rPr>
        <w:t>6</w:t>
      </w:r>
      <w:r w:rsidR="00311635" w:rsidRPr="00CE0DEB">
        <w:rPr>
          <w:rFonts w:cs="Times New Roman"/>
          <w:sz w:val="21"/>
          <w:szCs w:val="21"/>
        </w:rPr>
        <w:t xml:space="preserve"> and </w:t>
      </w:r>
      <w:r w:rsidRPr="00CE0DEB">
        <w:rPr>
          <w:rFonts w:cs="Times New Roman"/>
          <w:sz w:val="21"/>
          <w:szCs w:val="21"/>
        </w:rPr>
        <w:t>December 31</w:t>
      </w:r>
      <w:r w:rsidR="00311635" w:rsidRPr="00CE0DEB">
        <w:rPr>
          <w:rFonts w:cs="Times New Roman"/>
          <w:sz w:val="21"/>
          <w:szCs w:val="21"/>
        </w:rPr>
        <w:t>, 202</w:t>
      </w:r>
      <w:r w:rsidR="00C30AC3">
        <w:rPr>
          <w:rFonts w:cs="Times New Roman"/>
          <w:sz w:val="21"/>
          <w:szCs w:val="21"/>
        </w:rPr>
        <w:t>5</w:t>
      </w:r>
      <w:r w:rsidRPr="00CE0DEB">
        <w:rPr>
          <w:rFonts w:cs="Times New Roman"/>
          <w:sz w:val="21"/>
          <w:szCs w:val="21"/>
        </w:rPr>
        <w:t xml:space="preserve"> were as follows:</w:t>
      </w:r>
    </w:p>
    <w:p w14:paraId="54BCB2B1" w14:textId="77777777" w:rsidR="00412748" w:rsidRDefault="00412748"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tbl>
      <w:tblPr>
        <w:tblW w:w="14975" w:type="dxa"/>
        <w:tblLayout w:type="fixed"/>
        <w:tblLook w:val="04A0" w:firstRow="1" w:lastRow="0" w:firstColumn="1" w:lastColumn="0" w:noHBand="0" w:noVBand="1"/>
      </w:tblPr>
      <w:tblGrid>
        <w:gridCol w:w="3515"/>
        <w:gridCol w:w="236"/>
        <w:gridCol w:w="1757"/>
        <w:gridCol w:w="236"/>
        <w:gridCol w:w="1757"/>
        <w:gridCol w:w="236"/>
        <w:gridCol w:w="1304"/>
        <w:gridCol w:w="236"/>
        <w:gridCol w:w="1247"/>
        <w:gridCol w:w="236"/>
        <w:gridCol w:w="1247"/>
        <w:gridCol w:w="236"/>
        <w:gridCol w:w="1247"/>
        <w:gridCol w:w="238"/>
        <w:gridCol w:w="1247"/>
      </w:tblGrid>
      <w:tr w:rsidR="00C30AC3" w:rsidRPr="00CA6896" w14:paraId="2DDBBEC0" w14:textId="77777777" w:rsidTr="00C30AC3">
        <w:trPr>
          <w:tblHeader/>
        </w:trPr>
        <w:tc>
          <w:tcPr>
            <w:tcW w:w="3515" w:type="dxa"/>
          </w:tcPr>
          <w:p w14:paraId="52638845"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4F6F9E26"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081304E7"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5CAFD76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0E6665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01F05FF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D9D2F3C"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122A01B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5698" w:type="dxa"/>
            <w:gridSpan w:val="7"/>
          </w:tcPr>
          <w:p w14:paraId="2EE8A3AC" w14:textId="6C9D8F73"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In Thousand Baht</w:t>
            </w:r>
          </w:p>
        </w:tc>
      </w:tr>
      <w:tr w:rsidR="00C30AC3" w:rsidRPr="00CA6896" w14:paraId="4A2CB79E" w14:textId="77777777" w:rsidTr="00C30AC3">
        <w:trPr>
          <w:tblHeader/>
        </w:trPr>
        <w:tc>
          <w:tcPr>
            <w:tcW w:w="3515" w:type="dxa"/>
          </w:tcPr>
          <w:p w14:paraId="4C29AC4D"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5C3F5FD"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79C0D9F3"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767646F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28D968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CD37075"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68E2F0A"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27AF7A4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Borders>
              <w:top w:val="single" w:sz="4" w:space="0" w:color="auto"/>
            </w:tcBorders>
          </w:tcPr>
          <w:p w14:paraId="1BED8746" w14:textId="7395119B"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Consolidated</w:t>
            </w:r>
          </w:p>
        </w:tc>
        <w:tc>
          <w:tcPr>
            <w:tcW w:w="236" w:type="dxa"/>
            <w:tcBorders>
              <w:top w:val="single" w:sz="4" w:space="0" w:color="auto"/>
            </w:tcBorders>
          </w:tcPr>
          <w:p w14:paraId="026B5862" w14:textId="66192E7F"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2" w:type="dxa"/>
            <w:gridSpan w:val="3"/>
            <w:tcBorders>
              <w:top w:val="single" w:sz="4" w:space="0" w:color="auto"/>
            </w:tcBorders>
          </w:tcPr>
          <w:p w14:paraId="4E91CB2F" w14:textId="282AC7C4"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cs="Times New Roman"/>
                <w:sz w:val="20"/>
                <w:szCs w:val="20"/>
              </w:rPr>
              <w:t>Separate</w:t>
            </w:r>
          </w:p>
        </w:tc>
      </w:tr>
      <w:tr w:rsidR="00C30AC3" w:rsidRPr="00CA6896" w14:paraId="241D126E" w14:textId="77777777" w:rsidTr="00C30AC3">
        <w:trPr>
          <w:tblHeader/>
        </w:trPr>
        <w:tc>
          <w:tcPr>
            <w:tcW w:w="3515" w:type="dxa"/>
          </w:tcPr>
          <w:p w14:paraId="1A7A38E1"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DE4C22A"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2BF9A877"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23C0A397"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050A0D6"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2037087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A4B6A3B"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3A37467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Borders>
              <w:bottom w:val="single" w:sz="4" w:space="0" w:color="auto"/>
            </w:tcBorders>
          </w:tcPr>
          <w:p w14:paraId="5E9889EA" w14:textId="38D157A0"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financial statements</w:t>
            </w:r>
          </w:p>
        </w:tc>
        <w:tc>
          <w:tcPr>
            <w:tcW w:w="236" w:type="dxa"/>
          </w:tcPr>
          <w:p w14:paraId="1CEFC341" w14:textId="4546D3B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2" w:type="dxa"/>
            <w:gridSpan w:val="3"/>
          </w:tcPr>
          <w:p w14:paraId="1A4D575C" w14:textId="0C3E6B3F"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cs="Times New Roman"/>
                <w:sz w:val="20"/>
                <w:szCs w:val="20"/>
              </w:rPr>
              <w:t>financial statements</w:t>
            </w:r>
          </w:p>
        </w:tc>
      </w:tr>
      <w:tr w:rsidR="00C30AC3" w:rsidRPr="00CA6896" w14:paraId="60635838" w14:textId="77777777" w:rsidTr="00C30AC3">
        <w:trPr>
          <w:tblHeader/>
        </w:trPr>
        <w:tc>
          <w:tcPr>
            <w:tcW w:w="3515" w:type="dxa"/>
          </w:tcPr>
          <w:p w14:paraId="034585F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1D3006FB"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568886E7" w14:textId="0035797A"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 xml:space="preserve">Date of </w:t>
            </w:r>
          </w:p>
        </w:tc>
        <w:tc>
          <w:tcPr>
            <w:tcW w:w="236" w:type="dxa"/>
          </w:tcPr>
          <w:p w14:paraId="4EAC33D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F4DBCD6" w14:textId="1E820089"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 xml:space="preserve">Maturity </w:t>
            </w:r>
          </w:p>
        </w:tc>
        <w:tc>
          <w:tcPr>
            <w:tcW w:w="236" w:type="dxa"/>
          </w:tcPr>
          <w:p w14:paraId="24522FA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FFA6E81" w14:textId="7C5B389F"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xml:space="preserve">Interest rate </w:t>
            </w:r>
          </w:p>
        </w:tc>
        <w:tc>
          <w:tcPr>
            <w:tcW w:w="236" w:type="dxa"/>
          </w:tcPr>
          <w:p w14:paraId="456E597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356A8418" w14:textId="3D482EF7" w:rsidR="00C30AC3" w:rsidRPr="00C30AC3" w:rsidRDefault="00A17DEE"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Pr>
                <w:rFonts w:eastAsia="SimSun" w:cs="Times New Roman"/>
                <w:sz w:val="20"/>
                <w:szCs w:val="20"/>
                <w:lang w:eastAsia="zh-CN"/>
              </w:rPr>
              <w:t>June</w:t>
            </w:r>
            <w:r w:rsidR="00C30AC3">
              <w:rPr>
                <w:rFonts w:eastAsia="SimSun" w:cs="Times New Roman"/>
                <w:sz w:val="20"/>
                <w:szCs w:val="20"/>
                <w:lang w:eastAsia="zh-CN"/>
              </w:rPr>
              <w:t xml:space="preserve"> 3</w:t>
            </w:r>
            <w:r>
              <w:rPr>
                <w:rFonts w:eastAsia="SimSun" w:cs="Times New Roman"/>
                <w:sz w:val="20"/>
                <w:szCs w:val="20"/>
                <w:lang w:eastAsia="zh-CN"/>
              </w:rPr>
              <w:t>0</w:t>
            </w:r>
            <w:r w:rsidR="00C30AC3">
              <w:rPr>
                <w:rFonts w:eastAsia="SimSun" w:cs="Times New Roman"/>
                <w:sz w:val="20"/>
                <w:szCs w:val="20"/>
                <w:lang w:eastAsia="zh-CN"/>
              </w:rPr>
              <w:t>,</w:t>
            </w:r>
          </w:p>
        </w:tc>
        <w:tc>
          <w:tcPr>
            <w:tcW w:w="236" w:type="dxa"/>
            <w:tcBorders>
              <w:top w:val="single" w:sz="4" w:space="0" w:color="auto"/>
            </w:tcBorders>
          </w:tcPr>
          <w:p w14:paraId="525A5519"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6E7F8BC0" w14:textId="7EE783C2"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eastAsia="SimSun" w:cs="Times New Roman"/>
                <w:sz w:val="20"/>
                <w:szCs w:val="20"/>
                <w:lang w:eastAsia="zh-CN"/>
              </w:rPr>
              <w:t xml:space="preserve">December 31, </w:t>
            </w:r>
          </w:p>
        </w:tc>
        <w:tc>
          <w:tcPr>
            <w:tcW w:w="236" w:type="dxa"/>
          </w:tcPr>
          <w:p w14:paraId="2E2145A1"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4D78F526" w14:textId="106DF8B1" w:rsidR="00C30AC3" w:rsidRPr="00C30AC3" w:rsidRDefault="00A17DEE"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Pr>
                <w:rFonts w:eastAsia="SimSun" w:cs="Times New Roman"/>
                <w:sz w:val="20"/>
                <w:szCs w:val="20"/>
                <w:lang w:eastAsia="zh-CN"/>
              </w:rPr>
              <w:t>June 30,</w:t>
            </w:r>
          </w:p>
        </w:tc>
        <w:tc>
          <w:tcPr>
            <w:tcW w:w="238" w:type="dxa"/>
            <w:tcBorders>
              <w:top w:val="single" w:sz="4" w:space="0" w:color="auto"/>
            </w:tcBorders>
          </w:tcPr>
          <w:p w14:paraId="34618D78"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1D7D0631" w14:textId="01D529C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eastAsia="SimSun" w:cs="Times New Roman"/>
                <w:sz w:val="20"/>
                <w:szCs w:val="20"/>
                <w:lang w:eastAsia="zh-CN"/>
              </w:rPr>
              <w:t xml:space="preserve">December 31, </w:t>
            </w:r>
          </w:p>
        </w:tc>
      </w:tr>
      <w:tr w:rsidR="00C30AC3" w:rsidRPr="00CA6896" w14:paraId="0BD4E7EF" w14:textId="77777777" w:rsidTr="00C30AC3">
        <w:trPr>
          <w:tblHeader/>
        </w:trPr>
        <w:tc>
          <w:tcPr>
            <w:tcW w:w="3515" w:type="dxa"/>
            <w:tcBorders>
              <w:bottom w:val="single" w:sz="4" w:space="0" w:color="auto"/>
            </w:tcBorders>
          </w:tcPr>
          <w:p w14:paraId="39FA764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Debenture’s name</w:t>
            </w:r>
          </w:p>
        </w:tc>
        <w:tc>
          <w:tcPr>
            <w:tcW w:w="236" w:type="dxa"/>
          </w:tcPr>
          <w:p w14:paraId="5897E073"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Borders>
              <w:bottom w:val="single" w:sz="4" w:space="0" w:color="auto"/>
            </w:tcBorders>
          </w:tcPr>
          <w:p w14:paraId="558A7C22"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issuance</w:t>
            </w:r>
          </w:p>
        </w:tc>
        <w:tc>
          <w:tcPr>
            <w:tcW w:w="236" w:type="dxa"/>
          </w:tcPr>
          <w:p w14:paraId="3CC914D2"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Borders>
              <w:bottom w:val="single" w:sz="4" w:space="0" w:color="auto"/>
            </w:tcBorders>
          </w:tcPr>
          <w:p w14:paraId="0930886B"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date</w:t>
            </w:r>
          </w:p>
        </w:tc>
        <w:tc>
          <w:tcPr>
            <w:tcW w:w="236" w:type="dxa"/>
          </w:tcPr>
          <w:p w14:paraId="25EE395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Borders>
              <w:bottom w:val="single" w:sz="4" w:space="0" w:color="auto"/>
            </w:tcBorders>
          </w:tcPr>
          <w:p w14:paraId="3F1A17CB"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per annum</w:t>
            </w:r>
            <w:r w:rsidRPr="00CA6896">
              <w:rPr>
                <w:rFonts w:eastAsia="SimSun" w:cs="Times New Roman"/>
                <w:sz w:val="20"/>
                <w:szCs w:val="20"/>
                <w:cs/>
                <w:lang w:eastAsia="zh-CN"/>
              </w:rPr>
              <w:t xml:space="preserve"> </w:t>
            </w:r>
          </w:p>
        </w:tc>
        <w:tc>
          <w:tcPr>
            <w:tcW w:w="236" w:type="dxa"/>
          </w:tcPr>
          <w:p w14:paraId="670F9D2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5D0C321D" w14:textId="6FA4D10A"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2026</w:t>
            </w:r>
          </w:p>
        </w:tc>
        <w:tc>
          <w:tcPr>
            <w:tcW w:w="236" w:type="dxa"/>
          </w:tcPr>
          <w:p w14:paraId="37EB59AD"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5ADC2534" w14:textId="43EE2680"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2025</w:t>
            </w:r>
          </w:p>
        </w:tc>
        <w:tc>
          <w:tcPr>
            <w:tcW w:w="236" w:type="dxa"/>
          </w:tcPr>
          <w:p w14:paraId="4A8C102F"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7A55C22C" w14:textId="591365EE"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2026</w:t>
            </w:r>
          </w:p>
        </w:tc>
        <w:tc>
          <w:tcPr>
            <w:tcW w:w="238" w:type="dxa"/>
          </w:tcPr>
          <w:p w14:paraId="47070FCA"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74F59152" w14:textId="66E2329A"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2025</w:t>
            </w:r>
          </w:p>
        </w:tc>
      </w:tr>
      <w:tr w:rsidR="00C30AC3" w:rsidRPr="00CA6896" w14:paraId="12B6F5ED" w14:textId="77777777" w:rsidTr="00C30AC3">
        <w:trPr>
          <w:tblHeader/>
        </w:trPr>
        <w:tc>
          <w:tcPr>
            <w:tcW w:w="3515" w:type="dxa"/>
            <w:tcBorders>
              <w:top w:val="single" w:sz="4" w:space="0" w:color="auto"/>
            </w:tcBorders>
          </w:tcPr>
          <w:p w14:paraId="01D27A1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02A29C07"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33485997"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79A1C44C"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4DF496FD"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3B5139A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304" w:type="dxa"/>
            <w:tcBorders>
              <w:top w:val="single" w:sz="4" w:space="0" w:color="auto"/>
            </w:tcBorders>
          </w:tcPr>
          <w:p w14:paraId="361DC26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2EB7406F"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472FAE7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0B44609A"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593A99DC"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382D6351"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4047DE76"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8" w:type="dxa"/>
          </w:tcPr>
          <w:p w14:paraId="202E2C0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265B2C15"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r>
      <w:tr w:rsidR="00726245" w:rsidRPr="00CA6896" w14:paraId="4A75123E" w14:textId="77777777" w:rsidTr="00C30AC3">
        <w:tc>
          <w:tcPr>
            <w:tcW w:w="3515" w:type="dxa"/>
          </w:tcPr>
          <w:p w14:paraId="100545D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Bangchak Corporation PLC.</w:t>
            </w:r>
          </w:p>
        </w:tc>
        <w:tc>
          <w:tcPr>
            <w:tcW w:w="236" w:type="dxa"/>
          </w:tcPr>
          <w:p w14:paraId="3554FA2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80EB5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June 28, 2024</w:t>
            </w:r>
          </w:p>
        </w:tc>
        <w:tc>
          <w:tcPr>
            <w:tcW w:w="236" w:type="dxa"/>
          </w:tcPr>
          <w:p w14:paraId="0766A25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76F8C0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eastAsia="SimSun" w:cs="Times New Roman"/>
                <w:sz w:val="20"/>
                <w:szCs w:val="20"/>
                <w:lang w:eastAsia="zh-CN"/>
              </w:rPr>
            </w:pPr>
            <w:r w:rsidRPr="00CA6896">
              <w:rPr>
                <w:rFonts w:eastAsia="SimSun" w:cs="Times New Roman"/>
                <w:sz w:val="20"/>
                <w:szCs w:val="20"/>
                <w:lang w:eastAsia="zh-CN"/>
              </w:rPr>
              <w:t>June 28, 2029</w:t>
            </w:r>
          </w:p>
        </w:tc>
        <w:tc>
          <w:tcPr>
            <w:tcW w:w="236" w:type="dxa"/>
          </w:tcPr>
          <w:p w14:paraId="5D5B8B8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C04D9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3.60</w:t>
            </w:r>
          </w:p>
        </w:tc>
        <w:tc>
          <w:tcPr>
            <w:tcW w:w="236" w:type="dxa"/>
          </w:tcPr>
          <w:p w14:paraId="0129BDD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9654317" w14:textId="7846C55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CCB9C9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2A439DAF" w14:textId="3B945B2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F04FF0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DB912DF" w14:textId="6B8A848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4015F91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6028A01" w14:textId="62C6763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7D61A80B" w14:textId="77777777" w:rsidTr="00E76101">
        <w:trPr>
          <w:trHeight w:val="198"/>
        </w:trPr>
        <w:tc>
          <w:tcPr>
            <w:tcW w:w="3515" w:type="dxa"/>
          </w:tcPr>
          <w:p w14:paraId="0849B21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0E42B0F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F8CCB6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August 30, 2024</w:t>
            </w:r>
          </w:p>
        </w:tc>
        <w:tc>
          <w:tcPr>
            <w:tcW w:w="236" w:type="dxa"/>
          </w:tcPr>
          <w:p w14:paraId="4764F58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72D241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r w:rsidRPr="00CA6896">
              <w:rPr>
                <w:rFonts w:eastAsia="SimSun" w:cs="Times New Roman"/>
                <w:spacing w:val="-4"/>
                <w:sz w:val="20"/>
                <w:szCs w:val="20"/>
                <w:lang w:eastAsia="zh-CN"/>
              </w:rPr>
              <w:t>February 28, 2027</w:t>
            </w:r>
          </w:p>
        </w:tc>
        <w:tc>
          <w:tcPr>
            <w:tcW w:w="236" w:type="dxa"/>
          </w:tcPr>
          <w:p w14:paraId="69CDBE6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50F270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3.45</w:t>
            </w:r>
          </w:p>
        </w:tc>
        <w:tc>
          <w:tcPr>
            <w:tcW w:w="236" w:type="dxa"/>
          </w:tcPr>
          <w:p w14:paraId="0159F43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2F9C6CD" w14:textId="4F29A35D" w:rsidR="00726245" w:rsidRP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sidRPr="00726245">
              <w:rPr>
                <w:rFonts w:cs="Times New Roman"/>
                <w:sz w:val="20"/>
                <w:szCs w:val="20"/>
              </w:rPr>
              <w:t>-</w:t>
            </w:r>
          </w:p>
        </w:tc>
        <w:tc>
          <w:tcPr>
            <w:tcW w:w="236" w:type="dxa"/>
          </w:tcPr>
          <w:p w14:paraId="734C9FD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D9D83D3" w14:textId="5F32628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6" w:type="dxa"/>
          </w:tcPr>
          <w:p w14:paraId="7ED72BD0"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FB8B590" w14:textId="0E07FD0E" w:rsidR="00726245" w:rsidRPr="00CA6896"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8" w:type="dxa"/>
          </w:tcPr>
          <w:p w14:paraId="0C1A177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00365B5" w14:textId="3C95BC3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r>
      <w:tr w:rsidR="00726245" w:rsidRPr="00CA6896" w14:paraId="6B33A5A7" w14:textId="77777777" w:rsidTr="00C30AC3">
        <w:tc>
          <w:tcPr>
            <w:tcW w:w="3515" w:type="dxa"/>
          </w:tcPr>
          <w:p w14:paraId="26789F4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SCGJWD Logistics PLC.</w:t>
            </w:r>
          </w:p>
        </w:tc>
        <w:tc>
          <w:tcPr>
            <w:tcW w:w="236" w:type="dxa"/>
          </w:tcPr>
          <w:p w14:paraId="7C83A5E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0"/>
                <w:szCs w:val="20"/>
                <w:lang w:eastAsia="zh-CN"/>
              </w:rPr>
            </w:pPr>
          </w:p>
        </w:tc>
        <w:tc>
          <w:tcPr>
            <w:tcW w:w="1757" w:type="dxa"/>
          </w:tcPr>
          <w:p w14:paraId="6181A9A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cs/>
                <w:lang w:eastAsia="zh-CN"/>
              </w:rPr>
            </w:pPr>
            <w:r w:rsidRPr="00CA6896">
              <w:rPr>
                <w:rFonts w:eastAsia="SimSun" w:cs="Times New Roman"/>
                <w:spacing w:val="-6"/>
                <w:sz w:val="20"/>
                <w:szCs w:val="20"/>
                <w:lang w:eastAsia="zh-CN"/>
              </w:rPr>
              <w:t>September 19, 2024</w:t>
            </w:r>
          </w:p>
        </w:tc>
        <w:tc>
          <w:tcPr>
            <w:tcW w:w="236" w:type="dxa"/>
          </w:tcPr>
          <w:p w14:paraId="4657226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p>
        </w:tc>
        <w:tc>
          <w:tcPr>
            <w:tcW w:w="1757" w:type="dxa"/>
          </w:tcPr>
          <w:p w14:paraId="17CF60A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lang w:eastAsia="zh-CN"/>
              </w:rPr>
            </w:pPr>
            <w:r w:rsidRPr="00CA6896">
              <w:rPr>
                <w:rFonts w:eastAsia="SimSun" w:cs="Times New Roman"/>
                <w:spacing w:val="-6"/>
                <w:sz w:val="20"/>
                <w:szCs w:val="20"/>
                <w:lang w:eastAsia="zh-CN"/>
              </w:rPr>
              <w:t>September 19, 2027</w:t>
            </w:r>
          </w:p>
        </w:tc>
        <w:tc>
          <w:tcPr>
            <w:tcW w:w="236" w:type="dxa"/>
          </w:tcPr>
          <w:p w14:paraId="09BB7F9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91BBCE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4.04</w:t>
            </w:r>
          </w:p>
        </w:tc>
        <w:tc>
          <w:tcPr>
            <w:tcW w:w="236" w:type="dxa"/>
          </w:tcPr>
          <w:p w14:paraId="382A77A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03C3E9E" w14:textId="1FA7C28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23B192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2040BA45" w14:textId="067A2CC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6E36BF6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558F608" w14:textId="0A5E661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00E36C3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FBC7079" w14:textId="48E8B84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7FC5CAD2" w14:textId="77777777" w:rsidTr="00C30AC3">
        <w:tc>
          <w:tcPr>
            <w:tcW w:w="3515" w:type="dxa"/>
          </w:tcPr>
          <w:p w14:paraId="3766D8E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 Energy Development PLC.</w:t>
            </w:r>
          </w:p>
        </w:tc>
        <w:tc>
          <w:tcPr>
            <w:tcW w:w="236" w:type="dxa"/>
          </w:tcPr>
          <w:p w14:paraId="7F9B5D3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653341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8"/>
                <w:sz w:val="20"/>
                <w:szCs w:val="20"/>
                <w:lang w:eastAsia="zh-CN"/>
              </w:rPr>
            </w:pPr>
            <w:r w:rsidRPr="00CA6896">
              <w:rPr>
                <w:rFonts w:eastAsia="SimSun" w:cs="Times New Roman"/>
                <w:spacing w:val="-8"/>
                <w:sz w:val="20"/>
                <w:szCs w:val="20"/>
                <w:lang w:eastAsia="zh-CN"/>
              </w:rPr>
              <w:t>September 26, 2024</w:t>
            </w:r>
          </w:p>
        </w:tc>
        <w:tc>
          <w:tcPr>
            <w:tcW w:w="236" w:type="dxa"/>
          </w:tcPr>
          <w:p w14:paraId="4102F43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95F6D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10"/>
                <w:sz w:val="20"/>
                <w:szCs w:val="20"/>
                <w:lang w:eastAsia="zh-CN"/>
              </w:rPr>
            </w:pPr>
            <w:r w:rsidRPr="00CA6896">
              <w:rPr>
                <w:rFonts w:eastAsia="SimSun" w:cs="Times New Roman"/>
                <w:spacing w:val="-8"/>
                <w:sz w:val="20"/>
                <w:szCs w:val="20"/>
                <w:lang w:eastAsia="zh-CN"/>
              </w:rPr>
              <w:t>September 26, 2031</w:t>
            </w:r>
          </w:p>
        </w:tc>
        <w:tc>
          <w:tcPr>
            <w:tcW w:w="236" w:type="dxa"/>
          </w:tcPr>
          <w:p w14:paraId="4CF9601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5E8CF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3.53</w:t>
            </w:r>
          </w:p>
        </w:tc>
        <w:tc>
          <w:tcPr>
            <w:tcW w:w="236" w:type="dxa"/>
          </w:tcPr>
          <w:p w14:paraId="1F5A92D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0BEFE8A" w14:textId="01DE04F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A37F13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F2C9E6B" w14:textId="40BDFEA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DC662D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ECB72A7" w14:textId="627F751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0DFA5DB1"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8E90DDD" w14:textId="62F7E98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41BB91DC" w14:textId="77777777" w:rsidTr="00C30AC3">
        <w:tc>
          <w:tcPr>
            <w:tcW w:w="3515" w:type="dxa"/>
          </w:tcPr>
          <w:p w14:paraId="6202DD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Thai Beverage PLC.</w:t>
            </w:r>
          </w:p>
        </w:tc>
        <w:tc>
          <w:tcPr>
            <w:tcW w:w="236" w:type="dxa"/>
          </w:tcPr>
          <w:p w14:paraId="23091F9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00D06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2024</w:t>
            </w:r>
          </w:p>
        </w:tc>
        <w:tc>
          <w:tcPr>
            <w:tcW w:w="236" w:type="dxa"/>
          </w:tcPr>
          <w:p w14:paraId="7EC4C34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D8464B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2029</w:t>
            </w:r>
          </w:p>
        </w:tc>
        <w:tc>
          <w:tcPr>
            <w:tcW w:w="236" w:type="dxa"/>
          </w:tcPr>
          <w:p w14:paraId="3B19A0D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13D484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3.07</w:t>
            </w:r>
          </w:p>
        </w:tc>
        <w:tc>
          <w:tcPr>
            <w:tcW w:w="236" w:type="dxa"/>
          </w:tcPr>
          <w:p w14:paraId="070BA22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45815B1" w14:textId="3D7053D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2245269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1E6D316" w14:textId="0B7FBFE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1F3CD77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C2306AF" w14:textId="4EBBF36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66C45D96"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64720A2" w14:textId="7CCB668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9EC6617" w14:textId="77777777" w:rsidTr="00C30AC3">
        <w:tc>
          <w:tcPr>
            <w:tcW w:w="3515" w:type="dxa"/>
          </w:tcPr>
          <w:p w14:paraId="53D788C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2"/>
                <w:sz w:val="20"/>
                <w:szCs w:val="20"/>
                <w:cs/>
                <w:lang w:eastAsia="zh-CN"/>
              </w:rPr>
            </w:pPr>
            <w:r w:rsidRPr="00CA6896">
              <w:rPr>
                <w:rFonts w:eastAsia="SimSun" w:cs="Times New Roman"/>
                <w:spacing w:val="-2"/>
                <w:sz w:val="20"/>
                <w:szCs w:val="20"/>
                <w:lang w:eastAsia="zh-CN"/>
              </w:rPr>
              <w:t>Debenture of</w:t>
            </w:r>
            <w:r w:rsidRPr="00CA6896">
              <w:rPr>
                <w:rFonts w:eastAsia="SimSun" w:cs="Times New Roman"/>
                <w:spacing w:val="-2"/>
                <w:sz w:val="20"/>
                <w:szCs w:val="20"/>
                <w:cs/>
                <w:lang w:eastAsia="zh-CN"/>
              </w:rPr>
              <w:t xml:space="preserve"> </w:t>
            </w:r>
            <w:r w:rsidRPr="00CA6896">
              <w:rPr>
                <w:rFonts w:eastAsia="SimSun" w:cs="Times New Roman"/>
                <w:spacing w:val="-2"/>
                <w:sz w:val="20"/>
                <w:szCs w:val="20"/>
                <w:lang w:eastAsia="zh-CN"/>
              </w:rPr>
              <w:t>Advanced Info Service PLC.</w:t>
            </w:r>
          </w:p>
        </w:tc>
        <w:tc>
          <w:tcPr>
            <w:tcW w:w="236" w:type="dxa"/>
          </w:tcPr>
          <w:p w14:paraId="0EA7FF2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DF5785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13, 2024</w:t>
            </w:r>
          </w:p>
        </w:tc>
        <w:tc>
          <w:tcPr>
            <w:tcW w:w="236" w:type="dxa"/>
          </w:tcPr>
          <w:p w14:paraId="2D16089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153FC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November 13, 2028</w:t>
            </w:r>
          </w:p>
        </w:tc>
        <w:tc>
          <w:tcPr>
            <w:tcW w:w="236" w:type="dxa"/>
          </w:tcPr>
          <w:p w14:paraId="4E0488F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F086DF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2.74</w:t>
            </w:r>
          </w:p>
        </w:tc>
        <w:tc>
          <w:tcPr>
            <w:tcW w:w="236" w:type="dxa"/>
          </w:tcPr>
          <w:p w14:paraId="2170441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AF14DF8" w14:textId="194E159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649099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B01F8A3" w14:textId="038715D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15AC7F0D"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592D6B0" w14:textId="1B75C6E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3D42E3E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A2EA13C" w14:textId="427F32F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1DCB760" w14:textId="77777777" w:rsidTr="00C30AC3">
        <w:tc>
          <w:tcPr>
            <w:tcW w:w="3515" w:type="dxa"/>
          </w:tcPr>
          <w:p w14:paraId="7D1584C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3D92B87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0BB19F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64E04B8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BBDA33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2027</w:t>
            </w:r>
          </w:p>
        </w:tc>
        <w:tc>
          <w:tcPr>
            <w:tcW w:w="236" w:type="dxa"/>
          </w:tcPr>
          <w:p w14:paraId="052AC7B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53CE92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1CC8B0E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A36F81D" w14:textId="639FE7B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09D94FD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0D8ED1A" w14:textId="62488E1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4D0D044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7698E6E" w14:textId="105B876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7789D0B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D1A37D4" w14:textId="729981C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1ABAB59A" w14:textId="77777777" w:rsidTr="00C30AC3">
        <w:tc>
          <w:tcPr>
            <w:tcW w:w="3515" w:type="dxa"/>
          </w:tcPr>
          <w:p w14:paraId="3B73C55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6366E1B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CED0E8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2D5338F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CBD598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2029</w:t>
            </w:r>
          </w:p>
        </w:tc>
        <w:tc>
          <w:tcPr>
            <w:tcW w:w="236" w:type="dxa"/>
          </w:tcPr>
          <w:p w14:paraId="3720B5A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CE4F22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3.70</w:t>
            </w:r>
          </w:p>
        </w:tc>
        <w:tc>
          <w:tcPr>
            <w:tcW w:w="236" w:type="dxa"/>
          </w:tcPr>
          <w:p w14:paraId="762B78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CBB6DF0" w14:textId="08898D2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D75987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367901B" w14:textId="0FA41E5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17104B7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72B6D57" w14:textId="226514F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080E9865"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2F922D9" w14:textId="09FE476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167F14DE" w14:textId="77777777" w:rsidTr="00C30AC3">
        <w:tc>
          <w:tcPr>
            <w:tcW w:w="3515" w:type="dxa"/>
          </w:tcPr>
          <w:p w14:paraId="07D5957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6"/>
                <w:sz w:val="20"/>
                <w:szCs w:val="20"/>
                <w:lang w:eastAsia="zh-CN"/>
              </w:rPr>
            </w:pPr>
            <w:r w:rsidRPr="00CA6896">
              <w:rPr>
                <w:rFonts w:eastAsia="SimSun" w:cs="Times New Roman"/>
                <w:spacing w:val="-6"/>
                <w:sz w:val="20"/>
                <w:szCs w:val="20"/>
                <w:lang w:eastAsia="zh-CN"/>
              </w:rPr>
              <w:t>Debenture of Charoen Pokphand Foods PLC.</w:t>
            </w:r>
          </w:p>
        </w:tc>
        <w:tc>
          <w:tcPr>
            <w:tcW w:w="236" w:type="dxa"/>
          </w:tcPr>
          <w:p w14:paraId="27D3926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AA45E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2025</w:t>
            </w:r>
          </w:p>
        </w:tc>
        <w:tc>
          <w:tcPr>
            <w:tcW w:w="236" w:type="dxa"/>
          </w:tcPr>
          <w:p w14:paraId="0ECFC8F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45E853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2030</w:t>
            </w:r>
          </w:p>
        </w:tc>
        <w:tc>
          <w:tcPr>
            <w:tcW w:w="236" w:type="dxa"/>
          </w:tcPr>
          <w:p w14:paraId="4929CA7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348897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3.48</w:t>
            </w:r>
          </w:p>
        </w:tc>
        <w:tc>
          <w:tcPr>
            <w:tcW w:w="236" w:type="dxa"/>
          </w:tcPr>
          <w:p w14:paraId="70CDDB4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24628FE9" w14:textId="1FFA09E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43792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12E9A262" w14:textId="72B0ACF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807580E"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CC9CB61" w14:textId="1AE300B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248C2E38"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0D5D5FD" w14:textId="42586BF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20F8C752" w14:textId="77777777" w:rsidTr="00C30AC3">
        <w:tc>
          <w:tcPr>
            <w:tcW w:w="3515" w:type="dxa"/>
          </w:tcPr>
          <w:p w14:paraId="245046D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SC Assets Corporation PLC.</w:t>
            </w:r>
          </w:p>
        </w:tc>
        <w:tc>
          <w:tcPr>
            <w:tcW w:w="236" w:type="dxa"/>
          </w:tcPr>
          <w:p w14:paraId="36BA76C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A6C885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2025</w:t>
            </w:r>
          </w:p>
        </w:tc>
        <w:tc>
          <w:tcPr>
            <w:tcW w:w="236" w:type="dxa"/>
          </w:tcPr>
          <w:p w14:paraId="20B8353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5DE929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2028</w:t>
            </w:r>
          </w:p>
        </w:tc>
        <w:tc>
          <w:tcPr>
            <w:tcW w:w="236" w:type="dxa"/>
          </w:tcPr>
          <w:p w14:paraId="56AA7E4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5BA3D7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4.20</w:t>
            </w:r>
          </w:p>
        </w:tc>
        <w:tc>
          <w:tcPr>
            <w:tcW w:w="236" w:type="dxa"/>
          </w:tcPr>
          <w:p w14:paraId="34D4940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A3FF1A3" w14:textId="565AEE3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6225E84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34D0BD7" w14:textId="5B21B6B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1DCC105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89BE69F" w14:textId="119EEE9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4FEB35C1"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D7A1EB5" w14:textId="14E0D11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6F3C575C" w14:textId="77777777" w:rsidTr="00C30AC3">
        <w:trPr>
          <w:trHeight w:val="127"/>
        </w:trPr>
        <w:tc>
          <w:tcPr>
            <w:tcW w:w="3515" w:type="dxa"/>
          </w:tcPr>
          <w:p w14:paraId="030345C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Bangchak Sriracha</w:t>
            </w:r>
          </w:p>
        </w:tc>
        <w:tc>
          <w:tcPr>
            <w:tcW w:w="236" w:type="dxa"/>
          </w:tcPr>
          <w:p w14:paraId="2F994E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76AD7E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48E8853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B4C5F5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5BF2287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407C00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685F12C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2261344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061FD15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DAF34B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15858A0D"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F0DD21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10418D2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DCFFD7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209A85F4" w14:textId="77777777" w:rsidTr="00C30AC3">
        <w:tc>
          <w:tcPr>
            <w:tcW w:w="3515" w:type="dxa"/>
          </w:tcPr>
          <w:p w14:paraId="78F0520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 xml:space="preserve">   Corporation PLC.</w:t>
            </w:r>
          </w:p>
        </w:tc>
        <w:tc>
          <w:tcPr>
            <w:tcW w:w="236" w:type="dxa"/>
          </w:tcPr>
          <w:p w14:paraId="36883FF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409F99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2025</w:t>
            </w:r>
          </w:p>
        </w:tc>
        <w:tc>
          <w:tcPr>
            <w:tcW w:w="236" w:type="dxa"/>
          </w:tcPr>
          <w:p w14:paraId="2DB7CA3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ED4EBE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2030</w:t>
            </w:r>
          </w:p>
        </w:tc>
        <w:tc>
          <w:tcPr>
            <w:tcW w:w="236" w:type="dxa"/>
          </w:tcPr>
          <w:p w14:paraId="496AF3E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71BCFD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3.34</w:t>
            </w:r>
          </w:p>
        </w:tc>
        <w:tc>
          <w:tcPr>
            <w:tcW w:w="236" w:type="dxa"/>
          </w:tcPr>
          <w:p w14:paraId="71014CA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9E6DC44" w14:textId="79715AC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089CF3B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83DC916" w14:textId="4446EE5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558072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D17BC9C" w14:textId="193380E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72AB8B2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A06593F" w14:textId="137E7DA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6BE2D866" w14:textId="77777777" w:rsidTr="00C30AC3">
        <w:tc>
          <w:tcPr>
            <w:tcW w:w="3515" w:type="dxa"/>
          </w:tcPr>
          <w:p w14:paraId="6311A0B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4"/>
                <w:sz w:val="20"/>
                <w:szCs w:val="20"/>
                <w:lang w:eastAsia="zh-CN"/>
              </w:rPr>
            </w:pPr>
            <w:r w:rsidRPr="00CA6896">
              <w:rPr>
                <w:rFonts w:eastAsia="SimSun" w:cs="Times New Roman"/>
                <w:spacing w:val="-4"/>
                <w:sz w:val="20"/>
                <w:szCs w:val="20"/>
                <w:lang w:eastAsia="zh-CN"/>
              </w:rPr>
              <w:t>Debenture of Sri Trang Agro-Industry PLC.</w:t>
            </w:r>
          </w:p>
        </w:tc>
        <w:tc>
          <w:tcPr>
            <w:tcW w:w="236" w:type="dxa"/>
          </w:tcPr>
          <w:p w14:paraId="364FFD8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5BDE47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2025</w:t>
            </w:r>
          </w:p>
        </w:tc>
        <w:tc>
          <w:tcPr>
            <w:tcW w:w="236" w:type="dxa"/>
          </w:tcPr>
          <w:p w14:paraId="50F3249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AD0846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2028</w:t>
            </w:r>
          </w:p>
        </w:tc>
        <w:tc>
          <w:tcPr>
            <w:tcW w:w="236" w:type="dxa"/>
          </w:tcPr>
          <w:p w14:paraId="4C738C4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7D9501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36E35DF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B97FEF4" w14:textId="0CB4FB0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211CC2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74BD217" w14:textId="75DB144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2C7B6DD"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2BF1574" w14:textId="67E4EF4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7A6BC7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298D2FB" w14:textId="1452A37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293A2862" w14:textId="77777777" w:rsidTr="00C30AC3">
        <w:tc>
          <w:tcPr>
            <w:tcW w:w="3515" w:type="dxa"/>
          </w:tcPr>
          <w:p w14:paraId="7894AC9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7AAD766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BA4B9D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2025</w:t>
            </w:r>
          </w:p>
        </w:tc>
        <w:tc>
          <w:tcPr>
            <w:tcW w:w="236" w:type="dxa"/>
          </w:tcPr>
          <w:p w14:paraId="297963C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0F50BC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2028</w:t>
            </w:r>
          </w:p>
        </w:tc>
        <w:tc>
          <w:tcPr>
            <w:tcW w:w="236" w:type="dxa"/>
          </w:tcPr>
          <w:p w14:paraId="43D1A64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CE4316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3.35</w:t>
            </w:r>
          </w:p>
        </w:tc>
        <w:tc>
          <w:tcPr>
            <w:tcW w:w="236" w:type="dxa"/>
          </w:tcPr>
          <w:p w14:paraId="394921A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59DC616" w14:textId="160F414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50C5047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1495E90" w14:textId="454F9EF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6BD9486"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1F7CD32" w14:textId="54BCCDC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6A87BBF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442295F" w14:textId="0798C84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854010A" w14:textId="77777777" w:rsidTr="00C30AC3">
        <w:tc>
          <w:tcPr>
            <w:tcW w:w="3515" w:type="dxa"/>
          </w:tcPr>
          <w:p w14:paraId="372C0F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CPF (Thailand) PLC.</w:t>
            </w:r>
          </w:p>
        </w:tc>
        <w:tc>
          <w:tcPr>
            <w:tcW w:w="236" w:type="dxa"/>
          </w:tcPr>
          <w:p w14:paraId="3060F0D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203BE3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2025</w:t>
            </w:r>
          </w:p>
        </w:tc>
        <w:tc>
          <w:tcPr>
            <w:tcW w:w="236" w:type="dxa"/>
          </w:tcPr>
          <w:p w14:paraId="34A555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5DED21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2029</w:t>
            </w:r>
          </w:p>
        </w:tc>
        <w:tc>
          <w:tcPr>
            <w:tcW w:w="236" w:type="dxa"/>
          </w:tcPr>
          <w:p w14:paraId="102ED0D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F0F889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3.18</w:t>
            </w:r>
          </w:p>
        </w:tc>
        <w:tc>
          <w:tcPr>
            <w:tcW w:w="236" w:type="dxa"/>
          </w:tcPr>
          <w:p w14:paraId="41F744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60C8958" w14:textId="6248967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9FDC57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78C5D09" w14:textId="28B8DB0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EDA0C11"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E0DD44C" w14:textId="6A2E908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339645A5"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6FAA335" w14:textId="0DB5AC7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6C39AEF" w14:textId="77777777" w:rsidTr="00C30AC3">
        <w:tc>
          <w:tcPr>
            <w:tcW w:w="3515" w:type="dxa"/>
          </w:tcPr>
          <w:p w14:paraId="49B8E63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 Energy Development PLC.</w:t>
            </w:r>
          </w:p>
        </w:tc>
        <w:tc>
          <w:tcPr>
            <w:tcW w:w="236" w:type="dxa"/>
          </w:tcPr>
          <w:p w14:paraId="55641F3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D0FA33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2025</w:t>
            </w:r>
          </w:p>
        </w:tc>
        <w:tc>
          <w:tcPr>
            <w:tcW w:w="236" w:type="dxa"/>
          </w:tcPr>
          <w:p w14:paraId="5BF5E52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363DC9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2029</w:t>
            </w:r>
          </w:p>
        </w:tc>
        <w:tc>
          <w:tcPr>
            <w:tcW w:w="236" w:type="dxa"/>
          </w:tcPr>
          <w:p w14:paraId="29131A4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CE4B6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4D34148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205431B" w14:textId="15C214C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6" w:type="dxa"/>
          </w:tcPr>
          <w:p w14:paraId="7EEC537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B4C3688" w14:textId="50F2096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6" w:type="dxa"/>
          </w:tcPr>
          <w:p w14:paraId="45D4E1F0"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2EC888F" w14:textId="176C3B7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73F9DA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E900959" w14:textId="2EA32F6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5E6F7A2" w14:textId="77777777" w:rsidTr="00C30AC3">
        <w:tc>
          <w:tcPr>
            <w:tcW w:w="3515" w:type="dxa"/>
          </w:tcPr>
          <w:p w14:paraId="491BA98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IRPC PLC.</w:t>
            </w:r>
          </w:p>
        </w:tc>
        <w:tc>
          <w:tcPr>
            <w:tcW w:w="236" w:type="dxa"/>
          </w:tcPr>
          <w:p w14:paraId="4544614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B54156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2025</w:t>
            </w:r>
          </w:p>
        </w:tc>
        <w:tc>
          <w:tcPr>
            <w:tcW w:w="236" w:type="dxa"/>
          </w:tcPr>
          <w:p w14:paraId="13C667B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D849F3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2029</w:t>
            </w:r>
          </w:p>
        </w:tc>
        <w:tc>
          <w:tcPr>
            <w:tcW w:w="236" w:type="dxa"/>
          </w:tcPr>
          <w:p w14:paraId="23DD818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3BF3C3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3.80</w:t>
            </w:r>
          </w:p>
        </w:tc>
        <w:tc>
          <w:tcPr>
            <w:tcW w:w="236" w:type="dxa"/>
          </w:tcPr>
          <w:p w14:paraId="5A75BC7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1CCA4DB" w14:textId="51A2CD5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52DD4E2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F0C4441" w14:textId="1D48C6F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4A31E6B"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0D2E089" w14:textId="2E32916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4FCD6AB"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2C40B01" w14:textId="4CC4872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72E99BA" w14:textId="77777777" w:rsidTr="00C30AC3">
        <w:tc>
          <w:tcPr>
            <w:tcW w:w="3515" w:type="dxa"/>
          </w:tcPr>
          <w:p w14:paraId="38B6ECA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Banpu PLC.</w:t>
            </w:r>
          </w:p>
        </w:tc>
        <w:tc>
          <w:tcPr>
            <w:tcW w:w="236" w:type="dxa"/>
          </w:tcPr>
          <w:p w14:paraId="5CA089D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5D4130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2025</w:t>
            </w:r>
          </w:p>
        </w:tc>
        <w:tc>
          <w:tcPr>
            <w:tcW w:w="236" w:type="dxa"/>
          </w:tcPr>
          <w:p w14:paraId="03EA05C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3EC52C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2030</w:t>
            </w:r>
          </w:p>
        </w:tc>
        <w:tc>
          <w:tcPr>
            <w:tcW w:w="236" w:type="dxa"/>
          </w:tcPr>
          <w:p w14:paraId="5C313C1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7DB32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3.49</w:t>
            </w:r>
          </w:p>
        </w:tc>
        <w:tc>
          <w:tcPr>
            <w:tcW w:w="236" w:type="dxa"/>
          </w:tcPr>
          <w:p w14:paraId="5F273AB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F03D1F8" w14:textId="6DAC2FE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509B1B5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974C95F" w14:textId="7E5599E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405E298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76B64EC" w14:textId="6500432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6E0BA5D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FE74AD4" w14:textId="4F0BBE1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r>
      <w:tr w:rsidR="00726245" w:rsidRPr="00CA6896" w14:paraId="2A0CB536" w14:textId="77777777" w:rsidTr="00C30AC3">
        <w:tc>
          <w:tcPr>
            <w:tcW w:w="3515" w:type="dxa"/>
          </w:tcPr>
          <w:p w14:paraId="51CC784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True</w:t>
            </w:r>
            <w:r w:rsidRPr="00CA6896">
              <w:rPr>
                <w:rFonts w:eastAsia="SimSun" w:cs="Times New Roman"/>
                <w:sz w:val="20"/>
                <w:szCs w:val="20"/>
                <w:lang w:eastAsia="zh-CN"/>
              </w:rPr>
              <w:t xml:space="preserv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2C2FBBA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E3F9A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2025</w:t>
            </w:r>
          </w:p>
        </w:tc>
        <w:tc>
          <w:tcPr>
            <w:tcW w:w="236" w:type="dxa"/>
          </w:tcPr>
          <w:p w14:paraId="2927C0C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51B791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2028</w:t>
            </w:r>
          </w:p>
        </w:tc>
        <w:tc>
          <w:tcPr>
            <w:tcW w:w="236" w:type="dxa"/>
          </w:tcPr>
          <w:p w14:paraId="3A016FA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4251CB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7ECBFB3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271392E" w14:textId="01B7DFE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7CAB8F9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CAFC99A" w14:textId="3A21293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5ED5F2A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0CA1AF3" w14:textId="561E08B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7478BDE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71A611F" w14:textId="547C0B3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r>
      <w:tr w:rsidR="00726245" w:rsidRPr="00CA6896" w14:paraId="4289B602" w14:textId="77777777" w:rsidTr="00C30AC3">
        <w:tc>
          <w:tcPr>
            <w:tcW w:w="3515" w:type="dxa"/>
          </w:tcPr>
          <w:p w14:paraId="44908F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Minor International PLC.</w:t>
            </w:r>
          </w:p>
        </w:tc>
        <w:tc>
          <w:tcPr>
            <w:tcW w:w="236" w:type="dxa"/>
          </w:tcPr>
          <w:p w14:paraId="78CB61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D62657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2025</w:t>
            </w:r>
          </w:p>
        </w:tc>
        <w:tc>
          <w:tcPr>
            <w:tcW w:w="236" w:type="dxa"/>
          </w:tcPr>
          <w:p w14:paraId="32DAEFF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43525A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2032</w:t>
            </w:r>
          </w:p>
        </w:tc>
        <w:tc>
          <w:tcPr>
            <w:tcW w:w="236" w:type="dxa"/>
          </w:tcPr>
          <w:p w14:paraId="55F3789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8657C9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2.85</w:t>
            </w:r>
          </w:p>
        </w:tc>
        <w:tc>
          <w:tcPr>
            <w:tcW w:w="236" w:type="dxa"/>
          </w:tcPr>
          <w:p w14:paraId="686A6B60"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5A621B5" w14:textId="0615995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6" w:type="dxa"/>
          </w:tcPr>
          <w:p w14:paraId="616802C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E4081CF" w14:textId="4EF477C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6" w:type="dxa"/>
          </w:tcPr>
          <w:p w14:paraId="3BC0CE6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EBADD9E" w14:textId="59420A0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8" w:type="dxa"/>
          </w:tcPr>
          <w:p w14:paraId="11D4E9F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01F79A0" w14:textId="5464391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r>
      <w:tr w:rsidR="00726245" w:rsidRPr="00CA6896" w14:paraId="61CBAC47" w14:textId="77777777" w:rsidTr="00C30AC3">
        <w:tc>
          <w:tcPr>
            <w:tcW w:w="3515" w:type="dxa"/>
          </w:tcPr>
          <w:p w14:paraId="38183E1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SCB X PLC.</w:t>
            </w:r>
          </w:p>
        </w:tc>
        <w:tc>
          <w:tcPr>
            <w:tcW w:w="236" w:type="dxa"/>
          </w:tcPr>
          <w:p w14:paraId="15140B7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D08DD2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2025</w:t>
            </w:r>
          </w:p>
        </w:tc>
        <w:tc>
          <w:tcPr>
            <w:tcW w:w="236" w:type="dxa"/>
          </w:tcPr>
          <w:p w14:paraId="1817E8F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85246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2029</w:t>
            </w:r>
          </w:p>
        </w:tc>
        <w:tc>
          <w:tcPr>
            <w:tcW w:w="236" w:type="dxa"/>
          </w:tcPr>
          <w:p w14:paraId="3761714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043FD2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2.60</w:t>
            </w:r>
          </w:p>
        </w:tc>
        <w:tc>
          <w:tcPr>
            <w:tcW w:w="236" w:type="dxa"/>
          </w:tcPr>
          <w:p w14:paraId="3B5274E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55C0900" w14:textId="05A8016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16D2369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98526C9" w14:textId="713CED3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242D9E0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5141E15" w14:textId="5586D64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6FD2AD3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04B3F65" w14:textId="4F50EF0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r>
      <w:tr w:rsidR="00726245" w:rsidRPr="00CA6896" w14:paraId="4E627243" w14:textId="77777777" w:rsidTr="00C30AC3">
        <w:tc>
          <w:tcPr>
            <w:tcW w:w="3515" w:type="dxa"/>
          </w:tcPr>
          <w:p w14:paraId="5D9D0E8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CK Power PLC.</w:t>
            </w:r>
          </w:p>
        </w:tc>
        <w:tc>
          <w:tcPr>
            <w:tcW w:w="236" w:type="dxa"/>
          </w:tcPr>
          <w:p w14:paraId="6D4397D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52475B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2025</w:t>
            </w:r>
          </w:p>
        </w:tc>
        <w:tc>
          <w:tcPr>
            <w:tcW w:w="236" w:type="dxa"/>
          </w:tcPr>
          <w:p w14:paraId="72C57F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DB328D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2028</w:t>
            </w:r>
          </w:p>
        </w:tc>
        <w:tc>
          <w:tcPr>
            <w:tcW w:w="236" w:type="dxa"/>
          </w:tcPr>
          <w:p w14:paraId="7D3279D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47A61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cs/>
                <w:lang w:eastAsia="zh-CN"/>
              </w:rPr>
              <w:t>3.15</w:t>
            </w:r>
          </w:p>
        </w:tc>
        <w:tc>
          <w:tcPr>
            <w:tcW w:w="236" w:type="dxa"/>
          </w:tcPr>
          <w:p w14:paraId="360C0CD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754F64A" w14:textId="194A039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61791D1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E5EF67D" w14:textId="63CDF16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1C231D8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A2FE710" w14:textId="30D73CA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8" w:type="dxa"/>
          </w:tcPr>
          <w:p w14:paraId="6ABFF4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10D1819" w14:textId="601850E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r>
      <w:tr w:rsidR="00726245" w:rsidRPr="00CA6896" w14:paraId="4EF7B065" w14:textId="77777777" w:rsidTr="00C30AC3">
        <w:tc>
          <w:tcPr>
            <w:tcW w:w="3515" w:type="dxa"/>
          </w:tcPr>
          <w:p w14:paraId="31C665D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pacing w:val="-8"/>
                <w:sz w:val="20"/>
                <w:szCs w:val="20"/>
                <w:lang w:eastAsia="zh-CN"/>
              </w:rPr>
              <w:lastRenderedPageBreak/>
              <w:t>Debenture of B.Grimm Power PLC.</w:t>
            </w:r>
          </w:p>
        </w:tc>
        <w:tc>
          <w:tcPr>
            <w:tcW w:w="236" w:type="dxa"/>
          </w:tcPr>
          <w:p w14:paraId="233E63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B7C9A7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2025</w:t>
            </w:r>
          </w:p>
        </w:tc>
        <w:tc>
          <w:tcPr>
            <w:tcW w:w="236" w:type="dxa"/>
          </w:tcPr>
          <w:p w14:paraId="663DB29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7F87CD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2029</w:t>
            </w:r>
          </w:p>
        </w:tc>
        <w:tc>
          <w:tcPr>
            <w:tcW w:w="236" w:type="dxa"/>
          </w:tcPr>
          <w:p w14:paraId="42DAB40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B393B8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3.30</w:t>
            </w:r>
          </w:p>
        </w:tc>
        <w:tc>
          <w:tcPr>
            <w:tcW w:w="236" w:type="dxa"/>
          </w:tcPr>
          <w:p w14:paraId="3DAE3CE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0626777" w14:textId="4778206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3A28375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3E0E3A5" w14:textId="72EBA0A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558A0A4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BB84D3C" w14:textId="4C3FC5B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45,000</w:t>
            </w:r>
          </w:p>
        </w:tc>
        <w:tc>
          <w:tcPr>
            <w:tcW w:w="238" w:type="dxa"/>
          </w:tcPr>
          <w:p w14:paraId="5877C6A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60D8017" w14:textId="7F2CC93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45,000</w:t>
            </w:r>
          </w:p>
        </w:tc>
      </w:tr>
      <w:tr w:rsidR="00726245" w:rsidRPr="00CA6896" w14:paraId="64C0A905" w14:textId="77777777" w:rsidTr="00C30AC3">
        <w:tc>
          <w:tcPr>
            <w:tcW w:w="3515" w:type="dxa"/>
          </w:tcPr>
          <w:p w14:paraId="0F36FBD2" w14:textId="77777777" w:rsidR="00726245" w:rsidRPr="005F45BF"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heme="minorBidi"/>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Pr>
                <w:rFonts w:eastAsia="SimSun" w:cstheme="minorBidi"/>
                <w:spacing w:val="-8"/>
                <w:sz w:val="20"/>
                <w:szCs w:val="20"/>
                <w:lang w:eastAsia="zh-CN"/>
              </w:rPr>
              <w:t>Xayaburi Power Co., Ltd.</w:t>
            </w:r>
          </w:p>
        </w:tc>
        <w:tc>
          <w:tcPr>
            <w:tcW w:w="236" w:type="dxa"/>
          </w:tcPr>
          <w:p w14:paraId="4B6754B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6290D5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2025</w:t>
            </w:r>
          </w:p>
        </w:tc>
        <w:tc>
          <w:tcPr>
            <w:tcW w:w="236" w:type="dxa"/>
          </w:tcPr>
          <w:p w14:paraId="7FF2039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281C10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2030</w:t>
            </w:r>
          </w:p>
        </w:tc>
        <w:tc>
          <w:tcPr>
            <w:tcW w:w="236" w:type="dxa"/>
          </w:tcPr>
          <w:p w14:paraId="46D61FE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F92A0E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5733D9C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B362D36" w14:textId="74A3096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687157D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F44C52D" w14:textId="1C9887D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6C4D2DE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7E6FFF6" w14:textId="4990E62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23F662C0"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E37262F" w14:textId="02E313D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499A3D8A" w14:textId="77777777" w:rsidTr="00C30AC3">
        <w:tc>
          <w:tcPr>
            <w:tcW w:w="3515" w:type="dxa"/>
          </w:tcPr>
          <w:p w14:paraId="225FCCA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CP Axtra PLC.</w:t>
            </w:r>
          </w:p>
        </w:tc>
        <w:tc>
          <w:tcPr>
            <w:tcW w:w="236" w:type="dxa"/>
          </w:tcPr>
          <w:p w14:paraId="503B57D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FA5DB4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1, 2025</w:t>
            </w:r>
          </w:p>
        </w:tc>
        <w:tc>
          <w:tcPr>
            <w:tcW w:w="236" w:type="dxa"/>
          </w:tcPr>
          <w:p w14:paraId="68D901A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821A14F" w14:textId="77777777" w:rsidR="00726245" w:rsidRPr="00C30AC3"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30AC3">
              <w:rPr>
                <w:rFonts w:eastAsia="SimSun" w:cs="Times New Roman"/>
                <w:spacing w:val="-6"/>
                <w:sz w:val="20"/>
                <w:szCs w:val="20"/>
                <w:lang w:eastAsia="zh-CN"/>
              </w:rPr>
              <w:t>September 13, 2030</w:t>
            </w:r>
          </w:p>
        </w:tc>
        <w:tc>
          <w:tcPr>
            <w:tcW w:w="236" w:type="dxa"/>
          </w:tcPr>
          <w:p w14:paraId="6D3649A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6B3C84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2.23</w:t>
            </w:r>
          </w:p>
        </w:tc>
        <w:tc>
          <w:tcPr>
            <w:tcW w:w="236" w:type="dxa"/>
          </w:tcPr>
          <w:p w14:paraId="4A184D4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15A4B35" w14:textId="2DAC394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2003E7A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0D9C7E1" w14:textId="6948976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4DD5EC0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2CC10CC" w14:textId="56DA4EB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8" w:type="dxa"/>
          </w:tcPr>
          <w:p w14:paraId="09AD368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512B442" w14:textId="60D203B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r>
      <w:tr w:rsidR="00726245" w:rsidRPr="00CA6896" w14:paraId="781232DC" w14:textId="77777777" w:rsidTr="00C30AC3">
        <w:tc>
          <w:tcPr>
            <w:tcW w:w="3515" w:type="dxa"/>
          </w:tcPr>
          <w:p w14:paraId="3D37B0B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Charoen Pokphand Foods PLC.</w:t>
            </w:r>
          </w:p>
        </w:tc>
        <w:tc>
          <w:tcPr>
            <w:tcW w:w="236" w:type="dxa"/>
          </w:tcPr>
          <w:p w14:paraId="1C8472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02A17B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2025</w:t>
            </w:r>
          </w:p>
        </w:tc>
        <w:tc>
          <w:tcPr>
            <w:tcW w:w="236" w:type="dxa"/>
          </w:tcPr>
          <w:p w14:paraId="09DC47D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2BD72E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2032</w:t>
            </w:r>
          </w:p>
        </w:tc>
        <w:tc>
          <w:tcPr>
            <w:tcW w:w="236" w:type="dxa"/>
          </w:tcPr>
          <w:p w14:paraId="18ECDEC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22C601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0B6F821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FDD77A1" w14:textId="431E9E6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7E4330D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2B530F2" w14:textId="10CF739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2C239E8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D85D9E3" w14:textId="1009C50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4304DD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CBD5FD5" w14:textId="5E1837F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02FDA704" w14:textId="77777777" w:rsidTr="00C30AC3">
        <w:tc>
          <w:tcPr>
            <w:tcW w:w="3515" w:type="dxa"/>
          </w:tcPr>
          <w:p w14:paraId="6D3622D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WHA Premium Growth</w:t>
            </w:r>
          </w:p>
        </w:tc>
        <w:tc>
          <w:tcPr>
            <w:tcW w:w="236" w:type="dxa"/>
          </w:tcPr>
          <w:p w14:paraId="50E4B61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129FAD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7289520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91C2E9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6934D1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A4FD91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447083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412F1C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25D3652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9DC193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BBFB4C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4875525"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26DA22E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97A46D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488F63E2" w14:textId="77777777" w:rsidTr="00C30AC3">
        <w:tc>
          <w:tcPr>
            <w:tcW w:w="3515" w:type="dxa"/>
          </w:tcPr>
          <w:p w14:paraId="57FCFB4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Freehold and Leasehold Real Estate </w:t>
            </w:r>
          </w:p>
        </w:tc>
        <w:tc>
          <w:tcPr>
            <w:tcW w:w="236" w:type="dxa"/>
          </w:tcPr>
          <w:p w14:paraId="1F41915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170A0D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48D694A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B12520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38E2356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926ABD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3B9C577D"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7D5293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79AA51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2BBCD68"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9C3B9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BB5E4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531C0F0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67A2FF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70DA3607" w14:textId="77777777" w:rsidTr="00C30AC3">
        <w:tc>
          <w:tcPr>
            <w:tcW w:w="3515" w:type="dxa"/>
          </w:tcPr>
          <w:p w14:paraId="3FF7BBD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Investment Trust</w:t>
            </w:r>
          </w:p>
        </w:tc>
        <w:tc>
          <w:tcPr>
            <w:tcW w:w="236" w:type="dxa"/>
          </w:tcPr>
          <w:p w14:paraId="1DED8EF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D92FA4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2025</w:t>
            </w:r>
          </w:p>
        </w:tc>
        <w:tc>
          <w:tcPr>
            <w:tcW w:w="236" w:type="dxa"/>
          </w:tcPr>
          <w:p w14:paraId="4A98D12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39DCBE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2030</w:t>
            </w:r>
          </w:p>
        </w:tc>
        <w:tc>
          <w:tcPr>
            <w:tcW w:w="236" w:type="dxa"/>
          </w:tcPr>
          <w:p w14:paraId="37A4DA0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A4D085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2.65</w:t>
            </w:r>
          </w:p>
        </w:tc>
        <w:tc>
          <w:tcPr>
            <w:tcW w:w="236" w:type="dxa"/>
          </w:tcPr>
          <w:p w14:paraId="084614F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39E8739" w14:textId="08AEC88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73B63A1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0E09BBE" w14:textId="7B6C614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33C391D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0BE48A1" w14:textId="61D95B0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4EF547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2D0019A" w14:textId="2C92776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203FACB4" w14:textId="77777777" w:rsidTr="00C30AC3">
        <w:tc>
          <w:tcPr>
            <w:tcW w:w="3515" w:type="dxa"/>
          </w:tcPr>
          <w:p w14:paraId="7E579683"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Thai Beverage PLC.</w:t>
            </w:r>
          </w:p>
        </w:tc>
        <w:tc>
          <w:tcPr>
            <w:tcW w:w="236" w:type="dxa"/>
          </w:tcPr>
          <w:p w14:paraId="0136160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2F8D14F"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2025</w:t>
            </w:r>
          </w:p>
        </w:tc>
        <w:tc>
          <w:tcPr>
            <w:tcW w:w="236" w:type="dxa"/>
          </w:tcPr>
          <w:p w14:paraId="6E827C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EE92D9A"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2030</w:t>
            </w:r>
          </w:p>
        </w:tc>
        <w:tc>
          <w:tcPr>
            <w:tcW w:w="236" w:type="dxa"/>
          </w:tcPr>
          <w:p w14:paraId="72871EE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4BA237E"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1.90</w:t>
            </w:r>
          </w:p>
        </w:tc>
        <w:tc>
          <w:tcPr>
            <w:tcW w:w="236" w:type="dxa"/>
          </w:tcPr>
          <w:p w14:paraId="33F0780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B38B966" w14:textId="3450B6D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3A2D3B4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47AF43" w14:textId="3838E9D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7D1B9E70"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79A2DB1" w14:textId="6A85736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60D7B4A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E39F382" w14:textId="7745D294"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5A90C359" w14:textId="77777777" w:rsidTr="00C30AC3">
        <w:tc>
          <w:tcPr>
            <w:tcW w:w="3515" w:type="dxa"/>
          </w:tcPr>
          <w:p w14:paraId="45D12D2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PTT PLC.</w:t>
            </w:r>
          </w:p>
        </w:tc>
        <w:tc>
          <w:tcPr>
            <w:tcW w:w="236" w:type="dxa"/>
          </w:tcPr>
          <w:p w14:paraId="04BD76F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3891CF2"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2025</w:t>
            </w:r>
          </w:p>
        </w:tc>
        <w:tc>
          <w:tcPr>
            <w:tcW w:w="236" w:type="dxa"/>
          </w:tcPr>
          <w:p w14:paraId="6E28537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C17F20D"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2032</w:t>
            </w:r>
          </w:p>
        </w:tc>
        <w:tc>
          <w:tcPr>
            <w:tcW w:w="236" w:type="dxa"/>
          </w:tcPr>
          <w:p w14:paraId="5DAD982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7B2787D"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2.50</w:t>
            </w:r>
          </w:p>
        </w:tc>
        <w:tc>
          <w:tcPr>
            <w:tcW w:w="236" w:type="dxa"/>
          </w:tcPr>
          <w:p w14:paraId="44C544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EDB1A17" w14:textId="17834C58"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1684BA7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CF19C4C" w14:textId="389134E7"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5C061D9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1AA5883" w14:textId="1CA842A8"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2F1282F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361A02" w14:textId="0D610F6A"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52D78180" w14:textId="77777777" w:rsidTr="00C30AC3">
        <w:tc>
          <w:tcPr>
            <w:tcW w:w="3515" w:type="dxa"/>
          </w:tcPr>
          <w:p w14:paraId="7EA31AA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The Siam Cement PLC.</w:t>
            </w:r>
          </w:p>
        </w:tc>
        <w:tc>
          <w:tcPr>
            <w:tcW w:w="236" w:type="dxa"/>
          </w:tcPr>
          <w:p w14:paraId="5242530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578362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1, 2025</w:t>
            </w:r>
          </w:p>
        </w:tc>
        <w:tc>
          <w:tcPr>
            <w:tcW w:w="236" w:type="dxa"/>
          </w:tcPr>
          <w:p w14:paraId="7FC1F3E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EB76D57"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1, 2029</w:t>
            </w:r>
          </w:p>
        </w:tc>
        <w:tc>
          <w:tcPr>
            <w:tcW w:w="236" w:type="dxa"/>
          </w:tcPr>
          <w:p w14:paraId="6DEA7CE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7C6324F"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6984E7B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ABA9B0C" w14:textId="23149793"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w:t>
            </w:r>
          </w:p>
        </w:tc>
        <w:tc>
          <w:tcPr>
            <w:tcW w:w="236" w:type="dxa"/>
          </w:tcPr>
          <w:p w14:paraId="53DAD1F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CB673FC" w14:textId="718626FD"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w:t>
            </w:r>
          </w:p>
        </w:tc>
        <w:tc>
          <w:tcPr>
            <w:tcW w:w="236" w:type="dxa"/>
          </w:tcPr>
          <w:p w14:paraId="4E8C504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7F19E4B" w14:textId="7E11E884"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w:t>
            </w:r>
          </w:p>
        </w:tc>
        <w:tc>
          <w:tcPr>
            <w:tcW w:w="238" w:type="dxa"/>
          </w:tcPr>
          <w:p w14:paraId="0B529AE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B0D9344" w14:textId="105036D0"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w:t>
            </w:r>
          </w:p>
        </w:tc>
      </w:tr>
      <w:tr w:rsidR="00726245" w:rsidRPr="00CA6896" w14:paraId="0519502E" w14:textId="77777777" w:rsidTr="00C30AC3">
        <w:tc>
          <w:tcPr>
            <w:tcW w:w="3515" w:type="dxa"/>
          </w:tcPr>
          <w:p w14:paraId="308FF79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Gulf Energy Development PLC</w:t>
            </w:r>
            <w:r>
              <w:rPr>
                <w:rFonts w:eastAsia="SimSun" w:cs="Times New Roman"/>
                <w:spacing w:val="-8"/>
                <w:sz w:val="20"/>
                <w:szCs w:val="20"/>
                <w:lang w:eastAsia="zh-CN"/>
              </w:rPr>
              <w:t>.</w:t>
            </w:r>
          </w:p>
        </w:tc>
        <w:tc>
          <w:tcPr>
            <w:tcW w:w="236" w:type="dxa"/>
          </w:tcPr>
          <w:p w14:paraId="1E1B6CB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D26C682"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3, 2025</w:t>
            </w:r>
          </w:p>
        </w:tc>
        <w:tc>
          <w:tcPr>
            <w:tcW w:w="236" w:type="dxa"/>
          </w:tcPr>
          <w:p w14:paraId="739A1FC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AC1D1C2"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3, 2030</w:t>
            </w:r>
          </w:p>
        </w:tc>
        <w:tc>
          <w:tcPr>
            <w:tcW w:w="236" w:type="dxa"/>
          </w:tcPr>
          <w:p w14:paraId="7898EFC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E342361"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2.00</w:t>
            </w:r>
          </w:p>
        </w:tc>
        <w:tc>
          <w:tcPr>
            <w:tcW w:w="236" w:type="dxa"/>
          </w:tcPr>
          <w:p w14:paraId="513DF19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06B08C6" w14:textId="6807A07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353C6D9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A46307F" w14:textId="110D0987"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21BF59C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4E3A80B" w14:textId="101206B8"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6CB280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03BA93" w14:textId="4E6C54BE"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30DA287A" w14:textId="77777777" w:rsidTr="00C30AC3">
        <w:tc>
          <w:tcPr>
            <w:tcW w:w="3515" w:type="dxa"/>
          </w:tcPr>
          <w:p w14:paraId="37259FB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CPF (Thailand) PLC. </w:t>
            </w:r>
          </w:p>
        </w:tc>
        <w:tc>
          <w:tcPr>
            <w:tcW w:w="236" w:type="dxa"/>
          </w:tcPr>
          <w:p w14:paraId="396D39B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E4C4CEB"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22, 2025</w:t>
            </w:r>
          </w:p>
        </w:tc>
        <w:tc>
          <w:tcPr>
            <w:tcW w:w="236" w:type="dxa"/>
          </w:tcPr>
          <w:p w14:paraId="402F9DA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DBEDD2F"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22, 2031</w:t>
            </w:r>
          </w:p>
        </w:tc>
        <w:tc>
          <w:tcPr>
            <w:tcW w:w="236" w:type="dxa"/>
          </w:tcPr>
          <w:p w14:paraId="1E3861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3EEA38D"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2.54</w:t>
            </w:r>
          </w:p>
        </w:tc>
        <w:tc>
          <w:tcPr>
            <w:tcW w:w="236" w:type="dxa"/>
          </w:tcPr>
          <w:p w14:paraId="250554E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8970559" w14:textId="07A2F82E"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25,000</w:t>
            </w:r>
          </w:p>
        </w:tc>
        <w:tc>
          <w:tcPr>
            <w:tcW w:w="236" w:type="dxa"/>
          </w:tcPr>
          <w:p w14:paraId="34B5029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F316434" w14:textId="145D5AB5"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25,000</w:t>
            </w:r>
          </w:p>
        </w:tc>
        <w:tc>
          <w:tcPr>
            <w:tcW w:w="236" w:type="dxa"/>
          </w:tcPr>
          <w:p w14:paraId="44DDD05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C8E9551" w14:textId="1E987093"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8" w:type="dxa"/>
          </w:tcPr>
          <w:p w14:paraId="5502F3A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D4951F5" w14:textId="5690D562"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r>
      <w:tr w:rsidR="00726245" w:rsidRPr="00CA6896" w14:paraId="19256454" w14:textId="77777777" w:rsidTr="00C30AC3">
        <w:tc>
          <w:tcPr>
            <w:tcW w:w="3515" w:type="dxa"/>
          </w:tcPr>
          <w:p w14:paraId="3C4FAF8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True</w:t>
            </w:r>
            <w:r w:rsidRPr="00CA6896">
              <w:rPr>
                <w:rFonts w:eastAsia="SimSun" w:cs="Times New Roman"/>
                <w:sz w:val="20"/>
                <w:szCs w:val="20"/>
                <w:lang w:eastAsia="zh-CN"/>
              </w:rPr>
              <w:t xml:space="preserv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580EAF4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6663431"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4, 2025</w:t>
            </w:r>
          </w:p>
        </w:tc>
        <w:tc>
          <w:tcPr>
            <w:tcW w:w="236" w:type="dxa"/>
          </w:tcPr>
          <w:p w14:paraId="59ED250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9B14BBC"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4, 2029</w:t>
            </w:r>
          </w:p>
        </w:tc>
        <w:tc>
          <w:tcPr>
            <w:tcW w:w="236" w:type="dxa"/>
          </w:tcPr>
          <w:p w14:paraId="21B36A3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AFF018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23EA2BF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9A5D595" w14:textId="1217AA1F"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19FFA51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F6C8B9C" w14:textId="6F5DE875"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0234EB5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3353243" w14:textId="592385ED"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6AD5FD0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E58A101" w14:textId="5DBF9C7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r>
      <w:tr w:rsidR="00726245" w:rsidRPr="00CA6896" w14:paraId="29BF32A2" w14:textId="77777777" w:rsidTr="00C30AC3">
        <w:tc>
          <w:tcPr>
            <w:tcW w:w="3515" w:type="dxa"/>
          </w:tcPr>
          <w:p w14:paraId="4A86B08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Toyota Leasing (Thailand) PLC.</w:t>
            </w:r>
          </w:p>
        </w:tc>
        <w:tc>
          <w:tcPr>
            <w:tcW w:w="236" w:type="dxa"/>
          </w:tcPr>
          <w:p w14:paraId="2C2DEB0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89D4A4B"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11, 2025</w:t>
            </w:r>
          </w:p>
        </w:tc>
        <w:tc>
          <w:tcPr>
            <w:tcW w:w="236" w:type="dxa"/>
          </w:tcPr>
          <w:p w14:paraId="453823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5BC4949"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11, 2029</w:t>
            </w:r>
          </w:p>
        </w:tc>
        <w:tc>
          <w:tcPr>
            <w:tcW w:w="236" w:type="dxa"/>
          </w:tcPr>
          <w:p w14:paraId="73542EE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F98A617"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1.93</w:t>
            </w:r>
          </w:p>
        </w:tc>
        <w:tc>
          <w:tcPr>
            <w:tcW w:w="236" w:type="dxa"/>
          </w:tcPr>
          <w:p w14:paraId="1E28AD8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995E08C" w14:textId="30E61D96"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25D41FC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5D48CC8" w14:textId="59F12765"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5629ACE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DBB287" w14:textId="42D5BCB9"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625CA1E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6BB47D3" w14:textId="5767D3D3"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r>
      <w:tr w:rsidR="00726245" w:rsidRPr="00CA6896" w14:paraId="6916D83C" w14:textId="77777777" w:rsidTr="00726245">
        <w:tc>
          <w:tcPr>
            <w:tcW w:w="3515" w:type="dxa"/>
          </w:tcPr>
          <w:p w14:paraId="2706478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B.Grimm Power PLC.</w:t>
            </w:r>
          </w:p>
        </w:tc>
        <w:tc>
          <w:tcPr>
            <w:tcW w:w="236" w:type="dxa"/>
          </w:tcPr>
          <w:p w14:paraId="36F37F6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66B7F71"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2025</w:t>
            </w:r>
          </w:p>
        </w:tc>
        <w:tc>
          <w:tcPr>
            <w:tcW w:w="236" w:type="dxa"/>
          </w:tcPr>
          <w:p w14:paraId="5504D08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4C12AB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2030</w:t>
            </w:r>
          </w:p>
        </w:tc>
        <w:tc>
          <w:tcPr>
            <w:tcW w:w="236" w:type="dxa"/>
          </w:tcPr>
          <w:p w14:paraId="71901CC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0AD9D0B"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2.90</w:t>
            </w:r>
          </w:p>
        </w:tc>
        <w:tc>
          <w:tcPr>
            <w:tcW w:w="236" w:type="dxa"/>
          </w:tcPr>
          <w:p w14:paraId="5F6E8E3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F53421B" w14:textId="0709D16C"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35,000</w:t>
            </w:r>
          </w:p>
        </w:tc>
        <w:tc>
          <w:tcPr>
            <w:tcW w:w="236" w:type="dxa"/>
          </w:tcPr>
          <w:p w14:paraId="281BC30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C15A661" w14:textId="5DE77D4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35,000</w:t>
            </w:r>
          </w:p>
        </w:tc>
        <w:tc>
          <w:tcPr>
            <w:tcW w:w="236" w:type="dxa"/>
          </w:tcPr>
          <w:p w14:paraId="759CB1F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649C63" w14:textId="1CB5E71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09D0506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A9D32B" w14:textId="4B0957ED"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229E78C4" w14:textId="77777777" w:rsidTr="00726245">
        <w:tc>
          <w:tcPr>
            <w:tcW w:w="3515" w:type="dxa"/>
          </w:tcPr>
          <w:p w14:paraId="2C7257C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2"/>
                <w:sz w:val="20"/>
                <w:szCs w:val="20"/>
                <w:lang w:eastAsia="zh-CN"/>
              </w:rPr>
              <w:t>Advanced Info Service PLC.</w:t>
            </w:r>
          </w:p>
        </w:tc>
        <w:tc>
          <w:tcPr>
            <w:tcW w:w="236" w:type="dxa"/>
          </w:tcPr>
          <w:p w14:paraId="399F43C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DF880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2025</w:t>
            </w:r>
          </w:p>
        </w:tc>
        <w:tc>
          <w:tcPr>
            <w:tcW w:w="236" w:type="dxa"/>
          </w:tcPr>
          <w:p w14:paraId="317747E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80D9AF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2032</w:t>
            </w:r>
          </w:p>
        </w:tc>
        <w:tc>
          <w:tcPr>
            <w:tcW w:w="236" w:type="dxa"/>
          </w:tcPr>
          <w:p w14:paraId="4CFFDFB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F36100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2.29</w:t>
            </w:r>
          </w:p>
        </w:tc>
        <w:tc>
          <w:tcPr>
            <w:tcW w:w="236" w:type="dxa"/>
          </w:tcPr>
          <w:p w14:paraId="2810A36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15939E7" w14:textId="1EB3CC1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770F0F1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C2935D" w14:textId="35144DC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1E9C1EA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6505AD5" w14:textId="096E333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33B994B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18BFE0F" w14:textId="600A38E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2C8B5774" w14:textId="77777777" w:rsidTr="00726245">
        <w:tc>
          <w:tcPr>
            <w:tcW w:w="3515" w:type="dxa"/>
          </w:tcPr>
          <w:p w14:paraId="0E1EED5C" w14:textId="70FEBF0A"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Thai Beverage PLC.</w:t>
            </w:r>
          </w:p>
        </w:tc>
        <w:tc>
          <w:tcPr>
            <w:tcW w:w="236" w:type="dxa"/>
          </w:tcPr>
          <w:p w14:paraId="5384936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0188E7F" w14:textId="207BD014"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19, 2026</w:t>
            </w:r>
          </w:p>
        </w:tc>
        <w:tc>
          <w:tcPr>
            <w:tcW w:w="236" w:type="dxa"/>
          </w:tcPr>
          <w:p w14:paraId="691F661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49B8266" w14:textId="5C162CD3"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19, 2031</w:t>
            </w:r>
          </w:p>
        </w:tc>
        <w:tc>
          <w:tcPr>
            <w:tcW w:w="236" w:type="dxa"/>
          </w:tcPr>
          <w:p w14:paraId="0CE6764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055032D" w14:textId="5DEECE42"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2.14</w:t>
            </w:r>
          </w:p>
        </w:tc>
        <w:tc>
          <w:tcPr>
            <w:tcW w:w="236" w:type="dxa"/>
          </w:tcPr>
          <w:p w14:paraId="5867865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699FC99" w14:textId="02BC945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6" w:type="dxa"/>
          </w:tcPr>
          <w:p w14:paraId="2C7C298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2525033" w14:textId="01DB878A"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6" w:type="dxa"/>
          </w:tcPr>
          <w:p w14:paraId="1ADB8FC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281B5C" w14:textId="06D76AE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41AE969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1D46749" w14:textId="29CF8413"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726245" w:rsidRPr="00CA6896" w14:paraId="31D77403" w14:textId="77777777" w:rsidTr="00825CED">
        <w:tc>
          <w:tcPr>
            <w:tcW w:w="3515" w:type="dxa"/>
          </w:tcPr>
          <w:p w14:paraId="06BB96DF" w14:textId="6BB6BEA8"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Gulf Energy Development PLC</w:t>
            </w:r>
            <w:r>
              <w:rPr>
                <w:rFonts w:eastAsia="SimSun" w:cs="Times New Roman"/>
                <w:spacing w:val="-8"/>
                <w:sz w:val="20"/>
                <w:szCs w:val="20"/>
                <w:lang w:eastAsia="zh-CN"/>
              </w:rPr>
              <w:t>.</w:t>
            </w:r>
          </w:p>
        </w:tc>
        <w:tc>
          <w:tcPr>
            <w:tcW w:w="236" w:type="dxa"/>
          </w:tcPr>
          <w:p w14:paraId="659791B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2BD5736" w14:textId="4921278B"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20, 2026</w:t>
            </w:r>
          </w:p>
        </w:tc>
        <w:tc>
          <w:tcPr>
            <w:tcW w:w="236" w:type="dxa"/>
          </w:tcPr>
          <w:p w14:paraId="34C75FE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FB5E320" w14:textId="163DDFBD"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20, 2036</w:t>
            </w:r>
          </w:p>
        </w:tc>
        <w:tc>
          <w:tcPr>
            <w:tcW w:w="236" w:type="dxa"/>
          </w:tcPr>
          <w:p w14:paraId="5FD72FC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D517189" w14:textId="65AEF55B"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187D791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09B963E" w14:textId="6376815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6" w:type="dxa"/>
          </w:tcPr>
          <w:p w14:paraId="0BDF7A0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5A210A" w14:textId="5DEB6005"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6" w:type="dxa"/>
          </w:tcPr>
          <w:p w14:paraId="77B227B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8AA8255" w14:textId="715C6D5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1056AB4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7F4B52D" w14:textId="190A98BC"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825CED" w:rsidRPr="00CA6896" w14:paraId="3CBC7004" w14:textId="77777777" w:rsidTr="00825CED">
        <w:tc>
          <w:tcPr>
            <w:tcW w:w="3515" w:type="dxa"/>
          </w:tcPr>
          <w:p w14:paraId="236369E1" w14:textId="46F62077" w:rsidR="00825CED" w:rsidRPr="00CA6896" w:rsidRDefault="00B92261"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CK Power PLC.</w:t>
            </w:r>
          </w:p>
        </w:tc>
        <w:tc>
          <w:tcPr>
            <w:tcW w:w="236" w:type="dxa"/>
          </w:tcPr>
          <w:p w14:paraId="37E19815"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4943212" w14:textId="1FCD2572" w:rsidR="00825CED" w:rsidRDefault="00665D82"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April 30, 2026</w:t>
            </w:r>
          </w:p>
        </w:tc>
        <w:tc>
          <w:tcPr>
            <w:tcW w:w="236" w:type="dxa"/>
          </w:tcPr>
          <w:p w14:paraId="2451D194"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1E1E9F6" w14:textId="55EBD887" w:rsidR="00825CED" w:rsidRDefault="00665D82"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 xml:space="preserve">April 30, </w:t>
            </w:r>
            <w:r w:rsidR="0062692E">
              <w:rPr>
                <w:rFonts w:eastAsia="SimSun" w:cs="Times New Roman"/>
                <w:spacing w:val="-6"/>
                <w:sz w:val="20"/>
                <w:szCs w:val="20"/>
                <w:lang w:eastAsia="zh-CN"/>
              </w:rPr>
              <w:t>2030</w:t>
            </w:r>
          </w:p>
        </w:tc>
        <w:tc>
          <w:tcPr>
            <w:tcW w:w="236" w:type="dxa"/>
          </w:tcPr>
          <w:p w14:paraId="02D98259"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D6A4D19" w14:textId="3B12459E" w:rsidR="00825CED" w:rsidRDefault="0062692E"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2.89</w:t>
            </w:r>
          </w:p>
        </w:tc>
        <w:tc>
          <w:tcPr>
            <w:tcW w:w="236" w:type="dxa"/>
          </w:tcPr>
          <w:p w14:paraId="221C9DD7"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EDFFEEC" w14:textId="35202B90" w:rsidR="00825CED" w:rsidRDefault="00BC78C7" w:rsidP="00726245">
            <w:pPr>
              <w:tabs>
                <w:tab w:val="clear" w:pos="227"/>
                <w:tab w:val="clear" w:pos="454"/>
                <w:tab w:val="clear" w:pos="680"/>
                <w:tab w:val="clear" w:pos="907"/>
                <w:tab w:val="left" w:pos="0"/>
              </w:tabs>
              <w:ind w:right="157"/>
              <w:jc w:val="right"/>
              <w:rPr>
                <w:rFonts w:cs="Times New Roman"/>
                <w:sz w:val="20"/>
                <w:szCs w:val="20"/>
              </w:rPr>
            </w:pPr>
            <w:r w:rsidRPr="00BC78C7">
              <w:rPr>
                <w:rFonts w:cs="Times New Roman"/>
                <w:sz w:val="20"/>
                <w:szCs w:val="20"/>
              </w:rPr>
              <w:t>15,000</w:t>
            </w:r>
          </w:p>
        </w:tc>
        <w:tc>
          <w:tcPr>
            <w:tcW w:w="236" w:type="dxa"/>
          </w:tcPr>
          <w:p w14:paraId="324377F4"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15DABC6" w14:textId="2E340536" w:rsidR="00825CED" w:rsidRDefault="00BC78C7"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6" w:type="dxa"/>
          </w:tcPr>
          <w:p w14:paraId="6193A67E"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8670843" w14:textId="1496BCE7" w:rsidR="00825CED" w:rsidRDefault="00075BEC" w:rsidP="00726245">
            <w:pPr>
              <w:tabs>
                <w:tab w:val="clear" w:pos="227"/>
                <w:tab w:val="clear" w:pos="454"/>
                <w:tab w:val="clear" w:pos="680"/>
                <w:tab w:val="clear" w:pos="907"/>
                <w:tab w:val="left" w:pos="0"/>
              </w:tabs>
              <w:ind w:right="157"/>
              <w:jc w:val="right"/>
              <w:rPr>
                <w:rFonts w:cs="Times New Roman"/>
                <w:sz w:val="20"/>
                <w:szCs w:val="20"/>
              </w:rPr>
            </w:pPr>
            <w:r w:rsidRPr="00075BEC">
              <w:rPr>
                <w:rFonts w:cs="Times New Roman"/>
                <w:sz w:val="20"/>
                <w:szCs w:val="20"/>
              </w:rPr>
              <w:t>10,000</w:t>
            </w:r>
          </w:p>
        </w:tc>
        <w:tc>
          <w:tcPr>
            <w:tcW w:w="238" w:type="dxa"/>
          </w:tcPr>
          <w:p w14:paraId="23B4E009"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D03901C" w14:textId="75D9AC27" w:rsidR="00825CED" w:rsidRDefault="00075BEC"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825CED" w:rsidRPr="00CA6896" w14:paraId="1C36EE25" w14:textId="77777777" w:rsidTr="00825CED">
        <w:tc>
          <w:tcPr>
            <w:tcW w:w="3515" w:type="dxa"/>
          </w:tcPr>
          <w:p w14:paraId="72EE72AC" w14:textId="2318FA56" w:rsidR="00825CED" w:rsidRPr="00E7768A" w:rsidRDefault="00E7768A"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heme="minorBidi"/>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Pr>
                <w:rFonts w:eastAsia="SimSun" w:cstheme="minorBidi"/>
                <w:spacing w:val="-8"/>
                <w:sz w:val="20"/>
                <w:szCs w:val="20"/>
                <w:lang w:eastAsia="zh-CN"/>
              </w:rPr>
              <w:t xml:space="preserve">CP ALL </w:t>
            </w:r>
            <w:r w:rsidR="00AA2B0A">
              <w:rPr>
                <w:rFonts w:eastAsia="SimSun" w:cstheme="minorBidi"/>
                <w:spacing w:val="-8"/>
                <w:sz w:val="20"/>
                <w:szCs w:val="20"/>
                <w:lang w:eastAsia="zh-CN"/>
              </w:rPr>
              <w:t>PLC.</w:t>
            </w:r>
          </w:p>
        </w:tc>
        <w:tc>
          <w:tcPr>
            <w:tcW w:w="236" w:type="dxa"/>
          </w:tcPr>
          <w:p w14:paraId="40B22C6B"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E5EC922" w14:textId="57DB576B" w:rsidR="00825CED" w:rsidRDefault="00AA2B0A"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May 7, 2026</w:t>
            </w:r>
          </w:p>
        </w:tc>
        <w:tc>
          <w:tcPr>
            <w:tcW w:w="236" w:type="dxa"/>
          </w:tcPr>
          <w:p w14:paraId="6556E308"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150A743" w14:textId="034DBC00" w:rsidR="00825CED" w:rsidRDefault="00AA2B0A"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May 13, 2030</w:t>
            </w:r>
          </w:p>
        </w:tc>
        <w:tc>
          <w:tcPr>
            <w:tcW w:w="236" w:type="dxa"/>
          </w:tcPr>
          <w:p w14:paraId="1E2D8AC3"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4311103" w14:textId="56313075" w:rsidR="00825CED" w:rsidRDefault="00EC5EE1"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2.09</w:t>
            </w:r>
          </w:p>
        </w:tc>
        <w:tc>
          <w:tcPr>
            <w:tcW w:w="236" w:type="dxa"/>
          </w:tcPr>
          <w:p w14:paraId="79668670"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D407B88" w14:textId="131290A2" w:rsidR="00825CED" w:rsidRDefault="00AD262D"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5DD0128E"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264BF0F" w14:textId="79D87A9E" w:rsidR="00825CED" w:rsidRDefault="00EC5EE1"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6" w:type="dxa"/>
          </w:tcPr>
          <w:p w14:paraId="3E026463"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CD1FDCE" w14:textId="11D152DC" w:rsidR="00825CED" w:rsidRDefault="00EC5EE1"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1F02D1DB"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A398883" w14:textId="26648895" w:rsidR="00825CED" w:rsidRDefault="00EC5EE1"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825CED" w:rsidRPr="00CA6896" w14:paraId="1300F514" w14:textId="77777777" w:rsidTr="00825CED">
        <w:tc>
          <w:tcPr>
            <w:tcW w:w="3515" w:type="dxa"/>
          </w:tcPr>
          <w:p w14:paraId="5B6A40A6" w14:textId="6ED6379F" w:rsidR="00825CED" w:rsidRPr="00CA6896" w:rsidRDefault="00AD262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IRPC PLC.</w:t>
            </w:r>
          </w:p>
        </w:tc>
        <w:tc>
          <w:tcPr>
            <w:tcW w:w="236" w:type="dxa"/>
          </w:tcPr>
          <w:p w14:paraId="163EFD85"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990894C" w14:textId="0D8F38C5" w:rsidR="00825CED" w:rsidRDefault="00485112"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June 18, 2026</w:t>
            </w:r>
          </w:p>
        </w:tc>
        <w:tc>
          <w:tcPr>
            <w:tcW w:w="236" w:type="dxa"/>
          </w:tcPr>
          <w:p w14:paraId="08EFE202"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5BE1F72" w14:textId="5731C642" w:rsidR="00825CED" w:rsidRDefault="00485112"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June 18, 2029</w:t>
            </w:r>
          </w:p>
        </w:tc>
        <w:tc>
          <w:tcPr>
            <w:tcW w:w="236" w:type="dxa"/>
          </w:tcPr>
          <w:p w14:paraId="19C94583" w14:textId="77777777" w:rsidR="00825CED" w:rsidRPr="00CA6896" w:rsidRDefault="00825CED"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97C780C" w14:textId="6D24679F" w:rsidR="00825CED" w:rsidRDefault="00485112"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17164CD0"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D8D82FB" w14:textId="1F5E5E19" w:rsidR="00825CED" w:rsidRDefault="009F1942"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48E6B299"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55E6222" w14:textId="024C9903" w:rsidR="00825CED" w:rsidRDefault="009F1942"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6" w:type="dxa"/>
          </w:tcPr>
          <w:p w14:paraId="20E7A84A"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22FF4F9" w14:textId="4839399F" w:rsidR="00825CED" w:rsidRDefault="00C31E16"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34D5E959" w14:textId="77777777" w:rsidR="00825CED" w:rsidRPr="00CA6896" w:rsidRDefault="00825CED"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D65BC99" w14:textId="56646286" w:rsidR="00825CED" w:rsidRDefault="00C31E16"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726245" w:rsidRPr="00CA6896" w14:paraId="03AAD6C6" w14:textId="77777777" w:rsidTr="00C30AC3">
        <w:tc>
          <w:tcPr>
            <w:tcW w:w="3515" w:type="dxa"/>
          </w:tcPr>
          <w:p w14:paraId="348BBFA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10"/>
              <w:jc w:val="both"/>
              <w:rPr>
                <w:rFonts w:eastAsia="SimSun" w:cs="Times New Roman"/>
                <w:sz w:val="20"/>
                <w:szCs w:val="20"/>
                <w:cs/>
                <w:lang w:eastAsia="zh-CN"/>
              </w:rPr>
            </w:pPr>
          </w:p>
        </w:tc>
        <w:tc>
          <w:tcPr>
            <w:tcW w:w="236" w:type="dxa"/>
          </w:tcPr>
          <w:p w14:paraId="704482A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0F55D6E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6B2139D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74B517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626457C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304" w:type="dxa"/>
          </w:tcPr>
          <w:p w14:paraId="3E888EC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236" w:type="dxa"/>
          </w:tcPr>
          <w:p w14:paraId="17D9B96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16A9F00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106AB11D"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6819543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2EC0A20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2F152E3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5A9B43A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1180578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333C005D" w14:textId="77777777" w:rsidTr="00C30AC3">
        <w:tc>
          <w:tcPr>
            <w:tcW w:w="3515" w:type="dxa"/>
          </w:tcPr>
          <w:p w14:paraId="4BFE1FA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0"/>
                <w:szCs w:val="20"/>
                <w:lang w:eastAsia="zh-CN"/>
              </w:rPr>
            </w:pPr>
            <w:r w:rsidRPr="00CA6896">
              <w:rPr>
                <w:rFonts w:eastAsia="SimSun" w:cs="Times New Roman"/>
                <w:sz w:val="20"/>
                <w:szCs w:val="20"/>
                <w:lang w:eastAsia="zh-CN"/>
              </w:rPr>
              <w:t>Total</w:t>
            </w:r>
          </w:p>
        </w:tc>
        <w:tc>
          <w:tcPr>
            <w:tcW w:w="236" w:type="dxa"/>
          </w:tcPr>
          <w:p w14:paraId="6F112C9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0E7D44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8C674C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07B458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2427DAD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803087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236" w:type="dxa"/>
          </w:tcPr>
          <w:p w14:paraId="1768134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0EB822B3" w14:textId="4A9B8DE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w:t>
            </w:r>
            <w:r w:rsidR="00BE59D4">
              <w:rPr>
                <w:rFonts w:cs="Times New Roman"/>
                <w:sz w:val="20"/>
                <w:szCs w:val="20"/>
              </w:rPr>
              <w:t>11</w:t>
            </w:r>
            <w:r>
              <w:rPr>
                <w:rFonts w:cs="Times New Roman"/>
                <w:sz w:val="20"/>
                <w:szCs w:val="20"/>
              </w:rPr>
              <w:t>7,000</w:t>
            </w:r>
          </w:p>
        </w:tc>
        <w:tc>
          <w:tcPr>
            <w:tcW w:w="236" w:type="dxa"/>
          </w:tcPr>
          <w:p w14:paraId="4917DE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33B92A49" w14:textId="7F78F97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1,012</w:t>
            </w:r>
            <w:r w:rsidRPr="00CA6896">
              <w:rPr>
                <w:rFonts w:cs="Times New Roman"/>
                <w:sz w:val="20"/>
                <w:szCs w:val="20"/>
              </w:rPr>
              <w:t>,000</w:t>
            </w:r>
          </w:p>
        </w:tc>
        <w:tc>
          <w:tcPr>
            <w:tcW w:w="236" w:type="dxa"/>
          </w:tcPr>
          <w:p w14:paraId="619810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21B7503E" w14:textId="46A6140D" w:rsidR="00726245" w:rsidRPr="00CA6896" w:rsidRDefault="00437832"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9</w:t>
            </w:r>
            <w:r w:rsidR="00BE59D4">
              <w:rPr>
                <w:rFonts w:cs="Times New Roman"/>
                <w:sz w:val="20"/>
                <w:szCs w:val="20"/>
              </w:rPr>
              <w:t>5</w:t>
            </w:r>
            <w:r>
              <w:rPr>
                <w:rFonts w:cs="Times New Roman"/>
                <w:sz w:val="20"/>
                <w:szCs w:val="20"/>
              </w:rPr>
              <w:t>6,000</w:t>
            </w:r>
          </w:p>
        </w:tc>
        <w:tc>
          <w:tcPr>
            <w:tcW w:w="238" w:type="dxa"/>
          </w:tcPr>
          <w:p w14:paraId="108E195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366DF425" w14:textId="5381529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891</w:t>
            </w:r>
            <w:r w:rsidRPr="00CA6896">
              <w:rPr>
                <w:rFonts w:cs="Times New Roman"/>
                <w:sz w:val="20"/>
                <w:szCs w:val="20"/>
              </w:rPr>
              <w:t>,000</w:t>
            </w:r>
          </w:p>
        </w:tc>
      </w:tr>
    </w:tbl>
    <w:p w14:paraId="20FAF32A" w14:textId="77777777" w:rsidR="00C30AC3" w:rsidRDefault="00C30AC3"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p w14:paraId="3DB3E69F" w14:textId="77777777" w:rsidR="00C30AC3" w:rsidRPr="00CE0DEB" w:rsidRDefault="00C30AC3"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p w14:paraId="3AB25059" w14:textId="77777777" w:rsidR="00471E21" w:rsidRDefault="00471E21" w:rsidP="007B4714">
      <w:pPr>
        <w:jc w:val="thaiDistribute"/>
        <w:rPr>
          <w:sz w:val="22"/>
          <w:szCs w:val="22"/>
          <w:cs/>
        </w:rPr>
        <w:sectPr w:rsidR="00471E21" w:rsidSect="00E46AAA">
          <w:headerReference w:type="first" r:id="rId14"/>
          <w:pgSz w:w="16834" w:h="11909" w:orient="landscape" w:code="9"/>
          <w:pgMar w:top="1440" w:right="1440" w:bottom="1151" w:left="1418" w:header="992" w:footer="340" w:gutter="0"/>
          <w:pgNumType w:start="25"/>
          <w:cols w:space="720"/>
          <w:titlePg/>
          <w:docGrid w:linePitch="408"/>
        </w:sectPr>
      </w:pPr>
    </w:p>
    <w:p w14:paraId="05009BA8" w14:textId="2DFA905A" w:rsidR="00D05033" w:rsidRPr="00515545" w:rsidRDefault="00D05033"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PROPERTY FOR LEASE</w:t>
      </w:r>
      <w:r w:rsidR="000852F6">
        <w:rPr>
          <w:rFonts w:cstheme="minorBidi"/>
          <w:b/>
          <w:bCs/>
          <w:caps/>
          <w:sz w:val="22"/>
          <w:szCs w:val="22"/>
        </w:rPr>
        <w:t xml:space="preserve"> - NET</w:t>
      </w:r>
    </w:p>
    <w:p w14:paraId="036026D2" w14:textId="77777777" w:rsidR="00D05033" w:rsidRPr="00150236"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highlight w:val="yellow"/>
        </w:rPr>
      </w:pPr>
    </w:p>
    <w:tbl>
      <w:tblPr>
        <w:tblW w:w="9953" w:type="dxa"/>
        <w:tblLayout w:type="fixed"/>
        <w:tblLook w:val="04A0" w:firstRow="1" w:lastRow="0" w:firstColumn="1" w:lastColumn="0" w:noHBand="0" w:noVBand="1"/>
      </w:tblPr>
      <w:tblGrid>
        <w:gridCol w:w="4077"/>
        <w:gridCol w:w="1222"/>
        <w:gridCol w:w="236"/>
        <w:gridCol w:w="1452"/>
        <w:gridCol w:w="236"/>
        <w:gridCol w:w="1313"/>
        <w:gridCol w:w="236"/>
        <w:gridCol w:w="1181"/>
      </w:tblGrid>
      <w:tr w:rsidR="00D05033" w:rsidRPr="00515545" w14:paraId="4DBD619E" w14:textId="77777777" w:rsidTr="00D05033">
        <w:tc>
          <w:tcPr>
            <w:tcW w:w="4077" w:type="dxa"/>
          </w:tcPr>
          <w:p w14:paraId="1ABDEEE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0382D8A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In Thousand Baht</w:t>
            </w:r>
          </w:p>
        </w:tc>
      </w:tr>
      <w:tr w:rsidR="00D05033" w:rsidRPr="00515545" w14:paraId="35CF6A22" w14:textId="77777777">
        <w:tc>
          <w:tcPr>
            <w:tcW w:w="4077" w:type="dxa"/>
          </w:tcPr>
          <w:p w14:paraId="7556CF0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E51173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27F43A2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5F6895B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Building</w:t>
            </w:r>
          </w:p>
        </w:tc>
        <w:tc>
          <w:tcPr>
            <w:tcW w:w="236" w:type="dxa"/>
            <w:tcBorders>
              <w:top w:val="single" w:sz="4" w:space="0" w:color="auto"/>
            </w:tcBorders>
          </w:tcPr>
          <w:p w14:paraId="4A45086A"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5560B069"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795C872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6DBAE42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4BB38E8" w14:textId="77777777">
        <w:tc>
          <w:tcPr>
            <w:tcW w:w="4077" w:type="dxa"/>
          </w:tcPr>
          <w:p w14:paraId="71277C94"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2E33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32F44840"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60849F0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and building</w:t>
            </w:r>
          </w:p>
        </w:tc>
        <w:tc>
          <w:tcPr>
            <w:tcW w:w="236" w:type="dxa"/>
          </w:tcPr>
          <w:p w14:paraId="5AD4EEC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35DA68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6DFF11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3001A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E778FAC" w14:textId="77777777">
        <w:tc>
          <w:tcPr>
            <w:tcW w:w="4077" w:type="dxa"/>
          </w:tcPr>
          <w:p w14:paraId="2D82F7B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14653238"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sz w:val="22"/>
                <w:szCs w:val="22"/>
              </w:rPr>
              <w:t xml:space="preserve">Land </w:t>
            </w:r>
          </w:p>
        </w:tc>
        <w:tc>
          <w:tcPr>
            <w:tcW w:w="236" w:type="dxa"/>
            <w:vAlign w:val="bottom"/>
          </w:tcPr>
          <w:p w14:paraId="09445DE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1ED3D67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improvement</w:t>
            </w:r>
          </w:p>
        </w:tc>
        <w:tc>
          <w:tcPr>
            <w:tcW w:w="236" w:type="dxa"/>
          </w:tcPr>
          <w:p w14:paraId="3FD761C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44CE10BD" w14:textId="1E34194B" w:rsidR="00D05033" w:rsidRPr="00515545" w:rsidRDefault="00BA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Motorcycle</w:t>
            </w:r>
          </w:p>
        </w:tc>
        <w:tc>
          <w:tcPr>
            <w:tcW w:w="236" w:type="dxa"/>
          </w:tcPr>
          <w:p w14:paraId="30650485"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2E6B1E5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Total</w:t>
            </w:r>
          </w:p>
        </w:tc>
      </w:tr>
      <w:tr w:rsidR="00D05033" w:rsidRPr="00515545" w14:paraId="0EA48ECD" w14:textId="77777777">
        <w:tc>
          <w:tcPr>
            <w:tcW w:w="4077" w:type="dxa"/>
          </w:tcPr>
          <w:p w14:paraId="2BCFAFCC" w14:textId="77777777" w:rsidR="00D05033" w:rsidRPr="00515545" w:rsidRDefault="00D05033"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u w:val="single"/>
              </w:rPr>
            </w:pPr>
            <w:r w:rsidRPr="00515545">
              <w:rPr>
                <w:rFonts w:cs="Times New Roman"/>
                <w:sz w:val="22"/>
                <w:szCs w:val="22"/>
                <w:u w:val="single"/>
              </w:rPr>
              <w:t>Consolidated financial statements</w:t>
            </w:r>
          </w:p>
        </w:tc>
        <w:tc>
          <w:tcPr>
            <w:tcW w:w="1222" w:type="dxa"/>
            <w:vAlign w:val="center"/>
          </w:tcPr>
          <w:p w14:paraId="5997F7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605AE7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1304014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BB1AA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09ED9D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BB8160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0328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4764CD" w:rsidRPr="00515545" w14:paraId="00C9A818" w14:textId="77777777">
        <w:tc>
          <w:tcPr>
            <w:tcW w:w="4077" w:type="dxa"/>
          </w:tcPr>
          <w:p w14:paraId="5A0710DC" w14:textId="4A0C53A9" w:rsidR="004764CD" w:rsidRPr="00515545" w:rsidRDefault="004764C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at January 1, </w:t>
            </w:r>
            <w:r w:rsidR="00772A94">
              <w:rPr>
                <w:rFonts w:cs="Times New Roman"/>
                <w:sz w:val="22"/>
                <w:szCs w:val="22"/>
              </w:rPr>
              <w:t>202</w:t>
            </w:r>
            <w:r w:rsidR="00150236">
              <w:rPr>
                <w:rFonts w:cs="Times New Roman"/>
                <w:sz w:val="22"/>
                <w:szCs w:val="22"/>
              </w:rPr>
              <w:t>6</w:t>
            </w:r>
          </w:p>
        </w:tc>
        <w:tc>
          <w:tcPr>
            <w:tcW w:w="1222" w:type="dxa"/>
            <w:vAlign w:val="center"/>
          </w:tcPr>
          <w:p w14:paraId="5C1E9F36" w14:textId="2851AC44"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1DCECBE9"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17175B3" w14:textId="78A3660F" w:rsidR="004764CD" w:rsidRPr="00515545" w:rsidRDefault="009C6324"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2,888</w:t>
            </w:r>
          </w:p>
        </w:tc>
        <w:tc>
          <w:tcPr>
            <w:tcW w:w="236" w:type="dxa"/>
          </w:tcPr>
          <w:p w14:paraId="18BD1584"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8EF395A" w14:textId="54A31987" w:rsidR="004764CD" w:rsidRPr="00515545" w:rsidRDefault="009C6324"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102,101</w:t>
            </w:r>
          </w:p>
        </w:tc>
        <w:tc>
          <w:tcPr>
            <w:tcW w:w="236" w:type="dxa"/>
          </w:tcPr>
          <w:p w14:paraId="7C7807B6"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3CCBF0A" w14:textId="1E65B416" w:rsidR="004764CD" w:rsidRPr="00515545" w:rsidRDefault="009C6324"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117,789</w:t>
            </w:r>
          </w:p>
        </w:tc>
      </w:tr>
      <w:tr w:rsidR="00580229" w:rsidRPr="00515545" w14:paraId="25E8CCE6" w14:textId="77777777" w:rsidTr="00474E3A">
        <w:tc>
          <w:tcPr>
            <w:tcW w:w="4077" w:type="dxa"/>
          </w:tcPr>
          <w:p w14:paraId="31B68797" w14:textId="4C4CA494"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Transfers from “</w:t>
            </w:r>
            <w:r w:rsidR="0037163D">
              <w:rPr>
                <w:rFonts w:cstheme="minorBidi"/>
                <w:sz w:val="22"/>
                <w:szCs w:val="22"/>
              </w:rPr>
              <w:t>Merchandi</w:t>
            </w:r>
            <w:r w:rsidR="000C00FA">
              <w:rPr>
                <w:rFonts w:cstheme="minorBidi"/>
                <w:sz w:val="22"/>
                <w:szCs w:val="22"/>
              </w:rPr>
              <w:t>s</w:t>
            </w:r>
            <w:r w:rsidR="0037163D">
              <w:rPr>
                <w:rFonts w:cstheme="minorBidi"/>
                <w:sz w:val="22"/>
                <w:szCs w:val="22"/>
              </w:rPr>
              <w:t xml:space="preserve">es and </w:t>
            </w:r>
          </w:p>
        </w:tc>
        <w:tc>
          <w:tcPr>
            <w:tcW w:w="1222" w:type="dxa"/>
          </w:tcPr>
          <w:p w14:paraId="427C7FDA" w14:textId="260AB0D3"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3D41996C" w14:textId="77777777"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18A7AC2A" w14:textId="2D90C60D"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73847842" w14:textId="77777777"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3C06743D" w14:textId="5630EA13"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5EA6102A" w14:textId="77777777"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23C70A74" w14:textId="27F752D1"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7163D" w:rsidRPr="00515545" w14:paraId="13B030B3" w14:textId="77777777" w:rsidTr="00474E3A">
        <w:tc>
          <w:tcPr>
            <w:tcW w:w="4077" w:type="dxa"/>
          </w:tcPr>
          <w:p w14:paraId="0DB05359" w14:textId="4835B25B" w:rsidR="0037163D" w:rsidRPr="00C73ED9"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Pr>
                <w:rFonts w:cs="Times New Roman"/>
                <w:sz w:val="22"/>
                <w:szCs w:val="22"/>
              </w:rPr>
              <w:t xml:space="preserve">   </w:t>
            </w:r>
            <w:r w:rsidRPr="00C73ED9">
              <w:rPr>
                <w:rFonts w:cs="Times New Roman"/>
                <w:sz w:val="22"/>
                <w:szCs w:val="22"/>
              </w:rPr>
              <w:t>Asset</w:t>
            </w:r>
            <w:r w:rsidR="008E7B8E">
              <w:rPr>
                <w:rFonts w:cs="Times New Roman"/>
                <w:sz w:val="22"/>
                <w:szCs w:val="22"/>
              </w:rPr>
              <w:t>s</w:t>
            </w:r>
            <w:r w:rsidRPr="00C73ED9">
              <w:rPr>
                <w:rFonts w:cs="Times New Roman"/>
                <w:sz w:val="22"/>
                <w:szCs w:val="22"/>
              </w:rPr>
              <w:t xml:space="preserve"> foreclosed”</w:t>
            </w:r>
          </w:p>
        </w:tc>
        <w:tc>
          <w:tcPr>
            <w:tcW w:w="1222" w:type="dxa"/>
          </w:tcPr>
          <w:p w14:paraId="407A3D3F" w14:textId="664AF41A"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2C8C7168" w14:textId="77777777"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22E75C41" w14:textId="19CBBF7F" w:rsidR="0037163D" w:rsidRDefault="00F90496"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0CAE94E" w14:textId="77777777"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236517F3" w14:textId="676D8892" w:rsidR="0037163D" w:rsidRPr="00580229" w:rsidRDefault="00811D1C"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811D1C">
              <w:rPr>
                <w:rFonts w:cs="Times New Roman"/>
                <w:sz w:val="22"/>
                <w:szCs w:val="22"/>
              </w:rPr>
              <w:t>705</w:t>
            </w:r>
          </w:p>
        </w:tc>
        <w:tc>
          <w:tcPr>
            <w:tcW w:w="236" w:type="dxa"/>
          </w:tcPr>
          <w:p w14:paraId="78548B1B" w14:textId="77777777"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5E699619" w14:textId="26168623" w:rsidR="0037163D" w:rsidRPr="00580229" w:rsidRDefault="00811D1C"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811D1C">
              <w:rPr>
                <w:rFonts w:cs="Times New Roman"/>
                <w:sz w:val="22"/>
                <w:szCs w:val="22"/>
              </w:rPr>
              <w:t>705</w:t>
            </w:r>
          </w:p>
        </w:tc>
      </w:tr>
      <w:tr w:rsidR="000525EC" w:rsidRPr="00515545" w14:paraId="62F7B9EB" w14:textId="77777777" w:rsidTr="00C73ED9">
        <w:tc>
          <w:tcPr>
            <w:tcW w:w="4077" w:type="dxa"/>
          </w:tcPr>
          <w:p w14:paraId="49F03B0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0156C9D" w14:textId="3D7DC6D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0F47A2E"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vAlign w:val="center"/>
          </w:tcPr>
          <w:p w14:paraId="6E002AEC" w14:textId="387E1D1D" w:rsidR="000525EC" w:rsidRPr="00515545" w:rsidRDefault="00F90496"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77B957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7B211E09" w14:textId="7AAD48A4"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87A7B">
              <w:rPr>
                <w:rFonts w:cs="Times New Roman"/>
                <w:sz w:val="22"/>
                <w:szCs w:val="22"/>
              </w:rPr>
              <w:t>(10,113)</w:t>
            </w:r>
          </w:p>
        </w:tc>
        <w:tc>
          <w:tcPr>
            <w:tcW w:w="236" w:type="dxa"/>
          </w:tcPr>
          <w:p w14:paraId="408A477D"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13E568F2" w14:textId="35F2A2CA"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87A7B">
              <w:rPr>
                <w:rFonts w:cs="Times New Roman"/>
                <w:sz w:val="22"/>
                <w:szCs w:val="22"/>
              </w:rPr>
              <w:t>(10,113)</w:t>
            </w:r>
          </w:p>
        </w:tc>
      </w:tr>
      <w:tr w:rsidR="000525EC" w:rsidRPr="00515545" w14:paraId="6958D9CC" w14:textId="77777777" w:rsidTr="00C73ED9">
        <w:tc>
          <w:tcPr>
            <w:tcW w:w="4077" w:type="dxa"/>
          </w:tcPr>
          <w:p w14:paraId="54A45A7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 for the period</w:t>
            </w:r>
          </w:p>
        </w:tc>
        <w:tc>
          <w:tcPr>
            <w:tcW w:w="1222" w:type="dxa"/>
          </w:tcPr>
          <w:p w14:paraId="402E745F"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13339C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353B6167" w14:textId="4F4EB6E8" w:rsidR="000525EC" w:rsidRPr="00515545" w:rsidRDefault="00F90496"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F90496">
              <w:rPr>
                <w:rFonts w:cs="Times New Roman"/>
                <w:sz w:val="22"/>
                <w:szCs w:val="22"/>
              </w:rPr>
              <w:t>(200)</w:t>
            </w:r>
          </w:p>
        </w:tc>
        <w:tc>
          <w:tcPr>
            <w:tcW w:w="236" w:type="dxa"/>
          </w:tcPr>
          <w:p w14:paraId="4214806A"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Pr>
          <w:p w14:paraId="278F2DBD" w14:textId="5187576D" w:rsidR="000525EC" w:rsidRPr="00515545" w:rsidRDefault="00014E0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014E03">
              <w:rPr>
                <w:rFonts w:cs="Times New Roman"/>
                <w:sz w:val="22"/>
                <w:szCs w:val="22"/>
              </w:rPr>
              <w:t>(12,397)</w:t>
            </w:r>
          </w:p>
        </w:tc>
        <w:tc>
          <w:tcPr>
            <w:tcW w:w="236" w:type="dxa"/>
          </w:tcPr>
          <w:p w14:paraId="3ADA6D3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Pr>
          <w:p w14:paraId="689CFB12" w14:textId="6F5BE5AF" w:rsidR="000525EC" w:rsidRPr="00515545" w:rsidRDefault="00C91648"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91648">
              <w:rPr>
                <w:rFonts w:cs="Times New Roman"/>
                <w:sz w:val="22"/>
                <w:szCs w:val="22"/>
              </w:rPr>
              <w:t>(12,597)</w:t>
            </w:r>
          </w:p>
        </w:tc>
      </w:tr>
      <w:tr w:rsidR="000525EC" w:rsidRPr="00515545" w14:paraId="26078487" w14:textId="77777777" w:rsidTr="00C73ED9">
        <w:tc>
          <w:tcPr>
            <w:tcW w:w="4077" w:type="dxa"/>
          </w:tcPr>
          <w:p w14:paraId="38FD169B" w14:textId="1D1119AD"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tcPr>
          <w:p w14:paraId="6059160B"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54AF86C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6CD15D06"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36EA90E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Pr>
          <w:p w14:paraId="5FC528E8"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29BF415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Pr>
          <w:p w14:paraId="2939B5FD"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0525EC" w:rsidRPr="00515545" w14:paraId="3C5FA19B" w14:textId="77777777" w:rsidTr="00C73ED9">
        <w:tc>
          <w:tcPr>
            <w:tcW w:w="4077" w:type="dxa"/>
          </w:tcPr>
          <w:p w14:paraId="43B01FCB" w14:textId="77DB93D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tcBorders>
              <w:bottom w:val="single" w:sz="4" w:space="0" w:color="auto"/>
            </w:tcBorders>
          </w:tcPr>
          <w:p w14:paraId="56C08A62" w14:textId="3BC2496E"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389B11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bottom w:val="single" w:sz="4" w:space="0" w:color="auto"/>
            </w:tcBorders>
          </w:tcPr>
          <w:p w14:paraId="445A7606" w14:textId="592FC14B" w:rsidR="000525EC" w:rsidRPr="00515545" w:rsidRDefault="00F90496"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D6E9B6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Borders>
              <w:bottom w:val="single" w:sz="4" w:space="0" w:color="auto"/>
            </w:tcBorders>
          </w:tcPr>
          <w:p w14:paraId="774C5C03" w14:textId="50FCC2D3"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87A7B">
              <w:rPr>
                <w:rFonts w:cs="Times New Roman"/>
                <w:sz w:val="22"/>
                <w:szCs w:val="22"/>
              </w:rPr>
              <w:t>(9,53</w:t>
            </w:r>
            <w:r w:rsidR="009E2EDE">
              <w:rPr>
                <w:rFonts w:cs="Times New Roman"/>
                <w:sz w:val="22"/>
                <w:szCs w:val="22"/>
              </w:rPr>
              <w:t>6</w:t>
            </w:r>
            <w:r w:rsidRPr="00C87A7B">
              <w:rPr>
                <w:rFonts w:cs="Times New Roman"/>
                <w:sz w:val="22"/>
                <w:szCs w:val="22"/>
              </w:rPr>
              <w:t>)</w:t>
            </w:r>
          </w:p>
        </w:tc>
        <w:tc>
          <w:tcPr>
            <w:tcW w:w="236" w:type="dxa"/>
          </w:tcPr>
          <w:p w14:paraId="4772D5A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Borders>
              <w:bottom w:val="single" w:sz="4" w:space="0" w:color="auto"/>
            </w:tcBorders>
          </w:tcPr>
          <w:p w14:paraId="1B7A42C1" w14:textId="0477D56E"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87A7B">
              <w:rPr>
                <w:rFonts w:cs="Times New Roman"/>
                <w:sz w:val="22"/>
                <w:szCs w:val="22"/>
              </w:rPr>
              <w:t>(9,53</w:t>
            </w:r>
            <w:r w:rsidR="009E2EDE">
              <w:rPr>
                <w:rFonts w:cs="Times New Roman"/>
                <w:sz w:val="22"/>
                <w:szCs w:val="22"/>
              </w:rPr>
              <w:t>6</w:t>
            </w:r>
            <w:r w:rsidRPr="00C87A7B">
              <w:rPr>
                <w:rFonts w:cs="Times New Roman"/>
                <w:sz w:val="22"/>
                <w:szCs w:val="22"/>
              </w:rPr>
              <w:t>)</w:t>
            </w:r>
          </w:p>
        </w:tc>
      </w:tr>
      <w:tr w:rsidR="000525EC" w:rsidRPr="00515545" w14:paraId="61D58B6C" w14:textId="77777777" w:rsidTr="00474E3A">
        <w:tc>
          <w:tcPr>
            <w:tcW w:w="4077" w:type="dxa"/>
          </w:tcPr>
          <w:p w14:paraId="10A85568" w14:textId="2DECD950" w:rsidR="000525EC" w:rsidRPr="00565C68"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65C68">
              <w:rPr>
                <w:rFonts w:cs="Times New Roman"/>
                <w:sz w:val="22"/>
                <w:szCs w:val="22"/>
              </w:rPr>
              <w:t xml:space="preserve">Net book value at </w:t>
            </w:r>
            <w:r w:rsidR="00E76101" w:rsidRPr="00565C68">
              <w:rPr>
                <w:rFonts w:cs="Times New Roman"/>
                <w:sz w:val="22"/>
                <w:szCs w:val="22"/>
              </w:rPr>
              <w:t>June</w:t>
            </w:r>
            <w:r w:rsidRPr="00565C68">
              <w:rPr>
                <w:rFonts w:cs="Times New Roman"/>
                <w:sz w:val="22"/>
                <w:szCs w:val="22"/>
              </w:rPr>
              <w:t xml:space="preserve"> 3</w:t>
            </w:r>
            <w:r w:rsidR="00E76101" w:rsidRPr="00565C68">
              <w:rPr>
                <w:rFonts w:cs="Times New Roman"/>
                <w:sz w:val="22"/>
                <w:szCs w:val="22"/>
              </w:rPr>
              <w:t>0</w:t>
            </w:r>
            <w:r w:rsidRPr="00565C68">
              <w:rPr>
                <w:rFonts w:cs="Times New Roman"/>
                <w:sz w:val="22"/>
                <w:szCs w:val="22"/>
              </w:rPr>
              <w:t>, 2026</w:t>
            </w:r>
          </w:p>
        </w:tc>
        <w:tc>
          <w:tcPr>
            <w:tcW w:w="1222" w:type="dxa"/>
            <w:tcBorders>
              <w:top w:val="single" w:sz="4" w:space="0" w:color="auto"/>
              <w:bottom w:val="double" w:sz="4" w:space="0" w:color="auto"/>
            </w:tcBorders>
            <w:vAlign w:val="center"/>
          </w:tcPr>
          <w:p w14:paraId="24E138A5" w14:textId="3FAE219E"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73ED9">
              <w:rPr>
                <w:rFonts w:cs="Times New Roman"/>
                <w:sz w:val="22"/>
                <w:szCs w:val="22"/>
              </w:rPr>
              <w:t>12,800</w:t>
            </w:r>
          </w:p>
        </w:tc>
        <w:tc>
          <w:tcPr>
            <w:tcW w:w="236" w:type="dxa"/>
          </w:tcPr>
          <w:p w14:paraId="6F46DED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top w:val="single" w:sz="4" w:space="0" w:color="auto"/>
              <w:bottom w:val="double" w:sz="4" w:space="0" w:color="auto"/>
            </w:tcBorders>
            <w:vAlign w:val="center"/>
          </w:tcPr>
          <w:p w14:paraId="0CDEDFB4" w14:textId="01DAB442" w:rsidR="000525EC" w:rsidRPr="00515545" w:rsidRDefault="00F32E05"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F32E05">
              <w:rPr>
                <w:rFonts w:cs="Times New Roman"/>
                <w:sz w:val="22"/>
                <w:szCs w:val="22"/>
              </w:rPr>
              <w:t>2,688</w:t>
            </w:r>
          </w:p>
        </w:tc>
        <w:tc>
          <w:tcPr>
            <w:tcW w:w="236" w:type="dxa"/>
          </w:tcPr>
          <w:p w14:paraId="5D38C5E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60CC34C" w14:textId="79D6CC83" w:rsidR="000525EC" w:rsidRPr="00515545" w:rsidRDefault="005F182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F182B">
              <w:rPr>
                <w:rFonts w:cs="Times New Roman"/>
                <w:sz w:val="22"/>
                <w:szCs w:val="22"/>
              </w:rPr>
              <w:t>70,760</w:t>
            </w:r>
          </w:p>
        </w:tc>
        <w:tc>
          <w:tcPr>
            <w:tcW w:w="236" w:type="dxa"/>
          </w:tcPr>
          <w:p w14:paraId="12AD240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174C368D" w14:textId="5BA5FA23" w:rsidR="000525EC" w:rsidRPr="00515545" w:rsidRDefault="007568F4"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7568F4">
              <w:rPr>
                <w:rFonts w:cs="Times New Roman"/>
                <w:sz w:val="22"/>
                <w:szCs w:val="22"/>
              </w:rPr>
              <w:t>86,248</w:t>
            </w:r>
          </w:p>
        </w:tc>
      </w:tr>
      <w:tr w:rsidR="000525EC" w:rsidRPr="00515545" w14:paraId="36CB22AB" w14:textId="77777777" w:rsidTr="003C6124">
        <w:tc>
          <w:tcPr>
            <w:tcW w:w="4077" w:type="dxa"/>
          </w:tcPr>
          <w:p w14:paraId="5852A40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0"/>
              <w:jc w:val="both"/>
              <w:rPr>
                <w:rFonts w:cs="Times New Roman"/>
                <w:b/>
                <w:bCs/>
                <w:sz w:val="22"/>
                <w:szCs w:val="22"/>
                <w:highlight w:val="yellow"/>
              </w:rPr>
            </w:pPr>
          </w:p>
        </w:tc>
        <w:tc>
          <w:tcPr>
            <w:tcW w:w="1222" w:type="dxa"/>
            <w:tcBorders>
              <w:top w:val="double" w:sz="4" w:space="0" w:color="auto"/>
            </w:tcBorders>
            <w:vAlign w:val="center"/>
          </w:tcPr>
          <w:p w14:paraId="756B425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2EDCB40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452" w:type="dxa"/>
            <w:tcBorders>
              <w:top w:val="double" w:sz="4" w:space="0" w:color="auto"/>
            </w:tcBorders>
          </w:tcPr>
          <w:p w14:paraId="63F297C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6CB4979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313" w:type="dxa"/>
            <w:tcBorders>
              <w:top w:val="double" w:sz="4" w:space="0" w:color="auto"/>
            </w:tcBorders>
          </w:tcPr>
          <w:p w14:paraId="6728327A"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0C255C3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181" w:type="dxa"/>
            <w:tcBorders>
              <w:top w:val="double" w:sz="4" w:space="0" w:color="auto"/>
            </w:tcBorders>
          </w:tcPr>
          <w:p w14:paraId="104EB6E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r>
      <w:tr w:rsidR="000525EC" w:rsidRPr="00515545" w14:paraId="1C7CCA2D" w14:textId="77777777">
        <w:tc>
          <w:tcPr>
            <w:tcW w:w="4077" w:type="dxa"/>
          </w:tcPr>
          <w:p w14:paraId="29FDCBCB"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rPr>
            </w:pPr>
            <w:r w:rsidRPr="00515545">
              <w:rPr>
                <w:rFonts w:cs="Times New Roman"/>
                <w:sz w:val="22"/>
                <w:szCs w:val="22"/>
                <w:u w:val="single"/>
              </w:rPr>
              <w:t>Separate financial statements</w:t>
            </w:r>
          </w:p>
        </w:tc>
        <w:tc>
          <w:tcPr>
            <w:tcW w:w="1222" w:type="dxa"/>
            <w:vAlign w:val="center"/>
          </w:tcPr>
          <w:p w14:paraId="08800424"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22B80F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49FE694E"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1AA15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8AB5AF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CCCA6F"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B7ED9F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0525EC" w:rsidRPr="00515545" w14:paraId="445818FE" w14:textId="77777777">
        <w:tc>
          <w:tcPr>
            <w:tcW w:w="4077" w:type="dxa"/>
          </w:tcPr>
          <w:p w14:paraId="7A64D3F8" w14:textId="137A46DA"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at January 1, </w:t>
            </w:r>
            <w:r>
              <w:rPr>
                <w:rFonts w:cs="Times New Roman"/>
                <w:sz w:val="22"/>
                <w:szCs w:val="22"/>
              </w:rPr>
              <w:t>2026</w:t>
            </w:r>
          </w:p>
        </w:tc>
        <w:tc>
          <w:tcPr>
            <w:tcW w:w="1222" w:type="dxa"/>
            <w:vAlign w:val="center"/>
          </w:tcPr>
          <w:p w14:paraId="0924D71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55B785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123D72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700D1B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55798928" w14:textId="637B587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102,101</w:t>
            </w:r>
          </w:p>
        </w:tc>
        <w:tc>
          <w:tcPr>
            <w:tcW w:w="236" w:type="dxa"/>
          </w:tcPr>
          <w:p w14:paraId="328FB3A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DEAD0C6" w14:textId="7128A9BB"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102,101</w:t>
            </w:r>
          </w:p>
        </w:tc>
      </w:tr>
      <w:tr w:rsidR="000525EC" w:rsidRPr="00515545" w14:paraId="352ACFCC" w14:textId="77777777" w:rsidTr="00474E3A">
        <w:tc>
          <w:tcPr>
            <w:tcW w:w="4077" w:type="dxa"/>
          </w:tcPr>
          <w:p w14:paraId="68FB63FE" w14:textId="4A05B7A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C73ED9">
              <w:rPr>
                <w:rFonts w:cs="Times New Roman"/>
                <w:sz w:val="22"/>
                <w:szCs w:val="22"/>
              </w:rPr>
              <w:t>Transfers from “</w:t>
            </w:r>
            <w:r>
              <w:rPr>
                <w:rFonts w:cstheme="minorBidi"/>
                <w:sz w:val="22"/>
                <w:szCs w:val="22"/>
              </w:rPr>
              <w:t>Merchandises</w:t>
            </w:r>
            <w:r>
              <w:rPr>
                <w:rFonts w:cs="Times New Roman"/>
                <w:sz w:val="22"/>
                <w:szCs w:val="22"/>
              </w:rPr>
              <w:t xml:space="preserve"> </w:t>
            </w:r>
            <w:r>
              <w:rPr>
                <w:rFonts w:cstheme="minorBidi"/>
                <w:sz w:val="22"/>
                <w:szCs w:val="22"/>
              </w:rPr>
              <w:t>and</w:t>
            </w:r>
          </w:p>
        </w:tc>
        <w:tc>
          <w:tcPr>
            <w:tcW w:w="1222" w:type="dxa"/>
            <w:vAlign w:val="center"/>
          </w:tcPr>
          <w:p w14:paraId="0F37FF50" w14:textId="4DA1CFA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724A531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8626795" w14:textId="62075056"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622C8AE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61D8CC14" w14:textId="1D0BA00A"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5519FC2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60EB1252" w14:textId="25AA9B1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0525EC" w:rsidRPr="00515545" w14:paraId="5801D40C" w14:textId="77777777" w:rsidTr="00474E3A">
        <w:tc>
          <w:tcPr>
            <w:tcW w:w="4077" w:type="dxa"/>
          </w:tcPr>
          <w:p w14:paraId="04418A62" w14:textId="362F1B43"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   </w:t>
            </w:r>
            <w:r w:rsidRPr="00C73ED9">
              <w:rPr>
                <w:rFonts w:cs="Times New Roman"/>
                <w:sz w:val="22"/>
                <w:szCs w:val="22"/>
              </w:rPr>
              <w:t>Asset</w:t>
            </w:r>
            <w:r w:rsidR="008E7B8E">
              <w:rPr>
                <w:rFonts w:cs="Times New Roman"/>
                <w:sz w:val="22"/>
                <w:szCs w:val="22"/>
              </w:rPr>
              <w:t>s</w:t>
            </w:r>
            <w:r w:rsidRPr="00C73ED9">
              <w:rPr>
                <w:rFonts w:cs="Times New Roman"/>
                <w:sz w:val="22"/>
                <w:szCs w:val="22"/>
              </w:rPr>
              <w:t xml:space="preserve"> foreclosed”</w:t>
            </w:r>
          </w:p>
        </w:tc>
        <w:tc>
          <w:tcPr>
            <w:tcW w:w="1222" w:type="dxa"/>
            <w:vAlign w:val="center"/>
          </w:tcPr>
          <w:p w14:paraId="61668706" w14:textId="68F2B10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556DE9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60A58EBC" w14:textId="417F6AC9"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A619A4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1D67DF9F" w14:textId="62798E53" w:rsidR="000525EC" w:rsidRPr="00580229" w:rsidRDefault="0010381D"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0381D">
              <w:rPr>
                <w:rFonts w:cs="Times New Roman"/>
                <w:sz w:val="22"/>
                <w:szCs w:val="22"/>
              </w:rPr>
              <w:t>705</w:t>
            </w:r>
          </w:p>
        </w:tc>
        <w:tc>
          <w:tcPr>
            <w:tcW w:w="236" w:type="dxa"/>
          </w:tcPr>
          <w:p w14:paraId="34FAA417"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0E75CB38" w14:textId="4A5657C9" w:rsidR="000525EC" w:rsidRPr="00580229" w:rsidRDefault="0010381D"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0381D">
              <w:rPr>
                <w:rFonts w:cs="Times New Roman"/>
                <w:sz w:val="22"/>
                <w:szCs w:val="22"/>
              </w:rPr>
              <w:t>705</w:t>
            </w:r>
          </w:p>
        </w:tc>
      </w:tr>
      <w:tr w:rsidR="000525EC" w:rsidRPr="00515545" w14:paraId="2C6BCE95" w14:textId="77777777" w:rsidTr="00474E3A">
        <w:tc>
          <w:tcPr>
            <w:tcW w:w="4077" w:type="dxa"/>
          </w:tcPr>
          <w:p w14:paraId="70E89A5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6750FDC" w14:textId="383A7BF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3EE3D44"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15B14B72" w14:textId="36B3C878"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DA8241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467C56E0" w14:textId="35B9C459"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87A7B">
              <w:rPr>
                <w:rFonts w:cs="Times New Roman"/>
                <w:sz w:val="22"/>
                <w:szCs w:val="22"/>
              </w:rPr>
              <w:t>(10,113)</w:t>
            </w:r>
          </w:p>
        </w:tc>
        <w:tc>
          <w:tcPr>
            <w:tcW w:w="236" w:type="dxa"/>
          </w:tcPr>
          <w:p w14:paraId="2B1D99C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29A14F4C" w14:textId="3F8AD75B"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87A7B">
              <w:rPr>
                <w:rFonts w:cs="Times New Roman"/>
                <w:sz w:val="22"/>
                <w:szCs w:val="22"/>
              </w:rPr>
              <w:t>(10,113)</w:t>
            </w:r>
          </w:p>
        </w:tc>
      </w:tr>
      <w:tr w:rsidR="000525EC" w:rsidRPr="00515545" w14:paraId="6BB2FE04" w14:textId="77777777">
        <w:tc>
          <w:tcPr>
            <w:tcW w:w="4077" w:type="dxa"/>
          </w:tcPr>
          <w:p w14:paraId="3EE0F7E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w:t>
            </w:r>
            <w:r w:rsidRPr="00515545">
              <w:rPr>
                <w:rFonts w:cs="Times New Roman"/>
                <w:b/>
                <w:bCs/>
                <w:sz w:val="22"/>
                <w:szCs w:val="22"/>
              </w:rPr>
              <w:t xml:space="preserve"> </w:t>
            </w:r>
            <w:r w:rsidRPr="00515545">
              <w:rPr>
                <w:rFonts w:cs="Times New Roman"/>
                <w:sz w:val="22"/>
                <w:szCs w:val="22"/>
              </w:rPr>
              <w:t>for the period</w:t>
            </w:r>
          </w:p>
        </w:tc>
        <w:tc>
          <w:tcPr>
            <w:tcW w:w="1222" w:type="dxa"/>
            <w:vAlign w:val="center"/>
          </w:tcPr>
          <w:p w14:paraId="57934796" w14:textId="3DE0F8E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sidRPr="00515545">
              <w:rPr>
                <w:rFonts w:cs="Times New Roman"/>
                <w:sz w:val="22"/>
                <w:szCs w:val="22"/>
              </w:rPr>
              <w:t>-</w:t>
            </w:r>
          </w:p>
        </w:tc>
        <w:tc>
          <w:tcPr>
            <w:tcW w:w="236" w:type="dxa"/>
          </w:tcPr>
          <w:p w14:paraId="482E2A3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E159ECD" w14:textId="7AB99453"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E79E1C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4D6ADA9" w14:textId="39D5B757" w:rsidR="000525EC" w:rsidRPr="00515545" w:rsidRDefault="00B3112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B31123">
              <w:rPr>
                <w:rFonts w:cs="Times New Roman"/>
                <w:sz w:val="22"/>
                <w:szCs w:val="22"/>
              </w:rPr>
              <w:t>(12,397)</w:t>
            </w:r>
          </w:p>
        </w:tc>
        <w:tc>
          <w:tcPr>
            <w:tcW w:w="236" w:type="dxa"/>
          </w:tcPr>
          <w:p w14:paraId="6AD1129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71C34821" w14:textId="5B499FEA" w:rsidR="000525EC" w:rsidRPr="00515545" w:rsidRDefault="00B3112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B31123">
              <w:rPr>
                <w:rFonts w:cs="Times New Roman"/>
                <w:sz w:val="22"/>
                <w:szCs w:val="22"/>
              </w:rPr>
              <w:t>(12,397)</w:t>
            </w:r>
          </w:p>
        </w:tc>
      </w:tr>
      <w:tr w:rsidR="000525EC" w:rsidRPr="00515545" w14:paraId="62601935" w14:textId="77777777">
        <w:tc>
          <w:tcPr>
            <w:tcW w:w="4077" w:type="dxa"/>
          </w:tcPr>
          <w:p w14:paraId="4F48C100" w14:textId="21895D24"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vAlign w:val="center"/>
          </w:tcPr>
          <w:p w14:paraId="3520F29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4C068F2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32AE82EA"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6BE12A3D"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381E6131"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0083788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4EB3CA2E"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0525EC" w:rsidRPr="00515545" w14:paraId="78F7EAC6" w14:textId="77777777">
        <w:tc>
          <w:tcPr>
            <w:tcW w:w="4077" w:type="dxa"/>
          </w:tcPr>
          <w:p w14:paraId="623BED13" w14:textId="671BE105"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vAlign w:val="center"/>
          </w:tcPr>
          <w:p w14:paraId="3002DFAC" w14:textId="0DA8E34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94BA74B"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665DD1F8" w14:textId="4C71555C"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4CFC5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C78BED6" w14:textId="30EBD4A2"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87A7B">
              <w:rPr>
                <w:rFonts w:cs="Times New Roman"/>
                <w:sz w:val="22"/>
                <w:szCs w:val="22"/>
              </w:rPr>
              <w:t>(9,53</w:t>
            </w:r>
            <w:r w:rsidR="009E2EDE">
              <w:rPr>
                <w:rFonts w:cs="Times New Roman"/>
                <w:sz w:val="22"/>
                <w:szCs w:val="22"/>
              </w:rPr>
              <w:t>6</w:t>
            </w:r>
            <w:r w:rsidRPr="00C87A7B">
              <w:rPr>
                <w:rFonts w:cs="Times New Roman"/>
                <w:sz w:val="22"/>
                <w:szCs w:val="22"/>
              </w:rPr>
              <w:t>)</w:t>
            </w:r>
          </w:p>
        </w:tc>
        <w:tc>
          <w:tcPr>
            <w:tcW w:w="236" w:type="dxa"/>
          </w:tcPr>
          <w:p w14:paraId="3F3E0AE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4A35472A" w14:textId="2ABB2FDB" w:rsidR="000525EC" w:rsidRPr="00515545" w:rsidRDefault="00C87A7B"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87A7B">
              <w:rPr>
                <w:rFonts w:cs="Times New Roman"/>
                <w:sz w:val="22"/>
                <w:szCs w:val="22"/>
              </w:rPr>
              <w:t>(9,53</w:t>
            </w:r>
            <w:r w:rsidR="009E2EDE">
              <w:rPr>
                <w:rFonts w:cs="Times New Roman"/>
                <w:sz w:val="22"/>
                <w:szCs w:val="22"/>
              </w:rPr>
              <w:t>6</w:t>
            </w:r>
            <w:r w:rsidRPr="00C87A7B">
              <w:rPr>
                <w:rFonts w:cs="Times New Roman"/>
                <w:sz w:val="22"/>
                <w:szCs w:val="22"/>
              </w:rPr>
              <w:t>)</w:t>
            </w:r>
          </w:p>
        </w:tc>
      </w:tr>
      <w:tr w:rsidR="000525EC" w:rsidRPr="00515545" w14:paraId="02927692" w14:textId="77777777" w:rsidTr="00474E3A">
        <w:tc>
          <w:tcPr>
            <w:tcW w:w="4077" w:type="dxa"/>
          </w:tcPr>
          <w:p w14:paraId="4CC7CC2C" w14:textId="47B0A78D" w:rsidR="000525EC" w:rsidRPr="00565C68"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65C68">
              <w:rPr>
                <w:rFonts w:cs="Times New Roman"/>
                <w:sz w:val="22"/>
                <w:szCs w:val="22"/>
              </w:rPr>
              <w:t xml:space="preserve">Net book value at </w:t>
            </w:r>
            <w:r w:rsidR="00E76101" w:rsidRPr="00565C68">
              <w:rPr>
                <w:rFonts w:cs="Times New Roman"/>
                <w:sz w:val="22"/>
                <w:szCs w:val="22"/>
              </w:rPr>
              <w:t>June</w:t>
            </w:r>
            <w:r w:rsidRPr="00565C68">
              <w:rPr>
                <w:rFonts w:cs="Times New Roman"/>
                <w:sz w:val="22"/>
                <w:szCs w:val="22"/>
              </w:rPr>
              <w:t xml:space="preserve"> 3</w:t>
            </w:r>
            <w:r w:rsidR="00E76101" w:rsidRPr="00565C68">
              <w:rPr>
                <w:rFonts w:cs="Times New Roman"/>
                <w:sz w:val="22"/>
                <w:szCs w:val="22"/>
              </w:rPr>
              <w:t>0</w:t>
            </w:r>
            <w:r w:rsidRPr="00565C68">
              <w:rPr>
                <w:rFonts w:cs="Times New Roman"/>
                <w:sz w:val="22"/>
                <w:szCs w:val="22"/>
              </w:rPr>
              <w:t>, 2026</w:t>
            </w:r>
          </w:p>
        </w:tc>
        <w:tc>
          <w:tcPr>
            <w:tcW w:w="1222" w:type="dxa"/>
            <w:tcBorders>
              <w:top w:val="single" w:sz="4" w:space="0" w:color="auto"/>
              <w:bottom w:val="double" w:sz="4" w:space="0" w:color="auto"/>
            </w:tcBorders>
            <w:vAlign w:val="center"/>
          </w:tcPr>
          <w:p w14:paraId="27F0A36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5B98414"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double" w:sz="4" w:space="0" w:color="auto"/>
            </w:tcBorders>
            <w:vAlign w:val="center"/>
          </w:tcPr>
          <w:p w14:paraId="490CCF0D"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B70131F"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59A473A" w14:textId="3EB8C46F" w:rsidR="000525EC" w:rsidRPr="00515545" w:rsidRDefault="00761F0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761F03">
              <w:rPr>
                <w:rFonts w:cs="Times New Roman"/>
                <w:sz w:val="22"/>
                <w:szCs w:val="22"/>
              </w:rPr>
              <w:t>70,760</w:t>
            </w:r>
          </w:p>
        </w:tc>
        <w:tc>
          <w:tcPr>
            <w:tcW w:w="236" w:type="dxa"/>
          </w:tcPr>
          <w:p w14:paraId="6AAB7A6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4F837E56" w14:textId="69DE30EC" w:rsidR="000525EC" w:rsidRPr="00515545" w:rsidRDefault="00761F0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761F03">
              <w:rPr>
                <w:rFonts w:cs="Times New Roman"/>
                <w:sz w:val="22"/>
                <w:szCs w:val="22"/>
              </w:rPr>
              <w:t>70,760</w:t>
            </w:r>
          </w:p>
        </w:tc>
      </w:tr>
    </w:tbl>
    <w:p w14:paraId="47DB83E6" w14:textId="77777777" w:rsidR="00D05033" w:rsidRPr="00515545" w:rsidRDefault="00D05033" w:rsidP="00D05033">
      <w:pPr>
        <w:pStyle w:val="a3"/>
        <w:widowControl/>
        <w:spacing w:line="240" w:lineRule="atLeast"/>
        <w:ind w:right="-45"/>
        <w:jc w:val="thaiDistribute"/>
        <w:rPr>
          <w:rFonts w:hAnsi="Times New Roman" w:cs="Times New Roman"/>
          <w:b w:val="0"/>
          <w:bCs w:val="0"/>
          <w:sz w:val="22"/>
          <w:szCs w:val="22"/>
          <w:highlight w:val="yellow"/>
        </w:rPr>
      </w:pPr>
    </w:p>
    <w:p w14:paraId="4B5FE5A0" w14:textId="617F50DD"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t>Lease payments to be received</w:t>
      </w:r>
      <w:r w:rsidRPr="00515545">
        <w:rPr>
          <w:rFonts w:cs="Cordia New" w:hint="cs"/>
          <w:sz w:val="22"/>
          <w:szCs w:val="22"/>
          <w:cs/>
        </w:rPr>
        <w:t xml:space="preserve"> </w:t>
      </w:r>
      <w:r w:rsidRPr="00515545">
        <w:rPr>
          <w:rFonts w:cs="Cordia New"/>
          <w:sz w:val="22"/>
          <w:szCs w:val="22"/>
        </w:rPr>
        <w:t>f</w:t>
      </w:r>
      <w:r w:rsidR="003300D7" w:rsidRPr="00515545">
        <w:rPr>
          <w:rFonts w:cs="Cordia New"/>
          <w:sz w:val="22"/>
          <w:szCs w:val="22"/>
        </w:rPr>
        <w:t>rom</w:t>
      </w:r>
      <w:r w:rsidRPr="00515545">
        <w:rPr>
          <w:rFonts w:cs="Times New Roman"/>
          <w:sz w:val="22"/>
          <w:szCs w:val="22"/>
        </w:rPr>
        <w:t xml:space="preserve"> </w:t>
      </w:r>
      <w:r w:rsidR="003300D7" w:rsidRPr="00515545">
        <w:rPr>
          <w:rFonts w:cs="Times New Roman"/>
          <w:sz w:val="22"/>
          <w:szCs w:val="22"/>
        </w:rPr>
        <w:t>property</w:t>
      </w:r>
      <w:r w:rsidRPr="00515545">
        <w:rPr>
          <w:rFonts w:cs="Times New Roman"/>
          <w:sz w:val="22"/>
          <w:szCs w:val="22"/>
        </w:rPr>
        <w:t xml:space="preserve"> for lease are as follows:</w:t>
      </w:r>
    </w:p>
    <w:p w14:paraId="38F8F827" w14:textId="77777777" w:rsidR="00D05033" w:rsidRPr="00150236"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tbl>
      <w:tblPr>
        <w:tblW w:w="9748" w:type="dxa"/>
        <w:tblLayout w:type="fixed"/>
        <w:tblLook w:val="01E0" w:firstRow="1" w:lastRow="1" w:firstColumn="1" w:lastColumn="1" w:noHBand="0" w:noVBand="0"/>
      </w:tblPr>
      <w:tblGrid>
        <w:gridCol w:w="3793"/>
        <w:gridCol w:w="1276"/>
        <w:gridCol w:w="283"/>
        <w:gridCol w:w="1276"/>
        <w:gridCol w:w="284"/>
        <w:gridCol w:w="1276"/>
        <w:gridCol w:w="283"/>
        <w:gridCol w:w="1277"/>
      </w:tblGrid>
      <w:tr w:rsidR="00F232F2" w:rsidRPr="00515545" w14:paraId="0CC52777" w14:textId="77777777" w:rsidTr="00F232F2">
        <w:tc>
          <w:tcPr>
            <w:tcW w:w="3793" w:type="dxa"/>
            <w:vAlign w:val="bottom"/>
          </w:tcPr>
          <w:p w14:paraId="32938DD9"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5" w:type="dxa"/>
            <w:gridSpan w:val="7"/>
            <w:tcBorders>
              <w:bottom w:val="single" w:sz="4" w:space="0" w:color="auto"/>
            </w:tcBorders>
          </w:tcPr>
          <w:p w14:paraId="61B58BE8"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32F2" w:rsidRPr="00515545" w14:paraId="25DF3817" w14:textId="77777777" w:rsidTr="00F232F2">
        <w:tblPrEx>
          <w:tblLook w:val="04A0" w:firstRow="1" w:lastRow="0" w:firstColumn="1" w:lastColumn="0" w:noHBand="0" w:noVBand="1"/>
        </w:tblPrEx>
        <w:trPr>
          <w:trHeight w:val="175"/>
        </w:trPr>
        <w:tc>
          <w:tcPr>
            <w:tcW w:w="3793" w:type="dxa"/>
            <w:vAlign w:val="bottom"/>
          </w:tcPr>
          <w:p w14:paraId="0287AE17" w14:textId="77777777" w:rsidR="00F232F2" w:rsidRPr="00515545" w:rsidRDefault="00F232F2" w:rsidP="00B44156">
            <w:pPr>
              <w:tabs>
                <w:tab w:val="left" w:pos="162"/>
              </w:tabs>
              <w:ind w:right="-108"/>
              <w:rPr>
                <w:rFonts w:cs="Times New Roman"/>
                <w:sz w:val="22"/>
                <w:szCs w:val="22"/>
              </w:rPr>
            </w:pPr>
          </w:p>
        </w:tc>
        <w:tc>
          <w:tcPr>
            <w:tcW w:w="2835" w:type="dxa"/>
            <w:gridSpan w:val="3"/>
            <w:tcBorders>
              <w:top w:val="single" w:sz="4" w:space="0" w:color="auto"/>
            </w:tcBorders>
            <w:vAlign w:val="center"/>
          </w:tcPr>
          <w:p w14:paraId="2A2E6220"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50774130"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0A0CBDEF"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F232F2" w:rsidRPr="00515545" w14:paraId="515F7DB5" w14:textId="77777777" w:rsidTr="00F232F2">
        <w:tblPrEx>
          <w:tblLook w:val="04A0" w:firstRow="1" w:lastRow="0" w:firstColumn="1" w:lastColumn="0" w:noHBand="0" w:noVBand="1"/>
        </w:tblPrEx>
        <w:trPr>
          <w:trHeight w:val="175"/>
        </w:trPr>
        <w:tc>
          <w:tcPr>
            <w:tcW w:w="3793" w:type="dxa"/>
            <w:vAlign w:val="bottom"/>
          </w:tcPr>
          <w:p w14:paraId="7F77A205" w14:textId="77777777" w:rsidR="00F232F2" w:rsidRPr="00515545" w:rsidRDefault="00F232F2" w:rsidP="00B44156">
            <w:pPr>
              <w:tabs>
                <w:tab w:val="left" w:pos="162"/>
              </w:tabs>
              <w:ind w:right="-108"/>
              <w:rPr>
                <w:rFonts w:cs="Times New Roman"/>
                <w:sz w:val="22"/>
                <w:szCs w:val="22"/>
              </w:rPr>
            </w:pPr>
          </w:p>
        </w:tc>
        <w:tc>
          <w:tcPr>
            <w:tcW w:w="2835" w:type="dxa"/>
            <w:gridSpan w:val="3"/>
            <w:tcBorders>
              <w:bottom w:val="single" w:sz="4" w:space="0" w:color="auto"/>
            </w:tcBorders>
            <w:vAlign w:val="center"/>
          </w:tcPr>
          <w:p w14:paraId="2B8F8797"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3C516361"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195E4A92"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F232F2" w:rsidRPr="00515545" w14:paraId="693240C4" w14:textId="77777777" w:rsidTr="00F232F2">
        <w:tblPrEx>
          <w:tblLook w:val="04A0" w:firstRow="1" w:lastRow="0" w:firstColumn="1" w:lastColumn="0" w:noHBand="0" w:noVBand="1"/>
        </w:tblPrEx>
        <w:trPr>
          <w:trHeight w:val="175"/>
        </w:trPr>
        <w:tc>
          <w:tcPr>
            <w:tcW w:w="3793" w:type="dxa"/>
            <w:vAlign w:val="bottom"/>
          </w:tcPr>
          <w:p w14:paraId="57666B35" w14:textId="77777777" w:rsidR="00F232F2" w:rsidRPr="00515545" w:rsidRDefault="00F232F2" w:rsidP="00F232F2">
            <w:pPr>
              <w:tabs>
                <w:tab w:val="left" w:pos="162"/>
              </w:tabs>
              <w:ind w:right="-108"/>
              <w:rPr>
                <w:rFonts w:cs="Times New Roman"/>
                <w:sz w:val="22"/>
                <w:szCs w:val="22"/>
              </w:rPr>
            </w:pPr>
          </w:p>
        </w:tc>
        <w:tc>
          <w:tcPr>
            <w:tcW w:w="1276" w:type="dxa"/>
            <w:vAlign w:val="center"/>
          </w:tcPr>
          <w:p w14:paraId="0F2BC405" w14:textId="416E1BD6" w:rsidR="00F232F2" w:rsidRPr="00515545" w:rsidRDefault="00E76101"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w:t>
            </w:r>
            <w:r w:rsidR="00F232F2">
              <w:rPr>
                <w:rFonts w:cs="Times New Roman"/>
                <w:sz w:val="22"/>
                <w:szCs w:val="22"/>
              </w:rPr>
              <w:t xml:space="preserve"> 3</w:t>
            </w:r>
            <w:r>
              <w:rPr>
                <w:rFonts w:cs="Times New Roman"/>
                <w:sz w:val="22"/>
                <w:szCs w:val="22"/>
              </w:rPr>
              <w:t>0</w:t>
            </w:r>
            <w:r w:rsidR="00F232F2" w:rsidRPr="00515545">
              <w:rPr>
                <w:rFonts w:cs="Times New Roman"/>
                <w:sz w:val="22"/>
                <w:szCs w:val="22"/>
              </w:rPr>
              <w:t>,</w:t>
            </w:r>
          </w:p>
        </w:tc>
        <w:tc>
          <w:tcPr>
            <w:tcW w:w="283" w:type="dxa"/>
            <w:vAlign w:val="center"/>
          </w:tcPr>
          <w:p w14:paraId="1D0BBFA5"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vAlign w:val="center"/>
          </w:tcPr>
          <w:p w14:paraId="66C3EFE3" w14:textId="1F6BDCBB"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vAlign w:val="center"/>
          </w:tcPr>
          <w:p w14:paraId="05D6B43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vAlign w:val="center"/>
          </w:tcPr>
          <w:p w14:paraId="18CCE9F7" w14:textId="52C8DA50" w:rsidR="00F232F2" w:rsidRPr="00515545" w:rsidRDefault="00E76101"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w:t>
            </w:r>
            <w:r w:rsidR="00F232F2">
              <w:rPr>
                <w:rFonts w:cs="Times New Roman"/>
                <w:sz w:val="22"/>
                <w:szCs w:val="22"/>
              </w:rPr>
              <w:t xml:space="preserve"> 3</w:t>
            </w:r>
            <w:r>
              <w:rPr>
                <w:rFonts w:cs="Times New Roman"/>
                <w:sz w:val="22"/>
                <w:szCs w:val="22"/>
              </w:rPr>
              <w:t>0</w:t>
            </w:r>
            <w:r w:rsidR="00F232F2" w:rsidRPr="00515545">
              <w:rPr>
                <w:rFonts w:cs="Times New Roman"/>
                <w:sz w:val="22"/>
                <w:szCs w:val="22"/>
              </w:rPr>
              <w:t>,</w:t>
            </w:r>
          </w:p>
        </w:tc>
        <w:tc>
          <w:tcPr>
            <w:tcW w:w="283" w:type="dxa"/>
            <w:vAlign w:val="center"/>
          </w:tcPr>
          <w:p w14:paraId="08387AD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vAlign w:val="center"/>
          </w:tcPr>
          <w:p w14:paraId="79CDDA07" w14:textId="03260331"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F232F2" w:rsidRPr="00515545" w14:paraId="0149DF55" w14:textId="77777777" w:rsidTr="00F232F2">
        <w:tblPrEx>
          <w:tblLook w:val="04A0" w:firstRow="1" w:lastRow="0" w:firstColumn="1" w:lastColumn="0" w:noHBand="0" w:noVBand="1"/>
        </w:tblPrEx>
        <w:trPr>
          <w:trHeight w:val="175"/>
        </w:trPr>
        <w:tc>
          <w:tcPr>
            <w:tcW w:w="3793" w:type="dxa"/>
            <w:vAlign w:val="bottom"/>
          </w:tcPr>
          <w:p w14:paraId="2678AFC0" w14:textId="77777777" w:rsidR="00F232F2" w:rsidRPr="00515545" w:rsidRDefault="00F232F2" w:rsidP="00F232F2">
            <w:pPr>
              <w:tabs>
                <w:tab w:val="left" w:pos="162"/>
              </w:tabs>
              <w:ind w:right="-108"/>
              <w:rPr>
                <w:rFonts w:cs="Times New Roman"/>
                <w:sz w:val="22"/>
                <w:szCs w:val="22"/>
              </w:rPr>
            </w:pPr>
          </w:p>
        </w:tc>
        <w:tc>
          <w:tcPr>
            <w:tcW w:w="1276" w:type="dxa"/>
            <w:tcBorders>
              <w:bottom w:val="single" w:sz="4" w:space="0" w:color="auto"/>
            </w:tcBorders>
            <w:vAlign w:val="center"/>
          </w:tcPr>
          <w:p w14:paraId="7EFB3223" w14:textId="6A0E943E"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83" w:type="dxa"/>
            <w:vAlign w:val="center"/>
          </w:tcPr>
          <w:p w14:paraId="05BF5D4F"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196B4517" w14:textId="77952BEC"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4" w:type="dxa"/>
            <w:vAlign w:val="center"/>
          </w:tcPr>
          <w:p w14:paraId="43464F55"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7B5E50C2" w14:textId="3BE41320"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83" w:type="dxa"/>
            <w:vAlign w:val="center"/>
          </w:tcPr>
          <w:p w14:paraId="6C4D1D5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56C2810" w14:textId="688EDDB4"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F232F2" w:rsidRPr="009C6324" w14:paraId="7ED29026" w14:textId="77777777" w:rsidTr="00F232F2">
        <w:tblPrEx>
          <w:tblLook w:val="04A0" w:firstRow="1" w:lastRow="0" w:firstColumn="1" w:lastColumn="0" w:noHBand="0" w:noVBand="1"/>
        </w:tblPrEx>
        <w:tc>
          <w:tcPr>
            <w:tcW w:w="3793" w:type="dxa"/>
            <w:vAlign w:val="bottom"/>
          </w:tcPr>
          <w:p w14:paraId="47EB93B7" w14:textId="77777777" w:rsidR="00F232F2" w:rsidRPr="009C6324" w:rsidRDefault="00F232F2" w:rsidP="00F232F2">
            <w:pPr>
              <w:tabs>
                <w:tab w:val="left" w:pos="162"/>
              </w:tabs>
              <w:spacing w:line="180" w:lineRule="atLeast"/>
              <w:ind w:right="-108"/>
              <w:rPr>
                <w:rFonts w:cs="Times New Roman"/>
                <w:sz w:val="20"/>
                <w:szCs w:val="20"/>
              </w:rPr>
            </w:pPr>
          </w:p>
        </w:tc>
        <w:tc>
          <w:tcPr>
            <w:tcW w:w="1276" w:type="dxa"/>
          </w:tcPr>
          <w:p w14:paraId="338EBEA1"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20"/>
                <w:szCs w:val="20"/>
                <w:highlight w:val="yellow"/>
              </w:rPr>
            </w:pPr>
          </w:p>
        </w:tc>
        <w:tc>
          <w:tcPr>
            <w:tcW w:w="283" w:type="dxa"/>
          </w:tcPr>
          <w:p w14:paraId="0633F697"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0"/>
                <w:szCs w:val="20"/>
                <w:highlight w:val="yellow"/>
              </w:rPr>
            </w:pPr>
          </w:p>
        </w:tc>
        <w:tc>
          <w:tcPr>
            <w:tcW w:w="1276" w:type="dxa"/>
          </w:tcPr>
          <w:p w14:paraId="1287B901"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0"/>
                <w:szCs w:val="20"/>
                <w:highlight w:val="yellow"/>
              </w:rPr>
            </w:pPr>
          </w:p>
        </w:tc>
        <w:tc>
          <w:tcPr>
            <w:tcW w:w="284" w:type="dxa"/>
          </w:tcPr>
          <w:p w14:paraId="7BD10D0A"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0"/>
                <w:szCs w:val="20"/>
                <w:highlight w:val="yellow"/>
              </w:rPr>
            </w:pPr>
          </w:p>
        </w:tc>
        <w:tc>
          <w:tcPr>
            <w:tcW w:w="1276" w:type="dxa"/>
          </w:tcPr>
          <w:p w14:paraId="1DEE22E2"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0"/>
                <w:szCs w:val="20"/>
                <w:highlight w:val="yellow"/>
              </w:rPr>
            </w:pPr>
          </w:p>
        </w:tc>
        <w:tc>
          <w:tcPr>
            <w:tcW w:w="283" w:type="dxa"/>
          </w:tcPr>
          <w:p w14:paraId="53BD0175" w14:textId="77777777" w:rsidR="00F232F2" w:rsidRPr="009C6324" w:rsidRDefault="00F232F2" w:rsidP="00F232F2">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20"/>
                <w:szCs w:val="20"/>
                <w:highlight w:val="yellow"/>
              </w:rPr>
            </w:pPr>
          </w:p>
        </w:tc>
        <w:tc>
          <w:tcPr>
            <w:tcW w:w="1277" w:type="dxa"/>
          </w:tcPr>
          <w:p w14:paraId="14EDB8AD"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0"/>
                <w:szCs w:val="20"/>
                <w:highlight w:val="yellow"/>
              </w:rPr>
            </w:pPr>
          </w:p>
        </w:tc>
      </w:tr>
      <w:tr w:rsidR="009C6324" w:rsidRPr="00515545" w14:paraId="7D421CAF" w14:textId="77777777" w:rsidTr="00F232F2">
        <w:tblPrEx>
          <w:tblLook w:val="04A0" w:firstRow="1" w:lastRow="0" w:firstColumn="1" w:lastColumn="0" w:noHBand="0" w:noVBand="1"/>
        </w:tblPrEx>
        <w:tc>
          <w:tcPr>
            <w:tcW w:w="3793" w:type="dxa"/>
          </w:tcPr>
          <w:p w14:paraId="6EF0F0B2" w14:textId="77777777" w:rsidR="009C6324" w:rsidRPr="00515545" w:rsidRDefault="009C6324" w:rsidP="009C6324">
            <w:pPr>
              <w:tabs>
                <w:tab w:val="left" w:pos="162"/>
              </w:tabs>
              <w:ind w:left="-110" w:right="-108"/>
              <w:rPr>
                <w:rFonts w:cs="Times New Roman"/>
                <w:sz w:val="22"/>
                <w:szCs w:val="22"/>
              </w:rPr>
            </w:pPr>
            <w:r w:rsidRPr="00515545">
              <w:rPr>
                <w:sz w:val="22"/>
                <w:szCs w:val="22"/>
              </w:rPr>
              <w:t>Within 1 year</w:t>
            </w:r>
          </w:p>
        </w:tc>
        <w:tc>
          <w:tcPr>
            <w:tcW w:w="1276" w:type="dxa"/>
          </w:tcPr>
          <w:p w14:paraId="2C4ED646" w14:textId="1021B005" w:rsidR="009C6324" w:rsidRPr="00515545" w:rsidRDefault="00994E77"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94E77">
              <w:rPr>
                <w:rFonts w:cs="Times New Roman"/>
                <w:sz w:val="22"/>
                <w:szCs w:val="22"/>
              </w:rPr>
              <w:t>21,826</w:t>
            </w:r>
          </w:p>
        </w:tc>
        <w:tc>
          <w:tcPr>
            <w:tcW w:w="283" w:type="dxa"/>
          </w:tcPr>
          <w:p w14:paraId="677F0DC6"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04056AD" w14:textId="607CB7E1"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34,557</w:t>
            </w:r>
          </w:p>
        </w:tc>
        <w:tc>
          <w:tcPr>
            <w:tcW w:w="284" w:type="dxa"/>
          </w:tcPr>
          <w:p w14:paraId="0F49D3FD"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E5639AC" w14:textId="505B73C7" w:rsidR="009C6324" w:rsidRPr="00515545" w:rsidRDefault="005956E7"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956E7">
              <w:rPr>
                <w:rFonts w:cs="Times New Roman"/>
                <w:sz w:val="22"/>
                <w:szCs w:val="22"/>
              </w:rPr>
              <w:t>20,866</w:t>
            </w:r>
          </w:p>
        </w:tc>
        <w:tc>
          <w:tcPr>
            <w:tcW w:w="283" w:type="dxa"/>
          </w:tcPr>
          <w:p w14:paraId="6CEF4E21" w14:textId="77777777" w:rsidR="009C6324" w:rsidRPr="00515545" w:rsidRDefault="009C6324" w:rsidP="009C632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33952F3E" w14:textId="2F3C03E8"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34,137</w:t>
            </w:r>
          </w:p>
        </w:tc>
      </w:tr>
      <w:tr w:rsidR="009C6324" w:rsidRPr="00515545" w14:paraId="76749E8A" w14:textId="77777777" w:rsidTr="00F232F2">
        <w:tblPrEx>
          <w:tblLook w:val="04A0" w:firstRow="1" w:lastRow="0" w:firstColumn="1" w:lastColumn="0" w:noHBand="0" w:noVBand="1"/>
        </w:tblPrEx>
        <w:tc>
          <w:tcPr>
            <w:tcW w:w="3793" w:type="dxa"/>
          </w:tcPr>
          <w:p w14:paraId="6C536A7F" w14:textId="62EE48D3" w:rsidR="009C6324" w:rsidRPr="00515545" w:rsidRDefault="009C6324" w:rsidP="009C6324">
            <w:pPr>
              <w:tabs>
                <w:tab w:val="left" w:pos="162"/>
              </w:tabs>
              <w:ind w:left="-110" w:right="-108"/>
              <w:rPr>
                <w:rFonts w:cs="Times New Roman"/>
                <w:sz w:val="22"/>
                <w:szCs w:val="22"/>
              </w:rPr>
            </w:pPr>
            <w:r w:rsidRPr="00515545">
              <w:rPr>
                <w:sz w:val="22"/>
                <w:szCs w:val="22"/>
              </w:rPr>
              <w:t>After 1 year but not ov</w:t>
            </w:r>
            <w:r w:rsidRPr="00580229">
              <w:rPr>
                <w:sz w:val="22"/>
                <w:szCs w:val="22"/>
              </w:rPr>
              <w:t>er</w:t>
            </w:r>
            <w:r w:rsidRPr="00580229">
              <w:rPr>
                <w:rFonts w:cs="Times New Roman"/>
                <w:sz w:val="22"/>
                <w:szCs w:val="22"/>
              </w:rPr>
              <w:t xml:space="preserve"> </w:t>
            </w:r>
            <w:r w:rsidR="00173ED4">
              <w:rPr>
                <w:rFonts w:cstheme="minorBidi"/>
                <w:sz w:val="22"/>
                <w:szCs w:val="22"/>
              </w:rPr>
              <w:t>3</w:t>
            </w:r>
            <w:r w:rsidRPr="00580229">
              <w:rPr>
                <w:rFonts w:cs="Times New Roman"/>
                <w:sz w:val="22"/>
                <w:szCs w:val="22"/>
              </w:rPr>
              <w:t xml:space="preserve"> years</w:t>
            </w:r>
          </w:p>
        </w:tc>
        <w:tc>
          <w:tcPr>
            <w:tcW w:w="1276" w:type="dxa"/>
            <w:tcBorders>
              <w:bottom w:val="single" w:sz="4" w:space="0" w:color="auto"/>
            </w:tcBorders>
          </w:tcPr>
          <w:p w14:paraId="57296CF7" w14:textId="3319003F" w:rsidR="009C6324" w:rsidRPr="00515545" w:rsidRDefault="00D40AAB"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40AAB">
              <w:rPr>
                <w:rFonts w:cs="Times New Roman"/>
                <w:sz w:val="22"/>
                <w:szCs w:val="22"/>
              </w:rPr>
              <w:t>1,689</w:t>
            </w:r>
          </w:p>
        </w:tc>
        <w:tc>
          <w:tcPr>
            <w:tcW w:w="283" w:type="dxa"/>
          </w:tcPr>
          <w:p w14:paraId="6B46300C"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7EAE20E9" w14:textId="2BA726F4"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4,530</w:t>
            </w:r>
          </w:p>
        </w:tc>
        <w:tc>
          <w:tcPr>
            <w:tcW w:w="284" w:type="dxa"/>
          </w:tcPr>
          <w:p w14:paraId="793181DA"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7B4F8818" w14:textId="46ADD32B" w:rsidR="009C6324" w:rsidRPr="00515545" w:rsidRDefault="00DC0470"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C0470">
              <w:rPr>
                <w:rFonts w:cs="Times New Roman"/>
                <w:sz w:val="22"/>
                <w:szCs w:val="22"/>
              </w:rPr>
              <w:t>729</w:t>
            </w:r>
          </w:p>
        </w:tc>
        <w:tc>
          <w:tcPr>
            <w:tcW w:w="283" w:type="dxa"/>
          </w:tcPr>
          <w:p w14:paraId="35250352"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67FD2B57" w14:textId="2C6EA589"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2,610</w:t>
            </w:r>
          </w:p>
        </w:tc>
      </w:tr>
      <w:tr w:rsidR="009C6324" w:rsidRPr="00515545" w14:paraId="1A5EEC9B" w14:textId="77777777" w:rsidTr="00F232F2">
        <w:tblPrEx>
          <w:tblLook w:val="04A0" w:firstRow="1" w:lastRow="0" w:firstColumn="1" w:lastColumn="0" w:noHBand="0" w:noVBand="1"/>
        </w:tblPrEx>
        <w:tc>
          <w:tcPr>
            <w:tcW w:w="3793" w:type="dxa"/>
          </w:tcPr>
          <w:p w14:paraId="72F31096" w14:textId="77777777" w:rsidR="009C6324" w:rsidRPr="00515545" w:rsidRDefault="009C6324" w:rsidP="009C6324">
            <w:pPr>
              <w:tabs>
                <w:tab w:val="left" w:pos="162"/>
              </w:tabs>
              <w:ind w:left="-110" w:right="-108"/>
              <w:rPr>
                <w:sz w:val="22"/>
                <w:szCs w:val="22"/>
              </w:rPr>
            </w:pPr>
            <w:r>
              <w:rPr>
                <w:sz w:val="22"/>
                <w:szCs w:val="22"/>
              </w:rPr>
              <w:t>Total</w:t>
            </w:r>
          </w:p>
        </w:tc>
        <w:tc>
          <w:tcPr>
            <w:tcW w:w="1276" w:type="dxa"/>
            <w:tcBorders>
              <w:bottom w:val="double" w:sz="4" w:space="0" w:color="auto"/>
            </w:tcBorders>
          </w:tcPr>
          <w:p w14:paraId="71D03F74" w14:textId="5BE35662" w:rsidR="009C6324" w:rsidRPr="00515545" w:rsidRDefault="00BC6BB9"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C6BB9">
              <w:rPr>
                <w:rFonts w:cs="Times New Roman"/>
                <w:sz w:val="22"/>
                <w:szCs w:val="22"/>
              </w:rPr>
              <w:t>23,515</w:t>
            </w:r>
          </w:p>
        </w:tc>
        <w:tc>
          <w:tcPr>
            <w:tcW w:w="283" w:type="dxa"/>
          </w:tcPr>
          <w:p w14:paraId="5D1F33CF"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11370FB" w14:textId="468E2DEA"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39,087</w:t>
            </w:r>
          </w:p>
        </w:tc>
        <w:tc>
          <w:tcPr>
            <w:tcW w:w="284" w:type="dxa"/>
          </w:tcPr>
          <w:p w14:paraId="31E20C6D"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480370C3" w14:textId="7E831C72" w:rsidR="009C6324" w:rsidRPr="00515545" w:rsidRDefault="00E85CEB"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E85CEB">
              <w:rPr>
                <w:rFonts w:cs="Times New Roman"/>
                <w:sz w:val="22"/>
                <w:szCs w:val="22"/>
              </w:rPr>
              <w:t>21,595</w:t>
            </w:r>
          </w:p>
        </w:tc>
        <w:tc>
          <w:tcPr>
            <w:tcW w:w="283" w:type="dxa"/>
          </w:tcPr>
          <w:p w14:paraId="4709C766"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5D3376BC" w14:textId="2BD152D6"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36,747</w:t>
            </w:r>
          </w:p>
        </w:tc>
      </w:tr>
    </w:tbl>
    <w:p w14:paraId="1C5CC09B" w14:textId="77777777" w:rsidR="00BB370D"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02D6D48" w14:textId="77777777" w:rsidR="00BB370D" w:rsidRPr="00515545"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2CDAFB40" w14:textId="77777777" w:rsidR="009F691D" w:rsidRPr="00515545" w:rsidRDefault="009F691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p w14:paraId="155C8DAF" w14:textId="77777777"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67E58962" w14:textId="368E8A4D"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9931" w:type="dxa"/>
        <w:tblLayout w:type="fixed"/>
        <w:tblLook w:val="04A0" w:firstRow="1" w:lastRow="0" w:firstColumn="1" w:lastColumn="0" w:noHBand="0" w:noVBand="1"/>
      </w:tblPr>
      <w:tblGrid>
        <w:gridCol w:w="4111"/>
        <w:gridCol w:w="1276"/>
        <w:gridCol w:w="239"/>
        <w:gridCol w:w="1279"/>
        <w:gridCol w:w="236"/>
        <w:gridCol w:w="1276"/>
        <w:gridCol w:w="236"/>
        <w:gridCol w:w="1278"/>
      </w:tblGrid>
      <w:tr w:rsidR="00726245" w:rsidRPr="00515545" w14:paraId="1730FD07" w14:textId="77777777" w:rsidTr="00726245">
        <w:trPr>
          <w:trHeight w:val="175"/>
        </w:trPr>
        <w:tc>
          <w:tcPr>
            <w:tcW w:w="4111" w:type="dxa"/>
            <w:vAlign w:val="bottom"/>
          </w:tcPr>
          <w:p w14:paraId="446ABAAC" w14:textId="77777777" w:rsidR="00726245" w:rsidRPr="00515545" w:rsidRDefault="00726245" w:rsidP="00726245">
            <w:pPr>
              <w:tabs>
                <w:tab w:val="left" w:pos="162"/>
              </w:tabs>
              <w:ind w:right="-108"/>
              <w:rPr>
                <w:rFonts w:cs="Times New Roman"/>
                <w:sz w:val="22"/>
                <w:szCs w:val="22"/>
              </w:rPr>
            </w:pPr>
          </w:p>
        </w:tc>
        <w:tc>
          <w:tcPr>
            <w:tcW w:w="5820" w:type="dxa"/>
            <w:gridSpan w:val="7"/>
            <w:vAlign w:val="center"/>
          </w:tcPr>
          <w:p w14:paraId="3AE5A67E" w14:textId="118AB4DA"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In Thousand Baht</w:t>
            </w:r>
          </w:p>
        </w:tc>
      </w:tr>
      <w:tr w:rsidR="00726245" w:rsidRPr="00515545" w14:paraId="68BDB823" w14:textId="77777777" w:rsidTr="00726245">
        <w:trPr>
          <w:trHeight w:val="175"/>
        </w:trPr>
        <w:tc>
          <w:tcPr>
            <w:tcW w:w="4111" w:type="dxa"/>
            <w:vAlign w:val="bottom"/>
          </w:tcPr>
          <w:p w14:paraId="32C54672" w14:textId="77777777" w:rsidR="00726245" w:rsidRPr="00515545" w:rsidRDefault="00726245" w:rsidP="00726245">
            <w:pPr>
              <w:tabs>
                <w:tab w:val="left" w:pos="162"/>
              </w:tabs>
              <w:ind w:right="-108"/>
              <w:rPr>
                <w:rFonts w:cs="Times New Roman"/>
                <w:sz w:val="22"/>
                <w:szCs w:val="22"/>
              </w:rPr>
            </w:pPr>
          </w:p>
        </w:tc>
        <w:tc>
          <w:tcPr>
            <w:tcW w:w="2794" w:type="dxa"/>
            <w:gridSpan w:val="3"/>
            <w:tcBorders>
              <w:top w:val="single" w:sz="4" w:space="0" w:color="auto"/>
            </w:tcBorders>
            <w:vAlign w:val="center"/>
          </w:tcPr>
          <w:p w14:paraId="321D0DA2" w14:textId="1148B8A2"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Consolidated</w:t>
            </w:r>
          </w:p>
        </w:tc>
        <w:tc>
          <w:tcPr>
            <w:tcW w:w="236" w:type="dxa"/>
            <w:tcBorders>
              <w:top w:val="single" w:sz="4" w:space="0" w:color="auto"/>
            </w:tcBorders>
            <w:vAlign w:val="center"/>
          </w:tcPr>
          <w:p w14:paraId="1FA0BFEB" w14:textId="4251028F"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90" w:type="dxa"/>
            <w:gridSpan w:val="3"/>
            <w:tcBorders>
              <w:top w:val="single" w:sz="4" w:space="0" w:color="auto"/>
            </w:tcBorders>
            <w:vAlign w:val="center"/>
          </w:tcPr>
          <w:p w14:paraId="68BAFE61" w14:textId="098B204B"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Separate</w:t>
            </w:r>
          </w:p>
        </w:tc>
      </w:tr>
      <w:tr w:rsidR="00726245" w:rsidRPr="00515545" w14:paraId="7A1A22C7" w14:textId="77777777" w:rsidTr="00726245">
        <w:trPr>
          <w:trHeight w:val="175"/>
        </w:trPr>
        <w:tc>
          <w:tcPr>
            <w:tcW w:w="4111" w:type="dxa"/>
            <w:vAlign w:val="bottom"/>
          </w:tcPr>
          <w:p w14:paraId="514DFBF1" w14:textId="77777777" w:rsidR="00726245" w:rsidRPr="00515545" w:rsidRDefault="00726245" w:rsidP="00726245">
            <w:pPr>
              <w:tabs>
                <w:tab w:val="left" w:pos="162"/>
              </w:tabs>
              <w:ind w:right="-108"/>
              <w:rPr>
                <w:rFonts w:cs="Times New Roman"/>
                <w:sz w:val="22"/>
                <w:szCs w:val="22"/>
              </w:rPr>
            </w:pPr>
          </w:p>
        </w:tc>
        <w:tc>
          <w:tcPr>
            <w:tcW w:w="2794" w:type="dxa"/>
            <w:gridSpan w:val="3"/>
            <w:vAlign w:val="center"/>
          </w:tcPr>
          <w:p w14:paraId="32FB7D32" w14:textId="2DDFE37D"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financial statements</w:t>
            </w:r>
          </w:p>
        </w:tc>
        <w:tc>
          <w:tcPr>
            <w:tcW w:w="236" w:type="dxa"/>
            <w:vAlign w:val="center"/>
          </w:tcPr>
          <w:p w14:paraId="74FEB4B6" w14:textId="38DBFF1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90" w:type="dxa"/>
            <w:gridSpan w:val="3"/>
            <w:vAlign w:val="center"/>
          </w:tcPr>
          <w:p w14:paraId="28E5271C" w14:textId="640F843D"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financial statements</w:t>
            </w:r>
          </w:p>
        </w:tc>
      </w:tr>
      <w:tr w:rsidR="00726245" w:rsidRPr="00515545" w14:paraId="0DDC820A" w14:textId="77777777" w:rsidTr="00726245">
        <w:trPr>
          <w:trHeight w:val="175"/>
        </w:trPr>
        <w:tc>
          <w:tcPr>
            <w:tcW w:w="4111" w:type="dxa"/>
            <w:vAlign w:val="bottom"/>
          </w:tcPr>
          <w:p w14:paraId="0E09CEF5" w14:textId="77777777" w:rsidR="00726245" w:rsidRPr="00515545" w:rsidRDefault="00726245" w:rsidP="00726245">
            <w:pPr>
              <w:tabs>
                <w:tab w:val="left" w:pos="162"/>
              </w:tabs>
              <w:ind w:right="-108"/>
              <w:rPr>
                <w:rFonts w:cs="Times New Roman"/>
                <w:sz w:val="22"/>
                <w:szCs w:val="22"/>
              </w:rPr>
            </w:pPr>
          </w:p>
        </w:tc>
        <w:tc>
          <w:tcPr>
            <w:tcW w:w="1276" w:type="dxa"/>
            <w:tcBorders>
              <w:top w:val="single" w:sz="4" w:space="0" w:color="auto"/>
            </w:tcBorders>
            <w:vAlign w:val="center"/>
          </w:tcPr>
          <w:p w14:paraId="295549B3" w14:textId="286EE889" w:rsidR="00726245" w:rsidRPr="00515545" w:rsidRDefault="007A47BA"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w:t>
            </w:r>
            <w:r w:rsidR="00726245">
              <w:rPr>
                <w:rFonts w:cs="Times New Roman"/>
                <w:sz w:val="22"/>
                <w:szCs w:val="22"/>
              </w:rPr>
              <w:t xml:space="preserve"> 3</w:t>
            </w:r>
            <w:r>
              <w:rPr>
                <w:rFonts w:cs="Times New Roman"/>
                <w:sz w:val="22"/>
                <w:szCs w:val="22"/>
              </w:rPr>
              <w:t>0</w:t>
            </w:r>
            <w:r w:rsidR="00726245" w:rsidRPr="00515545">
              <w:rPr>
                <w:rFonts w:cs="Times New Roman"/>
                <w:sz w:val="22"/>
                <w:szCs w:val="22"/>
              </w:rPr>
              <w:t>,</w:t>
            </w:r>
          </w:p>
        </w:tc>
        <w:tc>
          <w:tcPr>
            <w:tcW w:w="239" w:type="dxa"/>
            <w:tcBorders>
              <w:top w:val="single" w:sz="4" w:space="0" w:color="auto"/>
            </w:tcBorders>
            <w:vAlign w:val="center"/>
          </w:tcPr>
          <w:p w14:paraId="47F9107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38F8DD0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36" w:type="dxa"/>
            <w:vAlign w:val="center"/>
          </w:tcPr>
          <w:p w14:paraId="3E431EF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tcBorders>
            <w:vAlign w:val="center"/>
          </w:tcPr>
          <w:p w14:paraId="3006EA81" w14:textId="4948DFF1" w:rsidR="00726245" w:rsidRPr="00515545" w:rsidRDefault="007A47BA"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w:t>
            </w:r>
            <w:r w:rsidR="00726245">
              <w:rPr>
                <w:rFonts w:cs="Times New Roman"/>
                <w:sz w:val="22"/>
                <w:szCs w:val="22"/>
              </w:rPr>
              <w:t xml:space="preserve"> 3</w:t>
            </w:r>
            <w:r>
              <w:rPr>
                <w:rFonts w:cs="Times New Roman"/>
                <w:sz w:val="22"/>
                <w:szCs w:val="22"/>
              </w:rPr>
              <w:t>0</w:t>
            </w:r>
            <w:r w:rsidR="00726245" w:rsidRPr="00515545">
              <w:rPr>
                <w:rFonts w:cs="Times New Roman"/>
                <w:sz w:val="22"/>
                <w:szCs w:val="22"/>
              </w:rPr>
              <w:t>,</w:t>
            </w:r>
          </w:p>
        </w:tc>
        <w:tc>
          <w:tcPr>
            <w:tcW w:w="236" w:type="dxa"/>
            <w:tcBorders>
              <w:top w:val="single" w:sz="4" w:space="0" w:color="auto"/>
            </w:tcBorders>
            <w:vAlign w:val="center"/>
          </w:tcPr>
          <w:p w14:paraId="145F205F"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8" w:type="dxa"/>
            <w:tcBorders>
              <w:top w:val="single" w:sz="4" w:space="0" w:color="auto"/>
            </w:tcBorders>
            <w:vAlign w:val="center"/>
          </w:tcPr>
          <w:p w14:paraId="2069974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726245" w:rsidRPr="00515545" w14:paraId="15E1DA9C" w14:textId="77777777" w:rsidTr="00726245">
        <w:trPr>
          <w:trHeight w:val="175"/>
        </w:trPr>
        <w:tc>
          <w:tcPr>
            <w:tcW w:w="4111" w:type="dxa"/>
            <w:vAlign w:val="bottom"/>
          </w:tcPr>
          <w:p w14:paraId="5F7582E9" w14:textId="77777777" w:rsidR="00726245" w:rsidRPr="00515545" w:rsidRDefault="00726245" w:rsidP="00726245">
            <w:pPr>
              <w:tabs>
                <w:tab w:val="left" w:pos="162"/>
              </w:tabs>
              <w:ind w:right="-108"/>
              <w:rPr>
                <w:rFonts w:cs="Times New Roman"/>
                <w:sz w:val="22"/>
                <w:szCs w:val="22"/>
              </w:rPr>
            </w:pPr>
          </w:p>
        </w:tc>
        <w:tc>
          <w:tcPr>
            <w:tcW w:w="1276" w:type="dxa"/>
            <w:tcBorders>
              <w:bottom w:val="single" w:sz="4" w:space="0" w:color="auto"/>
            </w:tcBorders>
            <w:vAlign w:val="center"/>
          </w:tcPr>
          <w:p w14:paraId="3A2C1736" w14:textId="7060F5FC"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9" w:type="dxa"/>
            <w:vAlign w:val="center"/>
          </w:tcPr>
          <w:p w14:paraId="4883420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6E896826" w14:textId="390F4924"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286D76F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0A7895DB" w14:textId="432475C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6" w:type="dxa"/>
            <w:vAlign w:val="center"/>
          </w:tcPr>
          <w:p w14:paraId="4F199CA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8" w:type="dxa"/>
            <w:tcBorders>
              <w:bottom w:val="single" w:sz="4" w:space="0" w:color="auto"/>
            </w:tcBorders>
            <w:vAlign w:val="center"/>
          </w:tcPr>
          <w:p w14:paraId="249C291C" w14:textId="68210A38"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726245" w:rsidRPr="00ED5B24" w14:paraId="6B33F8FE" w14:textId="77777777" w:rsidTr="00726245">
        <w:tc>
          <w:tcPr>
            <w:tcW w:w="4111" w:type="dxa"/>
            <w:vAlign w:val="bottom"/>
          </w:tcPr>
          <w:p w14:paraId="148C586F" w14:textId="77777777" w:rsidR="00726245" w:rsidRPr="00ED5B24" w:rsidRDefault="00726245" w:rsidP="00726245">
            <w:pPr>
              <w:tabs>
                <w:tab w:val="left" w:pos="162"/>
              </w:tabs>
              <w:spacing w:line="40" w:lineRule="atLeast"/>
              <w:ind w:right="-108"/>
              <w:rPr>
                <w:rFonts w:cs="Times New Roman"/>
                <w:sz w:val="8"/>
                <w:szCs w:val="8"/>
              </w:rPr>
            </w:pPr>
          </w:p>
        </w:tc>
        <w:tc>
          <w:tcPr>
            <w:tcW w:w="1276" w:type="dxa"/>
          </w:tcPr>
          <w:p w14:paraId="672951EB"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8"/>
                <w:szCs w:val="8"/>
                <w:highlight w:val="yellow"/>
              </w:rPr>
            </w:pPr>
          </w:p>
        </w:tc>
        <w:tc>
          <w:tcPr>
            <w:tcW w:w="239" w:type="dxa"/>
          </w:tcPr>
          <w:p w14:paraId="37389C08"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8"/>
                <w:szCs w:val="8"/>
                <w:highlight w:val="yellow"/>
              </w:rPr>
            </w:pPr>
          </w:p>
        </w:tc>
        <w:tc>
          <w:tcPr>
            <w:tcW w:w="1276" w:type="dxa"/>
          </w:tcPr>
          <w:p w14:paraId="11C6BBD2"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8"/>
                <w:szCs w:val="8"/>
                <w:highlight w:val="yellow"/>
              </w:rPr>
            </w:pPr>
          </w:p>
        </w:tc>
        <w:tc>
          <w:tcPr>
            <w:tcW w:w="236" w:type="dxa"/>
          </w:tcPr>
          <w:p w14:paraId="102023C2"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8"/>
                <w:szCs w:val="8"/>
                <w:highlight w:val="yellow"/>
              </w:rPr>
            </w:pPr>
          </w:p>
        </w:tc>
        <w:tc>
          <w:tcPr>
            <w:tcW w:w="1276" w:type="dxa"/>
          </w:tcPr>
          <w:p w14:paraId="3C08935B"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8"/>
                <w:szCs w:val="8"/>
                <w:highlight w:val="yellow"/>
              </w:rPr>
            </w:pPr>
          </w:p>
        </w:tc>
        <w:tc>
          <w:tcPr>
            <w:tcW w:w="236" w:type="dxa"/>
          </w:tcPr>
          <w:p w14:paraId="3009E7A5" w14:textId="77777777" w:rsidR="00726245" w:rsidRPr="00ED5B24"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8"/>
                <w:szCs w:val="8"/>
                <w:highlight w:val="yellow"/>
              </w:rPr>
            </w:pPr>
          </w:p>
        </w:tc>
        <w:tc>
          <w:tcPr>
            <w:tcW w:w="1278" w:type="dxa"/>
          </w:tcPr>
          <w:p w14:paraId="070879C4"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8"/>
                <w:szCs w:val="8"/>
                <w:highlight w:val="yellow"/>
              </w:rPr>
            </w:pPr>
          </w:p>
        </w:tc>
      </w:tr>
      <w:tr w:rsidR="00726245" w:rsidRPr="00515545" w14:paraId="61E6314D" w14:textId="77777777" w:rsidTr="00726245">
        <w:tc>
          <w:tcPr>
            <w:tcW w:w="4111" w:type="dxa"/>
            <w:vAlign w:val="bottom"/>
          </w:tcPr>
          <w:p w14:paraId="43E4093B" w14:textId="77777777" w:rsidR="00726245" w:rsidRPr="00515545" w:rsidRDefault="00726245" w:rsidP="00726245">
            <w:pPr>
              <w:tabs>
                <w:tab w:val="left" w:pos="162"/>
              </w:tabs>
              <w:ind w:left="-110" w:right="-108"/>
              <w:rPr>
                <w:rFonts w:cs="Times New Roman"/>
                <w:sz w:val="22"/>
                <w:szCs w:val="22"/>
              </w:rPr>
            </w:pPr>
            <w:r w:rsidRPr="00515545">
              <w:rPr>
                <w:sz w:val="22"/>
                <w:szCs w:val="22"/>
                <w:u w:val="single"/>
              </w:rPr>
              <w:t>Deferred tax assets</w:t>
            </w:r>
          </w:p>
        </w:tc>
        <w:tc>
          <w:tcPr>
            <w:tcW w:w="1276" w:type="dxa"/>
            <w:vAlign w:val="bottom"/>
          </w:tcPr>
          <w:p w14:paraId="1E42F81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9" w:type="dxa"/>
          </w:tcPr>
          <w:p w14:paraId="0A33AA0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7B0D853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50BC3FD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0E9B8B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015FA191"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vAlign w:val="bottom"/>
          </w:tcPr>
          <w:p w14:paraId="4CC5F8C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726245" w:rsidRPr="00515545" w14:paraId="3D9A873D" w14:textId="77777777" w:rsidTr="00726245">
        <w:tc>
          <w:tcPr>
            <w:tcW w:w="4111" w:type="dxa"/>
            <w:vAlign w:val="bottom"/>
          </w:tcPr>
          <w:p w14:paraId="56FE4D0F" w14:textId="6D06C934"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6" w:type="dxa"/>
            <w:vAlign w:val="bottom"/>
          </w:tcPr>
          <w:p w14:paraId="74DF1C7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9" w:type="dxa"/>
          </w:tcPr>
          <w:p w14:paraId="2E5460F8"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7618CC4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3060C25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B0D413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168C26F0"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vAlign w:val="bottom"/>
          </w:tcPr>
          <w:p w14:paraId="19BE890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726245" w:rsidRPr="00515545" w14:paraId="3B1F7236" w14:textId="77777777" w:rsidTr="00726245">
        <w:tc>
          <w:tcPr>
            <w:tcW w:w="4111" w:type="dxa"/>
            <w:vAlign w:val="bottom"/>
          </w:tcPr>
          <w:p w14:paraId="6C42F883" w14:textId="1A062B3A"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   credit loss</w:t>
            </w:r>
          </w:p>
        </w:tc>
        <w:tc>
          <w:tcPr>
            <w:tcW w:w="1276" w:type="dxa"/>
          </w:tcPr>
          <w:p w14:paraId="6044B31F" w14:textId="7099F7E7" w:rsidR="00726245" w:rsidRPr="00515545" w:rsidRDefault="00214E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214EFE">
              <w:rPr>
                <w:rFonts w:cs="Times New Roman"/>
                <w:sz w:val="22"/>
                <w:szCs w:val="22"/>
              </w:rPr>
              <w:t>27,721</w:t>
            </w:r>
          </w:p>
        </w:tc>
        <w:tc>
          <w:tcPr>
            <w:tcW w:w="239" w:type="dxa"/>
            <w:vAlign w:val="bottom"/>
          </w:tcPr>
          <w:p w14:paraId="46989E14"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7F53BBB" w14:textId="6EA95613"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24,327</w:t>
            </w:r>
          </w:p>
        </w:tc>
        <w:tc>
          <w:tcPr>
            <w:tcW w:w="236" w:type="dxa"/>
            <w:vAlign w:val="bottom"/>
          </w:tcPr>
          <w:p w14:paraId="4601664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EBE6AFE" w14:textId="25CCE820" w:rsidR="00726245" w:rsidRPr="00515545" w:rsidRDefault="00002716"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02716">
              <w:rPr>
                <w:rFonts w:cs="Times New Roman"/>
                <w:sz w:val="22"/>
                <w:szCs w:val="22"/>
              </w:rPr>
              <w:t>9,030</w:t>
            </w:r>
          </w:p>
        </w:tc>
        <w:tc>
          <w:tcPr>
            <w:tcW w:w="236" w:type="dxa"/>
            <w:vAlign w:val="bottom"/>
          </w:tcPr>
          <w:p w14:paraId="2A1B7601"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7A8AD522" w14:textId="227109FF"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7,683</w:t>
            </w:r>
          </w:p>
        </w:tc>
      </w:tr>
      <w:tr w:rsidR="00726245" w:rsidRPr="00515545" w14:paraId="1C7E7E18" w14:textId="77777777" w:rsidTr="00726245">
        <w:tc>
          <w:tcPr>
            <w:tcW w:w="4111" w:type="dxa"/>
            <w:vAlign w:val="bottom"/>
          </w:tcPr>
          <w:p w14:paraId="406D5B02" w14:textId="318975B2"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6" w:type="dxa"/>
          </w:tcPr>
          <w:p w14:paraId="3E4929F4"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9" w:type="dxa"/>
            <w:vAlign w:val="bottom"/>
          </w:tcPr>
          <w:p w14:paraId="17DB416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51688BA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p>
        </w:tc>
        <w:tc>
          <w:tcPr>
            <w:tcW w:w="236" w:type="dxa"/>
            <w:vAlign w:val="bottom"/>
          </w:tcPr>
          <w:p w14:paraId="32C3000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7DE3FAE1" w14:textId="42DF03EB"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2E1C85BF"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1743BB8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726245" w:rsidRPr="00515545" w14:paraId="48D275B3" w14:textId="77777777" w:rsidTr="00726245">
        <w:tc>
          <w:tcPr>
            <w:tcW w:w="4111" w:type="dxa"/>
            <w:vAlign w:val="bottom"/>
          </w:tcPr>
          <w:p w14:paraId="3BB813D8" w14:textId="7EC812E6"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6" w:type="dxa"/>
          </w:tcPr>
          <w:p w14:paraId="1FDE16FE" w14:textId="5EB55E0E" w:rsidR="00726245" w:rsidRPr="00515545" w:rsidRDefault="004C0819"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C0819">
              <w:rPr>
                <w:rFonts w:cs="Times New Roman"/>
                <w:sz w:val="22"/>
                <w:szCs w:val="22"/>
              </w:rPr>
              <w:t>1,790</w:t>
            </w:r>
          </w:p>
        </w:tc>
        <w:tc>
          <w:tcPr>
            <w:tcW w:w="239" w:type="dxa"/>
            <w:vAlign w:val="bottom"/>
          </w:tcPr>
          <w:p w14:paraId="2624D9B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EC18B09" w14:textId="7158111C"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940</w:t>
            </w:r>
          </w:p>
        </w:tc>
        <w:tc>
          <w:tcPr>
            <w:tcW w:w="236" w:type="dxa"/>
            <w:vAlign w:val="bottom"/>
          </w:tcPr>
          <w:p w14:paraId="11FFC9A4"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CE74550" w14:textId="6F3358DE" w:rsidR="00726245" w:rsidRPr="00515545" w:rsidRDefault="00E54BCB"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E54BCB">
              <w:rPr>
                <w:rFonts w:cs="Times New Roman"/>
                <w:sz w:val="22"/>
                <w:szCs w:val="22"/>
              </w:rPr>
              <w:t>411</w:t>
            </w:r>
          </w:p>
        </w:tc>
        <w:tc>
          <w:tcPr>
            <w:tcW w:w="236" w:type="dxa"/>
            <w:vAlign w:val="bottom"/>
          </w:tcPr>
          <w:p w14:paraId="6F5AD265"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0A465FB6" w14:textId="659943A4"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227</w:t>
            </w:r>
          </w:p>
        </w:tc>
      </w:tr>
      <w:tr w:rsidR="00726245" w:rsidRPr="00515545" w14:paraId="22757B92" w14:textId="77777777" w:rsidTr="00726245">
        <w:tc>
          <w:tcPr>
            <w:tcW w:w="4111" w:type="dxa"/>
            <w:vAlign w:val="bottom"/>
          </w:tcPr>
          <w:p w14:paraId="0470DC8F" w14:textId="33BD606C"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Allowance for impairment </w:t>
            </w:r>
            <w:r>
              <w:rPr>
                <w:rFonts w:cs="Times New Roman"/>
                <w:sz w:val="22"/>
                <w:szCs w:val="22"/>
              </w:rPr>
              <w:t>losses</w:t>
            </w:r>
            <w:r>
              <w:rPr>
                <w:sz w:val="22"/>
                <w:szCs w:val="28"/>
              </w:rPr>
              <w:t xml:space="preserve"> </w:t>
            </w:r>
          </w:p>
        </w:tc>
        <w:tc>
          <w:tcPr>
            <w:tcW w:w="1276" w:type="dxa"/>
            <w:vAlign w:val="bottom"/>
          </w:tcPr>
          <w:p w14:paraId="78CA1943" w14:textId="7DC0110B" w:rsidR="00726245" w:rsidRPr="00515545" w:rsidRDefault="00E1291A"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E1291A">
              <w:rPr>
                <w:rFonts w:cs="Times New Roman"/>
                <w:sz w:val="22"/>
                <w:szCs w:val="22"/>
              </w:rPr>
              <w:t>35,650</w:t>
            </w:r>
          </w:p>
        </w:tc>
        <w:tc>
          <w:tcPr>
            <w:tcW w:w="239" w:type="dxa"/>
            <w:vAlign w:val="bottom"/>
          </w:tcPr>
          <w:p w14:paraId="7C380BD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D2AEB2F" w14:textId="5A9542E6"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33,742</w:t>
            </w:r>
          </w:p>
        </w:tc>
        <w:tc>
          <w:tcPr>
            <w:tcW w:w="236" w:type="dxa"/>
            <w:vAlign w:val="bottom"/>
          </w:tcPr>
          <w:p w14:paraId="428D26D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C17EBDC" w14:textId="0BF67329" w:rsidR="00726245" w:rsidRPr="00515545" w:rsidRDefault="00BE2F66"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E2F66">
              <w:rPr>
                <w:rFonts w:cs="Times New Roman"/>
                <w:sz w:val="22"/>
                <w:szCs w:val="22"/>
              </w:rPr>
              <w:t>35,650</w:t>
            </w:r>
          </w:p>
        </w:tc>
        <w:tc>
          <w:tcPr>
            <w:tcW w:w="236" w:type="dxa"/>
            <w:vAlign w:val="bottom"/>
          </w:tcPr>
          <w:p w14:paraId="7CC02405"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7232D07F" w14:textId="43C4D9C6"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33,742</w:t>
            </w:r>
          </w:p>
        </w:tc>
      </w:tr>
      <w:tr w:rsidR="00726245" w:rsidRPr="00515545" w14:paraId="4A74394D" w14:textId="77777777" w:rsidTr="00726245">
        <w:tc>
          <w:tcPr>
            <w:tcW w:w="4111" w:type="dxa"/>
            <w:vAlign w:val="bottom"/>
          </w:tcPr>
          <w:p w14:paraId="10124504" w14:textId="5077529F"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Lease liabilities</w:t>
            </w:r>
          </w:p>
        </w:tc>
        <w:tc>
          <w:tcPr>
            <w:tcW w:w="1276" w:type="dxa"/>
          </w:tcPr>
          <w:p w14:paraId="27EE6E0A" w14:textId="3EE3C603" w:rsidR="00726245" w:rsidRPr="00515545" w:rsidRDefault="00945A04"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945A04">
              <w:rPr>
                <w:rFonts w:cs="Times New Roman"/>
                <w:sz w:val="22"/>
                <w:szCs w:val="22"/>
              </w:rPr>
              <w:t>11,178</w:t>
            </w:r>
          </w:p>
        </w:tc>
        <w:tc>
          <w:tcPr>
            <w:tcW w:w="239" w:type="dxa"/>
            <w:vAlign w:val="bottom"/>
          </w:tcPr>
          <w:p w14:paraId="0100495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309F13D" w14:textId="2B3468C4"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1</w:t>
            </w:r>
            <w:r>
              <w:rPr>
                <w:rFonts w:cs="Times New Roman"/>
                <w:sz w:val="22"/>
                <w:szCs w:val="22"/>
              </w:rPr>
              <w:t>3,217</w:t>
            </w:r>
          </w:p>
        </w:tc>
        <w:tc>
          <w:tcPr>
            <w:tcW w:w="236" w:type="dxa"/>
            <w:vAlign w:val="bottom"/>
          </w:tcPr>
          <w:p w14:paraId="2F785CD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78EABD6" w14:textId="292D36EE" w:rsidR="00726245" w:rsidRPr="00515545" w:rsidRDefault="00D60C51"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60C51">
              <w:rPr>
                <w:rFonts w:cs="Times New Roman"/>
                <w:sz w:val="22"/>
                <w:szCs w:val="22"/>
              </w:rPr>
              <w:t>7,347</w:t>
            </w:r>
          </w:p>
        </w:tc>
        <w:tc>
          <w:tcPr>
            <w:tcW w:w="236" w:type="dxa"/>
            <w:vAlign w:val="bottom"/>
          </w:tcPr>
          <w:p w14:paraId="7763085E"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2D44FB94" w14:textId="71E349AF"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9,356</w:t>
            </w:r>
          </w:p>
        </w:tc>
      </w:tr>
      <w:tr w:rsidR="00726245" w:rsidRPr="00515545" w14:paraId="641AC779" w14:textId="77777777" w:rsidTr="00726245">
        <w:tc>
          <w:tcPr>
            <w:tcW w:w="4111" w:type="dxa"/>
            <w:vAlign w:val="bottom"/>
          </w:tcPr>
          <w:p w14:paraId="67C72553" w14:textId="5CF0D106"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Provisions for employee benefits</w:t>
            </w:r>
          </w:p>
        </w:tc>
        <w:tc>
          <w:tcPr>
            <w:tcW w:w="1276" w:type="dxa"/>
          </w:tcPr>
          <w:p w14:paraId="5DEFBFA3" w14:textId="26A4C793" w:rsidR="00726245" w:rsidRPr="00515545" w:rsidRDefault="0049775B"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9775B">
              <w:rPr>
                <w:rFonts w:cs="Times New Roman"/>
                <w:sz w:val="22"/>
                <w:szCs w:val="22"/>
              </w:rPr>
              <w:t>6,720</w:t>
            </w:r>
          </w:p>
        </w:tc>
        <w:tc>
          <w:tcPr>
            <w:tcW w:w="239" w:type="dxa"/>
            <w:vAlign w:val="bottom"/>
          </w:tcPr>
          <w:p w14:paraId="5197ABE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42AB8986" w14:textId="14A400AC"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7,618</w:t>
            </w:r>
          </w:p>
        </w:tc>
        <w:tc>
          <w:tcPr>
            <w:tcW w:w="236" w:type="dxa"/>
            <w:vAlign w:val="bottom"/>
          </w:tcPr>
          <w:p w14:paraId="49C7BF2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EFC52F2" w14:textId="625EB1A6" w:rsidR="00726245" w:rsidRPr="00515545" w:rsidRDefault="001F783A"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F783A">
              <w:rPr>
                <w:rFonts w:cs="Times New Roman"/>
                <w:sz w:val="22"/>
                <w:szCs w:val="22"/>
              </w:rPr>
              <w:t>5,922</w:t>
            </w:r>
          </w:p>
        </w:tc>
        <w:tc>
          <w:tcPr>
            <w:tcW w:w="236" w:type="dxa"/>
            <w:vAlign w:val="bottom"/>
          </w:tcPr>
          <w:p w14:paraId="0106CE5B"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7D2734A0" w14:textId="378EA6BA"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6,72</w:t>
            </w:r>
            <w:r>
              <w:rPr>
                <w:rFonts w:cs="Times New Roman"/>
                <w:sz w:val="22"/>
                <w:szCs w:val="22"/>
              </w:rPr>
              <w:t>6</w:t>
            </w:r>
          </w:p>
        </w:tc>
      </w:tr>
      <w:tr w:rsidR="00726245" w:rsidRPr="00515545" w14:paraId="6907E3DD" w14:textId="77777777" w:rsidTr="00726245">
        <w:tc>
          <w:tcPr>
            <w:tcW w:w="4111" w:type="dxa"/>
            <w:vAlign w:val="bottom"/>
          </w:tcPr>
          <w:p w14:paraId="7263612B" w14:textId="2D7FD862"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Tax loss</w:t>
            </w:r>
          </w:p>
        </w:tc>
        <w:tc>
          <w:tcPr>
            <w:tcW w:w="1276" w:type="dxa"/>
          </w:tcPr>
          <w:p w14:paraId="6993A442" w14:textId="5010F8D6" w:rsidR="00726245" w:rsidRPr="00515545" w:rsidRDefault="007839AD"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839AD">
              <w:rPr>
                <w:rFonts w:cs="Times New Roman"/>
                <w:sz w:val="22"/>
                <w:szCs w:val="22"/>
              </w:rPr>
              <w:t>6,983</w:t>
            </w:r>
          </w:p>
        </w:tc>
        <w:tc>
          <w:tcPr>
            <w:tcW w:w="239" w:type="dxa"/>
            <w:vAlign w:val="bottom"/>
          </w:tcPr>
          <w:p w14:paraId="601158B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48504B4" w14:textId="72BA7550"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6,983</w:t>
            </w:r>
          </w:p>
        </w:tc>
        <w:tc>
          <w:tcPr>
            <w:tcW w:w="236" w:type="dxa"/>
            <w:vAlign w:val="bottom"/>
          </w:tcPr>
          <w:p w14:paraId="4E1224E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91EEF57" w14:textId="080D2AA4" w:rsidR="00726245" w:rsidRPr="00515545" w:rsidRDefault="009E43C4"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E43C4">
              <w:rPr>
                <w:rFonts w:cs="Times New Roman"/>
                <w:sz w:val="22"/>
                <w:szCs w:val="22"/>
              </w:rPr>
              <w:t>6,983</w:t>
            </w:r>
          </w:p>
        </w:tc>
        <w:tc>
          <w:tcPr>
            <w:tcW w:w="236" w:type="dxa"/>
            <w:vAlign w:val="bottom"/>
          </w:tcPr>
          <w:p w14:paraId="22D09747"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37483AE3" w14:textId="769EF3A0"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6,983</w:t>
            </w:r>
          </w:p>
        </w:tc>
      </w:tr>
      <w:tr w:rsidR="00726245" w:rsidRPr="00515545" w14:paraId="1C608A73" w14:textId="77777777" w:rsidTr="00726245">
        <w:tc>
          <w:tcPr>
            <w:tcW w:w="4111" w:type="dxa"/>
            <w:vAlign w:val="bottom"/>
          </w:tcPr>
          <w:p w14:paraId="2E60489E" w14:textId="1C9CFF7F" w:rsidR="00726245" w:rsidRPr="00515545" w:rsidRDefault="00726245" w:rsidP="00726245">
            <w:pPr>
              <w:tabs>
                <w:tab w:val="left" w:pos="162"/>
              </w:tabs>
              <w:ind w:left="-110" w:right="-108"/>
              <w:rPr>
                <w:rFonts w:cs="Times New Roman"/>
                <w:sz w:val="22"/>
                <w:szCs w:val="22"/>
              </w:rPr>
            </w:pPr>
            <w:r>
              <w:rPr>
                <w:sz w:val="22"/>
                <w:szCs w:val="28"/>
              </w:rPr>
              <w:t>Others</w:t>
            </w:r>
          </w:p>
        </w:tc>
        <w:tc>
          <w:tcPr>
            <w:tcW w:w="1276" w:type="dxa"/>
            <w:tcBorders>
              <w:bottom w:val="single" w:sz="4" w:space="0" w:color="auto"/>
            </w:tcBorders>
          </w:tcPr>
          <w:p w14:paraId="3ECEA772" w14:textId="05828BB8" w:rsidR="00726245" w:rsidRPr="00515545" w:rsidRDefault="006E5A8B"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6E5A8B">
              <w:rPr>
                <w:rFonts w:cs="Times New Roman"/>
                <w:sz w:val="22"/>
                <w:szCs w:val="22"/>
              </w:rPr>
              <w:t>222</w:t>
            </w:r>
          </w:p>
        </w:tc>
        <w:tc>
          <w:tcPr>
            <w:tcW w:w="239" w:type="dxa"/>
            <w:vAlign w:val="bottom"/>
          </w:tcPr>
          <w:p w14:paraId="18FA964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0642823" w14:textId="76336C0E"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281</w:t>
            </w:r>
          </w:p>
        </w:tc>
        <w:tc>
          <w:tcPr>
            <w:tcW w:w="236" w:type="dxa"/>
            <w:vAlign w:val="bottom"/>
          </w:tcPr>
          <w:p w14:paraId="7D64BAB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C5B6C20" w14:textId="5F1604B7" w:rsidR="00726245" w:rsidRPr="00515545" w:rsidRDefault="00313506"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36" w:type="dxa"/>
            <w:vAlign w:val="bottom"/>
          </w:tcPr>
          <w:p w14:paraId="7A4FCE47"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Borders>
              <w:bottom w:val="single" w:sz="4" w:space="0" w:color="auto"/>
            </w:tcBorders>
          </w:tcPr>
          <w:p w14:paraId="62A98502" w14:textId="4AF53AF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r>
      <w:tr w:rsidR="00726245" w:rsidRPr="00515545" w14:paraId="1C7B66FB" w14:textId="77777777" w:rsidTr="00726245">
        <w:tc>
          <w:tcPr>
            <w:tcW w:w="4111" w:type="dxa"/>
            <w:vAlign w:val="bottom"/>
          </w:tcPr>
          <w:p w14:paraId="6EBD8779" w14:textId="4C535A70"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78032643" w14:textId="4478A922" w:rsidR="00726245" w:rsidRPr="00515545" w:rsidRDefault="00843EDD"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843EDD">
              <w:rPr>
                <w:rFonts w:cs="Times New Roman"/>
                <w:sz w:val="22"/>
                <w:szCs w:val="22"/>
              </w:rPr>
              <w:t>90,264</w:t>
            </w:r>
          </w:p>
        </w:tc>
        <w:tc>
          <w:tcPr>
            <w:tcW w:w="239" w:type="dxa"/>
          </w:tcPr>
          <w:p w14:paraId="2BDFDB8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45F61912" w14:textId="2DC547CD"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8</w:t>
            </w:r>
            <w:r>
              <w:rPr>
                <w:rFonts w:cs="Times New Roman"/>
                <w:sz w:val="22"/>
                <w:szCs w:val="22"/>
              </w:rPr>
              <w:t>7,108</w:t>
            </w:r>
          </w:p>
        </w:tc>
        <w:tc>
          <w:tcPr>
            <w:tcW w:w="236" w:type="dxa"/>
          </w:tcPr>
          <w:p w14:paraId="0D2C9C8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037D0052" w14:textId="3F199A70" w:rsidR="00726245" w:rsidRPr="00515545" w:rsidRDefault="00017D20"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17D20">
              <w:rPr>
                <w:rFonts w:cs="Times New Roman"/>
                <w:sz w:val="22"/>
                <w:szCs w:val="22"/>
              </w:rPr>
              <w:t>65,343</w:t>
            </w:r>
          </w:p>
        </w:tc>
        <w:tc>
          <w:tcPr>
            <w:tcW w:w="236" w:type="dxa"/>
          </w:tcPr>
          <w:p w14:paraId="6D81FC23"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Borders>
              <w:top w:val="single" w:sz="4" w:space="0" w:color="auto"/>
              <w:bottom w:val="single" w:sz="4" w:space="0" w:color="auto"/>
            </w:tcBorders>
          </w:tcPr>
          <w:p w14:paraId="2EB2CD51" w14:textId="3CE3B05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64,71</w:t>
            </w:r>
            <w:r>
              <w:rPr>
                <w:rFonts w:cs="Times New Roman"/>
                <w:sz w:val="22"/>
                <w:szCs w:val="22"/>
              </w:rPr>
              <w:t>7</w:t>
            </w:r>
          </w:p>
        </w:tc>
      </w:tr>
      <w:tr w:rsidR="00726245" w:rsidRPr="00515545" w14:paraId="3D6482F8" w14:textId="77777777" w:rsidTr="00726245">
        <w:tc>
          <w:tcPr>
            <w:tcW w:w="4111" w:type="dxa"/>
            <w:vAlign w:val="bottom"/>
          </w:tcPr>
          <w:p w14:paraId="452A7AC2" w14:textId="77777777" w:rsidR="00726245" w:rsidRPr="00515545" w:rsidRDefault="00726245" w:rsidP="00726245">
            <w:pPr>
              <w:tabs>
                <w:tab w:val="left" w:pos="162"/>
              </w:tabs>
              <w:spacing w:line="160" w:lineRule="atLeast"/>
              <w:ind w:left="-110" w:right="-108"/>
              <w:rPr>
                <w:rFonts w:cs="Times New Roman"/>
                <w:sz w:val="22"/>
                <w:szCs w:val="22"/>
              </w:rPr>
            </w:pPr>
          </w:p>
        </w:tc>
        <w:tc>
          <w:tcPr>
            <w:tcW w:w="1276" w:type="dxa"/>
            <w:tcBorders>
              <w:top w:val="single" w:sz="4" w:space="0" w:color="auto"/>
            </w:tcBorders>
            <w:vAlign w:val="bottom"/>
          </w:tcPr>
          <w:p w14:paraId="09B43A9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39" w:type="dxa"/>
            <w:vAlign w:val="bottom"/>
          </w:tcPr>
          <w:p w14:paraId="6237C19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100998F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p>
        </w:tc>
        <w:tc>
          <w:tcPr>
            <w:tcW w:w="236" w:type="dxa"/>
            <w:vAlign w:val="bottom"/>
          </w:tcPr>
          <w:p w14:paraId="5B3D110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50C3B56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36" w:type="dxa"/>
            <w:vAlign w:val="bottom"/>
          </w:tcPr>
          <w:p w14:paraId="7F1210AB" w14:textId="77777777" w:rsidR="00726245" w:rsidRPr="00515545" w:rsidRDefault="00726245" w:rsidP="00726245">
            <w:pPr>
              <w:tabs>
                <w:tab w:val="clear" w:pos="227"/>
                <w:tab w:val="clear" w:pos="3742"/>
                <w:tab w:val="clear" w:pos="4451"/>
                <w:tab w:val="clear" w:pos="4678"/>
                <w:tab w:val="clear" w:pos="5387"/>
                <w:tab w:val="clear" w:pos="5613"/>
                <w:tab w:val="clear" w:pos="6322"/>
                <w:tab w:val="clear" w:pos="6549"/>
                <w:tab w:val="left" w:pos="70"/>
                <w:tab w:val="decimal" w:pos="972"/>
                <w:tab w:val="decimal" w:pos="1026"/>
              </w:tabs>
              <w:spacing w:line="160" w:lineRule="atLeast"/>
              <w:ind w:left="-108"/>
              <w:rPr>
                <w:rFonts w:cs="Times New Roman"/>
                <w:sz w:val="22"/>
                <w:szCs w:val="22"/>
                <w:highlight w:val="yellow"/>
              </w:rPr>
            </w:pPr>
          </w:p>
        </w:tc>
        <w:tc>
          <w:tcPr>
            <w:tcW w:w="1278" w:type="dxa"/>
            <w:tcBorders>
              <w:top w:val="single" w:sz="4" w:space="0" w:color="auto"/>
            </w:tcBorders>
            <w:vAlign w:val="bottom"/>
          </w:tcPr>
          <w:p w14:paraId="7316666E"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726245" w:rsidRPr="00515545" w14:paraId="4609C720" w14:textId="77777777" w:rsidTr="00726245">
        <w:tc>
          <w:tcPr>
            <w:tcW w:w="4111" w:type="dxa"/>
            <w:vAlign w:val="bottom"/>
          </w:tcPr>
          <w:p w14:paraId="54014B6B" w14:textId="7A61135B" w:rsidR="00726245" w:rsidRPr="00515545" w:rsidRDefault="00726245" w:rsidP="00726245">
            <w:pPr>
              <w:tabs>
                <w:tab w:val="left" w:pos="162"/>
              </w:tabs>
              <w:ind w:left="-110" w:right="-108"/>
              <w:rPr>
                <w:rFonts w:cs="Times New Roman"/>
                <w:sz w:val="22"/>
                <w:szCs w:val="22"/>
              </w:rPr>
            </w:pPr>
            <w:r w:rsidRPr="00515545">
              <w:rPr>
                <w:sz w:val="22"/>
                <w:szCs w:val="22"/>
                <w:u w:val="single"/>
              </w:rPr>
              <w:t>Deferred tax liabilities</w:t>
            </w:r>
          </w:p>
        </w:tc>
        <w:tc>
          <w:tcPr>
            <w:tcW w:w="1276" w:type="dxa"/>
            <w:vAlign w:val="bottom"/>
          </w:tcPr>
          <w:p w14:paraId="50B7343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9" w:type="dxa"/>
            <w:vAlign w:val="bottom"/>
          </w:tcPr>
          <w:p w14:paraId="1F5B14D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43B8DC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p>
        </w:tc>
        <w:tc>
          <w:tcPr>
            <w:tcW w:w="236" w:type="dxa"/>
            <w:vAlign w:val="bottom"/>
          </w:tcPr>
          <w:p w14:paraId="7BBA763C"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3B56DA6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vAlign w:val="bottom"/>
          </w:tcPr>
          <w:p w14:paraId="0E06608A"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vAlign w:val="bottom"/>
          </w:tcPr>
          <w:p w14:paraId="25B258E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726245" w:rsidRPr="00515545" w14:paraId="6BBA96C4" w14:textId="77777777" w:rsidTr="00726245">
        <w:tc>
          <w:tcPr>
            <w:tcW w:w="4111" w:type="dxa"/>
            <w:vAlign w:val="bottom"/>
          </w:tcPr>
          <w:p w14:paraId="0028E05C" w14:textId="53ED7844"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Prepaid expense</w:t>
            </w:r>
          </w:p>
        </w:tc>
        <w:tc>
          <w:tcPr>
            <w:tcW w:w="1276" w:type="dxa"/>
          </w:tcPr>
          <w:p w14:paraId="3B33D2B5" w14:textId="0F3D1586" w:rsidR="00726245" w:rsidRPr="00515545" w:rsidRDefault="006C6276"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6C6276">
              <w:rPr>
                <w:rFonts w:cs="Times New Roman"/>
                <w:sz w:val="22"/>
                <w:szCs w:val="22"/>
              </w:rPr>
              <w:t>(5,648)</w:t>
            </w:r>
          </w:p>
        </w:tc>
        <w:tc>
          <w:tcPr>
            <w:tcW w:w="239" w:type="dxa"/>
            <w:vAlign w:val="bottom"/>
          </w:tcPr>
          <w:p w14:paraId="4E2746D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53D498B7" w14:textId="046060EA"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(5,382)</w:t>
            </w:r>
          </w:p>
        </w:tc>
        <w:tc>
          <w:tcPr>
            <w:tcW w:w="236" w:type="dxa"/>
            <w:vAlign w:val="bottom"/>
          </w:tcPr>
          <w:p w14:paraId="1DF387B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2A9314C" w14:textId="2ABB905E" w:rsidR="00726245" w:rsidRPr="00515545" w:rsidRDefault="00CA6CAA"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CA6CAA">
              <w:rPr>
                <w:rFonts w:cs="Times New Roman"/>
                <w:sz w:val="22"/>
                <w:szCs w:val="22"/>
              </w:rPr>
              <w:t>(1,712)</w:t>
            </w:r>
          </w:p>
        </w:tc>
        <w:tc>
          <w:tcPr>
            <w:tcW w:w="236" w:type="dxa"/>
            <w:vAlign w:val="bottom"/>
          </w:tcPr>
          <w:p w14:paraId="4FD4F99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Pr>
          <w:p w14:paraId="3877EC8C" w14:textId="05F072DE"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(1,647)</w:t>
            </w:r>
          </w:p>
        </w:tc>
      </w:tr>
      <w:tr w:rsidR="00726245" w:rsidRPr="00515545" w14:paraId="3BE31B1F" w14:textId="77777777" w:rsidTr="00726245">
        <w:tc>
          <w:tcPr>
            <w:tcW w:w="4111" w:type="dxa"/>
            <w:vAlign w:val="bottom"/>
          </w:tcPr>
          <w:p w14:paraId="7036CA39" w14:textId="1BDC8D9F"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Right-of-use assets</w:t>
            </w:r>
          </w:p>
        </w:tc>
        <w:tc>
          <w:tcPr>
            <w:tcW w:w="1276" w:type="dxa"/>
            <w:tcBorders>
              <w:bottom w:val="single" w:sz="4" w:space="0" w:color="auto"/>
            </w:tcBorders>
          </w:tcPr>
          <w:p w14:paraId="00F8D1A4" w14:textId="5AB03BFF" w:rsidR="00726245" w:rsidRPr="00515545" w:rsidRDefault="00CA420D"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CA420D">
              <w:rPr>
                <w:rFonts w:cs="Times New Roman"/>
                <w:sz w:val="22"/>
                <w:szCs w:val="22"/>
              </w:rPr>
              <w:t>(12,289)</w:t>
            </w:r>
          </w:p>
        </w:tc>
        <w:tc>
          <w:tcPr>
            <w:tcW w:w="239" w:type="dxa"/>
            <w:vAlign w:val="bottom"/>
          </w:tcPr>
          <w:p w14:paraId="648F277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2E9E47C" w14:textId="00729188"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(1</w:t>
            </w:r>
            <w:r>
              <w:rPr>
                <w:rFonts w:cs="Times New Roman"/>
                <w:sz w:val="22"/>
                <w:szCs w:val="22"/>
              </w:rPr>
              <w:t>6,637</w:t>
            </w:r>
            <w:r w:rsidRPr="00B4004B">
              <w:rPr>
                <w:rFonts w:cs="Times New Roman"/>
                <w:sz w:val="22"/>
                <w:szCs w:val="22"/>
              </w:rPr>
              <w:t>)</w:t>
            </w:r>
          </w:p>
        </w:tc>
        <w:tc>
          <w:tcPr>
            <w:tcW w:w="236" w:type="dxa"/>
            <w:vAlign w:val="bottom"/>
          </w:tcPr>
          <w:p w14:paraId="41EF4FB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4D15A06" w14:textId="437E3ACF" w:rsidR="00726245" w:rsidRPr="00515545" w:rsidRDefault="00E86879"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E86879">
              <w:rPr>
                <w:rFonts w:cs="Times New Roman"/>
                <w:sz w:val="22"/>
                <w:szCs w:val="22"/>
              </w:rPr>
              <w:t>(8,415)</w:t>
            </w:r>
          </w:p>
        </w:tc>
        <w:tc>
          <w:tcPr>
            <w:tcW w:w="236" w:type="dxa"/>
            <w:vAlign w:val="bottom"/>
          </w:tcPr>
          <w:p w14:paraId="3E776368"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Borders>
              <w:bottom w:val="single" w:sz="4" w:space="0" w:color="auto"/>
            </w:tcBorders>
          </w:tcPr>
          <w:p w14:paraId="052D74B6" w14:textId="747354C9"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(11,74</w:t>
            </w:r>
            <w:r>
              <w:rPr>
                <w:rFonts w:cs="Times New Roman"/>
                <w:sz w:val="22"/>
                <w:szCs w:val="22"/>
              </w:rPr>
              <w:t>8</w:t>
            </w:r>
            <w:r w:rsidRPr="00AB0CC2">
              <w:rPr>
                <w:rFonts w:cs="Times New Roman"/>
                <w:sz w:val="22"/>
                <w:szCs w:val="22"/>
              </w:rPr>
              <w:t>)</w:t>
            </w:r>
          </w:p>
        </w:tc>
      </w:tr>
      <w:tr w:rsidR="00726245" w:rsidRPr="00515545" w14:paraId="75C8AC34" w14:textId="77777777" w:rsidTr="00726245">
        <w:tc>
          <w:tcPr>
            <w:tcW w:w="4111" w:type="dxa"/>
            <w:vAlign w:val="bottom"/>
          </w:tcPr>
          <w:p w14:paraId="12944629" w14:textId="4B946B3A"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5D545AD3" w14:textId="1C44B5F9" w:rsidR="00726245" w:rsidRPr="00515545" w:rsidRDefault="00F05D42"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F05D42">
              <w:rPr>
                <w:rFonts w:cs="Times New Roman"/>
                <w:sz w:val="22"/>
                <w:szCs w:val="22"/>
              </w:rPr>
              <w:t>(17,937)</w:t>
            </w:r>
          </w:p>
        </w:tc>
        <w:tc>
          <w:tcPr>
            <w:tcW w:w="239" w:type="dxa"/>
            <w:vAlign w:val="bottom"/>
          </w:tcPr>
          <w:p w14:paraId="082D38E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49EBDC9D" w14:textId="4645BB70"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AB0CC2">
              <w:rPr>
                <w:rFonts w:cs="Times New Roman"/>
                <w:sz w:val="22"/>
                <w:szCs w:val="22"/>
              </w:rPr>
              <w:t>(2</w:t>
            </w:r>
            <w:r>
              <w:rPr>
                <w:rFonts w:cs="Times New Roman"/>
                <w:sz w:val="22"/>
                <w:szCs w:val="22"/>
              </w:rPr>
              <w:t>2,019</w:t>
            </w:r>
            <w:r w:rsidRPr="00AB0CC2">
              <w:rPr>
                <w:rFonts w:cs="Times New Roman"/>
                <w:sz w:val="22"/>
                <w:szCs w:val="22"/>
              </w:rPr>
              <w:t>)</w:t>
            </w:r>
          </w:p>
        </w:tc>
        <w:tc>
          <w:tcPr>
            <w:tcW w:w="236" w:type="dxa"/>
          </w:tcPr>
          <w:p w14:paraId="787B5ACF"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2F57A6FE" w14:textId="6B98934A" w:rsidR="00726245" w:rsidRPr="00515545" w:rsidRDefault="0000231A"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0231A">
              <w:rPr>
                <w:rFonts w:cs="Times New Roman"/>
                <w:sz w:val="22"/>
                <w:szCs w:val="22"/>
              </w:rPr>
              <w:t>(10,127)</w:t>
            </w:r>
          </w:p>
        </w:tc>
        <w:tc>
          <w:tcPr>
            <w:tcW w:w="236" w:type="dxa"/>
          </w:tcPr>
          <w:p w14:paraId="50AE386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Borders>
              <w:top w:val="single" w:sz="4" w:space="0" w:color="auto"/>
              <w:bottom w:val="single" w:sz="4" w:space="0" w:color="auto"/>
            </w:tcBorders>
          </w:tcPr>
          <w:p w14:paraId="46B701B1" w14:textId="07888E52"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(13,39</w:t>
            </w:r>
            <w:r>
              <w:rPr>
                <w:rFonts w:cs="Times New Roman"/>
                <w:sz w:val="22"/>
                <w:szCs w:val="22"/>
              </w:rPr>
              <w:t>5</w:t>
            </w:r>
            <w:r w:rsidRPr="00AB0CC2">
              <w:rPr>
                <w:rFonts w:cs="Times New Roman"/>
                <w:sz w:val="22"/>
                <w:szCs w:val="22"/>
              </w:rPr>
              <w:t>)</w:t>
            </w:r>
          </w:p>
        </w:tc>
      </w:tr>
      <w:tr w:rsidR="00726245" w:rsidRPr="00515545" w14:paraId="49BE11A0" w14:textId="77777777" w:rsidTr="00726245">
        <w:tc>
          <w:tcPr>
            <w:tcW w:w="4111" w:type="dxa"/>
            <w:vAlign w:val="bottom"/>
          </w:tcPr>
          <w:p w14:paraId="2E833CFB" w14:textId="77777777" w:rsidR="00726245" w:rsidRPr="00515545" w:rsidRDefault="00726245" w:rsidP="00726245">
            <w:pPr>
              <w:tabs>
                <w:tab w:val="left" w:pos="162"/>
              </w:tabs>
              <w:spacing w:line="160" w:lineRule="atLeast"/>
              <w:ind w:left="-110" w:right="-108"/>
              <w:rPr>
                <w:rFonts w:cs="Times New Roman"/>
                <w:sz w:val="22"/>
                <w:szCs w:val="22"/>
              </w:rPr>
            </w:pPr>
          </w:p>
        </w:tc>
        <w:tc>
          <w:tcPr>
            <w:tcW w:w="1276" w:type="dxa"/>
            <w:tcBorders>
              <w:top w:val="single" w:sz="4" w:space="0" w:color="auto"/>
            </w:tcBorders>
          </w:tcPr>
          <w:p w14:paraId="7BC726D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rPr>
            </w:pPr>
          </w:p>
        </w:tc>
        <w:tc>
          <w:tcPr>
            <w:tcW w:w="239" w:type="dxa"/>
            <w:vAlign w:val="bottom"/>
          </w:tcPr>
          <w:p w14:paraId="222A3F7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49D213D8"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cs/>
              </w:rPr>
            </w:pPr>
          </w:p>
        </w:tc>
        <w:tc>
          <w:tcPr>
            <w:tcW w:w="236" w:type="dxa"/>
            <w:vAlign w:val="bottom"/>
          </w:tcPr>
          <w:p w14:paraId="1B502E3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6E09F1A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36" w:type="dxa"/>
            <w:vAlign w:val="bottom"/>
          </w:tcPr>
          <w:p w14:paraId="0E87C52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8" w:type="dxa"/>
            <w:tcBorders>
              <w:top w:val="single" w:sz="4" w:space="0" w:color="auto"/>
            </w:tcBorders>
          </w:tcPr>
          <w:p w14:paraId="09A2E87F"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726245" w:rsidRPr="00515545" w14:paraId="135A5BFB" w14:textId="77777777" w:rsidTr="00726245">
        <w:tc>
          <w:tcPr>
            <w:tcW w:w="4111" w:type="dxa"/>
            <w:vAlign w:val="bottom"/>
          </w:tcPr>
          <w:p w14:paraId="1BB6F787" w14:textId="650E556B"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Deferred tax assets - net</w:t>
            </w:r>
          </w:p>
        </w:tc>
        <w:tc>
          <w:tcPr>
            <w:tcW w:w="1276" w:type="dxa"/>
            <w:tcBorders>
              <w:bottom w:val="double" w:sz="4" w:space="0" w:color="auto"/>
            </w:tcBorders>
          </w:tcPr>
          <w:p w14:paraId="5542A5B2" w14:textId="16BBB25B" w:rsidR="00726245" w:rsidRPr="00515545" w:rsidRDefault="00E71001"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E71001">
              <w:rPr>
                <w:rFonts w:cs="Times New Roman"/>
                <w:sz w:val="22"/>
                <w:szCs w:val="22"/>
              </w:rPr>
              <w:t>72,327</w:t>
            </w:r>
          </w:p>
        </w:tc>
        <w:tc>
          <w:tcPr>
            <w:tcW w:w="239" w:type="dxa"/>
            <w:vAlign w:val="bottom"/>
          </w:tcPr>
          <w:p w14:paraId="78DB8B9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986BEE1" w14:textId="7C3497E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cs/>
              </w:rPr>
            </w:pPr>
            <w:r w:rsidRPr="00AB0CC2">
              <w:rPr>
                <w:rFonts w:cs="Times New Roman"/>
                <w:sz w:val="22"/>
                <w:szCs w:val="22"/>
              </w:rPr>
              <w:t>6</w:t>
            </w:r>
            <w:r>
              <w:rPr>
                <w:rFonts w:cs="Times New Roman"/>
                <w:sz w:val="22"/>
                <w:szCs w:val="22"/>
              </w:rPr>
              <w:t>5,089</w:t>
            </w:r>
          </w:p>
        </w:tc>
        <w:tc>
          <w:tcPr>
            <w:tcW w:w="236" w:type="dxa"/>
            <w:vAlign w:val="bottom"/>
          </w:tcPr>
          <w:p w14:paraId="6155790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27100F34" w14:textId="61C3ABC3" w:rsidR="00726245" w:rsidRPr="00515545" w:rsidRDefault="0022753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2753E">
              <w:rPr>
                <w:rFonts w:cs="Times New Roman"/>
                <w:sz w:val="22"/>
                <w:szCs w:val="22"/>
              </w:rPr>
              <w:t>55,216</w:t>
            </w:r>
          </w:p>
        </w:tc>
        <w:tc>
          <w:tcPr>
            <w:tcW w:w="236" w:type="dxa"/>
            <w:vAlign w:val="bottom"/>
          </w:tcPr>
          <w:p w14:paraId="2E2410B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Borders>
              <w:bottom w:val="double" w:sz="4" w:space="0" w:color="auto"/>
            </w:tcBorders>
          </w:tcPr>
          <w:p w14:paraId="38A0FEC3" w14:textId="1CC89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51,32</w:t>
            </w:r>
            <w:r>
              <w:rPr>
                <w:rFonts w:cs="Times New Roman"/>
                <w:sz w:val="22"/>
                <w:szCs w:val="22"/>
              </w:rPr>
              <w:t>2</w:t>
            </w:r>
          </w:p>
        </w:tc>
      </w:tr>
    </w:tbl>
    <w:p w14:paraId="0C875732" w14:textId="77777777" w:rsidR="00D3679A"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6963971" w14:textId="77777777" w:rsidR="001548EB" w:rsidRPr="008A6FE2" w:rsidRDefault="001548EB" w:rsidP="001548E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8A6FE2">
        <w:rPr>
          <w:b/>
          <w:bCs/>
          <w:caps/>
          <w:sz w:val="22"/>
          <w:szCs w:val="22"/>
        </w:rPr>
        <w:t>Trade and other current payables</w:t>
      </w:r>
    </w:p>
    <w:p w14:paraId="2BCBCAEE"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10045" w:type="dxa"/>
        <w:tblInd w:w="-34" w:type="dxa"/>
        <w:tblLayout w:type="fixed"/>
        <w:tblLook w:val="04A0" w:firstRow="1" w:lastRow="0" w:firstColumn="1" w:lastColumn="0" w:noHBand="0" w:noVBand="1"/>
      </w:tblPr>
      <w:tblGrid>
        <w:gridCol w:w="4145"/>
        <w:gridCol w:w="1272"/>
        <w:gridCol w:w="241"/>
        <w:gridCol w:w="1322"/>
        <w:gridCol w:w="236"/>
        <w:gridCol w:w="1270"/>
        <w:gridCol w:w="236"/>
        <w:gridCol w:w="1323"/>
      </w:tblGrid>
      <w:tr w:rsidR="009D40FE" w:rsidRPr="004426C4" w14:paraId="19FAFA5A" w14:textId="77777777" w:rsidTr="0019450F">
        <w:trPr>
          <w:trHeight w:val="80"/>
        </w:trPr>
        <w:tc>
          <w:tcPr>
            <w:tcW w:w="4145" w:type="dxa"/>
            <w:vAlign w:val="bottom"/>
          </w:tcPr>
          <w:p w14:paraId="44225FC8" w14:textId="77777777"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5900" w:type="dxa"/>
            <w:gridSpan w:val="7"/>
            <w:vAlign w:val="center"/>
          </w:tcPr>
          <w:p w14:paraId="0A2DCC15" w14:textId="584C9DBF" w:rsidR="009D40FE" w:rsidRPr="00515545" w:rsidRDefault="009D40FE" w:rsidP="009D40FE">
            <w:pPr>
              <w:tabs>
                <w:tab w:val="clear" w:pos="454"/>
                <w:tab w:val="clear" w:pos="680"/>
              </w:tabs>
              <w:ind w:left="-54" w:right="-81"/>
              <w:jc w:val="center"/>
              <w:rPr>
                <w:rFonts w:cs="Times New Roman"/>
                <w:sz w:val="22"/>
                <w:szCs w:val="22"/>
              </w:rPr>
            </w:pPr>
            <w:r w:rsidRPr="00515545">
              <w:rPr>
                <w:rFonts w:cs="Times New Roman"/>
                <w:sz w:val="22"/>
                <w:szCs w:val="22"/>
              </w:rPr>
              <w:t>In Thousand Baht</w:t>
            </w:r>
          </w:p>
        </w:tc>
      </w:tr>
      <w:tr w:rsidR="0060454B" w:rsidRPr="004426C4" w14:paraId="7AF95E07" w14:textId="77777777" w:rsidTr="004E7D0A">
        <w:trPr>
          <w:trHeight w:val="80"/>
        </w:trPr>
        <w:tc>
          <w:tcPr>
            <w:tcW w:w="4145" w:type="dxa"/>
            <w:vAlign w:val="bottom"/>
          </w:tcPr>
          <w:p w14:paraId="4C63156D" w14:textId="77777777" w:rsidR="0060454B" w:rsidRDefault="0060454B" w:rsidP="006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2835" w:type="dxa"/>
            <w:gridSpan w:val="3"/>
            <w:tcBorders>
              <w:top w:val="single" w:sz="4" w:space="0" w:color="auto"/>
            </w:tcBorders>
            <w:vAlign w:val="center"/>
          </w:tcPr>
          <w:p w14:paraId="57AF2A92" w14:textId="3770FA51"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Consolidated</w:t>
            </w:r>
          </w:p>
        </w:tc>
        <w:tc>
          <w:tcPr>
            <w:tcW w:w="236" w:type="dxa"/>
            <w:tcBorders>
              <w:top w:val="single" w:sz="4" w:space="0" w:color="auto"/>
            </w:tcBorders>
            <w:vAlign w:val="center"/>
          </w:tcPr>
          <w:p w14:paraId="7600FE73" w14:textId="77777777" w:rsidR="0060454B" w:rsidRPr="004426C4" w:rsidRDefault="0060454B" w:rsidP="006045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829" w:type="dxa"/>
            <w:gridSpan w:val="3"/>
            <w:tcBorders>
              <w:top w:val="single" w:sz="4" w:space="0" w:color="auto"/>
            </w:tcBorders>
            <w:vAlign w:val="center"/>
          </w:tcPr>
          <w:p w14:paraId="287A6820" w14:textId="043FB6B1"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Separate</w:t>
            </w:r>
          </w:p>
        </w:tc>
      </w:tr>
      <w:tr w:rsidR="0060454B" w:rsidRPr="004426C4" w14:paraId="446BA597" w14:textId="77777777" w:rsidTr="004E7D0A">
        <w:trPr>
          <w:trHeight w:val="80"/>
        </w:trPr>
        <w:tc>
          <w:tcPr>
            <w:tcW w:w="4145" w:type="dxa"/>
            <w:vAlign w:val="bottom"/>
          </w:tcPr>
          <w:p w14:paraId="4B991A8B" w14:textId="77777777" w:rsidR="0060454B" w:rsidRDefault="0060454B" w:rsidP="006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2835" w:type="dxa"/>
            <w:gridSpan w:val="3"/>
            <w:vAlign w:val="center"/>
          </w:tcPr>
          <w:p w14:paraId="1DF43FD7" w14:textId="1B505FCC"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financial statements</w:t>
            </w:r>
          </w:p>
        </w:tc>
        <w:tc>
          <w:tcPr>
            <w:tcW w:w="236" w:type="dxa"/>
            <w:vAlign w:val="center"/>
          </w:tcPr>
          <w:p w14:paraId="3E41D972" w14:textId="77777777" w:rsidR="0060454B" w:rsidRPr="004426C4" w:rsidRDefault="0060454B" w:rsidP="006045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829" w:type="dxa"/>
            <w:gridSpan w:val="3"/>
            <w:vAlign w:val="center"/>
          </w:tcPr>
          <w:p w14:paraId="15E31A10" w14:textId="7577D120"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financial statements</w:t>
            </w:r>
          </w:p>
        </w:tc>
      </w:tr>
      <w:tr w:rsidR="001548EB" w:rsidRPr="004426C4" w14:paraId="28E861C3" w14:textId="77777777" w:rsidTr="009D40FE">
        <w:trPr>
          <w:trHeight w:val="80"/>
        </w:trPr>
        <w:tc>
          <w:tcPr>
            <w:tcW w:w="4145" w:type="dxa"/>
            <w:vAlign w:val="bottom"/>
          </w:tcPr>
          <w:p w14:paraId="027AB211"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272" w:type="dxa"/>
            <w:tcBorders>
              <w:top w:val="single" w:sz="4" w:space="0" w:color="auto"/>
            </w:tcBorders>
            <w:vAlign w:val="center"/>
          </w:tcPr>
          <w:p w14:paraId="380DE096" w14:textId="02476808" w:rsidR="001548EB" w:rsidRPr="00083EE3" w:rsidRDefault="007A47BA" w:rsidP="001548EB">
            <w:pPr>
              <w:tabs>
                <w:tab w:val="clear" w:pos="454"/>
                <w:tab w:val="clear" w:pos="680"/>
              </w:tabs>
              <w:ind w:left="-54" w:right="-81"/>
              <w:jc w:val="center"/>
              <w:rPr>
                <w:rFonts w:cs="Cordia New"/>
                <w:sz w:val="22"/>
                <w:szCs w:val="22"/>
              </w:rPr>
            </w:pPr>
            <w:r>
              <w:rPr>
                <w:rFonts w:cs="Times New Roman"/>
                <w:sz w:val="22"/>
                <w:szCs w:val="22"/>
              </w:rPr>
              <w:t>June</w:t>
            </w:r>
            <w:r w:rsidR="001548EB">
              <w:rPr>
                <w:rFonts w:cs="Times New Roman"/>
                <w:sz w:val="22"/>
                <w:szCs w:val="22"/>
              </w:rPr>
              <w:t xml:space="preserve"> 3</w:t>
            </w:r>
            <w:r>
              <w:rPr>
                <w:rFonts w:cs="Times New Roman"/>
                <w:sz w:val="22"/>
                <w:szCs w:val="22"/>
              </w:rPr>
              <w:t>0</w:t>
            </w:r>
            <w:r w:rsidR="001548EB" w:rsidRPr="00515545">
              <w:rPr>
                <w:rFonts w:cs="Times New Roman"/>
                <w:sz w:val="22"/>
                <w:szCs w:val="22"/>
              </w:rPr>
              <w:t>,</w:t>
            </w:r>
          </w:p>
        </w:tc>
        <w:tc>
          <w:tcPr>
            <w:tcW w:w="241" w:type="dxa"/>
            <w:tcBorders>
              <w:top w:val="single" w:sz="4" w:space="0" w:color="auto"/>
            </w:tcBorders>
            <w:vAlign w:val="center"/>
          </w:tcPr>
          <w:p w14:paraId="076DACFF"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2" w:type="dxa"/>
            <w:tcBorders>
              <w:top w:val="single" w:sz="4" w:space="0" w:color="auto"/>
            </w:tcBorders>
            <w:vAlign w:val="center"/>
          </w:tcPr>
          <w:p w14:paraId="1592563B" w14:textId="307EDA3D"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c>
          <w:tcPr>
            <w:tcW w:w="236" w:type="dxa"/>
          </w:tcPr>
          <w:p w14:paraId="2A02D3A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vAlign w:val="center"/>
          </w:tcPr>
          <w:p w14:paraId="497D71D3" w14:textId="46A33E93" w:rsidR="001548EB" w:rsidRPr="00083EE3" w:rsidRDefault="007A47BA" w:rsidP="001548EB">
            <w:pPr>
              <w:tabs>
                <w:tab w:val="clear" w:pos="454"/>
                <w:tab w:val="clear" w:pos="680"/>
              </w:tabs>
              <w:ind w:left="-54" w:right="-81"/>
              <w:jc w:val="center"/>
              <w:rPr>
                <w:rFonts w:cs="Cordia New"/>
                <w:sz w:val="22"/>
                <w:szCs w:val="22"/>
              </w:rPr>
            </w:pPr>
            <w:r>
              <w:rPr>
                <w:rFonts w:cs="Times New Roman"/>
                <w:sz w:val="22"/>
                <w:szCs w:val="22"/>
              </w:rPr>
              <w:t>June</w:t>
            </w:r>
            <w:r w:rsidR="001548EB">
              <w:rPr>
                <w:rFonts w:cs="Times New Roman"/>
                <w:sz w:val="22"/>
                <w:szCs w:val="22"/>
              </w:rPr>
              <w:t xml:space="preserve"> 3</w:t>
            </w:r>
            <w:r>
              <w:rPr>
                <w:rFonts w:cs="Times New Roman"/>
                <w:sz w:val="22"/>
                <w:szCs w:val="22"/>
              </w:rPr>
              <w:t>0</w:t>
            </w:r>
            <w:r w:rsidR="001548EB" w:rsidRPr="00515545">
              <w:rPr>
                <w:rFonts w:cs="Times New Roman"/>
                <w:sz w:val="22"/>
                <w:szCs w:val="22"/>
              </w:rPr>
              <w:t>,</w:t>
            </w:r>
          </w:p>
        </w:tc>
        <w:tc>
          <w:tcPr>
            <w:tcW w:w="236" w:type="dxa"/>
            <w:tcBorders>
              <w:top w:val="single" w:sz="4" w:space="0" w:color="auto"/>
            </w:tcBorders>
            <w:vAlign w:val="center"/>
          </w:tcPr>
          <w:p w14:paraId="6C84772D"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3" w:type="dxa"/>
            <w:tcBorders>
              <w:top w:val="single" w:sz="4" w:space="0" w:color="auto"/>
            </w:tcBorders>
            <w:vAlign w:val="center"/>
          </w:tcPr>
          <w:p w14:paraId="30DCFD26" w14:textId="62054A8A"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r>
      <w:tr w:rsidR="001548EB" w:rsidRPr="004426C4" w14:paraId="17729977" w14:textId="77777777" w:rsidTr="009D40FE">
        <w:trPr>
          <w:trHeight w:val="80"/>
        </w:trPr>
        <w:tc>
          <w:tcPr>
            <w:tcW w:w="4145" w:type="dxa"/>
            <w:vAlign w:val="bottom"/>
          </w:tcPr>
          <w:p w14:paraId="75FB5033"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bottom w:val="single" w:sz="4" w:space="0" w:color="auto"/>
            </w:tcBorders>
            <w:vAlign w:val="center"/>
          </w:tcPr>
          <w:p w14:paraId="4540B6FA" w14:textId="5BBA8493"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2026</w:t>
            </w:r>
          </w:p>
        </w:tc>
        <w:tc>
          <w:tcPr>
            <w:tcW w:w="241" w:type="dxa"/>
            <w:vAlign w:val="center"/>
          </w:tcPr>
          <w:p w14:paraId="5EB877C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center"/>
              <w:rPr>
                <w:rFonts w:cs="Times New Roman"/>
                <w:sz w:val="22"/>
                <w:szCs w:val="22"/>
              </w:rPr>
            </w:pPr>
          </w:p>
        </w:tc>
        <w:tc>
          <w:tcPr>
            <w:tcW w:w="1322" w:type="dxa"/>
            <w:vAlign w:val="center"/>
          </w:tcPr>
          <w:p w14:paraId="65D8CB49" w14:textId="28964DC7"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2025</w:t>
            </w:r>
          </w:p>
        </w:tc>
        <w:tc>
          <w:tcPr>
            <w:tcW w:w="236" w:type="dxa"/>
          </w:tcPr>
          <w:p w14:paraId="48FBAB3A"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center"/>
          </w:tcPr>
          <w:p w14:paraId="79E4A5A3" w14:textId="44E23C45"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2026</w:t>
            </w:r>
          </w:p>
        </w:tc>
        <w:tc>
          <w:tcPr>
            <w:tcW w:w="236" w:type="dxa"/>
            <w:vAlign w:val="center"/>
          </w:tcPr>
          <w:p w14:paraId="53B348B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center"/>
          </w:tcPr>
          <w:p w14:paraId="1FF86620" w14:textId="51020AE1"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2025</w:t>
            </w:r>
          </w:p>
        </w:tc>
      </w:tr>
      <w:tr w:rsidR="001548EB" w:rsidRPr="004426C4" w14:paraId="1A8C98BD" w14:textId="77777777" w:rsidTr="009D40FE">
        <w:trPr>
          <w:trHeight w:val="80"/>
        </w:trPr>
        <w:tc>
          <w:tcPr>
            <w:tcW w:w="4145" w:type="dxa"/>
            <w:vAlign w:val="bottom"/>
          </w:tcPr>
          <w:p w14:paraId="2CCE7250"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top w:val="single" w:sz="4" w:space="0" w:color="auto"/>
            </w:tcBorders>
          </w:tcPr>
          <w:p w14:paraId="070436CA" w14:textId="77777777" w:rsidR="001548EB" w:rsidRPr="004426C4" w:rsidRDefault="001548EB" w:rsidP="001548EB">
            <w:pPr>
              <w:tabs>
                <w:tab w:val="left" w:pos="1268"/>
              </w:tabs>
              <w:ind w:right="222"/>
              <w:jc w:val="right"/>
              <w:rPr>
                <w:rFonts w:cs="Times New Roman"/>
                <w:sz w:val="22"/>
                <w:szCs w:val="22"/>
              </w:rPr>
            </w:pPr>
          </w:p>
        </w:tc>
        <w:tc>
          <w:tcPr>
            <w:tcW w:w="241" w:type="dxa"/>
          </w:tcPr>
          <w:p w14:paraId="47B6A10C"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tcPr>
          <w:p w14:paraId="444D3601"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tcPr>
          <w:p w14:paraId="611DACB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tcPr>
          <w:p w14:paraId="4A78A979"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vAlign w:val="bottom"/>
          </w:tcPr>
          <w:p w14:paraId="120A667E"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tcPr>
          <w:p w14:paraId="340AB9F4" w14:textId="77777777" w:rsidR="001548EB" w:rsidRPr="004426C4" w:rsidRDefault="001548EB" w:rsidP="001548EB">
            <w:pPr>
              <w:tabs>
                <w:tab w:val="left" w:pos="1268"/>
              </w:tabs>
              <w:ind w:right="222"/>
              <w:jc w:val="right"/>
              <w:rPr>
                <w:rFonts w:cs="Times New Roman"/>
                <w:sz w:val="22"/>
                <w:szCs w:val="22"/>
              </w:rPr>
            </w:pPr>
          </w:p>
        </w:tc>
      </w:tr>
      <w:tr w:rsidR="00ED5B24" w:rsidRPr="004426C4" w14:paraId="6F1D74D0" w14:textId="77777777" w:rsidTr="009D40FE">
        <w:tc>
          <w:tcPr>
            <w:tcW w:w="4145" w:type="dxa"/>
            <w:vAlign w:val="bottom"/>
          </w:tcPr>
          <w:p w14:paraId="22763AC8" w14:textId="3FEAE5BA" w:rsidR="00ED5B24" w:rsidRPr="004426C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Pr>
                <w:rFonts w:cs="Times New Roman"/>
                <w:sz w:val="22"/>
                <w:szCs w:val="22"/>
              </w:rPr>
            </w:pPr>
            <w:r>
              <w:rPr>
                <w:rFonts w:cs="Times New Roman"/>
                <w:sz w:val="22"/>
                <w:szCs w:val="22"/>
              </w:rPr>
              <w:t>Trade payables</w:t>
            </w:r>
          </w:p>
        </w:tc>
        <w:tc>
          <w:tcPr>
            <w:tcW w:w="1272" w:type="dxa"/>
            <w:tcBorders>
              <w:bottom w:val="single" w:sz="4" w:space="0" w:color="auto"/>
            </w:tcBorders>
            <w:vAlign w:val="bottom"/>
          </w:tcPr>
          <w:p w14:paraId="2CB9C840" w14:textId="54128374" w:rsidR="00ED5B24" w:rsidRPr="005D4B5E" w:rsidRDefault="006A5987"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6A5987">
              <w:rPr>
                <w:rFonts w:cs="Times New Roman"/>
                <w:sz w:val="22"/>
                <w:szCs w:val="22"/>
              </w:rPr>
              <w:t>605</w:t>
            </w:r>
          </w:p>
        </w:tc>
        <w:tc>
          <w:tcPr>
            <w:tcW w:w="241" w:type="dxa"/>
          </w:tcPr>
          <w:p w14:paraId="6E43FE90"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4189C6CF" w14:textId="478A555E" w:rsidR="00ED5B24" w:rsidRPr="00C93EC5"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456E63">
              <w:rPr>
                <w:rFonts w:cs="Times New Roman"/>
                <w:sz w:val="22"/>
                <w:szCs w:val="22"/>
              </w:rPr>
              <w:t>10,456</w:t>
            </w:r>
          </w:p>
        </w:tc>
        <w:tc>
          <w:tcPr>
            <w:tcW w:w="236" w:type="dxa"/>
          </w:tcPr>
          <w:p w14:paraId="5D9CCDA3"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bottom w:val="single" w:sz="4" w:space="0" w:color="auto"/>
            </w:tcBorders>
            <w:vAlign w:val="bottom"/>
          </w:tcPr>
          <w:p w14:paraId="6389C945" w14:textId="4E429940" w:rsidR="00ED5B24" w:rsidRPr="005D4B5E" w:rsidRDefault="00320FF5"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36" w:type="dxa"/>
            <w:vAlign w:val="bottom"/>
          </w:tcPr>
          <w:p w14:paraId="37FB3ADA"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tcPr>
          <w:p w14:paraId="3C0D8E6B" w14:textId="57ACD929" w:rsidR="00ED5B24" w:rsidRPr="00C93EC5" w:rsidRDefault="00ED5B24"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7,329</w:t>
            </w:r>
          </w:p>
        </w:tc>
      </w:tr>
      <w:tr w:rsidR="00ED5B24" w:rsidRPr="00ED5B24" w14:paraId="6940908E" w14:textId="77777777" w:rsidTr="009D40FE">
        <w:tc>
          <w:tcPr>
            <w:tcW w:w="4145" w:type="dxa"/>
            <w:vAlign w:val="bottom"/>
          </w:tcPr>
          <w:p w14:paraId="58173683"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 w:right="-111"/>
              <w:rPr>
                <w:rFonts w:cs="Times New Roman"/>
                <w:sz w:val="16"/>
                <w:szCs w:val="16"/>
                <w:cs/>
              </w:rPr>
            </w:pPr>
          </w:p>
        </w:tc>
        <w:tc>
          <w:tcPr>
            <w:tcW w:w="1272" w:type="dxa"/>
            <w:tcBorders>
              <w:top w:val="single" w:sz="4" w:space="0" w:color="auto"/>
            </w:tcBorders>
            <w:vAlign w:val="bottom"/>
          </w:tcPr>
          <w:p w14:paraId="0D932F9C"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160" w:lineRule="atLeast"/>
              <w:rPr>
                <w:rFonts w:cs="Times New Roman"/>
                <w:sz w:val="16"/>
                <w:szCs w:val="16"/>
              </w:rPr>
            </w:pPr>
          </w:p>
        </w:tc>
        <w:tc>
          <w:tcPr>
            <w:tcW w:w="241" w:type="dxa"/>
          </w:tcPr>
          <w:p w14:paraId="62963C5A" w14:textId="77777777" w:rsidR="00ED5B24" w:rsidRPr="00ED5B2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60"/>
              <w:jc w:val="right"/>
              <w:rPr>
                <w:rFonts w:cs="Times New Roman"/>
                <w:sz w:val="16"/>
                <w:szCs w:val="16"/>
              </w:rPr>
            </w:pPr>
          </w:p>
        </w:tc>
        <w:tc>
          <w:tcPr>
            <w:tcW w:w="1322" w:type="dxa"/>
            <w:tcBorders>
              <w:top w:val="single" w:sz="4" w:space="0" w:color="auto"/>
            </w:tcBorders>
            <w:vAlign w:val="bottom"/>
          </w:tcPr>
          <w:p w14:paraId="389629E1"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160" w:lineRule="atLeast"/>
              <w:rPr>
                <w:rFonts w:cs="Times New Roman"/>
                <w:sz w:val="16"/>
                <w:szCs w:val="16"/>
              </w:rPr>
            </w:pPr>
          </w:p>
        </w:tc>
        <w:tc>
          <w:tcPr>
            <w:tcW w:w="236" w:type="dxa"/>
          </w:tcPr>
          <w:p w14:paraId="73D166C4" w14:textId="77777777" w:rsidR="00ED5B24" w:rsidRPr="00ED5B2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60"/>
              <w:jc w:val="right"/>
              <w:rPr>
                <w:rFonts w:cs="Times New Roman"/>
                <w:sz w:val="16"/>
                <w:szCs w:val="16"/>
              </w:rPr>
            </w:pPr>
          </w:p>
        </w:tc>
        <w:tc>
          <w:tcPr>
            <w:tcW w:w="1270" w:type="dxa"/>
            <w:tcBorders>
              <w:top w:val="single" w:sz="4" w:space="0" w:color="auto"/>
            </w:tcBorders>
            <w:vAlign w:val="bottom"/>
          </w:tcPr>
          <w:p w14:paraId="436058BA"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160" w:lineRule="atLeast"/>
              <w:rPr>
                <w:rFonts w:cs="Times New Roman"/>
                <w:sz w:val="16"/>
                <w:szCs w:val="16"/>
              </w:rPr>
            </w:pPr>
          </w:p>
        </w:tc>
        <w:tc>
          <w:tcPr>
            <w:tcW w:w="236" w:type="dxa"/>
            <w:vAlign w:val="bottom"/>
          </w:tcPr>
          <w:p w14:paraId="6238A438" w14:textId="77777777" w:rsidR="00ED5B24" w:rsidRPr="00ED5B2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60"/>
              <w:jc w:val="right"/>
              <w:rPr>
                <w:rFonts w:cs="Times New Roman"/>
                <w:sz w:val="16"/>
                <w:szCs w:val="16"/>
              </w:rPr>
            </w:pPr>
          </w:p>
        </w:tc>
        <w:tc>
          <w:tcPr>
            <w:tcW w:w="1323" w:type="dxa"/>
            <w:tcBorders>
              <w:top w:val="single" w:sz="4" w:space="0" w:color="auto"/>
            </w:tcBorders>
          </w:tcPr>
          <w:p w14:paraId="3200F194"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160" w:lineRule="atLeast"/>
              <w:rPr>
                <w:rFonts w:cs="Times New Roman"/>
                <w:sz w:val="16"/>
                <w:szCs w:val="16"/>
              </w:rPr>
            </w:pPr>
          </w:p>
        </w:tc>
      </w:tr>
      <w:tr w:rsidR="00ED5B24" w:rsidRPr="004426C4" w14:paraId="5DBFC3D1" w14:textId="77777777" w:rsidTr="009D40FE">
        <w:tc>
          <w:tcPr>
            <w:tcW w:w="4145" w:type="dxa"/>
            <w:vAlign w:val="bottom"/>
          </w:tcPr>
          <w:p w14:paraId="3066394A" w14:textId="317BEE88" w:rsid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sidRPr="00A6661B">
              <w:rPr>
                <w:rFonts w:cs="Times New Roman"/>
                <w:sz w:val="22"/>
                <w:szCs w:val="22"/>
              </w:rPr>
              <w:t xml:space="preserve">Other </w:t>
            </w:r>
            <w:r>
              <w:rPr>
                <w:sz w:val="22"/>
                <w:szCs w:val="28"/>
              </w:rPr>
              <w:t xml:space="preserve">current </w:t>
            </w:r>
            <w:r w:rsidRPr="00A6661B">
              <w:rPr>
                <w:rFonts w:cs="Times New Roman"/>
                <w:sz w:val="22"/>
                <w:szCs w:val="22"/>
              </w:rPr>
              <w:t>payables</w:t>
            </w:r>
          </w:p>
        </w:tc>
        <w:tc>
          <w:tcPr>
            <w:tcW w:w="1272" w:type="dxa"/>
            <w:vAlign w:val="bottom"/>
          </w:tcPr>
          <w:p w14:paraId="5CB09BFB" w14:textId="77777777" w:rsidR="00ED5B24" w:rsidRPr="005D4B5E"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7E5CCCB0"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Pr>
          <w:p w14:paraId="49257A57" w14:textId="77777777" w:rsidR="00ED5B24" w:rsidRPr="00C93EC5"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3DD345EE"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6D2E8BA2" w14:textId="77777777" w:rsidR="00ED5B24" w:rsidRPr="005D4B5E"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vAlign w:val="bottom"/>
          </w:tcPr>
          <w:p w14:paraId="2DAFAD54"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Pr>
          <w:p w14:paraId="47994383" w14:textId="77777777" w:rsidR="00ED5B24" w:rsidRPr="00C93EC5"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9D40FE" w:rsidRPr="004426C4" w14:paraId="2F838AD8" w14:textId="77777777" w:rsidTr="009D40FE">
        <w:tc>
          <w:tcPr>
            <w:tcW w:w="4145" w:type="dxa"/>
            <w:vAlign w:val="bottom"/>
          </w:tcPr>
          <w:p w14:paraId="6CF696F6" w14:textId="6B924373" w:rsidR="009D40FE" w:rsidRPr="00CA227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heme="minorBidi"/>
                <w:sz w:val="22"/>
                <w:szCs w:val="22"/>
              </w:rPr>
            </w:pPr>
            <w:r>
              <w:rPr>
                <w:rFonts w:cs="Times New Roman"/>
                <w:sz w:val="22"/>
                <w:szCs w:val="22"/>
              </w:rPr>
              <w:t xml:space="preserve">Other payables to related parties </w:t>
            </w:r>
            <w:r>
              <w:rPr>
                <w:rFonts w:cstheme="minorBidi"/>
                <w:sz w:val="22"/>
                <w:szCs w:val="22"/>
              </w:rPr>
              <w:t>(Note 3)</w:t>
            </w:r>
          </w:p>
        </w:tc>
        <w:tc>
          <w:tcPr>
            <w:tcW w:w="1272" w:type="dxa"/>
            <w:vAlign w:val="bottom"/>
          </w:tcPr>
          <w:p w14:paraId="4B0A537A" w14:textId="712713D9" w:rsidR="009D40FE" w:rsidRPr="005D4B5E" w:rsidRDefault="004D011F"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4D011F">
              <w:rPr>
                <w:rFonts w:cs="Times New Roman"/>
                <w:sz w:val="22"/>
                <w:szCs w:val="22"/>
              </w:rPr>
              <w:t>336</w:t>
            </w:r>
          </w:p>
        </w:tc>
        <w:tc>
          <w:tcPr>
            <w:tcW w:w="241" w:type="dxa"/>
          </w:tcPr>
          <w:p w14:paraId="66314FC0"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0CCD7030" w14:textId="20F9D0FD"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351</w:t>
            </w:r>
          </w:p>
        </w:tc>
        <w:tc>
          <w:tcPr>
            <w:tcW w:w="236" w:type="dxa"/>
          </w:tcPr>
          <w:p w14:paraId="4055A972"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3152433F" w14:textId="05D03FB8" w:rsidR="009D40FE" w:rsidRPr="005D4B5E" w:rsidRDefault="008A453C"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8A453C">
              <w:rPr>
                <w:rFonts w:cs="Times New Roman"/>
                <w:sz w:val="22"/>
                <w:szCs w:val="22"/>
              </w:rPr>
              <w:t>1,195</w:t>
            </w:r>
          </w:p>
        </w:tc>
        <w:tc>
          <w:tcPr>
            <w:tcW w:w="236" w:type="dxa"/>
            <w:vAlign w:val="bottom"/>
          </w:tcPr>
          <w:p w14:paraId="3BEA90A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Pr>
          <w:p w14:paraId="30BBCBBB" w14:textId="1D13DBD4"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1,17</w:t>
            </w:r>
            <w:r>
              <w:rPr>
                <w:rFonts w:cs="Times New Roman"/>
                <w:sz w:val="22"/>
                <w:szCs w:val="22"/>
              </w:rPr>
              <w:t>3</w:t>
            </w:r>
          </w:p>
        </w:tc>
      </w:tr>
      <w:tr w:rsidR="00A05F9E" w:rsidRPr="004426C4" w14:paraId="308E5EF0" w14:textId="77777777" w:rsidTr="009D40FE">
        <w:tc>
          <w:tcPr>
            <w:tcW w:w="4145" w:type="dxa"/>
            <w:vAlign w:val="bottom"/>
          </w:tcPr>
          <w:p w14:paraId="64724600" w14:textId="27FD32B8" w:rsidR="00A05F9E" w:rsidRPr="004426C4" w:rsidRDefault="00A05F9E" w:rsidP="00A0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cs/>
              </w:rPr>
            </w:pPr>
            <w:r>
              <w:rPr>
                <w:rFonts w:cs="Times New Roman"/>
                <w:sz w:val="22"/>
                <w:szCs w:val="22"/>
              </w:rPr>
              <w:t>Other payables and accrued expenses</w:t>
            </w:r>
          </w:p>
        </w:tc>
        <w:tc>
          <w:tcPr>
            <w:tcW w:w="1272" w:type="dxa"/>
            <w:vAlign w:val="bottom"/>
          </w:tcPr>
          <w:p w14:paraId="0EF45D6C" w14:textId="627596C3" w:rsidR="00A05F9E" w:rsidRPr="005D4B5E" w:rsidRDefault="00A05F9E" w:rsidP="00A0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923DD5">
              <w:rPr>
                <w:rFonts w:cs="Times New Roman"/>
                <w:sz w:val="22"/>
                <w:szCs w:val="22"/>
              </w:rPr>
              <w:t>26,178</w:t>
            </w:r>
          </w:p>
        </w:tc>
        <w:tc>
          <w:tcPr>
            <w:tcW w:w="241" w:type="dxa"/>
          </w:tcPr>
          <w:p w14:paraId="4FB0AF88" w14:textId="77777777" w:rsidR="00A05F9E" w:rsidRPr="004426C4" w:rsidRDefault="00A05F9E" w:rsidP="00A05F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484AD031" w14:textId="5B0DF5EB" w:rsidR="00A05F9E" w:rsidRPr="00C93EC5" w:rsidRDefault="00A05F9E" w:rsidP="00A0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923DD5">
              <w:rPr>
                <w:rFonts w:cs="Times New Roman"/>
                <w:sz w:val="22"/>
                <w:szCs w:val="22"/>
              </w:rPr>
              <w:t>25,562</w:t>
            </w:r>
          </w:p>
        </w:tc>
        <w:tc>
          <w:tcPr>
            <w:tcW w:w="236" w:type="dxa"/>
          </w:tcPr>
          <w:p w14:paraId="7921D531" w14:textId="77777777" w:rsidR="00A05F9E" w:rsidRPr="004426C4" w:rsidRDefault="00A05F9E" w:rsidP="00A05F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21FCC080" w14:textId="1DB3BC2C" w:rsidR="00A05F9E" w:rsidRPr="005D4B5E" w:rsidRDefault="00A05F9E" w:rsidP="00A0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23DD5">
              <w:rPr>
                <w:rFonts w:cs="Times New Roman"/>
                <w:sz w:val="22"/>
                <w:szCs w:val="22"/>
              </w:rPr>
              <w:t>20,631</w:t>
            </w:r>
          </w:p>
        </w:tc>
        <w:tc>
          <w:tcPr>
            <w:tcW w:w="236" w:type="dxa"/>
            <w:vAlign w:val="bottom"/>
          </w:tcPr>
          <w:p w14:paraId="7871A02D" w14:textId="77777777" w:rsidR="00A05F9E" w:rsidRPr="004426C4" w:rsidRDefault="00A05F9E" w:rsidP="00A05F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3A1AC899" w14:textId="10FA5033" w:rsidR="00A05F9E" w:rsidRPr="00C93EC5" w:rsidRDefault="00A05F9E" w:rsidP="00A0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23DD5">
              <w:rPr>
                <w:rFonts w:cs="Times New Roman"/>
                <w:sz w:val="22"/>
                <w:szCs w:val="22"/>
              </w:rPr>
              <w:t>17,417</w:t>
            </w:r>
          </w:p>
        </w:tc>
      </w:tr>
      <w:tr w:rsidR="003C0861" w:rsidRPr="004426C4" w14:paraId="3F336277" w14:textId="77777777" w:rsidTr="009D40FE">
        <w:tc>
          <w:tcPr>
            <w:tcW w:w="4145" w:type="dxa"/>
            <w:vAlign w:val="bottom"/>
          </w:tcPr>
          <w:p w14:paraId="3454ED1F" w14:textId="4E1E83FC" w:rsidR="003C0861" w:rsidRDefault="003C0861"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sidRPr="003C0861">
              <w:rPr>
                <w:rFonts w:cs="Times New Roman"/>
                <w:sz w:val="22"/>
                <w:szCs w:val="22"/>
              </w:rPr>
              <w:t xml:space="preserve">Revenue Department </w:t>
            </w:r>
            <w:r>
              <w:rPr>
                <w:sz w:val="22"/>
                <w:szCs w:val="28"/>
              </w:rPr>
              <w:t>p</w:t>
            </w:r>
            <w:r w:rsidRPr="003C0861">
              <w:rPr>
                <w:rFonts w:cs="Times New Roman"/>
                <w:sz w:val="22"/>
                <w:szCs w:val="22"/>
              </w:rPr>
              <w:t>ayable</w:t>
            </w:r>
          </w:p>
        </w:tc>
        <w:tc>
          <w:tcPr>
            <w:tcW w:w="1272" w:type="dxa"/>
            <w:vAlign w:val="bottom"/>
          </w:tcPr>
          <w:p w14:paraId="3919A0F1" w14:textId="75428932" w:rsidR="003C0861" w:rsidRPr="0085342E" w:rsidRDefault="00923DD5"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923DD5">
              <w:rPr>
                <w:rFonts w:cs="Times New Roman"/>
                <w:sz w:val="22"/>
                <w:szCs w:val="22"/>
              </w:rPr>
              <w:t>22,443</w:t>
            </w:r>
          </w:p>
        </w:tc>
        <w:tc>
          <w:tcPr>
            <w:tcW w:w="241" w:type="dxa"/>
          </w:tcPr>
          <w:p w14:paraId="27401FDC" w14:textId="77777777" w:rsidR="003C0861" w:rsidRPr="004426C4" w:rsidRDefault="003C0861"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6212FA62" w14:textId="3F1FDF38" w:rsidR="003C0861" w:rsidRDefault="00923DD5"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923DD5">
              <w:rPr>
                <w:rFonts w:cs="Times New Roman"/>
                <w:sz w:val="22"/>
                <w:szCs w:val="22"/>
              </w:rPr>
              <w:t>15,402</w:t>
            </w:r>
          </w:p>
        </w:tc>
        <w:tc>
          <w:tcPr>
            <w:tcW w:w="236" w:type="dxa"/>
          </w:tcPr>
          <w:p w14:paraId="0D1C7C0A" w14:textId="77777777" w:rsidR="003C0861" w:rsidRPr="004426C4" w:rsidRDefault="003C0861"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18CF3778" w14:textId="141A46EA" w:rsidR="003C0861" w:rsidRPr="00B87F92" w:rsidRDefault="00923DD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23DD5">
              <w:rPr>
                <w:rFonts w:cs="Times New Roman"/>
                <w:sz w:val="22"/>
                <w:szCs w:val="22"/>
              </w:rPr>
              <w:t>1,185</w:t>
            </w:r>
          </w:p>
        </w:tc>
        <w:tc>
          <w:tcPr>
            <w:tcW w:w="236" w:type="dxa"/>
            <w:vAlign w:val="bottom"/>
          </w:tcPr>
          <w:p w14:paraId="608FB409" w14:textId="77777777" w:rsidR="003C0861" w:rsidRPr="004426C4" w:rsidRDefault="003C0861"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03FA9504" w14:textId="63AA2CD1" w:rsidR="003C0861" w:rsidRDefault="00A05F9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51</w:t>
            </w:r>
          </w:p>
        </w:tc>
      </w:tr>
      <w:tr w:rsidR="009D40FE" w:rsidRPr="004426C4" w14:paraId="0B9323D3" w14:textId="77777777" w:rsidTr="009D40FE">
        <w:tc>
          <w:tcPr>
            <w:tcW w:w="4145" w:type="dxa"/>
            <w:vAlign w:val="bottom"/>
          </w:tcPr>
          <w:p w14:paraId="60DCF05B" w14:textId="156A44BD"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Pr>
                <w:rFonts w:cs="Times New Roman"/>
                <w:sz w:val="22"/>
                <w:szCs w:val="22"/>
              </w:rPr>
              <w:t>Deposit for vehicle registration and insurance</w:t>
            </w:r>
          </w:p>
        </w:tc>
        <w:tc>
          <w:tcPr>
            <w:tcW w:w="1272" w:type="dxa"/>
            <w:vAlign w:val="bottom"/>
          </w:tcPr>
          <w:p w14:paraId="16FDC4BA" w14:textId="6FD4FCB0" w:rsidR="009D40FE" w:rsidRDefault="002D7764"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2D7764">
              <w:rPr>
                <w:rFonts w:cs="Times New Roman"/>
                <w:sz w:val="22"/>
                <w:szCs w:val="22"/>
              </w:rPr>
              <w:t>26,988</w:t>
            </w:r>
          </w:p>
        </w:tc>
        <w:tc>
          <w:tcPr>
            <w:tcW w:w="241" w:type="dxa"/>
          </w:tcPr>
          <w:p w14:paraId="2070DC1A"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24B8A4B1" w14:textId="07076C86"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25,271</w:t>
            </w:r>
          </w:p>
        </w:tc>
        <w:tc>
          <w:tcPr>
            <w:tcW w:w="236" w:type="dxa"/>
          </w:tcPr>
          <w:p w14:paraId="5A92EC92"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518A87D0" w14:textId="274F831E" w:rsidR="009D40FE" w:rsidRDefault="00A05FC2"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05FC2">
              <w:rPr>
                <w:rFonts w:cs="Times New Roman"/>
                <w:sz w:val="22"/>
                <w:szCs w:val="22"/>
              </w:rPr>
              <w:t>22,817</w:t>
            </w:r>
          </w:p>
        </w:tc>
        <w:tc>
          <w:tcPr>
            <w:tcW w:w="236" w:type="dxa"/>
            <w:vAlign w:val="bottom"/>
          </w:tcPr>
          <w:p w14:paraId="4A890A2F"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06587BD4" w14:textId="78B043AC"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22,435</w:t>
            </w:r>
          </w:p>
        </w:tc>
      </w:tr>
      <w:tr w:rsidR="009D40FE" w:rsidRPr="004426C4" w14:paraId="74B44656" w14:textId="77777777" w:rsidTr="009D40FE">
        <w:tc>
          <w:tcPr>
            <w:tcW w:w="4145" w:type="dxa"/>
            <w:vAlign w:val="bottom"/>
          </w:tcPr>
          <w:p w14:paraId="26D204C9" w14:textId="12D0C7C0"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Pr>
                <w:rFonts w:cs="Times New Roman"/>
                <w:sz w:val="22"/>
                <w:szCs w:val="22"/>
              </w:rPr>
              <w:t xml:space="preserve">Deposit for equipment </w:t>
            </w:r>
          </w:p>
        </w:tc>
        <w:tc>
          <w:tcPr>
            <w:tcW w:w="1272" w:type="dxa"/>
            <w:vAlign w:val="bottom"/>
          </w:tcPr>
          <w:p w14:paraId="620E5029" w14:textId="0560956F" w:rsidR="009D40FE" w:rsidRPr="005D4B5E" w:rsidRDefault="003D6B8D"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3D6B8D">
              <w:rPr>
                <w:rFonts w:cs="Times New Roman"/>
                <w:sz w:val="22"/>
                <w:szCs w:val="22"/>
              </w:rPr>
              <w:t>6,981</w:t>
            </w:r>
          </w:p>
        </w:tc>
        <w:tc>
          <w:tcPr>
            <w:tcW w:w="241" w:type="dxa"/>
          </w:tcPr>
          <w:p w14:paraId="5A261720"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0252057D" w14:textId="42DAF88B"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8,220</w:t>
            </w:r>
          </w:p>
        </w:tc>
        <w:tc>
          <w:tcPr>
            <w:tcW w:w="236" w:type="dxa"/>
          </w:tcPr>
          <w:p w14:paraId="1FA93E3D"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center"/>
          </w:tcPr>
          <w:p w14:paraId="3AC57BFC" w14:textId="63468077" w:rsidR="009D40FE" w:rsidRDefault="00F6499F"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F6499F">
              <w:rPr>
                <w:rFonts w:cs="Times New Roman"/>
                <w:sz w:val="22"/>
                <w:szCs w:val="22"/>
              </w:rPr>
              <w:t>3,154</w:t>
            </w:r>
          </w:p>
        </w:tc>
        <w:tc>
          <w:tcPr>
            <w:tcW w:w="236" w:type="dxa"/>
            <w:vAlign w:val="bottom"/>
          </w:tcPr>
          <w:p w14:paraId="45324A83"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center"/>
          </w:tcPr>
          <w:p w14:paraId="356166DF" w14:textId="1D21142C"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4,537</w:t>
            </w:r>
          </w:p>
        </w:tc>
      </w:tr>
      <w:tr w:rsidR="009D40FE" w:rsidRPr="004426C4" w14:paraId="5EE782A6" w14:textId="77777777" w:rsidTr="009D40FE">
        <w:tc>
          <w:tcPr>
            <w:tcW w:w="4145" w:type="dxa"/>
            <w:vAlign w:val="bottom"/>
          </w:tcPr>
          <w:p w14:paraId="42FB3C77" w14:textId="0224C00F"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Pr>
                <w:rFonts w:cs="Times New Roman"/>
                <w:sz w:val="22"/>
                <w:szCs w:val="22"/>
              </w:rPr>
              <w:t>Advance from customers</w:t>
            </w:r>
          </w:p>
        </w:tc>
        <w:tc>
          <w:tcPr>
            <w:tcW w:w="1272" w:type="dxa"/>
            <w:vAlign w:val="bottom"/>
          </w:tcPr>
          <w:p w14:paraId="3B4B785F" w14:textId="41763568" w:rsidR="009D40FE" w:rsidRDefault="00771313"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71313">
              <w:rPr>
                <w:rFonts w:cs="Times New Roman"/>
                <w:sz w:val="22"/>
                <w:szCs w:val="22"/>
              </w:rPr>
              <w:t>2,271</w:t>
            </w:r>
          </w:p>
        </w:tc>
        <w:tc>
          <w:tcPr>
            <w:tcW w:w="241" w:type="dxa"/>
          </w:tcPr>
          <w:p w14:paraId="5955B7DE"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487B93F1" w14:textId="657DB83F"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2,86</w:t>
            </w:r>
            <w:r>
              <w:rPr>
                <w:rFonts w:cs="Times New Roman"/>
                <w:sz w:val="22"/>
                <w:szCs w:val="22"/>
              </w:rPr>
              <w:t>9</w:t>
            </w:r>
          </w:p>
        </w:tc>
        <w:tc>
          <w:tcPr>
            <w:tcW w:w="236" w:type="dxa"/>
          </w:tcPr>
          <w:p w14:paraId="47E76BA7"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center"/>
          </w:tcPr>
          <w:p w14:paraId="1419BD1D" w14:textId="56F9DBD4" w:rsidR="009D40FE" w:rsidRDefault="003408A1"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3408A1">
              <w:rPr>
                <w:rFonts w:cs="Times New Roman"/>
                <w:sz w:val="22"/>
                <w:szCs w:val="22"/>
              </w:rPr>
              <w:t>2,271</w:t>
            </w:r>
          </w:p>
        </w:tc>
        <w:tc>
          <w:tcPr>
            <w:tcW w:w="236" w:type="dxa"/>
            <w:vAlign w:val="bottom"/>
          </w:tcPr>
          <w:p w14:paraId="3A78B40A"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center"/>
          </w:tcPr>
          <w:p w14:paraId="439FA771" w14:textId="190FAB09"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2,86</w:t>
            </w:r>
            <w:r>
              <w:rPr>
                <w:rFonts w:cs="Times New Roman"/>
                <w:sz w:val="22"/>
                <w:szCs w:val="22"/>
              </w:rPr>
              <w:t>9</w:t>
            </w:r>
          </w:p>
        </w:tc>
      </w:tr>
      <w:tr w:rsidR="009D40FE" w:rsidRPr="004426C4" w14:paraId="0E724652" w14:textId="77777777" w:rsidTr="009D40FE">
        <w:tc>
          <w:tcPr>
            <w:tcW w:w="4145" w:type="dxa"/>
            <w:vAlign w:val="bottom"/>
          </w:tcPr>
          <w:p w14:paraId="728C0A05" w14:textId="369291E1" w:rsidR="009D40FE" w:rsidRPr="0090664B"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108"/>
              <w:rPr>
                <w:rFonts w:cs="Times New Roman"/>
                <w:sz w:val="22"/>
                <w:szCs w:val="22"/>
              </w:rPr>
            </w:pPr>
            <w:r>
              <w:rPr>
                <w:rFonts w:cs="Times New Roman"/>
                <w:sz w:val="22"/>
                <w:szCs w:val="22"/>
              </w:rPr>
              <w:t>Others</w:t>
            </w:r>
          </w:p>
        </w:tc>
        <w:tc>
          <w:tcPr>
            <w:tcW w:w="1272" w:type="dxa"/>
            <w:tcBorders>
              <w:bottom w:val="single" w:sz="4" w:space="0" w:color="auto"/>
            </w:tcBorders>
            <w:vAlign w:val="bottom"/>
          </w:tcPr>
          <w:p w14:paraId="01695B5B" w14:textId="67F26891" w:rsidR="009D40FE" w:rsidRPr="00A32B98" w:rsidRDefault="00C67F76" w:rsidP="00C6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C67F76">
              <w:rPr>
                <w:rFonts w:cs="Times New Roman"/>
                <w:sz w:val="22"/>
                <w:szCs w:val="22"/>
              </w:rPr>
              <w:t>40,765</w:t>
            </w:r>
          </w:p>
        </w:tc>
        <w:tc>
          <w:tcPr>
            <w:tcW w:w="241" w:type="dxa"/>
          </w:tcPr>
          <w:p w14:paraId="41E25726"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23362346" w14:textId="23123B3B"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40,9</w:t>
            </w:r>
            <w:r>
              <w:rPr>
                <w:rFonts w:cs="Times New Roman"/>
                <w:sz w:val="22"/>
                <w:szCs w:val="22"/>
              </w:rPr>
              <w:t>79</w:t>
            </w:r>
          </w:p>
        </w:tc>
        <w:tc>
          <w:tcPr>
            <w:tcW w:w="236" w:type="dxa"/>
          </w:tcPr>
          <w:p w14:paraId="6EF40AE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bottom w:val="single" w:sz="4" w:space="0" w:color="auto"/>
            </w:tcBorders>
            <w:vAlign w:val="bottom"/>
          </w:tcPr>
          <w:p w14:paraId="2352E48F" w14:textId="63EBC5A1" w:rsidR="009D40FE" w:rsidRPr="00A32B98" w:rsidRDefault="00CC76F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CC76F5">
              <w:rPr>
                <w:rFonts w:cs="Times New Roman"/>
                <w:sz w:val="22"/>
                <w:szCs w:val="22"/>
              </w:rPr>
              <w:t>31,715</w:t>
            </w:r>
          </w:p>
        </w:tc>
        <w:tc>
          <w:tcPr>
            <w:tcW w:w="236" w:type="dxa"/>
            <w:vAlign w:val="bottom"/>
          </w:tcPr>
          <w:p w14:paraId="3E17150C"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vAlign w:val="bottom"/>
          </w:tcPr>
          <w:p w14:paraId="168F31B2" w14:textId="092143F3"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30,466</w:t>
            </w:r>
          </w:p>
        </w:tc>
      </w:tr>
      <w:tr w:rsidR="009D40FE" w:rsidRPr="004426C4" w14:paraId="54FA88E2" w14:textId="77777777" w:rsidTr="009D40FE">
        <w:tc>
          <w:tcPr>
            <w:tcW w:w="4145" w:type="dxa"/>
            <w:vAlign w:val="bottom"/>
          </w:tcPr>
          <w:p w14:paraId="5100644C" w14:textId="77777777"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108"/>
              <w:rPr>
                <w:rFonts w:cs="Times New Roman"/>
                <w:sz w:val="22"/>
                <w:szCs w:val="22"/>
              </w:rPr>
            </w:pPr>
          </w:p>
        </w:tc>
        <w:tc>
          <w:tcPr>
            <w:tcW w:w="1272" w:type="dxa"/>
            <w:tcBorders>
              <w:top w:val="single" w:sz="4" w:space="0" w:color="auto"/>
            </w:tcBorders>
            <w:vAlign w:val="bottom"/>
          </w:tcPr>
          <w:p w14:paraId="17148D68" w14:textId="7C61FAEA" w:rsidR="009D40FE" w:rsidRPr="00A32B98" w:rsidRDefault="00F41972"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F41972">
              <w:rPr>
                <w:rFonts w:cs="Times New Roman"/>
                <w:sz w:val="22"/>
                <w:szCs w:val="22"/>
              </w:rPr>
              <w:t>125,962</w:t>
            </w:r>
          </w:p>
        </w:tc>
        <w:tc>
          <w:tcPr>
            <w:tcW w:w="241" w:type="dxa"/>
          </w:tcPr>
          <w:p w14:paraId="0A818170"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254F5113" w14:textId="0D7700F5"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11</w:t>
            </w:r>
            <w:r>
              <w:rPr>
                <w:rFonts w:cs="Times New Roman"/>
                <w:sz w:val="22"/>
                <w:szCs w:val="22"/>
              </w:rPr>
              <w:t>8,654</w:t>
            </w:r>
          </w:p>
        </w:tc>
        <w:tc>
          <w:tcPr>
            <w:tcW w:w="236" w:type="dxa"/>
          </w:tcPr>
          <w:p w14:paraId="6EE5FFE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vAlign w:val="bottom"/>
          </w:tcPr>
          <w:p w14:paraId="0896E4AA" w14:textId="0DDDF1E4" w:rsidR="009D40FE" w:rsidRPr="00A32B98" w:rsidRDefault="003265B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3265B5">
              <w:rPr>
                <w:rFonts w:cs="Times New Roman"/>
                <w:sz w:val="22"/>
                <w:szCs w:val="22"/>
              </w:rPr>
              <w:t>82,968</w:t>
            </w:r>
          </w:p>
        </w:tc>
        <w:tc>
          <w:tcPr>
            <w:tcW w:w="236" w:type="dxa"/>
            <w:vAlign w:val="bottom"/>
          </w:tcPr>
          <w:p w14:paraId="1FCEF399"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vAlign w:val="bottom"/>
          </w:tcPr>
          <w:p w14:paraId="61640401" w14:textId="5C388649"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7</w:t>
            </w:r>
            <w:r>
              <w:rPr>
                <w:rFonts w:cs="Times New Roman"/>
                <w:sz w:val="22"/>
                <w:szCs w:val="22"/>
              </w:rPr>
              <w:t>8,948</w:t>
            </w:r>
          </w:p>
        </w:tc>
      </w:tr>
      <w:tr w:rsidR="009D40FE" w:rsidRPr="004426C4" w14:paraId="4D8F4C98" w14:textId="77777777" w:rsidTr="009D40FE">
        <w:tc>
          <w:tcPr>
            <w:tcW w:w="4145" w:type="dxa"/>
            <w:vAlign w:val="bottom"/>
          </w:tcPr>
          <w:p w14:paraId="2A621CDF" w14:textId="77777777"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108"/>
              <w:rPr>
                <w:rFonts w:cs="Times New Roman"/>
                <w:sz w:val="22"/>
                <w:szCs w:val="22"/>
              </w:rPr>
            </w:pPr>
          </w:p>
        </w:tc>
        <w:tc>
          <w:tcPr>
            <w:tcW w:w="1272" w:type="dxa"/>
            <w:tcBorders>
              <w:top w:val="single" w:sz="4" w:space="0" w:color="auto"/>
            </w:tcBorders>
            <w:vAlign w:val="bottom"/>
          </w:tcPr>
          <w:p w14:paraId="10FA5787" w14:textId="77777777" w:rsidR="009D40FE" w:rsidRPr="00A32B98"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6EFC9894"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tcPr>
          <w:p w14:paraId="6B764AFE" w14:textId="77777777"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3427DB66"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vAlign w:val="center"/>
          </w:tcPr>
          <w:p w14:paraId="7818ABE5" w14:textId="77777777" w:rsidR="009D40FE" w:rsidRPr="00A32B98"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65877A3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tcPr>
          <w:p w14:paraId="19683393" w14:textId="77777777"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9D40FE" w:rsidRPr="004426C4" w14:paraId="07A5DE23" w14:textId="77777777" w:rsidTr="009D40FE">
        <w:trPr>
          <w:trHeight w:val="50"/>
        </w:trPr>
        <w:tc>
          <w:tcPr>
            <w:tcW w:w="4145" w:type="dxa"/>
            <w:vAlign w:val="bottom"/>
          </w:tcPr>
          <w:p w14:paraId="0D7A33EC" w14:textId="1F8F7E24" w:rsidR="009D40FE" w:rsidRPr="0090664B"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Pr>
                <w:rFonts w:cs="Times New Roman"/>
                <w:sz w:val="22"/>
                <w:szCs w:val="22"/>
              </w:rPr>
            </w:pPr>
            <w:r>
              <w:rPr>
                <w:rFonts w:cs="Times New Roman"/>
                <w:sz w:val="22"/>
                <w:szCs w:val="22"/>
              </w:rPr>
              <w:t>Total</w:t>
            </w:r>
          </w:p>
        </w:tc>
        <w:tc>
          <w:tcPr>
            <w:tcW w:w="1272" w:type="dxa"/>
            <w:tcBorders>
              <w:bottom w:val="double" w:sz="4" w:space="0" w:color="auto"/>
            </w:tcBorders>
            <w:vAlign w:val="bottom"/>
          </w:tcPr>
          <w:p w14:paraId="242689E7" w14:textId="17D61896" w:rsidR="009D40FE" w:rsidRPr="00A32B98" w:rsidRDefault="006A68C3"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6A68C3">
              <w:rPr>
                <w:rFonts w:cs="Times New Roman"/>
                <w:sz w:val="22"/>
                <w:szCs w:val="22"/>
              </w:rPr>
              <w:t>126,567</w:t>
            </w:r>
          </w:p>
        </w:tc>
        <w:tc>
          <w:tcPr>
            <w:tcW w:w="241" w:type="dxa"/>
          </w:tcPr>
          <w:p w14:paraId="758519FD" w14:textId="77777777" w:rsidR="009D40FE" w:rsidRPr="004426C4" w:rsidRDefault="009D40FE" w:rsidP="009D40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double" w:sz="4" w:space="0" w:color="auto"/>
            </w:tcBorders>
          </w:tcPr>
          <w:p w14:paraId="0E42EC29" w14:textId="296C6529"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12</w:t>
            </w:r>
            <w:r>
              <w:rPr>
                <w:rFonts w:cs="Times New Roman"/>
                <w:sz w:val="22"/>
                <w:szCs w:val="22"/>
              </w:rPr>
              <w:t>9,110</w:t>
            </w:r>
          </w:p>
        </w:tc>
        <w:tc>
          <w:tcPr>
            <w:tcW w:w="236" w:type="dxa"/>
          </w:tcPr>
          <w:p w14:paraId="386A8E14" w14:textId="77777777" w:rsidR="009D40FE" w:rsidRPr="004426C4" w:rsidRDefault="009D40FE" w:rsidP="009D40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bottom w:val="double" w:sz="4" w:space="0" w:color="auto"/>
            </w:tcBorders>
            <w:vAlign w:val="bottom"/>
          </w:tcPr>
          <w:p w14:paraId="6AD95D0B" w14:textId="477CD731" w:rsidR="009D40FE" w:rsidRPr="00A32B98" w:rsidRDefault="00501933"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01933">
              <w:rPr>
                <w:rFonts w:cs="Times New Roman"/>
                <w:sz w:val="22"/>
                <w:szCs w:val="22"/>
              </w:rPr>
              <w:t>82,968</w:t>
            </w:r>
          </w:p>
        </w:tc>
        <w:tc>
          <w:tcPr>
            <w:tcW w:w="236" w:type="dxa"/>
            <w:vAlign w:val="bottom"/>
          </w:tcPr>
          <w:p w14:paraId="2FD36FA6" w14:textId="77777777" w:rsidR="009D40FE" w:rsidRPr="004426C4" w:rsidRDefault="009D40FE" w:rsidP="009D40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double" w:sz="4" w:space="0" w:color="auto"/>
            </w:tcBorders>
          </w:tcPr>
          <w:p w14:paraId="5D6F087F" w14:textId="7F848385"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86,277</w:t>
            </w:r>
          </w:p>
        </w:tc>
      </w:tr>
    </w:tbl>
    <w:p w14:paraId="3F28D6AE" w14:textId="2BDAFABD" w:rsidR="00794C9A" w:rsidRPr="00515545" w:rsidRDefault="001548EB" w:rsidP="00ED5B24">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8E40A2">
        <w:rPr>
          <w:sz w:val="22"/>
          <w:szCs w:val="22"/>
        </w:rPr>
        <w:br w:type="page"/>
      </w:r>
      <w:r w:rsidR="00DC41C0" w:rsidRPr="00515545">
        <w:rPr>
          <w:b/>
          <w:bCs/>
          <w:caps/>
          <w:sz w:val="22"/>
          <w:szCs w:val="22"/>
        </w:rPr>
        <w:lastRenderedPageBreak/>
        <w:t xml:space="preserve">PROVISIONS FOR </w:t>
      </w:r>
      <w:r w:rsidR="00794C9A" w:rsidRPr="00515545">
        <w:rPr>
          <w:b/>
          <w:bCs/>
          <w:caps/>
          <w:sz w:val="22"/>
          <w:szCs w:val="22"/>
        </w:rPr>
        <w:t>EMPLOY</w:t>
      </w:r>
      <w:r w:rsidR="00DC41C0"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55E7933E"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Movements of </w:t>
      </w:r>
      <w:r w:rsidR="00DC41C0" w:rsidRPr="00515545">
        <w:rPr>
          <w:rFonts w:cs="Times New Roman"/>
          <w:sz w:val="22"/>
          <w:szCs w:val="22"/>
        </w:rPr>
        <w:t>provisions for employee</w:t>
      </w:r>
      <w:r w:rsidR="00872706" w:rsidRPr="00515545">
        <w:rPr>
          <w:rFonts w:cs="Times New Roman"/>
          <w:sz w:val="22"/>
          <w:szCs w:val="22"/>
        </w:rPr>
        <w:t xml:space="preserve"> benefits for the</w:t>
      </w:r>
      <w:r w:rsidR="00977DCA" w:rsidRPr="00515545">
        <w:rPr>
          <w:rFonts w:cs="Cordia New" w:hint="cs"/>
          <w:sz w:val="22"/>
          <w:szCs w:val="22"/>
          <w:cs/>
        </w:rPr>
        <w:t xml:space="preserve"> </w:t>
      </w:r>
      <w:r w:rsidR="0028279D">
        <w:rPr>
          <w:rFonts w:cs="Times New Roman"/>
          <w:sz w:val="22"/>
          <w:szCs w:val="22"/>
        </w:rPr>
        <w:t>six</w:t>
      </w:r>
      <w:r w:rsidR="00042087">
        <w:rPr>
          <w:rFonts w:cs="Times New Roman"/>
          <w:sz w:val="22"/>
          <w:szCs w:val="22"/>
        </w:rPr>
        <w:t>-month</w:t>
      </w:r>
      <w:r w:rsidR="00977DCA" w:rsidRPr="00515545">
        <w:rPr>
          <w:rFonts w:cs="Times New Roman"/>
          <w:sz w:val="22"/>
          <w:szCs w:val="22"/>
        </w:rPr>
        <w:t xml:space="preserve"> period</w:t>
      </w:r>
      <w:r w:rsidR="00851471" w:rsidRPr="00515545">
        <w:rPr>
          <w:rFonts w:cs="Times New Roman"/>
          <w:sz w:val="22"/>
          <w:szCs w:val="22"/>
        </w:rPr>
        <w:t xml:space="preserve"> </w:t>
      </w:r>
      <w:r w:rsidR="00977DCA" w:rsidRPr="00515545">
        <w:rPr>
          <w:rFonts w:cs="Times New Roman"/>
          <w:sz w:val="22"/>
          <w:szCs w:val="22"/>
        </w:rPr>
        <w:t xml:space="preserve">ended </w:t>
      </w:r>
      <w:r w:rsidR="007A47BA">
        <w:rPr>
          <w:rFonts w:cs="Times New Roman"/>
          <w:sz w:val="22"/>
          <w:szCs w:val="22"/>
        </w:rPr>
        <w:t>June</w:t>
      </w:r>
      <w:r w:rsidR="00772A94">
        <w:rPr>
          <w:rFonts w:cs="Times New Roman"/>
          <w:sz w:val="22"/>
          <w:szCs w:val="22"/>
        </w:rPr>
        <w:t xml:space="preserve"> 3</w:t>
      </w:r>
      <w:r w:rsidR="007A47BA">
        <w:rPr>
          <w:rFonts w:cs="Times New Roman"/>
          <w:sz w:val="22"/>
          <w:szCs w:val="22"/>
        </w:rPr>
        <w:t>0</w:t>
      </w:r>
      <w:r w:rsidR="00977DCA" w:rsidRPr="00515545">
        <w:rPr>
          <w:rFonts w:cs="Times New Roman"/>
          <w:sz w:val="22"/>
          <w:szCs w:val="22"/>
        </w:rPr>
        <w:t xml:space="preserve">, </w:t>
      </w:r>
      <w:r w:rsidR="00B52B12">
        <w:rPr>
          <w:rFonts w:cs="Times New Roman"/>
          <w:sz w:val="22"/>
          <w:szCs w:val="22"/>
        </w:rPr>
        <w:t xml:space="preserve">2026 </w:t>
      </w:r>
      <w:r w:rsidRPr="00515545">
        <w:rPr>
          <w:rFonts w:cs="Times New Roman"/>
          <w:sz w:val="22"/>
          <w:szCs w:val="22"/>
        </w:rPr>
        <w:t>are as follows:</w:t>
      </w:r>
    </w:p>
    <w:p w14:paraId="06F755FA" w14:textId="77777777"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W w:w="9356" w:type="dxa"/>
        <w:tblLayout w:type="fixed"/>
        <w:tblLook w:val="04A0" w:firstRow="1" w:lastRow="0" w:firstColumn="1" w:lastColumn="0" w:noHBand="0" w:noVBand="1"/>
      </w:tblPr>
      <w:tblGrid>
        <w:gridCol w:w="5387"/>
        <w:gridCol w:w="1843"/>
        <w:gridCol w:w="270"/>
        <w:gridCol w:w="1856"/>
      </w:tblGrid>
      <w:tr w:rsidR="00DC41C0" w:rsidRPr="00515545" w14:paraId="6B24D8F5" w14:textId="77777777" w:rsidTr="005D0395">
        <w:tc>
          <w:tcPr>
            <w:tcW w:w="5387" w:type="dxa"/>
            <w:vAlign w:val="bottom"/>
          </w:tcPr>
          <w:p w14:paraId="59AA1808" w14:textId="77777777" w:rsidR="00DC41C0" w:rsidRPr="00515545" w:rsidRDefault="00DC41C0" w:rsidP="00F47EDD">
            <w:pPr>
              <w:pStyle w:val="BodyText2"/>
              <w:ind w:left="-108"/>
              <w:rPr>
                <w:rFonts w:cs="Times New Roman"/>
                <w:sz w:val="22"/>
                <w:szCs w:val="22"/>
                <w:cs/>
                <w:lang w:eastAsia="en-US"/>
              </w:rPr>
            </w:pPr>
          </w:p>
        </w:tc>
        <w:tc>
          <w:tcPr>
            <w:tcW w:w="3969" w:type="dxa"/>
            <w:gridSpan w:val="3"/>
            <w:tcBorders>
              <w:bottom w:val="single" w:sz="4" w:space="0" w:color="auto"/>
            </w:tcBorders>
            <w:vAlign w:val="center"/>
          </w:tcPr>
          <w:p w14:paraId="6D68DE4B" w14:textId="77777777" w:rsidR="00DC41C0" w:rsidRPr="00515545" w:rsidRDefault="00DC41C0" w:rsidP="00DC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r w:rsidRPr="00515545">
              <w:rPr>
                <w:rFonts w:cs="Times New Roman"/>
                <w:sz w:val="22"/>
                <w:szCs w:val="22"/>
              </w:rPr>
              <w:t>In Thousand Baht</w:t>
            </w:r>
          </w:p>
        </w:tc>
      </w:tr>
      <w:tr w:rsidR="00DC41C0" w:rsidRPr="00515545" w14:paraId="50FBF508" w14:textId="77777777" w:rsidTr="005D0395">
        <w:tc>
          <w:tcPr>
            <w:tcW w:w="5387" w:type="dxa"/>
            <w:vAlign w:val="bottom"/>
          </w:tcPr>
          <w:p w14:paraId="7FA416A0" w14:textId="77777777" w:rsidR="00DC41C0" w:rsidRPr="00515545" w:rsidRDefault="00DC41C0" w:rsidP="00F47EDD">
            <w:pPr>
              <w:pStyle w:val="BodyText2"/>
              <w:ind w:left="-108"/>
              <w:rPr>
                <w:rFonts w:cs="Times New Roman"/>
                <w:sz w:val="22"/>
                <w:szCs w:val="22"/>
                <w:cs/>
                <w:lang w:eastAsia="en-US"/>
              </w:rPr>
            </w:pPr>
          </w:p>
        </w:tc>
        <w:tc>
          <w:tcPr>
            <w:tcW w:w="1843" w:type="dxa"/>
            <w:tcBorders>
              <w:top w:val="single" w:sz="4" w:space="0" w:color="auto"/>
            </w:tcBorders>
            <w:vAlign w:val="center"/>
          </w:tcPr>
          <w:p w14:paraId="5505006B"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Consolidated</w:t>
            </w:r>
          </w:p>
        </w:tc>
        <w:tc>
          <w:tcPr>
            <w:tcW w:w="270" w:type="dxa"/>
            <w:tcBorders>
              <w:top w:val="single" w:sz="4" w:space="0" w:color="auto"/>
            </w:tcBorders>
            <w:vAlign w:val="center"/>
          </w:tcPr>
          <w:p w14:paraId="3BEDF24C"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tcBorders>
              <w:top w:val="single" w:sz="4" w:space="0" w:color="auto"/>
            </w:tcBorders>
            <w:vAlign w:val="center"/>
          </w:tcPr>
          <w:p w14:paraId="327516E4"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Separate</w:t>
            </w:r>
          </w:p>
        </w:tc>
      </w:tr>
      <w:tr w:rsidR="00DC41C0" w:rsidRPr="00515545" w14:paraId="196CDA3C" w14:textId="77777777" w:rsidTr="005D0395">
        <w:tc>
          <w:tcPr>
            <w:tcW w:w="5387" w:type="dxa"/>
            <w:vAlign w:val="bottom"/>
          </w:tcPr>
          <w:p w14:paraId="6CF40354" w14:textId="77777777" w:rsidR="00DC41C0" w:rsidRPr="00515545" w:rsidRDefault="00DC41C0" w:rsidP="00F47EDD">
            <w:pPr>
              <w:pStyle w:val="BodyText2"/>
              <w:ind w:left="-108"/>
              <w:rPr>
                <w:rFonts w:cs="Times New Roman"/>
                <w:sz w:val="22"/>
                <w:szCs w:val="22"/>
                <w:cs/>
                <w:lang w:eastAsia="en-US"/>
              </w:rPr>
            </w:pPr>
          </w:p>
        </w:tc>
        <w:tc>
          <w:tcPr>
            <w:tcW w:w="1843" w:type="dxa"/>
            <w:vAlign w:val="center"/>
          </w:tcPr>
          <w:p w14:paraId="68309C08"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c>
          <w:tcPr>
            <w:tcW w:w="270" w:type="dxa"/>
            <w:vAlign w:val="center"/>
          </w:tcPr>
          <w:p w14:paraId="2BDEDC1D"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vAlign w:val="center"/>
          </w:tcPr>
          <w:p w14:paraId="1FAF0C05"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r>
      <w:tr w:rsidR="00DC41C0" w:rsidRPr="00515545" w14:paraId="77E583AB" w14:textId="77777777" w:rsidTr="005D0395">
        <w:tc>
          <w:tcPr>
            <w:tcW w:w="5387" w:type="dxa"/>
          </w:tcPr>
          <w:p w14:paraId="7FFCEF08" w14:textId="77777777" w:rsidR="00DC41C0" w:rsidRPr="00515545" w:rsidRDefault="00DC41C0" w:rsidP="00EC622E">
            <w:pPr>
              <w:pStyle w:val="BodyText2"/>
              <w:widowControl w:val="0"/>
              <w:overflowPunct w:val="0"/>
              <w:autoSpaceDE w:val="0"/>
              <w:autoSpaceDN w:val="0"/>
              <w:adjustRightInd w:val="0"/>
              <w:spacing w:line="120" w:lineRule="atLeast"/>
              <w:ind w:left="-108"/>
              <w:textAlignment w:val="baseline"/>
              <w:rPr>
                <w:rFonts w:cs="Times New Roman"/>
                <w:sz w:val="22"/>
                <w:szCs w:val="22"/>
                <w:lang w:val="en-US" w:eastAsia="en-US"/>
              </w:rPr>
            </w:pPr>
          </w:p>
        </w:tc>
        <w:tc>
          <w:tcPr>
            <w:tcW w:w="1843" w:type="dxa"/>
            <w:tcBorders>
              <w:top w:val="single" w:sz="4" w:space="0" w:color="auto"/>
            </w:tcBorders>
            <w:vAlign w:val="bottom"/>
          </w:tcPr>
          <w:p w14:paraId="256B11CD" w14:textId="77777777" w:rsidR="00DC41C0" w:rsidRPr="00515545" w:rsidRDefault="00DC41C0" w:rsidP="00EC622E">
            <w:pPr>
              <w:pStyle w:val="BodyText2"/>
              <w:spacing w:line="120" w:lineRule="atLeast"/>
              <w:ind w:right="39"/>
              <w:jc w:val="right"/>
              <w:rPr>
                <w:rFonts w:cs="Times New Roman"/>
                <w:sz w:val="22"/>
                <w:szCs w:val="22"/>
                <w:lang w:val="en-US"/>
              </w:rPr>
            </w:pPr>
          </w:p>
        </w:tc>
        <w:tc>
          <w:tcPr>
            <w:tcW w:w="270" w:type="dxa"/>
          </w:tcPr>
          <w:p w14:paraId="17969DBF" w14:textId="77777777" w:rsidR="00DC41C0" w:rsidRPr="00515545" w:rsidRDefault="00DC41C0" w:rsidP="00EC622E">
            <w:pPr>
              <w:pStyle w:val="BodyText2"/>
              <w:spacing w:line="120" w:lineRule="atLeast"/>
              <w:ind w:right="39"/>
              <w:jc w:val="right"/>
              <w:rPr>
                <w:rFonts w:cs="Times New Roman"/>
                <w:sz w:val="22"/>
                <w:szCs w:val="22"/>
                <w:lang w:val="en-US" w:eastAsia="en-US"/>
              </w:rPr>
            </w:pPr>
          </w:p>
        </w:tc>
        <w:tc>
          <w:tcPr>
            <w:tcW w:w="1856" w:type="dxa"/>
            <w:tcBorders>
              <w:top w:val="single" w:sz="4" w:space="0" w:color="auto"/>
            </w:tcBorders>
          </w:tcPr>
          <w:p w14:paraId="082E6BAD" w14:textId="77777777" w:rsidR="00DC41C0" w:rsidRPr="00515545" w:rsidRDefault="00DC41C0" w:rsidP="00EC622E">
            <w:pPr>
              <w:pStyle w:val="BodyText2"/>
              <w:spacing w:line="120" w:lineRule="atLeast"/>
              <w:ind w:right="39"/>
              <w:jc w:val="right"/>
              <w:rPr>
                <w:rFonts w:cs="Times New Roman"/>
                <w:sz w:val="22"/>
                <w:szCs w:val="22"/>
                <w:lang w:val="en-US"/>
              </w:rPr>
            </w:pPr>
          </w:p>
        </w:tc>
      </w:tr>
      <w:tr w:rsidR="00AB10AE" w:rsidRPr="00515545" w14:paraId="6AE9086B" w14:textId="77777777" w:rsidTr="005D0395">
        <w:tc>
          <w:tcPr>
            <w:tcW w:w="5387" w:type="dxa"/>
          </w:tcPr>
          <w:p w14:paraId="3AF91D53" w14:textId="363B5290"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 xml:space="preserve">At January 1, </w:t>
            </w:r>
            <w:r w:rsidR="00772A94">
              <w:rPr>
                <w:rFonts w:cs="Times New Roman"/>
                <w:sz w:val="22"/>
                <w:szCs w:val="22"/>
                <w:lang w:val="en-US" w:eastAsia="en-US"/>
              </w:rPr>
              <w:t>202</w:t>
            </w:r>
            <w:r w:rsidR="00150236">
              <w:rPr>
                <w:rFonts w:cs="Times New Roman"/>
                <w:sz w:val="22"/>
                <w:szCs w:val="22"/>
                <w:lang w:val="en-US" w:eastAsia="en-US"/>
              </w:rPr>
              <w:t>6</w:t>
            </w:r>
          </w:p>
        </w:tc>
        <w:tc>
          <w:tcPr>
            <w:tcW w:w="1843" w:type="dxa"/>
          </w:tcPr>
          <w:p w14:paraId="01E6C9B4" w14:textId="5F4C1729" w:rsidR="00AB10AE" w:rsidRPr="00515545" w:rsidRDefault="00ED5B24"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38,088</w:t>
            </w:r>
          </w:p>
        </w:tc>
        <w:tc>
          <w:tcPr>
            <w:tcW w:w="270" w:type="dxa"/>
          </w:tcPr>
          <w:p w14:paraId="0DD4BBFC" w14:textId="77777777" w:rsidR="00AB10AE" w:rsidRPr="00515545" w:rsidRDefault="00AB10AE" w:rsidP="00AB10AE">
            <w:pPr>
              <w:tabs>
                <w:tab w:val="clear" w:pos="454"/>
                <w:tab w:val="clear" w:pos="680"/>
                <w:tab w:val="left" w:pos="0"/>
                <w:tab w:val="left" w:pos="392"/>
              </w:tabs>
              <w:spacing w:line="180" w:lineRule="atLeast"/>
              <w:ind w:right="39"/>
              <w:jc w:val="right"/>
              <w:rPr>
                <w:rFonts w:cs="Times New Roman"/>
                <w:sz w:val="22"/>
                <w:szCs w:val="22"/>
              </w:rPr>
            </w:pPr>
          </w:p>
        </w:tc>
        <w:tc>
          <w:tcPr>
            <w:tcW w:w="1856" w:type="dxa"/>
          </w:tcPr>
          <w:p w14:paraId="353C71DD" w14:textId="5FDA7183" w:rsidR="00AB10AE" w:rsidRPr="00515545" w:rsidRDefault="00ED5B24"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33,627</w:t>
            </w:r>
          </w:p>
        </w:tc>
      </w:tr>
      <w:tr w:rsidR="00AB10AE" w:rsidRPr="00515545" w14:paraId="0AC553EC" w14:textId="77777777" w:rsidTr="005D0395">
        <w:tc>
          <w:tcPr>
            <w:tcW w:w="5387" w:type="dxa"/>
          </w:tcPr>
          <w:p w14:paraId="08F4E89C"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43" w:type="dxa"/>
            <w:tcBorders>
              <w:top w:val="single" w:sz="4" w:space="0" w:color="auto"/>
            </w:tcBorders>
          </w:tcPr>
          <w:p w14:paraId="368C6657" w14:textId="77777777" w:rsidR="00AB10AE" w:rsidRPr="00515545" w:rsidRDefault="00AB10AE" w:rsidP="00AB10AE">
            <w:pPr>
              <w:pStyle w:val="BodyText2"/>
              <w:widowControl w:val="0"/>
              <w:overflowPunct w:val="0"/>
              <w:autoSpaceDE w:val="0"/>
              <w:autoSpaceDN w:val="0"/>
              <w:adjustRightInd w:val="0"/>
              <w:spacing w:line="120" w:lineRule="atLeast"/>
              <w:ind w:left="-108" w:right="316"/>
              <w:textAlignment w:val="baseline"/>
              <w:rPr>
                <w:rFonts w:cs="Times New Roman"/>
                <w:sz w:val="22"/>
                <w:szCs w:val="22"/>
                <w:highlight w:val="yellow"/>
                <w:lang w:val="en-US" w:eastAsia="en-US"/>
              </w:rPr>
            </w:pPr>
          </w:p>
        </w:tc>
        <w:tc>
          <w:tcPr>
            <w:tcW w:w="270" w:type="dxa"/>
          </w:tcPr>
          <w:p w14:paraId="433EDDE3"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56" w:type="dxa"/>
            <w:tcBorders>
              <w:top w:val="single" w:sz="4" w:space="0" w:color="auto"/>
            </w:tcBorders>
          </w:tcPr>
          <w:p w14:paraId="5DD335D7"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r>
      <w:tr w:rsidR="00AB10AE" w:rsidRPr="00515545" w14:paraId="3EA0DCD4" w14:textId="77777777" w:rsidTr="005D0395">
        <w:tc>
          <w:tcPr>
            <w:tcW w:w="5387" w:type="dxa"/>
          </w:tcPr>
          <w:p w14:paraId="4F313DE7"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Current service cost</w:t>
            </w:r>
          </w:p>
        </w:tc>
        <w:tc>
          <w:tcPr>
            <w:tcW w:w="1843" w:type="dxa"/>
          </w:tcPr>
          <w:p w14:paraId="2F20B776" w14:textId="0EA5149B" w:rsidR="00AB10AE" w:rsidRPr="00515545" w:rsidRDefault="00553F55" w:rsidP="00BD0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553F55">
              <w:rPr>
                <w:rFonts w:cs="Times New Roman"/>
                <w:sz w:val="22"/>
                <w:szCs w:val="22"/>
              </w:rPr>
              <w:t>1,315</w:t>
            </w:r>
          </w:p>
        </w:tc>
        <w:tc>
          <w:tcPr>
            <w:tcW w:w="270" w:type="dxa"/>
          </w:tcPr>
          <w:p w14:paraId="152AFCF7"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Pr>
          <w:p w14:paraId="2D375411" w14:textId="046188F4" w:rsidR="00AB10AE" w:rsidRPr="00515545" w:rsidRDefault="00326968"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326968">
              <w:rPr>
                <w:rFonts w:cs="Times New Roman"/>
                <w:sz w:val="22"/>
                <w:szCs w:val="22"/>
              </w:rPr>
              <w:t>1,132</w:t>
            </w:r>
          </w:p>
        </w:tc>
      </w:tr>
      <w:tr w:rsidR="00AB10AE" w:rsidRPr="00515545" w14:paraId="50998B2C" w14:textId="77777777" w:rsidTr="005D0395">
        <w:tc>
          <w:tcPr>
            <w:tcW w:w="5387" w:type="dxa"/>
          </w:tcPr>
          <w:p w14:paraId="3C4483E3"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cs/>
                <w:lang w:val="en-US" w:eastAsia="en-US"/>
              </w:rPr>
            </w:pPr>
            <w:r w:rsidRPr="00515545">
              <w:rPr>
                <w:rFonts w:cs="Times New Roman"/>
                <w:sz w:val="22"/>
                <w:szCs w:val="22"/>
                <w:lang w:val="en-US" w:eastAsia="en-US"/>
              </w:rPr>
              <w:t>Interest cost</w:t>
            </w:r>
          </w:p>
        </w:tc>
        <w:tc>
          <w:tcPr>
            <w:tcW w:w="1843" w:type="dxa"/>
            <w:tcBorders>
              <w:bottom w:val="single" w:sz="4" w:space="0" w:color="auto"/>
            </w:tcBorders>
          </w:tcPr>
          <w:p w14:paraId="2B847142" w14:textId="6019150E" w:rsidR="00AB10AE" w:rsidRPr="00515545" w:rsidRDefault="00E12B66"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E12B66">
              <w:rPr>
                <w:rFonts w:cs="Times New Roman"/>
                <w:sz w:val="22"/>
                <w:szCs w:val="22"/>
              </w:rPr>
              <w:t>273</w:t>
            </w:r>
          </w:p>
        </w:tc>
        <w:tc>
          <w:tcPr>
            <w:tcW w:w="270" w:type="dxa"/>
          </w:tcPr>
          <w:p w14:paraId="12F9C9FF"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bottom w:val="single" w:sz="4" w:space="0" w:color="auto"/>
            </w:tcBorders>
          </w:tcPr>
          <w:p w14:paraId="13C6E706" w14:textId="6CA80B15" w:rsidR="00AB10AE" w:rsidRPr="003B12F9" w:rsidRDefault="00226554"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heme="minorBidi"/>
                <w:sz w:val="22"/>
                <w:szCs w:val="22"/>
              </w:rPr>
            </w:pPr>
            <w:r w:rsidRPr="00226554">
              <w:rPr>
                <w:rFonts w:cstheme="minorBidi"/>
                <w:sz w:val="22"/>
                <w:szCs w:val="22"/>
              </w:rPr>
              <w:t>249</w:t>
            </w:r>
          </w:p>
        </w:tc>
      </w:tr>
      <w:tr w:rsidR="00AB10AE" w:rsidRPr="00515545" w14:paraId="25D7E166" w14:textId="77777777" w:rsidTr="005D0395">
        <w:tc>
          <w:tcPr>
            <w:tcW w:w="5387" w:type="dxa"/>
          </w:tcPr>
          <w:p w14:paraId="2D7D0774"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rPr>
              <w:t>Expense recognized in profit or loss</w:t>
            </w:r>
          </w:p>
        </w:tc>
        <w:tc>
          <w:tcPr>
            <w:tcW w:w="1843" w:type="dxa"/>
            <w:tcBorders>
              <w:top w:val="single" w:sz="4" w:space="0" w:color="auto"/>
            </w:tcBorders>
          </w:tcPr>
          <w:p w14:paraId="3093B945" w14:textId="1DFEDFA9" w:rsidR="00AB10AE" w:rsidRPr="00515545" w:rsidRDefault="004853D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4853D5">
              <w:rPr>
                <w:rFonts w:cs="Times New Roman"/>
                <w:sz w:val="22"/>
                <w:szCs w:val="22"/>
              </w:rPr>
              <w:t>1,5</w:t>
            </w:r>
            <w:r w:rsidR="00C74A94">
              <w:rPr>
                <w:rFonts w:cs="Times New Roman"/>
                <w:sz w:val="22"/>
                <w:szCs w:val="22"/>
              </w:rPr>
              <w:t>8</w:t>
            </w:r>
            <w:r w:rsidRPr="004853D5">
              <w:rPr>
                <w:rFonts w:cs="Times New Roman"/>
                <w:sz w:val="22"/>
                <w:szCs w:val="22"/>
              </w:rPr>
              <w:t>8</w:t>
            </w:r>
          </w:p>
        </w:tc>
        <w:tc>
          <w:tcPr>
            <w:tcW w:w="270" w:type="dxa"/>
          </w:tcPr>
          <w:p w14:paraId="2E375486"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top w:val="single" w:sz="4" w:space="0" w:color="auto"/>
            </w:tcBorders>
          </w:tcPr>
          <w:p w14:paraId="1BB264F6" w14:textId="614FB7AF" w:rsidR="00AB10AE" w:rsidRPr="00515545" w:rsidRDefault="0004459F"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04459F">
              <w:rPr>
                <w:rFonts w:cs="Times New Roman"/>
                <w:sz w:val="22"/>
                <w:szCs w:val="22"/>
              </w:rPr>
              <w:t>1,381</w:t>
            </w:r>
          </w:p>
        </w:tc>
      </w:tr>
      <w:tr w:rsidR="00351035" w:rsidRPr="00515545" w14:paraId="52B96B47" w14:textId="77777777" w:rsidTr="005D0395">
        <w:trPr>
          <w:trHeight w:hRule="exact" w:val="170"/>
        </w:trPr>
        <w:tc>
          <w:tcPr>
            <w:tcW w:w="5387" w:type="dxa"/>
          </w:tcPr>
          <w:p w14:paraId="65EECA16" w14:textId="77777777" w:rsidR="00351035" w:rsidRPr="00515545" w:rsidRDefault="00351035" w:rsidP="00351035">
            <w:pPr>
              <w:pStyle w:val="BodyText2"/>
              <w:widowControl w:val="0"/>
              <w:overflowPunct w:val="0"/>
              <w:autoSpaceDE w:val="0"/>
              <w:autoSpaceDN w:val="0"/>
              <w:adjustRightInd w:val="0"/>
              <w:spacing w:line="120" w:lineRule="atLeast"/>
              <w:ind w:left="-108"/>
              <w:textAlignment w:val="baseline"/>
              <w:rPr>
                <w:rFonts w:cs="Times New Roman"/>
                <w:sz w:val="22"/>
                <w:szCs w:val="22"/>
                <w:lang w:val="en-US"/>
              </w:rPr>
            </w:pPr>
          </w:p>
        </w:tc>
        <w:tc>
          <w:tcPr>
            <w:tcW w:w="1843" w:type="dxa"/>
          </w:tcPr>
          <w:p w14:paraId="14CBAB80"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647F0A7D" w14:textId="77777777" w:rsidR="00351035" w:rsidRPr="00515545" w:rsidRDefault="00351035" w:rsidP="00AB10AE">
            <w:pPr>
              <w:tabs>
                <w:tab w:val="clear" w:pos="454"/>
                <w:tab w:val="clear" w:pos="680"/>
                <w:tab w:val="left" w:pos="0"/>
                <w:tab w:val="left" w:pos="392"/>
              </w:tabs>
              <w:ind w:right="39"/>
              <w:jc w:val="right"/>
              <w:rPr>
                <w:rFonts w:cs="Times New Roman"/>
                <w:sz w:val="22"/>
                <w:szCs w:val="22"/>
              </w:rPr>
            </w:pPr>
          </w:p>
        </w:tc>
        <w:tc>
          <w:tcPr>
            <w:tcW w:w="1856" w:type="dxa"/>
          </w:tcPr>
          <w:p w14:paraId="78C25811"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0D6F3127" w14:textId="77777777" w:rsidTr="005D0395">
        <w:tc>
          <w:tcPr>
            <w:tcW w:w="5387" w:type="dxa"/>
          </w:tcPr>
          <w:p w14:paraId="2E555A3C" w14:textId="77777777" w:rsidR="00AB10AE" w:rsidRPr="00515545" w:rsidRDefault="00AB10AE" w:rsidP="00AB10AE">
            <w:pPr>
              <w:pStyle w:val="BodyText2"/>
              <w:widowControl w:val="0"/>
              <w:overflowPunct w:val="0"/>
              <w:autoSpaceDE w:val="0"/>
              <w:autoSpaceDN w:val="0"/>
              <w:adjustRightInd w:val="0"/>
              <w:ind w:left="-108"/>
              <w:textAlignment w:val="baseline"/>
              <w:rPr>
                <w:rFonts w:cs="Cordia New"/>
                <w:sz w:val="22"/>
                <w:szCs w:val="22"/>
                <w:lang w:val="en-US" w:eastAsia="en-US"/>
              </w:rPr>
            </w:pPr>
            <w:r w:rsidRPr="00515545">
              <w:rPr>
                <w:rFonts w:cs="Times New Roman"/>
                <w:sz w:val="22"/>
                <w:szCs w:val="22"/>
                <w:lang w:val="en-US" w:eastAsia="en-US"/>
              </w:rPr>
              <w:t>Employee benefits paid</w:t>
            </w:r>
          </w:p>
        </w:tc>
        <w:tc>
          <w:tcPr>
            <w:tcW w:w="1843" w:type="dxa"/>
            <w:tcBorders>
              <w:bottom w:val="single" w:sz="4" w:space="0" w:color="auto"/>
            </w:tcBorders>
          </w:tcPr>
          <w:p w14:paraId="1B7388AA" w14:textId="66FA3305" w:rsidR="00AB10AE" w:rsidRPr="00515545" w:rsidRDefault="00DB1E0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sidRPr="00DB1E0E">
              <w:rPr>
                <w:rFonts w:cs="Times New Roman"/>
                <w:sz w:val="22"/>
                <w:szCs w:val="22"/>
              </w:rPr>
              <w:t>(6,07</w:t>
            </w:r>
            <w:r w:rsidR="00E803F9">
              <w:rPr>
                <w:rFonts w:cs="Times New Roman"/>
                <w:sz w:val="22"/>
                <w:szCs w:val="22"/>
              </w:rPr>
              <w:t>5</w:t>
            </w:r>
            <w:r w:rsidRPr="00DB1E0E">
              <w:rPr>
                <w:rFonts w:cs="Times New Roman"/>
                <w:sz w:val="22"/>
                <w:szCs w:val="22"/>
              </w:rPr>
              <w:t>)</w:t>
            </w:r>
          </w:p>
        </w:tc>
        <w:tc>
          <w:tcPr>
            <w:tcW w:w="270" w:type="dxa"/>
          </w:tcPr>
          <w:p w14:paraId="3A4EA59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Borders>
              <w:bottom w:val="single" w:sz="4" w:space="0" w:color="auto"/>
            </w:tcBorders>
          </w:tcPr>
          <w:p w14:paraId="76329446" w14:textId="45AC941D" w:rsidR="00AB10AE" w:rsidRPr="00515545" w:rsidRDefault="009D40F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Pr>
                <w:rFonts w:cs="Times New Roman"/>
                <w:sz w:val="22"/>
                <w:szCs w:val="22"/>
              </w:rPr>
              <w:t>(5,395)</w:t>
            </w:r>
          </w:p>
        </w:tc>
      </w:tr>
      <w:tr w:rsidR="00AB10AE" w:rsidRPr="00515545" w14:paraId="6AF6DBB6" w14:textId="77777777" w:rsidTr="005D0395">
        <w:trPr>
          <w:trHeight w:hRule="exact" w:val="170"/>
        </w:trPr>
        <w:tc>
          <w:tcPr>
            <w:tcW w:w="5387" w:type="dxa"/>
          </w:tcPr>
          <w:p w14:paraId="7DBD520C"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
        </w:tc>
        <w:tc>
          <w:tcPr>
            <w:tcW w:w="1843" w:type="dxa"/>
          </w:tcPr>
          <w:p w14:paraId="63018EFE"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p>
        </w:tc>
        <w:tc>
          <w:tcPr>
            <w:tcW w:w="270" w:type="dxa"/>
          </w:tcPr>
          <w:p w14:paraId="4DD7913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Pr>
          <w:p w14:paraId="61EA0CB8"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4A9CA541" w14:textId="77777777" w:rsidTr="005D0395">
        <w:tc>
          <w:tcPr>
            <w:tcW w:w="5387" w:type="dxa"/>
          </w:tcPr>
          <w:p w14:paraId="1B57D266" w14:textId="23A2B558"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r w:rsidRPr="00515545">
              <w:rPr>
                <w:rFonts w:cs="Times New Roman"/>
                <w:sz w:val="22"/>
                <w:szCs w:val="22"/>
                <w:lang w:val="en-US" w:eastAsia="en-US"/>
              </w:rPr>
              <w:t xml:space="preserve">At </w:t>
            </w:r>
            <w:r w:rsidR="007A47BA">
              <w:rPr>
                <w:rFonts w:cs="Times New Roman"/>
                <w:sz w:val="22"/>
                <w:szCs w:val="22"/>
                <w:lang w:val="en-US" w:eastAsia="en-US"/>
              </w:rPr>
              <w:t>June</w:t>
            </w:r>
            <w:r w:rsidR="00772A94">
              <w:rPr>
                <w:rFonts w:cs="Times New Roman"/>
                <w:sz w:val="22"/>
                <w:szCs w:val="22"/>
                <w:lang w:val="en-US" w:eastAsia="en-US"/>
              </w:rPr>
              <w:t xml:space="preserve"> 3</w:t>
            </w:r>
            <w:r w:rsidR="007A47BA">
              <w:rPr>
                <w:rFonts w:cs="Times New Roman"/>
                <w:sz w:val="22"/>
                <w:szCs w:val="22"/>
                <w:lang w:val="en-US" w:eastAsia="en-US"/>
              </w:rPr>
              <w:t>0</w:t>
            </w:r>
            <w:r w:rsidR="00977DCA" w:rsidRPr="00515545">
              <w:rPr>
                <w:rFonts w:cs="Times New Roman"/>
                <w:sz w:val="22"/>
                <w:szCs w:val="22"/>
                <w:lang w:val="en-US" w:eastAsia="en-US"/>
              </w:rPr>
              <w:t xml:space="preserve">, </w:t>
            </w:r>
            <w:r w:rsidR="00772A94">
              <w:rPr>
                <w:rFonts w:cs="Times New Roman"/>
                <w:sz w:val="22"/>
                <w:szCs w:val="22"/>
                <w:lang w:val="en-US" w:eastAsia="en-US"/>
              </w:rPr>
              <w:t>202</w:t>
            </w:r>
            <w:r w:rsidR="00150236">
              <w:rPr>
                <w:rFonts w:cs="Times New Roman"/>
                <w:sz w:val="22"/>
                <w:szCs w:val="22"/>
                <w:lang w:val="en-US" w:eastAsia="en-US"/>
              </w:rPr>
              <w:t>6</w:t>
            </w:r>
          </w:p>
        </w:tc>
        <w:tc>
          <w:tcPr>
            <w:tcW w:w="1843" w:type="dxa"/>
            <w:tcBorders>
              <w:bottom w:val="double" w:sz="4" w:space="0" w:color="auto"/>
            </w:tcBorders>
          </w:tcPr>
          <w:p w14:paraId="132F6182" w14:textId="6C9CC5EE" w:rsidR="00AB10AE" w:rsidRPr="00515545" w:rsidRDefault="007359AB"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7359AB">
              <w:rPr>
                <w:rFonts w:cs="Times New Roman"/>
                <w:sz w:val="22"/>
                <w:szCs w:val="22"/>
              </w:rPr>
              <w:t>33,601</w:t>
            </w:r>
          </w:p>
        </w:tc>
        <w:tc>
          <w:tcPr>
            <w:tcW w:w="270" w:type="dxa"/>
          </w:tcPr>
          <w:p w14:paraId="1BBC7286" w14:textId="77777777" w:rsidR="00AB10AE" w:rsidRPr="00515545" w:rsidRDefault="00AB10AE" w:rsidP="00AB10AE">
            <w:pPr>
              <w:pStyle w:val="BodyText2"/>
              <w:ind w:right="39"/>
              <w:jc w:val="right"/>
              <w:rPr>
                <w:rFonts w:cs="Times New Roman"/>
                <w:sz w:val="22"/>
                <w:szCs w:val="22"/>
                <w:lang w:val="en-US" w:eastAsia="en-US"/>
              </w:rPr>
            </w:pPr>
          </w:p>
        </w:tc>
        <w:tc>
          <w:tcPr>
            <w:tcW w:w="1856" w:type="dxa"/>
            <w:tcBorders>
              <w:bottom w:val="double" w:sz="4" w:space="0" w:color="auto"/>
            </w:tcBorders>
          </w:tcPr>
          <w:p w14:paraId="27823E4C" w14:textId="52FBB697" w:rsidR="00AB10AE" w:rsidRPr="00515545" w:rsidRDefault="00547457"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547457">
              <w:rPr>
                <w:rFonts w:cs="Times New Roman"/>
                <w:sz w:val="22"/>
                <w:szCs w:val="22"/>
              </w:rPr>
              <w:t>29,613</w:t>
            </w:r>
          </w:p>
        </w:tc>
      </w:tr>
    </w:tbl>
    <w:p w14:paraId="29404465" w14:textId="41C50939"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479CB0A3" w14:textId="2F27E9C7"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150236" w:rsidRPr="00515545" w14:paraId="5FBBE306" w14:textId="77777777" w:rsidTr="002E716C">
        <w:trPr>
          <w:trHeight w:val="260"/>
        </w:trPr>
        <w:tc>
          <w:tcPr>
            <w:tcW w:w="3794" w:type="dxa"/>
            <w:vAlign w:val="bottom"/>
          </w:tcPr>
          <w:p w14:paraId="5A8E913F"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181A5F35"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2026</w:t>
            </w:r>
          </w:p>
        </w:tc>
        <w:tc>
          <w:tcPr>
            <w:tcW w:w="255" w:type="dxa"/>
            <w:vAlign w:val="bottom"/>
          </w:tcPr>
          <w:p w14:paraId="4E81C67A"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3AE4B74C"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4512DD7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01F7ADDA"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2026</w:t>
            </w:r>
          </w:p>
        </w:tc>
        <w:tc>
          <w:tcPr>
            <w:tcW w:w="255" w:type="dxa"/>
            <w:vAlign w:val="bottom"/>
          </w:tcPr>
          <w:p w14:paraId="6BAC34E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6CD852EF"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r>
      <w:tr w:rsidR="00150236" w:rsidRPr="00515545" w14:paraId="3CE3126A" w14:textId="77777777" w:rsidTr="002E716C">
        <w:trPr>
          <w:trHeight w:val="143"/>
        </w:trPr>
        <w:tc>
          <w:tcPr>
            <w:tcW w:w="3794" w:type="dxa"/>
            <w:vAlign w:val="bottom"/>
          </w:tcPr>
          <w:p w14:paraId="46015105" w14:textId="77777777" w:rsidR="00150236" w:rsidRPr="00515545" w:rsidRDefault="00150236" w:rsidP="00150236">
            <w:pPr>
              <w:tabs>
                <w:tab w:val="clear" w:pos="907"/>
                <w:tab w:val="left" w:pos="900"/>
                <w:tab w:val="left" w:pos="1440"/>
                <w:tab w:val="left" w:pos="2160"/>
              </w:tabs>
              <w:spacing w:line="180" w:lineRule="atLeast"/>
              <w:ind w:right="-43"/>
              <w:rPr>
                <w:rFonts w:cs="Times New Roman"/>
                <w:sz w:val="22"/>
                <w:szCs w:val="22"/>
              </w:rPr>
            </w:pPr>
          </w:p>
        </w:tc>
        <w:tc>
          <w:tcPr>
            <w:tcW w:w="1247" w:type="dxa"/>
            <w:vAlign w:val="bottom"/>
          </w:tcPr>
          <w:p w14:paraId="3B8DFF9D"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5193F8DC"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34BEED0F"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1B9929D3"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7" w:type="dxa"/>
            <w:vAlign w:val="bottom"/>
          </w:tcPr>
          <w:p w14:paraId="5DE6412B"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655EED54"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05C3A023"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r>
      <w:tr w:rsidR="00150236" w:rsidRPr="00515545" w14:paraId="7D39B406" w14:textId="77777777" w:rsidTr="002E716C">
        <w:trPr>
          <w:trHeight w:val="260"/>
        </w:trPr>
        <w:tc>
          <w:tcPr>
            <w:tcW w:w="3794" w:type="dxa"/>
          </w:tcPr>
          <w:p w14:paraId="6E465315" w14:textId="345C86FA"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u w:val="single"/>
              </w:rPr>
              <w:t xml:space="preserve">Three-month periods ended </w:t>
            </w:r>
            <w:r w:rsidR="007A47BA">
              <w:rPr>
                <w:rFonts w:cs="Times New Roman"/>
                <w:sz w:val="22"/>
                <w:szCs w:val="22"/>
                <w:u w:val="single"/>
              </w:rPr>
              <w:t>June</w:t>
            </w:r>
            <w:r>
              <w:rPr>
                <w:rFonts w:cs="Times New Roman"/>
                <w:sz w:val="22"/>
                <w:szCs w:val="22"/>
                <w:u w:val="single"/>
              </w:rPr>
              <w:t xml:space="preserve"> 3</w:t>
            </w:r>
            <w:r w:rsidR="007A47BA">
              <w:rPr>
                <w:rFonts w:cs="Times New Roman"/>
                <w:sz w:val="22"/>
                <w:szCs w:val="22"/>
                <w:u w:val="single"/>
              </w:rPr>
              <w:t>0</w:t>
            </w:r>
          </w:p>
        </w:tc>
        <w:tc>
          <w:tcPr>
            <w:tcW w:w="1247" w:type="dxa"/>
            <w:vAlign w:val="bottom"/>
          </w:tcPr>
          <w:p w14:paraId="1AEE4005"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c>
          <w:tcPr>
            <w:tcW w:w="255" w:type="dxa"/>
            <w:vAlign w:val="bottom"/>
          </w:tcPr>
          <w:p w14:paraId="411ACF2A" w14:textId="77777777" w:rsidR="00150236" w:rsidRPr="00515545" w:rsidRDefault="00150236" w:rsidP="00150236">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3C8A65CF"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c>
          <w:tcPr>
            <w:tcW w:w="255" w:type="dxa"/>
            <w:vAlign w:val="bottom"/>
          </w:tcPr>
          <w:p w14:paraId="24709117" w14:textId="77777777" w:rsidR="00150236" w:rsidRPr="00515545" w:rsidRDefault="00150236" w:rsidP="00150236">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0D7ADF7F"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c>
          <w:tcPr>
            <w:tcW w:w="255" w:type="dxa"/>
            <w:vAlign w:val="bottom"/>
          </w:tcPr>
          <w:p w14:paraId="3DDCD132" w14:textId="77777777" w:rsidR="00150236" w:rsidRPr="00515545" w:rsidRDefault="00150236" w:rsidP="00150236">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B523EA2"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r>
      <w:tr w:rsidR="007A47BA" w:rsidRPr="00515545" w14:paraId="1472BD78" w14:textId="77777777" w:rsidTr="002E716C">
        <w:trPr>
          <w:trHeight w:val="260"/>
        </w:trPr>
        <w:tc>
          <w:tcPr>
            <w:tcW w:w="3794" w:type="dxa"/>
            <w:vAlign w:val="bottom"/>
          </w:tcPr>
          <w:p w14:paraId="29BC4EF4" w14:textId="77777777" w:rsidR="007A47BA" w:rsidRPr="00515545" w:rsidRDefault="007A47BA" w:rsidP="007A47BA">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Bad debt recovery</w:t>
            </w:r>
          </w:p>
        </w:tc>
        <w:tc>
          <w:tcPr>
            <w:tcW w:w="1247" w:type="dxa"/>
            <w:vAlign w:val="bottom"/>
          </w:tcPr>
          <w:p w14:paraId="382DBB63" w14:textId="7798DF2A" w:rsidR="007A47BA" w:rsidRPr="00515545" w:rsidRDefault="00EF3E82"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EF3E82">
              <w:rPr>
                <w:rFonts w:cs="Times New Roman"/>
                <w:sz w:val="22"/>
                <w:szCs w:val="22"/>
              </w:rPr>
              <w:t>22,817</w:t>
            </w:r>
          </w:p>
        </w:tc>
        <w:tc>
          <w:tcPr>
            <w:tcW w:w="255" w:type="dxa"/>
            <w:vAlign w:val="bottom"/>
          </w:tcPr>
          <w:p w14:paraId="4D7A8926"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70EC5BE1" w14:textId="6AFAE42F" w:rsidR="007A47BA" w:rsidRPr="003F1627" w:rsidRDefault="007A47BA" w:rsidP="007A47BA">
            <w:pPr>
              <w:tabs>
                <w:tab w:val="clear" w:pos="680"/>
                <w:tab w:val="clear" w:pos="907"/>
                <w:tab w:val="left" w:pos="1440"/>
                <w:tab w:val="left" w:pos="2160"/>
              </w:tabs>
              <w:ind w:right="170"/>
              <w:jc w:val="right"/>
              <w:rPr>
                <w:rFonts w:cstheme="minorBidi"/>
                <w:sz w:val="22"/>
                <w:szCs w:val="22"/>
                <w:cs/>
              </w:rPr>
            </w:pPr>
            <w:r w:rsidRPr="001B6995">
              <w:rPr>
                <w:rFonts w:cs="Times New Roman"/>
                <w:sz w:val="22"/>
                <w:szCs w:val="22"/>
              </w:rPr>
              <w:t>36,341</w:t>
            </w:r>
          </w:p>
        </w:tc>
        <w:tc>
          <w:tcPr>
            <w:tcW w:w="255" w:type="dxa"/>
            <w:vAlign w:val="bottom"/>
          </w:tcPr>
          <w:p w14:paraId="368DC837"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7846BB05" w14:textId="7D56A915" w:rsidR="007A47BA" w:rsidRPr="00515545" w:rsidRDefault="004827EE" w:rsidP="007A47BA">
            <w:pPr>
              <w:tabs>
                <w:tab w:val="clear" w:pos="680"/>
                <w:tab w:val="clear" w:pos="907"/>
                <w:tab w:val="left" w:pos="1440"/>
                <w:tab w:val="left" w:pos="2160"/>
              </w:tabs>
              <w:ind w:right="170"/>
              <w:jc w:val="right"/>
              <w:rPr>
                <w:rFonts w:cs="Times New Roman"/>
                <w:sz w:val="22"/>
                <w:szCs w:val="22"/>
              </w:rPr>
            </w:pPr>
            <w:r w:rsidRPr="004827EE">
              <w:rPr>
                <w:rFonts w:cs="Times New Roman"/>
                <w:sz w:val="22"/>
                <w:szCs w:val="22"/>
              </w:rPr>
              <w:t>13,931</w:t>
            </w:r>
          </w:p>
        </w:tc>
        <w:tc>
          <w:tcPr>
            <w:tcW w:w="255" w:type="dxa"/>
            <w:vAlign w:val="bottom"/>
          </w:tcPr>
          <w:p w14:paraId="4C81B53D"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2712B9E8" w14:textId="2944BC14" w:rsidR="007A47BA" w:rsidRPr="00515545" w:rsidRDefault="007A47BA" w:rsidP="007A47BA">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25,496</w:t>
            </w:r>
          </w:p>
        </w:tc>
      </w:tr>
      <w:tr w:rsidR="007A47BA" w:rsidRPr="00515545" w14:paraId="2CFCFD6C" w14:textId="77777777" w:rsidTr="002E716C">
        <w:trPr>
          <w:trHeight w:val="260"/>
        </w:trPr>
        <w:tc>
          <w:tcPr>
            <w:tcW w:w="3794" w:type="dxa"/>
            <w:vAlign w:val="bottom"/>
          </w:tcPr>
          <w:p w14:paraId="10DB6350"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4B7DA8D0" w14:textId="23BE9D0F" w:rsidR="007A47BA" w:rsidRPr="00515545" w:rsidRDefault="00F96D9B"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F96D9B">
              <w:rPr>
                <w:rFonts w:cs="Times New Roman"/>
                <w:sz w:val="22"/>
                <w:szCs w:val="22"/>
              </w:rPr>
              <w:t>13,609</w:t>
            </w:r>
          </w:p>
        </w:tc>
        <w:tc>
          <w:tcPr>
            <w:tcW w:w="255" w:type="dxa"/>
            <w:vAlign w:val="bottom"/>
          </w:tcPr>
          <w:p w14:paraId="2EC2089C"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64D1025D" w14:textId="3610BEE9" w:rsidR="007A47BA" w:rsidRPr="00515545" w:rsidRDefault="007A47BA" w:rsidP="007A47BA">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4,265</w:t>
            </w:r>
          </w:p>
        </w:tc>
        <w:tc>
          <w:tcPr>
            <w:tcW w:w="255" w:type="dxa"/>
            <w:vAlign w:val="bottom"/>
          </w:tcPr>
          <w:p w14:paraId="4154A4BE"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6740E9A2" w14:textId="67A164D6" w:rsidR="007A47BA" w:rsidRPr="00515545" w:rsidRDefault="00105E4C" w:rsidP="007A47BA">
            <w:pPr>
              <w:tabs>
                <w:tab w:val="clear" w:pos="680"/>
                <w:tab w:val="clear" w:pos="907"/>
                <w:tab w:val="left" w:pos="1440"/>
                <w:tab w:val="left" w:pos="2160"/>
              </w:tabs>
              <w:ind w:right="170"/>
              <w:jc w:val="right"/>
              <w:rPr>
                <w:rFonts w:cs="Times New Roman"/>
                <w:sz w:val="22"/>
                <w:szCs w:val="22"/>
              </w:rPr>
            </w:pPr>
            <w:r w:rsidRPr="00105E4C">
              <w:rPr>
                <w:rFonts w:cs="Times New Roman"/>
                <w:sz w:val="22"/>
                <w:szCs w:val="22"/>
              </w:rPr>
              <w:t>12,367</w:t>
            </w:r>
          </w:p>
        </w:tc>
        <w:tc>
          <w:tcPr>
            <w:tcW w:w="255" w:type="dxa"/>
            <w:vAlign w:val="bottom"/>
          </w:tcPr>
          <w:p w14:paraId="404FD92C"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24B4759" w14:textId="4CF01A3D" w:rsidR="007A47BA" w:rsidRPr="00515545" w:rsidRDefault="007A47BA" w:rsidP="007A47BA">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3,184</w:t>
            </w:r>
          </w:p>
        </w:tc>
      </w:tr>
      <w:tr w:rsidR="007A47BA" w:rsidRPr="00515545" w14:paraId="730E9951" w14:textId="77777777" w:rsidTr="002E716C">
        <w:trPr>
          <w:trHeight w:val="260"/>
        </w:trPr>
        <w:tc>
          <w:tcPr>
            <w:tcW w:w="3794" w:type="dxa"/>
            <w:vAlign w:val="bottom"/>
          </w:tcPr>
          <w:p w14:paraId="0092D4C8"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BF9A725" w14:textId="0FCF14AB" w:rsidR="007A47BA" w:rsidRPr="00515545" w:rsidRDefault="00E2051C"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E2051C">
              <w:rPr>
                <w:rFonts w:cs="Times New Roman"/>
                <w:sz w:val="22"/>
                <w:szCs w:val="22"/>
              </w:rPr>
              <w:t>19,977</w:t>
            </w:r>
          </w:p>
        </w:tc>
        <w:tc>
          <w:tcPr>
            <w:tcW w:w="255" w:type="dxa"/>
            <w:vAlign w:val="bottom"/>
          </w:tcPr>
          <w:p w14:paraId="538DE98B"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06455A32" w14:textId="3B78B069"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15,455</w:t>
            </w:r>
          </w:p>
        </w:tc>
        <w:tc>
          <w:tcPr>
            <w:tcW w:w="255" w:type="dxa"/>
            <w:vAlign w:val="bottom"/>
          </w:tcPr>
          <w:p w14:paraId="2DA1E01F"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7" w:type="dxa"/>
            <w:vAlign w:val="bottom"/>
          </w:tcPr>
          <w:p w14:paraId="361FC254" w14:textId="10B755DC" w:rsidR="007A47BA" w:rsidRPr="00515545" w:rsidRDefault="00127F20" w:rsidP="007A47BA">
            <w:pPr>
              <w:tabs>
                <w:tab w:val="clear" w:pos="680"/>
                <w:tab w:val="clear" w:pos="907"/>
                <w:tab w:val="left" w:pos="1440"/>
                <w:tab w:val="left" w:pos="2160"/>
              </w:tabs>
              <w:ind w:right="170"/>
              <w:jc w:val="right"/>
              <w:rPr>
                <w:rFonts w:cs="Times New Roman"/>
                <w:sz w:val="22"/>
                <w:szCs w:val="22"/>
              </w:rPr>
            </w:pPr>
            <w:r w:rsidRPr="00127F20">
              <w:rPr>
                <w:rFonts w:cs="Times New Roman"/>
                <w:sz w:val="22"/>
                <w:szCs w:val="22"/>
              </w:rPr>
              <w:t>10</w:t>
            </w:r>
          </w:p>
        </w:tc>
        <w:tc>
          <w:tcPr>
            <w:tcW w:w="255" w:type="dxa"/>
            <w:vAlign w:val="bottom"/>
          </w:tcPr>
          <w:p w14:paraId="7B6EEBC6"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69581445" w14:textId="322B813C"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652</w:t>
            </w:r>
          </w:p>
        </w:tc>
      </w:tr>
      <w:tr w:rsidR="007A47BA" w:rsidRPr="00515545" w14:paraId="71A1DED1" w14:textId="77777777" w:rsidTr="002E716C">
        <w:trPr>
          <w:trHeight w:val="260"/>
        </w:trPr>
        <w:tc>
          <w:tcPr>
            <w:tcW w:w="3794" w:type="dxa"/>
            <w:vAlign w:val="bottom"/>
          </w:tcPr>
          <w:p w14:paraId="121CBB1B"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7342A5E4" w14:textId="6EFBE6F1" w:rsidR="007A47BA" w:rsidRPr="00515545" w:rsidRDefault="00CC29B8"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CC29B8">
              <w:rPr>
                <w:rFonts w:cs="Times New Roman"/>
                <w:sz w:val="22"/>
                <w:szCs w:val="22"/>
              </w:rPr>
              <w:t>2,978</w:t>
            </w:r>
          </w:p>
        </w:tc>
        <w:tc>
          <w:tcPr>
            <w:tcW w:w="255" w:type="dxa"/>
            <w:vAlign w:val="bottom"/>
          </w:tcPr>
          <w:p w14:paraId="5EE306AD"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683F596" w14:textId="201475BA"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4,517</w:t>
            </w:r>
          </w:p>
        </w:tc>
        <w:tc>
          <w:tcPr>
            <w:tcW w:w="255" w:type="dxa"/>
            <w:vAlign w:val="bottom"/>
          </w:tcPr>
          <w:p w14:paraId="4F71540F"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9B291C0" w14:textId="1109D11B" w:rsidR="007A47BA" w:rsidRPr="00515545" w:rsidRDefault="00B1755E" w:rsidP="007A47BA">
            <w:pPr>
              <w:tabs>
                <w:tab w:val="clear" w:pos="680"/>
                <w:tab w:val="clear" w:pos="907"/>
                <w:tab w:val="left" w:pos="1440"/>
                <w:tab w:val="left" w:pos="2160"/>
              </w:tabs>
              <w:ind w:right="170"/>
              <w:jc w:val="right"/>
              <w:rPr>
                <w:rFonts w:cs="Times New Roman"/>
                <w:sz w:val="22"/>
                <w:szCs w:val="22"/>
              </w:rPr>
            </w:pPr>
            <w:r w:rsidRPr="00B1755E">
              <w:rPr>
                <w:rFonts w:cs="Times New Roman"/>
                <w:sz w:val="22"/>
                <w:szCs w:val="22"/>
              </w:rPr>
              <w:t>2,054</w:t>
            </w:r>
          </w:p>
        </w:tc>
        <w:tc>
          <w:tcPr>
            <w:tcW w:w="255" w:type="dxa"/>
            <w:vAlign w:val="bottom"/>
          </w:tcPr>
          <w:p w14:paraId="628E4578"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70BFAD1" w14:textId="4A09A3ED"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3,817</w:t>
            </w:r>
          </w:p>
        </w:tc>
      </w:tr>
      <w:tr w:rsidR="007A47BA" w:rsidRPr="00515545" w14:paraId="170CD3DA" w14:textId="77777777" w:rsidTr="002E716C">
        <w:trPr>
          <w:trHeight w:val="260"/>
        </w:trPr>
        <w:tc>
          <w:tcPr>
            <w:tcW w:w="3794" w:type="dxa"/>
            <w:vAlign w:val="bottom"/>
          </w:tcPr>
          <w:p w14:paraId="69EDEF49"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6801AAFE" w14:textId="4E4C8485" w:rsidR="007A47BA" w:rsidRPr="00515545" w:rsidRDefault="0053308C"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53308C">
              <w:rPr>
                <w:rFonts w:cs="Times New Roman"/>
                <w:sz w:val="22"/>
                <w:szCs w:val="22"/>
              </w:rPr>
              <w:t>2,099</w:t>
            </w:r>
          </w:p>
        </w:tc>
        <w:tc>
          <w:tcPr>
            <w:tcW w:w="255" w:type="dxa"/>
            <w:vAlign w:val="bottom"/>
          </w:tcPr>
          <w:p w14:paraId="2309CC8F"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49F94E35" w14:textId="4BF52248"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3,121</w:t>
            </w:r>
          </w:p>
        </w:tc>
        <w:tc>
          <w:tcPr>
            <w:tcW w:w="255" w:type="dxa"/>
            <w:vAlign w:val="bottom"/>
          </w:tcPr>
          <w:p w14:paraId="7C3A334C"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7" w:type="dxa"/>
            <w:vAlign w:val="bottom"/>
          </w:tcPr>
          <w:p w14:paraId="5FCEE7F6" w14:textId="1279C9ED" w:rsidR="007A47BA" w:rsidRPr="00515545" w:rsidRDefault="003D6F3C" w:rsidP="007A47BA">
            <w:pPr>
              <w:tabs>
                <w:tab w:val="clear" w:pos="680"/>
                <w:tab w:val="clear" w:pos="907"/>
                <w:tab w:val="left" w:pos="1440"/>
                <w:tab w:val="left" w:pos="2160"/>
              </w:tabs>
              <w:ind w:right="170"/>
              <w:jc w:val="right"/>
              <w:rPr>
                <w:rFonts w:cs="Times New Roman"/>
                <w:sz w:val="22"/>
                <w:szCs w:val="22"/>
              </w:rPr>
            </w:pPr>
            <w:r w:rsidRPr="003D6F3C">
              <w:rPr>
                <w:rFonts w:cs="Times New Roman"/>
                <w:sz w:val="22"/>
                <w:szCs w:val="22"/>
              </w:rPr>
              <w:t>727</w:t>
            </w:r>
          </w:p>
        </w:tc>
        <w:tc>
          <w:tcPr>
            <w:tcW w:w="255" w:type="dxa"/>
            <w:vAlign w:val="bottom"/>
          </w:tcPr>
          <w:p w14:paraId="1FA5C43A"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3565A236" w14:textId="6EE29FB9"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1,413</w:t>
            </w:r>
          </w:p>
        </w:tc>
      </w:tr>
      <w:tr w:rsidR="007A47BA" w:rsidRPr="00515545" w14:paraId="1B1B9A21" w14:textId="77777777" w:rsidTr="002E716C">
        <w:trPr>
          <w:trHeight w:val="260"/>
        </w:trPr>
        <w:tc>
          <w:tcPr>
            <w:tcW w:w="3794" w:type="dxa"/>
            <w:vAlign w:val="bottom"/>
          </w:tcPr>
          <w:p w14:paraId="62280AB1"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52F007E" w14:textId="223817EA" w:rsidR="007A47BA" w:rsidRPr="00515545" w:rsidRDefault="00713463"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713463">
              <w:rPr>
                <w:rFonts w:cs="Times New Roman"/>
                <w:sz w:val="22"/>
                <w:szCs w:val="22"/>
              </w:rPr>
              <w:t>992</w:t>
            </w:r>
          </w:p>
        </w:tc>
        <w:tc>
          <w:tcPr>
            <w:tcW w:w="255" w:type="dxa"/>
            <w:vAlign w:val="bottom"/>
          </w:tcPr>
          <w:p w14:paraId="6732B398"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1F20B58C" w14:textId="16310976"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1,450</w:t>
            </w:r>
          </w:p>
        </w:tc>
        <w:tc>
          <w:tcPr>
            <w:tcW w:w="255" w:type="dxa"/>
            <w:vAlign w:val="bottom"/>
          </w:tcPr>
          <w:p w14:paraId="44E181D8"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7" w:type="dxa"/>
            <w:vAlign w:val="bottom"/>
          </w:tcPr>
          <w:p w14:paraId="1A3F07F9" w14:textId="6EE11896" w:rsidR="007A47BA" w:rsidRPr="00515545" w:rsidRDefault="00211B67" w:rsidP="007A47BA">
            <w:pPr>
              <w:tabs>
                <w:tab w:val="clear" w:pos="680"/>
                <w:tab w:val="clear" w:pos="907"/>
                <w:tab w:val="left" w:pos="1440"/>
                <w:tab w:val="left" w:pos="2160"/>
              </w:tabs>
              <w:ind w:right="170"/>
              <w:jc w:val="right"/>
              <w:rPr>
                <w:rFonts w:cs="Times New Roman"/>
                <w:sz w:val="22"/>
                <w:szCs w:val="22"/>
              </w:rPr>
            </w:pPr>
            <w:r w:rsidRPr="00211B67">
              <w:rPr>
                <w:rFonts w:cs="Times New Roman"/>
                <w:sz w:val="22"/>
                <w:szCs w:val="22"/>
              </w:rPr>
              <w:t>972</w:t>
            </w:r>
          </w:p>
        </w:tc>
        <w:tc>
          <w:tcPr>
            <w:tcW w:w="255" w:type="dxa"/>
            <w:vAlign w:val="bottom"/>
          </w:tcPr>
          <w:p w14:paraId="7F21A063"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4812FA5D" w14:textId="07167A3D"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1,430</w:t>
            </w:r>
          </w:p>
        </w:tc>
      </w:tr>
      <w:tr w:rsidR="007A47BA" w:rsidRPr="00515545" w14:paraId="6CE4E350" w14:textId="77777777" w:rsidTr="002E716C">
        <w:trPr>
          <w:trHeight w:val="260"/>
        </w:trPr>
        <w:tc>
          <w:tcPr>
            <w:tcW w:w="3794" w:type="dxa"/>
            <w:vAlign w:val="bottom"/>
          </w:tcPr>
          <w:p w14:paraId="0CF49D63"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1F4697B0" w14:textId="67D766CB" w:rsidR="007A47BA" w:rsidRPr="00515545" w:rsidRDefault="00E8344E"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723601AB"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1CEAE8F2" w14:textId="7244BD85" w:rsidR="007A47BA" w:rsidRPr="00515545"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1B6995">
              <w:rPr>
                <w:rFonts w:cs="Times New Roman"/>
                <w:sz w:val="22"/>
                <w:szCs w:val="22"/>
              </w:rPr>
              <w:t>-</w:t>
            </w:r>
          </w:p>
        </w:tc>
        <w:tc>
          <w:tcPr>
            <w:tcW w:w="255" w:type="dxa"/>
            <w:vAlign w:val="bottom"/>
          </w:tcPr>
          <w:p w14:paraId="7AF74E13"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7" w:type="dxa"/>
            <w:vAlign w:val="bottom"/>
          </w:tcPr>
          <w:p w14:paraId="7C7B17A6" w14:textId="127F7B2E" w:rsidR="007A47BA" w:rsidRPr="00515545" w:rsidRDefault="00CD323E" w:rsidP="007A47BA">
            <w:pPr>
              <w:tabs>
                <w:tab w:val="clear" w:pos="680"/>
                <w:tab w:val="clear" w:pos="907"/>
                <w:tab w:val="left" w:pos="1440"/>
                <w:tab w:val="left" w:pos="2160"/>
              </w:tabs>
              <w:ind w:right="170"/>
              <w:jc w:val="right"/>
              <w:rPr>
                <w:rFonts w:cs="Times New Roman"/>
                <w:sz w:val="22"/>
                <w:szCs w:val="22"/>
              </w:rPr>
            </w:pPr>
            <w:r w:rsidRPr="00CD323E">
              <w:rPr>
                <w:rFonts w:cs="Times New Roman"/>
                <w:sz w:val="22"/>
                <w:szCs w:val="22"/>
              </w:rPr>
              <w:t>10,469</w:t>
            </w:r>
          </w:p>
        </w:tc>
        <w:tc>
          <w:tcPr>
            <w:tcW w:w="255" w:type="dxa"/>
            <w:vAlign w:val="bottom"/>
          </w:tcPr>
          <w:p w14:paraId="1947391D" w14:textId="77777777" w:rsidR="007A47BA" w:rsidRPr="00515545" w:rsidRDefault="007A47BA" w:rsidP="007A47BA">
            <w:pPr>
              <w:tabs>
                <w:tab w:val="clear" w:pos="680"/>
                <w:tab w:val="clear" w:pos="907"/>
              </w:tabs>
              <w:ind w:right="170"/>
              <w:jc w:val="right"/>
              <w:rPr>
                <w:rFonts w:cs="Times New Roman"/>
                <w:color w:val="FF0000"/>
                <w:sz w:val="22"/>
                <w:szCs w:val="22"/>
              </w:rPr>
            </w:pPr>
          </w:p>
        </w:tc>
        <w:tc>
          <w:tcPr>
            <w:tcW w:w="1248" w:type="dxa"/>
            <w:vAlign w:val="bottom"/>
          </w:tcPr>
          <w:p w14:paraId="5C66C01C" w14:textId="045C3DB8"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8,290</w:t>
            </w:r>
          </w:p>
        </w:tc>
      </w:tr>
      <w:tr w:rsidR="007A47BA" w:rsidRPr="00515545" w14:paraId="73F1FD2A" w14:textId="77777777" w:rsidTr="002E716C">
        <w:trPr>
          <w:trHeight w:val="260"/>
        </w:trPr>
        <w:tc>
          <w:tcPr>
            <w:tcW w:w="3794" w:type="dxa"/>
            <w:vAlign w:val="bottom"/>
          </w:tcPr>
          <w:p w14:paraId="23F1588B"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7CDE964C" w14:textId="01D51D73" w:rsidR="007A47BA" w:rsidRPr="00B93ECC" w:rsidRDefault="00E8344E"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rPr>
            </w:pPr>
            <w:r w:rsidRPr="00E8344E">
              <w:rPr>
                <w:rFonts w:cstheme="minorBidi"/>
                <w:sz w:val="22"/>
                <w:szCs w:val="22"/>
              </w:rPr>
              <w:t>2,690</w:t>
            </w:r>
          </w:p>
        </w:tc>
        <w:tc>
          <w:tcPr>
            <w:tcW w:w="255" w:type="dxa"/>
            <w:vAlign w:val="bottom"/>
          </w:tcPr>
          <w:p w14:paraId="0238DE98"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AC01FCB" w14:textId="5227865C"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3,687</w:t>
            </w:r>
          </w:p>
        </w:tc>
        <w:tc>
          <w:tcPr>
            <w:tcW w:w="255" w:type="dxa"/>
            <w:vAlign w:val="bottom"/>
          </w:tcPr>
          <w:p w14:paraId="17909FE5"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2252C2F3" w14:textId="1CF6263E" w:rsidR="007A47BA" w:rsidRPr="00515545" w:rsidRDefault="006060BF" w:rsidP="007A47BA">
            <w:pPr>
              <w:tabs>
                <w:tab w:val="clear" w:pos="680"/>
                <w:tab w:val="clear" w:pos="907"/>
                <w:tab w:val="left" w:pos="1440"/>
                <w:tab w:val="left" w:pos="2160"/>
              </w:tabs>
              <w:ind w:right="170"/>
              <w:jc w:val="right"/>
              <w:rPr>
                <w:rFonts w:cs="Times New Roman"/>
                <w:sz w:val="22"/>
                <w:szCs w:val="22"/>
              </w:rPr>
            </w:pPr>
            <w:r w:rsidRPr="006060BF">
              <w:rPr>
                <w:rFonts w:cs="Times New Roman"/>
                <w:sz w:val="22"/>
                <w:szCs w:val="22"/>
              </w:rPr>
              <w:t>2,386</w:t>
            </w:r>
          </w:p>
        </w:tc>
        <w:tc>
          <w:tcPr>
            <w:tcW w:w="255" w:type="dxa"/>
            <w:vAlign w:val="bottom"/>
          </w:tcPr>
          <w:p w14:paraId="5C0DA4F0"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127D8207" w14:textId="61B8813A"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2,928</w:t>
            </w:r>
          </w:p>
        </w:tc>
      </w:tr>
      <w:tr w:rsidR="007A47BA" w:rsidRPr="00515545" w14:paraId="30F27E8C" w14:textId="77777777" w:rsidTr="00E027C8">
        <w:trPr>
          <w:trHeight w:hRule="exact" w:val="261"/>
        </w:trPr>
        <w:tc>
          <w:tcPr>
            <w:tcW w:w="3794" w:type="dxa"/>
            <w:vAlign w:val="bottom"/>
          </w:tcPr>
          <w:p w14:paraId="258A1E0F"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EAFEB35" w14:textId="212E8998" w:rsidR="007A47BA" w:rsidRPr="00B93ECC" w:rsidRDefault="00ED38EC"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ED38EC">
              <w:rPr>
                <w:rFonts w:cstheme="minorBidi"/>
                <w:sz w:val="22"/>
                <w:szCs w:val="22"/>
              </w:rPr>
              <w:t>65,162</w:t>
            </w:r>
          </w:p>
        </w:tc>
        <w:tc>
          <w:tcPr>
            <w:tcW w:w="255" w:type="dxa"/>
            <w:vAlign w:val="bottom"/>
          </w:tcPr>
          <w:p w14:paraId="7DDF2E36"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5FCC546" w14:textId="515A58C1" w:rsidR="007A47BA" w:rsidRPr="00515545" w:rsidRDefault="007A47BA" w:rsidP="007A47BA">
            <w:pPr>
              <w:tabs>
                <w:tab w:val="clear" w:pos="680"/>
                <w:tab w:val="clear" w:pos="907"/>
              </w:tabs>
              <w:ind w:right="170"/>
              <w:jc w:val="right"/>
              <w:rPr>
                <w:rFonts w:cs="Times New Roman"/>
                <w:sz w:val="22"/>
                <w:szCs w:val="22"/>
                <w:cs/>
              </w:rPr>
            </w:pPr>
            <w:r w:rsidRPr="001B6995">
              <w:rPr>
                <w:rFonts w:cs="Times New Roman"/>
                <w:sz w:val="22"/>
                <w:szCs w:val="22"/>
              </w:rPr>
              <w:t>68,836</w:t>
            </w:r>
          </w:p>
        </w:tc>
        <w:tc>
          <w:tcPr>
            <w:tcW w:w="255" w:type="dxa"/>
            <w:vAlign w:val="bottom"/>
          </w:tcPr>
          <w:p w14:paraId="7D2911C7"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2B9BE92B" w14:textId="627BC43C" w:rsidR="007A47BA" w:rsidRPr="00515545" w:rsidRDefault="00EB4D02" w:rsidP="007A47BA">
            <w:pPr>
              <w:tabs>
                <w:tab w:val="clear" w:pos="680"/>
                <w:tab w:val="clear" w:pos="907"/>
                <w:tab w:val="left" w:pos="1440"/>
                <w:tab w:val="left" w:pos="2160"/>
              </w:tabs>
              <w:ind w:right="170"/>
              <w:jc w:val="right"/>
              <w:rPr>
                <w:rFonts w:cs="Times New Roman"/>
                <w:sz w:val="22"/>
                <w:szCs w:val="22"/>
                <w:cs/>
              </w:rPr>
            </w:pPr>
            <w:r w:rsidRPr="00EB4D02">
              <w:rPr>
                <w:rFonts w:cs="Times New Roman"/>
                <w:sz w:val="22"/>
                <w:szCs w:val="22"/>
              </w:rPr>
              <w:t>42,916</w:t>
            </w:r>
          </w:p>
        </w:tc>
        <w:tc>
          <w:tcPr>
            <w:tcW w:w="255" w:type="dxa"/>
            <w:vAlign w:val="bottom"/>
          </w:tcPr>
          <w:p w14:paraId="174CE36D"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BBD870A" w14:textId="7E426F8C" w:rsidR="007A47BA" w:rsidRPr="00515545" w:rsidRDefault="007A47BA" w:rsidP="007A47BA">
            <w:pPr>
              <w:tabs>
                <w:tab w:val="clear" w:pos="680"/>
                <w:tab w:val="clear" w:pos="907"/>
              </w:tabs>
              <w:ind w:right="170"/>
              <w:jc w:val="right"/>
              <w:rPr>
                <w:rFonts w:cs="Times New Roman"/>
                <w:sz w:val="22"/>
                <w:szCs w:val="22"/>
                <w:cs/>
              </w:rPr>
            </w:pPr>
            <w:r w:rsidRPr="001B6995">
              <w:rPr>
                <w:rFonts w:cs="Times New Roman"/>
                <w:sz w:val="22"/>
                <w:szCs w:val="22"/>
              </w:rPr>
              <w:t>47,210</w:t>
            </w:r>
          </w:p>
        </w:tc>
      </w:tr>
      <w:tr w:rsidR="007A47BA" w:rsidRPr="00515545" w14:paraId="70B1E8D7" w14:textId="77777777" w:rsidTr="007A47BA">
        <w:trPr>
          <w:trHeight w:hRule="exact" w:val="261"/>
        </w:trPr>
        <w:tc>
          <w:tcPr>
            <w:tcW w:w="3794" w:type="dxa"/>
            <w:vAlign w:val="bottom"/>
          </w:tcPr>
          <w:p w14:paraId="362659AD" w14:textId="77777777" w:rsidR="007A47BA" w:rsidRPr="00515545" w:rsidRDefault="007A47BA" w:rsidP="00933D66">
            <w:pPr>
              <w:tabs>
                <w:tab w:val="clear" w:pos="907"/>
                <w:tab w:val="left" w:pos="900"/>
                <w:tab w:val="left" w:pos="1440"/>
                <w:tab w:val="left" w:pos="2160"/>
              </w:tabs>
              <w:ind w:left="-110" w:right="-43"/>
              <w:rPr>
                <w:rFonts w:cs="Times New Roman"/>
                <w:sz w:val="22"/>
                <w:szCs w:val="22"/>
              </w:rPr>
            </w:pPr>
          </w:p>
        </w:tc>
        <w:tc>
          <w:tcPr>
            <w:tcW w:w="1247" w:type="dxa"/>
            <w:tcBorders>
              <w:top w:val="single" w:sz="4" w:space="0" w:color="auto"/>
            </w:tcBorders>
            <w:vAlign w:val="bottom"/>
          </w:tcPr>
          <w:p w14:paraId="784B1730" w14:textId="77777777" w:rsidR="007A47BA" w:rsidRPr="007A47BA" w:rsidRDefault="007A47BA"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p>
        </w:tc>
        <w:tc>
          <w:tcPr>
            <w:tcW w:w="255" w:type="dxa"/>
            <w:vAlign w:val="bottom"/>
          </w:tcPr>
          <w:p w14:paraId="73C5885E" w14:textId="77777777" w:rsidR="007A47BA" w:rsidRPr="00515545" w:rsidRDefault="007A47BA" w:rsidP="00933D66">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tcBorders>
            <w:vAlign w:val="bottom"/>
          </w:tcPr>
          <w:p w14:paraId="7C0D68C5" w14:textId="77777777" w:rsidR="007A47BA" w:rsidRPr="00515545" w:rsidRDefault="007A47BA" w:rsidP="00933D66">
            <w:pPr>
              <w:tabs>
                <w:tab w:val="clear" w:pos="680"/>
                <w:tab w:val="clear" w:pos="907"/>
              </w:tabs>
              <w:ind w:right="170"/>
              <w:jc w:val="right"/>
              <w:rPr>
                <w:rFonts w:cs="Times New Roman"/>
                <w:sz w:val="22"/>
                <w:szCs w:val="22"/>
              </w:rPr>
            </w:pPr>
          </w:p>
        </w:tc>
        <w:tc>
          <w:tcPr>
            <w:tcW w:w="255" w:type="dxa"/>
            <w:vAlign w:val="bottom"/>
          </w:tcPr>
          <w:p w14:paraId="297939B1" w14:textId="77777777" w:rsidR="007A47BA" w:rsidRPr="00515545" w:rsidRDefault="007A47BA" w:rsidP="00933D66">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tcBorders>
            <w:vAlign w:val="bottom"/>
          </w:tcPr>
          <w:p w14:paraId="2AA6F2F9" w14:textId="77777777" w:rsidR="007A47BA" w:rsidRPr="00515545" w:rsidRDefault="007A47BA" w:rsidP="007A47BA">
            <w:pPr>
              <w:tabs>
                <w:tab w:val="clear" w:pos="680"/>
                <w:tab w:val="clear" w:pos="907"/>
                <w:tab w:val="left" w:pos="1440"/>
                <w:tab w:val="left" w:pos="2160"/>
              </w:tabs>
              <w:ind w:right="170"/>
              <w:jc w:val="right"/>
              <w:rPr>
                <w:rFonts w:cs="Times New Roman"/>
                <w:sz w:val="22"/>
                <w:szCs w:val="22"/>
                <w:cs/>
              </w:rPr>
            </w:pPr>
          </w:p>
        </w:tc>
        <w:tc>
          <w:tcPr>
            <w:tcW w:w="255" w:type="dxa"/>
            <w:vAlign w:val="bottom"/>
          </w:tcPr>
          <w:p w14:paraId="61C412B9" w14:textId="77777777" w:rsidR="007A47BA" w:rsidRPr="00515545" w:rsidRDefault="007A47BA" w:rsidP="00933D66">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tcBorders>
            <w:vAlign w:val="bottom"/>
          </w:tcPr>
          <w:p w14:paraId="3A0F1BFF" w14:textId="77777777" w:rsidR="007A47BA" w:rsidRPr="00515545" w:rsidRDefault="007A47BA" w:rsidP="00933D66">
            <w:pPr>
              <w:tabs>
                <w:tab w:val="clear" w:pos="680"/>
                <w:tab w:val="clear" w:pos="907"/>
              </w:tabs>
              <w:ind w:right="170"/>
              <w:jc w:val="right"/>
              <w:rPr>
                <w:rFonts w:cs="Times New Roman"/>
                <w:sz w:val="22"/>
                <w:szCs w:val="22"/>
              </w:rPr>
            </w:pPr>
          </w:p>
        </w:tc>
      </w:tr>
      <w:tr w:rsidR="007A47BA" w:rsidRPr="00515545" w14:paraId="6B70E1D7" w14:textId="77777777" w:rsidTr="007A47BA">
        <w:trPr>
          <w:trHeight w:val="261"/>
        </w:trPr>
        <w:tc>
          <w:tcPr>
            <w:tcW w:w="3794" w:type="dxa"/>
            <w:vAlign w:val="bottom"/>
          </w:tcPr>
          <w:p w14:paraId="743E6CD3"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7A47BA">
              <w:rPr>
                <w:rFonts w:cs="Times New Roman"/>
                <w:sz w:val="22"/>
                <w:szCs w:val="22"/>
                <w:u w:val="single"/>
              </w:rPr>
              <w:t>Six-month periods ended June 30</w:t>
            </w:r>
          </w:p>
        </w:tc>
        <w:tc>
          <w:tcPr>
            <w:tcW w:w="1247" w:type="dxa"/>
            <w:vAlign w:val="bottom"/>
          </w:tcPr>
          <w:p w14:paraId="19E1CA13"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u w:val="single"/>
                <w:cs/>
              </w:rPr>
            </w:pPr>
          </w:p>
        </w:tc>
        <w:tc>
          <w:tcPr>
            <w:tcW w:w="255" w:type="dxa"/>
            <w:vAlign w:val="bottom"/>
          </w:tcPr>
          <w:p w14:paraId="0611F247"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u w:val="single"/>
                <w:cs/>
              </w:rPr>
            </w:pPr>
          </w:p>
        </w:tc>
        <w:tc>
          <w:tcPr>
            <w:tcW w:w="1248" w:type="dxa"/>
            <w:vAlign w:val="bottom"/>
          </w:tcPr>
          <w:p w14:paraId="79884A2F"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u w:val="single"/>
              </w:rPr>
            </w:pPr>
          </w:p>
        </w:tc>
        <w:tc>
          <w:tcPr>
            <w:tcW w:w="255" w:type="dxa"/>
            <w:vAlign w:val="bottom"/>
          </w:tcPr>
          <w:p w14:paraId="7C92D658"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u w:val="single"/>
                <w:cs/>
              </w:rPr>
            </w:pPr>
          </w:p>
        </w:tc>
        <w:tc>
          <w:tcPr>
            <w:tcW w:w="1247" w:type="dxa"/>
            <w:vAlign w:val="bottom"/>
          </w:tcPr>
          <w:p w14:paraId="2835F61E"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u w:val="single"/>
                <w:cs/>
              </w:rPr>
            </w:pPr>
          </w:p>
        </w:tc>
        <w:tc>
          <w:tcPr>
            <w:tcW w:w="255" w:type="dxa"/>
            <w:vAlign w:val="bottom"/>
          </w:tcPr>
          <w:p w14:paraId="392F9206"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u w:val="single"/>
                <w:cs/>
              </w:rPr>
            </w:pPr>
          </w:p>
        </w:tc>
        <w:tc>
          <w:tcPr>
            <w:tcW w:w="1248" w:type="dxa"/>
            <w:vAlign w:val="bottom"/>
          </w:tcPr>
          <w:p w14:paraId="7101C1B3" w14:textId="77777777" w:rsidR="007A47BA" w:rsidRPr="007A47BA"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u w:val="single"/>
              </w:rPr>
            </w:pPr>
          </w:p>
        </w:tc>
      </w:tr>
      <w:tr w:rsidR="007A47BA" w:rsidRPr="00515545" w14:paraId="5342E0ED" w14:textId="77777777" w:rsidTr="00E027C8">
        <w:trPr>
          <w:trHeight w:hRule="exact" w:val="261"/>
        </w:trPr>
        <w:tc>
          <w:tcPr>
            <w:tcW w:w="3794" w:type="dxa"/>
            <w:vAlign w:val="bottom"/>
          </w:tcPr>
          <w:p w14:paraId="6494F202"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Bad debt recovery</w:t>
            </w:r>
          </w:p>
        </w:tc>
        <w:tc>
          <w:tcPr>
            <w:tcW w:w="1247" w:type="dxa"/>
            <w:vAlign w:val="bottom"/>
          </w:tcPr>
          <w:p w14:paraId="41152F23" w14:textId="3C304932" w:rsidR="007A47BA" w:rsidRPr="007A47BA" w:rsidRDefault="00724808"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724808">
              <w:rPr>
                <w:rFonts w:cstheme="minorBidi"/>
                <w:sz w:val="22"/>
                <w:szCs w:val="22"/>
              </w:rPr>
              <w:t>48,540</w:t>
            </w:r>
          </w:p>
        </w:tc>
        <w:tc>
          <w:tcPr>
            <w:tcW w:w="255" w:type="dxa"/>
            <w:vAlign w:val="bottom"/>
          </w:tcPr>
          <w:p w14:paraId="64BE2795"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6E015F1C" w14:textId="061D1FFD"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79,920</w:t>
            </w:r>
          </w:p>
        </w:tc>
        <w:tc>
          <w:tcPr>
            <w:tcW w:w="255" w:type="dxa"/>
            <w:vAlign w:val="bottom"/>
          </w:tcPr>
          <w:p w14:paraId="45AAA929"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3F286AA1" w14:textId="247CD1FD" w:rsidR="007A47BA" w:rsidRPr="00515545" w:rsidRDefault="0020236F" w:rsidP="007A47BA">
            <w:pPr>
              <w:tabs>
                <w:tab w:val="clear" w:pos="680"/>
                <w:tab w:val="clear" w:pos="907"/>
                <w:tab w:val="left" w:pos="1440"/>
                <w:tab w:val="left" w:pos="2160"/>
              </w:tabs>
              <w:ind w:right="170"/>
              <w:jc w:val="right"/>
              <w:rPr>
                <w:rFonts w:cs="Times New Roman"/>
                <w:sz w:val="22"/>
                <w:szCs w:val="22"/>
                <w:cs/>
              </w:rPr>
            </w:pPr>
            <w:r w:rsidRPr="0020236F">
              <w:rPr>
                <w:rFonts w:cs="Times New Roman"/>
                <w:sz w:val="22"/>
                <w:szCs w:val="22"/>
              </w:rPr>
              <w:t>29,724</w:t>
            </w:r>
          </w:p>
        </w:tc>
        <w:tc>
          <w:tcPr>
            <w:tcW w:w="255" w:type="dxa"/>
            <w:vAlign w:val="bottom"/>
          </w:tcPr>
          <w:p w14:paraId="0C8F6913"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4BEB56C" w14:textId="5F760445"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55,019</w:t>
            </w:r>
          </w:p>
        </w:tc>
      </w:tr>
      <w:tr w:rsidR="007A47BA" w:rsidRPr="00515545" w14:paraId="20389F0D" w14:textId="77777777" w:rsidTr="00E027C8">
        <w:trPr>
          <w:trHeight w:hRule="exact" w:val="261"/>
        </w:trPr>
        <w:tc>
          <w:tcPr>
            <w:tcW w:w="3794" w:type="dxa"/>
            <w:vAlign w:val="bottom"/>
          </w:tcPr>
          <w:p w14:paraId="47BBC521"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09866573" w14:textId="5E48AE24" w:rsidR="007A47BA" w:rsidRPr="007A47BA" w:rsidRDefault="00880DC8"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880DC8">
              <w:rPr>
                <w:rFonts w:cstheme="minorBidi"/>
                <w:sz w:val="22"/>
                <w:szCs w:val="22"/>
              </w:rPr>
              <w:t>24,176</w:t>
            </w:r>
          </w:p>
        </w:tc>
        <w:tc>
          <w:tcPr>
            <w:tcW w:w="255" w:type="dxa"/>
            <w:vAlign w:val="bottom"/>
          </w:tcPr>
          <w:p w14:paraId="03EE93D2"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2A984C0" w14:textId="2660ED47"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9,029</w:t>
            </w:r>
          </w:p>
        </w:tc>
        <w:tc>
          <w:tcPr>
            <w:tcW w:w="255" w:type="dxa"/>
            <w:vAlign w:val="bottom"/>
          </w:tcPr>
          <w:p w14:paraId="6C56B30E"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55202349" w14:textId="1ED347A2" w:rsidR="007A47BA" w:rsidRPr="00515545" w:rsidRDefault="00482FF2" w:rsidP="007A47BA">
            <w:pPr>
              <w:tabs>
                <w:tab w:val="clear" w:pos="680"/>
                <w:tab w:val="clear" w:pos="907"/>
                <w:tab w:val="left" w:pos="1440"/>
                <w:tab w:val="left" w:pos="2160"/>
              </w:tabs>
              <w:ind w:right="170"/>
              <w:jc w:val="right"/>
              <w:rPr>
                <w:rFonts w:cs="Times New Roman"/>
                <w:sz w:val="22"/>
                <w:szCs w:val="22"/>
                <w:cs/>
              </w:rPr>
            </w:pPr>
            <w:r w:rsidRPr="00482FF2">
              <w:rPr>
                <w:rFonts w:cs="Times New Roman"/>
                <w:sz w:val="22"/>
                <w:szCs w:val="22"/>
              </w:rPr>
              <w:t>21,630</w:t>
            </w:r>
          </w:p>
        </w:tc>
        <w:tc>
          <w:tcPr>
            <w:tcW w:w="255" w:type="dxa"/>
            <w:vAlign w:val="bottom"/>
          </w:tcPr>
          <w:p w14:paraId="4CF68375"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281DF479" w14:textId="4D8EB098"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7,375</w:t>
            </w:r>
          </w:p>
        </w:tc>
      </w:tr>
      <w:tr w:rsidR="007A47BA" w:rsidRPr="00515545" w14:paraId="44D37E88" w14:textId="77777777" w:rsidTr="00E027C8">
        <w:trPr>
          <w:trHeight w:hRule="exact" w:val="261"/>
        </w:trPr>
        <w:tc>
          <w:tcPr>
            <w:tcW w:w="3794" w:type="dxa"/>
            <w:vAlign w:val="bottom"/>
          </w:tcPr>
          <w:p w14:paraId="373A6813"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56B77D23" w14:textId="5EF05319" w:rsidR="007A47BA" w:rsidRPr="007A47BA" w:rsidRDefault="00526F74"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526F74">
              <w:rPr>
                <w:rFonts w:cstheme="minorBidi"/>
                <w:sz w:val="22"/>
                <w:szCs w:val="22"/>
              </w:rPr>
              <w:t>44,750</w:t>
            </w:r>
          </w:p>
        </w:tc>
        <w:tc>
          <w:tcPr>
            <w:tcW w:w="255" w:type="dxa"/>
            <w:vAlign w:val="bottom"/>
          </w:tcPr>
          <w:p w14:paraId="5848988E"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4116E8D" w14:textId="6F7B7164"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43,851</w:t>
            </w:r>
          </w:p>
        </w:tc>
        <w:tc>
          <w:tcPr>
            <w:tcW w:w="255" w:type="dxa"/>
            <w:vAlign w:val="bottom"/>
          </w:tcPr>
          <w:p w14:paraId="5BCB17CC"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95CE1A0" w14:textId="1A2C4B4D" w:rsidR="007A47BA" w:rsidRPr="00515545" w:rsidRDefault="007D5DDA" w:rsidP="007A47BA">
            <w:pPr>
              <w:tabs>
                <w:tab w:val="clear" w:pos="680"/>
                <w:tab w:val="clear" w:pos="907"/>
                <w:tab w:val="left" w:pos="1440"/>
                <w:tab w:val="left" w:pos="2160"/>
              </w:tabs>
              <w:ind w:right="170"/>
              <w:jc w:val="right"/>
              <w:rPr>
                <w:rFonts w:cs="Times New Roman"/>
                <w:sz w:val="22"/>
                <w:szCs w:val="22"/>
                <w:cs/>
              </w:rPr>
            </w:pPr>
            <w:r w:rsidRPr="007D5DDA">
              <w:rPr>
                <w:rFonts w:cs="Times New Roman"/>
                <w:sz w:val="22"/>
                <w:szCs w:val="22"/>
              </w:rPr>
              <w:t>41</w:t>
            </w:r>
          </w:p>
        </w:tc>
        <w:tc>
          <w:tcPr>
            <w:tcW w:w="255" w:type="dxa"/>
            <w:vAlign w:val="bottom"/>
          </w:tcPr>
          <w:p w14:paraId="1B487BE9"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6C669BE" w14:textId="761995C6"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1,432</w:t>
            </w:r>
          </w:p>
        </w:tc>
      </w:tr>
      <w:tr w:rsidR="007A47BA" w:rsidRPr="00515545" w14:paraId="3C2B7B9A" w14:textId="77777777" w:rsidTr="00E027C8">
        <w:trPr>
          <w:trHeight w:hRule="exact" w:val="261"/>
        </w:trPr>
        <w:tc>
          <w:tcPr>
            <w:tcW w:w="3794" w:type="dxa"/>
            <w:vAlign w:val="bottom"/>
          </w:tcPr>
          <w:p w14:paraId="00A9FF74"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14B9A2AA" w14:textId="403BB216" w:rsidR="007A47BA" w:rsidRPr="007A47BA" w:rsidRDefault="00176DB5"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176DB5">
              <w:rPr>
                <w:rFonts w:cstheme="minorBidi"/>
                <w:sz w:val="22"/>
                <w:szCs w:val="22"/>
              </w:rPr>
              <w:t>6,009</w:t>
            </w:r>
          </w:p>
        </w:tc>
        <w:tc>
          <w:tcPr>
            <w:tcW w:w="255" w:type="dxa"/>
            <w:vAlign w:val="bottom"/>
          </w:tcPr>
          <w:p w14:paraId="30A21CF7"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563E0077" w14:textId="6DB9F6CC"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9,810</w:t>
            </w:r>
          </w:p>
        </w:tc>
        <w:tc>
          <w:tcPr>
            <w:tcW w:w="255" w:type="dxa"/>
            <w:vAlign w:val="bottom"/>
          </w:tcPr>
          <w:p w14:paraId="23A4B76D"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011D98D5" w14:textId="09DD408A" w:rsidR="007A47BA" w:rsidRPr="00515545" w:rsidRDefault="00240134" w:rsidP="007A47BA">
            <w:pPr>
              <w:tabs>
                <w:tab w:val="clear" w:pos="680"/>
                <w:tab w:val="clear" w:pos="907"/>
                <w:tab w:val="left" w:pos="1440"/>
                <w:tab w:val="left" w:pos="2160"/>
              </w:tabs>
              <w:ind w:right="170"/>
              <w:jc w:val="right"/>
              <w:rPr>
                <w:rFonts w:cs="Times New Roman"/>
                <w:sz w:val="22"/>
                <w:szCs w:val="22"/>
                <w:cs/>
              </w:rPr>
            </w:pPr>
            <w:r w:rsidRPr="00240134">
              <w:rPr>
                <w:rFonts w:cs="Times New Roman"/>
                <w:sz w:val="22"/>
                <w:szCs w:val="22"/>
              </w:rPr>
              <w:t>4,164</w:t>
            </w:r>
          </w:p>
        </w:tc>
        <w:tc>
          <w:tcPr>
            <w:tcW w:w="255" w:type="dxa"/>
            <w:vAlign w:val="bottom"/>
          </w:tcPr>
          <w:p w14:paraId="677CDAC0"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BE0DA82" w14:textId="4E93D5F9"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8,456</w:t>
            </w:r>
          </w:p>
        </w:tc>
      </w:tr>
      <w:tr w:rsidR="007A47BA" w:rsidRPr="00515545" w14:paraId="5CAF2B3D" w14:textId="77777777" w:rsidTr="00E027C8">
        <w:trPr>
          <w:trHeight w:hRule="exact" w:val="261"/>
        </w:trPr>
        <w:tc>
          <w:tcPr>
            <w:tcW w:w="3794" w:type="dxa"/>
            <w:vAlign w:val="bottom"/>
          </w:tcPr>
          <w:p w14:paraId="6B319CA2"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6952DCF3" w14:textId="181CF0C0" w:rsidR="007A47BA" w:rsidRPr="007A47BA" w:rsidRDefault="002E4C1C"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2E4C1C">
              <w:rPr>
                <w:rFonts w:cstheme="minorBidi"/>
                <w:sz w:val="22"/>
                <w:szCs w:val="22"/>
              </w:rPr>
              <w:t>4,266</w:t>
            </w:r>
          </w:p>
        </w:tc>
        <w:tc>
          <w:tcPr>
            <w:tcW w:w="255" w:type="dxa"/>
            <w:vAlign w:val="bottom"/>
          </w:tcPr>
          <w:p w14:paraId="2AF337E9"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FB4B31F" w14:textId="123DD87D"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6,949</w:t>
            </w:r>
          </w:p>
        </w:tc>
        <w:tc>
          <w:tcPr>
            <w:tcW w:w="255" w:type="dxa"/>
            <w:vAlign w:val="bottom"/>
          </w:tcPr>
          <w:p w14:paraId="62487F0E"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23F3147" w14:textId="6D478C5F" w:rsidR="007A47BA" w:rsidRPr="00515545" w:rsidRDefault="00B31BDB" w:rsidP="007A47BA">
            <w:pPr>
              <w:tabs>
                <w:tab w:val="clear" w:pos="680"/>
                <w:tab w:val="clear" w:pos="907"/>
                <w:tab w:val="left" w:pos="1440"/>
                <w:tab w:val="left" w:pos="2160"/>
              </w:tabs>
              <w:ind w:right="170"/>
              <w:jc w:val="right"/>
              <w:rPr>
                <w:rFonts w:cs="Times New Roman"/>
                <w:sz w:val="22"/>
                <w:szCs w:val="22"/>
                <w:cs/>
              </w:rPr>
            </w:pPr>
            <w:r w:rsidRPr="00B31BDB">
              <w:rPr>
                <w:rFonts w:cs="Times New Roman"/>
                <w:sz w:val="22"/>
                <w:szCs w:val="22"/>
              </w:rPr>
              <w:t>1,576</w:t>
            </w:r>
          </w:p>
        </w:tc>
        <w:tc>
          <w:tcPr>
            <w:tcW w:w="255" w:type="dxa"/>
            <w:vAlign w:val="bottom"/>
          </w:tcPr>
          <w:p w14:paraId="1D522791"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3C4B70C" w14:textId="188493D7"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3,194</w:t>
            </w:r>
          </w:p>
        </w:tc>
      </w:tr>
      <w:tr w:rsidR="007A47BA" w:rsidRPr="00515545" w14:paraId="7732C014" w14:textId="77777777" w:rsidTr="00E027C8">
        <w:trPr>
          <w:trHeight w:hRule="exact" w:val="261"/>
        </w:trPr>
        <w:tc>
          <w:tcPr>
            <w:tcW w:w="3794" w:type="dxa"/>
            <w:vAlign w:val="bottom"/>
          </w:tcPr>
          <w:p w14:paraId="471AA1F2"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63C39222" w14:textId="6EC920F4" w:rsidR="007A47BA" w:rsidRPr="007A47BA" w:rsidRDefault="00B45B76"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B45B76">
              <w:rPr>
                <w:rFonts w:cstheme="minorBidi"/>
                <w:sz w:val="22"/>
                <w:szCs w:val="22"/>
              </w:rPr>
              <w:t>1,920</w:t>
            </w:r>
          </w:p>
        </w:tc>
        <w:tc>
          <w:tcPr>
            <w:tcW w:w="255" w:type="dxa"/>
            <w:vAlign w:val="bottom"/>
          </w:tcPr>
          <w:p w14:paraId="60CA1EA8"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506F9FC" w14:textId="69A6E7EF"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3,236</w:t>
            </w:r>
          </w:p>
        </w:tc>
        <w:tc>
          <w:tcPr>
            <w:tcW w:w="255" w:type="dxa"/>
            <w:vAlign w:val="bottom"/>
          </w:tcPr>
          <w:p w14:paraId="37B1020D"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CA88DD5" w14:textId="737192A9" w:rsidR="007A47BA" w:rsidRPr="00515545" w:rsidRDefault="00AB5129" w:rsidP="007A47BA">
            <w:pPr>
              <w:tabs>
                <w:tab w:val="clear" w:pos="680"/>
                <w:tab w:val="clear" w:pos="907"/>
                <w:tab w:val="left" w:pos="1440"/>
                <w:tab w:val="left" w:pos="2160"/>
              </w:tabs>
              <w:ind w:right="170"/>
              <w:jc w:val="right"/>
              <w:rPr>
                <w:rFonts w:cs="Times New Roman"/>
                <w:sz w:val="22"/>
                <w:szCs w:val="22"/>
                <w:cs/>
              </w:rPr>
            </w:pPr>
            <w:r w:rsidRPr="00AB5129">
              <w:rPr>
                <w:rFonts w:cs="Times New Roman"/>
                <w:sz w:val="22"/>
                <w:szCs w:val="22"/>
              </w:rPr>
              <w:t>1,881</w:t>
            </w:r>
          </w:p>
        </w:tc>
        <w:tc>
          <w:tcPr>
            <w:tcW w:w="255" w:type="dxa"/>
            <w:vAlign w:val="bottom"/>
          </w:tcPr>
          <w:p w14:paraId="0955E772"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F9CA355" w14:textId="3128658A"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3,199</w:t>
            </w:r>
          </w:p>
        </w:tc>
      </w:tr>
      <w:tr w:rsidR="007A47BA" w:rsidRPr="00515545" w14:paraId="2517B95B" w14:textId="77777777" w:rsidTr="00E027C8">
        <w:trPr>
          <w:trHeight w:hRule="exact" w:val="261"/>
        </w:trPr>
        <w:tc>
          <w:tcPr>
            <w:tcW w:w="3794" w:type="dxa"/>
            <w:vAlign w:val="bottom"/>
          </w:tcPr>
          <w:p w14:paraId="70FFB50D"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1CD1A23F" w14:textId="35022202" w:rsidR="007A47BA" w:rsidRPr="007A47BA" w:rsidRDefault="00B45B76" w:rsidP="00B4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heme="minorBidi"/>
                <w:sz w:val="22"/>
                <w:szCs w:val="22"/>
                <w:cs/>
              </w:rPr>
            </w:pPr>
            <w:r>
              <w:rPr>
                <w:rFonts w:cstheme="minorBidi"/>
                <w:sz w:val="22"/>
                <w:szCs w:val="22"/>
              </w:rPr>
              <w:t>-</w:t>
            </w:r>
          </w:p>
        </w:tc>
        <w:tc>
          <w:tcPr>
            <w:tcW w:w="255" w:type="dxa"/>
            <w:vAlign w:val="bottom"/>
          </w:tcPr>
          <w:p w14:paraId="3149FB5E"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E3D0CA0" w14:textId="431CA254" w:rsidR="007A47BA" w:rsidRPr="00515545" w:rsidRDefault="007A47BA"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1B6995">
              <w:rPr>
                <w:rFonts w:cs="Times New Roman"/>
                <w:sz w:val="22"/>
                <w:szCs w:val="22"/>
              </w:rPr>
              <w:t>-</w:t>
            </w:r>
          </w:p>
        </w:tc>
        <w:tc>
          <w:tcPr>
            <w:tcW w:w="255" w:type="dxa"/>
            <w:vAlign w:val="bottom"/>
          </w:tcPr>
          <w:p w14:paraId="071A6145"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A125362" w14:textId="1BB14245" w:rsidR="007A47BA" w:rsidRPr="00515545" w:rsidRDefault="00B80011" w:rsidP="007A47BA">
            <w:pPr>
              <w:tabs>
                <w:tab w:val="clear" w:pos="680"/>
                <w:tab w:val="clear" w:pos="907"/>
                <w:tab w:val="left" w:pos="1440"/>
                <w:tab w:val="left" w:pos="2160"/>
              </w:tabs>
              <w:ind w:right="170"/>
              <w:jc w:val="right"/>
              <w:rPr>
                <w:rFonts w:cs="Times New Roman"/>
                <w:sz w:val="22"/>
                <w:szCs w:val="22"/>
                <w:cs/>
              </w:rPr>
            </w:pPr>
            <w:r w:rsidRPr="00B80011">
              <w:rPr>
                <w:rFonts w:cs="Times New Roman"/>
                <w:sz w:val="22"/>
                <w:szCs w:val="22"/>
              </w:rPr>
              <w:t>20,771</w:t>
            </w:r>
          </w:p>
        </w:tc>
        <w:tc>
          <w:tcPr>
            <w:tcW w:w="255" w:type="dxa"/>
            <w:vAlign w:val="bottom"/>
          </w:tcPr>
          <w:p w14:paraId="4C159CBC"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42AB2BC" w14:textId="75CC2F14"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16,912</w:t>
            </w:r>
          </w:p>
        </w:tc>
      </w:tr>
      <w:tr w:rsidR="007A47BA" w:rsidRPr="00515545" w14:paraId="3D5A27D6" w14:textId="77777777" w:rsidTr="00E027C8">
        <w:trPr>
          <w:trHeight w:hRule="exact" w:val="261"/>
        </w:trPr>
        <w:tc>
          <w:tcPr>
            <w:tcW w:w="3794" w:type="dxa"/>
            <w:vAlign w:val="bottom"/>
          </w:tcPr>
          <w:p w14:paraId="1A2E90A2"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076F4FA7" w14:textId="7DBD26DD" w:rsidR="007A47BA" w:rsidRPr="007A47BA" w:rsidRDefault="00165267"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165267">
              <w:rPr>
                <w:rFonts w:cstheme="minorBidi"/>
                <w:sz w:val="22"/>
                <w:szCs w:val="22"/>
              </w:rPr>
              <w:t>7,022</w:t>
            </w:r>
          </w:p>
        </w:tc>
        <w:tc>
          <w:tcPr>
            <w:tcW w:w="255" w:type="dxa"/>
            <w:vAlign w:val="bottom"/>
          </w:tcPr>
          <w:p w14:paraId="544F6101"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04494B11" w14:textId="3C8C3693"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21,991</w:t>
            </w:r>
          </w:p>
        </w:tc>
        <w:tc>
          <w:tcPr>
            <w:tcW w:w="255" w:type="dxa"/>
            <w:vAlign w:val="bottom"/>
          </w:tcPr>
          <w:p w14:paraId="0AD18DA4"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2433847A" w14:textId="46634732" w:rsidR="007A47BA" w:rsidRPr="00515545" w:rsidRDefault="0004322A" w:rsidP="007A47BA">
            <w:pPr>
              <w:tabs>
                <w:tab w:val="clear" w:pos="680"/>
                <w:tab w:val="clear" w:pos="907"/>
                <w:tab w:val="left" w:pos="1440"/>
                <w:tab w:val="left" w:pos="2160"/>
              </w:tabs>
              <w:ind w:right="170"/>
              <w:jc w:val="right"/>
              <w:rPr>
                <w:rFonts w:cs="Times New Roman"/>
                <w:sz w:val="22"/>
                <w:szCs w:val="22"/>
                <w:cs/>
              </w:rPr>
            </w:pPr>
            <w:r w:rsidRPr="0004322A">
              <w:rPr>
                <w:rFonts w:cs="Times New Roman"/>
                <w:sz w:val="22"/>
                <w:szCs w:val="22"/>
              </w:rPr>
              <w:t>4,645</w:t>
            </w:r>
          </w:p>
        </w:tc>
        <w:tc>
          <w:tcPr>
            <w:tcW w:w="255" w:type="dxa"/>
            <w:vAlign w:val="bottom"/>
          </w:tcPr>
          <w:p w14:paraId="676E0320"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027AD56B" w14:textId="35370B33"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18,223</w:t>
            </w:r>
          </w:p>
        </w:tc>
      </w:tr>
      <w:tr w:rsidR="007A47BA" w:rsidRPr="00515545" w14:paraId="11CB5FE2" w14:textId="77777777" w:rsidTr="00E027C8">
        <w:trPr>
          <w:trHeight w:hRule="exact" w:val="261"/>
        </w:trPr>
        <w:tc>
          <w:tcPr>
            <w:tcW w:w="3794" w:type="dxa"/>
            <w:vAlign w:val="bottom"/>
          </w:tcPr>
          <w:p w14:paraId="46B71EE7" w14:textId="77777777" w:rsidR="007A47BA" w:rsidRPr="00515545" w:rsidRDefault="007A47BA" w:rsidP="007A47BA">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7A294C72" w14:textId="0A4207A7" w:rsidR="007A47BA" w:rsidRPr="007A47BA" w:rsidRDefault="00D141D0" w:rsidP="007A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D141D0">
              <w:rPr>
                <w:rFonts w:cstheme="minorBidi"/>
                <w:sz w:val="22"/>
                <w:szCs w:val="22"/>
              </w:rPr>
              <w:t>136,683</w:t>
            </w:r>
          </w:p>
        </w:tc>
        <w:tc>
          <w:tcPr>
            <w:tcW w:w="255" w:type="dxa"/>
            <w:vAlign w:val="bottom"/>
          </w:tcPr>
          <w:p w14:paraId="1D66AB06"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06BBD788" w14:textId="6A1678DF"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174,786</w:t>
            </w:r>
          </w:p>
        </w:tc>
        <w:tc>
          <w:tcPr>
            <w:tcW w:w="255" w:type="dxa"/>
            <w:vAlign w:val="bottom"/>
          </w:tcPr>
          <w:p w14:paraId="6F48216B"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3D36FBBC" w14:textId="670DC8EC" w:rsidR="007A47BA" w:rsidRPr="00515545" w:rsidRDefault="00347BCD" w:rsidP="007A47BA">
            <w:pPr>
              <w:tabs>
                <w:tab w:val="clear" w:pos="680"/>
                <w:tab w:val="clear" w:pos="907"/>
                <w:tab w:val="left" w:pos="1440"/>
                <w:tab w:val="left" w:pos="2160"/>
              </w:tabs>
              <w:ind w:right="170"/>
              <w:jc w:val="right"/>
              <w:rPr>
                <w:rFonts w:cs="Times New Roman"/>
                <w:sz w:val="22"/>
                <w:szCs w:val="22"/>
                <w:cs/>
              </w:rPr>
            </w:pPr>
            <w:r w:rsidRPr="00347BCD">
              <w:rPr>
                <w:rFonts w:cs="Times New Roman"/>
                <w:sz w:val="22"/>
                <w:szCs w:val="22"/>
              </w:rPr>
              <w:t>84,432</w:t>
            </w:r>
          </w:p>
        </w:tc>
        <w:tc>
          <w:tcPr>
            <w:tcW w:w="255" w:type="dxa"/>
            <w:vAlign w:val="bottom"/>
          </w:tcPr>
          <w:p w14:paraId="01642A80" w14:textId="77777777" w:rsidR="007A47BA" w:rsidRPr="00515545" w:rsidRDefault="007A47BA" w:rsidP="007A47BA">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ABF23BF" w14:textId="1BB583F6" w:rsidR="007A47BA" w:rsidRPr="00515545" w:rsidRDefault="007A47BA" w:rsidP="007A47BA">
            <w:pPr>
              <w:tabs>
                <w:tab w:val="clear" w:pos="680"/>
                <w:tab w:val="clear" w:pos="907"/>
              </w:tabs>
              <w:ind w:right="170"/>
              <w:jc w:val="right"/>
              <w:rPr>
                <w:rFonts w:cs="Times New Roman"/>
                <w:sz w:val="22"/>
                <w:szCs w:val="22"/>
              </w:rPr>
            </w:pPr>
            <w:r w:rsidRPr="001B6995">
              <w:rPr>
                <w:rFonts w:cs="Times New Roman"/>
                <w:sz w:val="22"/>
                <w:szCs w:val="22"/>
              </w:rPr>
              <w:t>113,810</w:t>
            </w:r>
          </w:p>
        </w:tc>
      </w:tr>
    </w:tbl>
    <w:p w14:paraId="55005EF0" w14:textId="77777777" w:rsidR="00910B31" w:rsidRPr="00515545" w:rsidRDefault="00910B31" w:rsidP="0032123A">
      <w:pPr>
        <w:pStyle w:val="a3"/>
        <w:widowControl/>
        <w:spacing w:line="240" w:lineRule="atLeast"/>
        <w:ind w:right="-45"/>
        <w:jc w:val="thaiDistribute"/>
        <w:rPr>
          <w:rFonts w:hAnsi="Times New Roman" w:cs="Cordia New"/>
          <w:b w:val="0"/>
          <w:bCs w:val="0"/>
          <w:sz w:val="22"/>
          <w:szCs w:val="22"/>
          <w:highlight w:val="yellow"/>
        </w:rPr>
      </w:pPr>
    </w:p>
    <w:p w14:paraId="72B61EE8" w14:textId="77777777" w:rsidR="00354170" w:rsidRDefault="0035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27AB4D0F" w14:textId="522A1314" w:rsidR="001335C7" w:rsidRPr="00515545" w:rsidRDefault="001335C7"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lastRenderedPageBreak/>
        <w:t>TAX</w:t>
      </w:r>
      <w:r w:rsidR="00874474" w:rsidRPr="00515545">
        <w:rPr>
          <w:b/>
          <w:bCs/>
          <w:caps/>
          <w:sz w:val="22"/>
          <w:szCs w:val="22"/>
        </w:rPr>
        <w:t xml:space="preserve"> </w:t>
      </w:r>
      <w:r w:rsidR="001F2265" w:rsidRPr="00515545">
        <w:rPr>
          <w:b/>
          <w:bCs/>
          <w:caps/>
          <w:sz w:val="22"/>
          <w:szCs w:val="22"/>
        </w:rPr>
        <w:t>EXPENSE</w:t>
      </w:r>
      <w:r w:rsidR="00AE7D4C">
        <w:rPr>
          <w:rFonts w:hint="cs"/>
          <w:b/>
          <w:bCs/>
          <w:caps/>
          <w:sz w:val="22"/>
          <w:szCs w:val="22"/>
          <w:cs/>
        </w:rPr>
        <w:t xml:space="preserve"> </w:t>
      </w:r>
      <w:r w:rsidR="00AE7D4C">
        <w:rPr>
          <w:b/>
          <w:bCs/>
          <w:caps/>
          <w:sz w:val="22"/>
          <w:szCs w:val="22"/>
        </w:rPr>
        <w:t>(INCOME)</w:t>
      </w:r>
    </w:p>
    <w:p w14:paraId="71B81163" w14:textId="77777777" w:rsidR="001335C7" w:rsidRPr="00E027C8" w:rsidRDefault="001335C7" w:rsidP="001335C7">
      <w:pPr>
        <w:pStyle w:val="a3"/>
        <w:widowControl/>
        <w:spacing w:line="240" w:lineRule="atLeast"/>
        <w:ind w:right="-45"/>
        <w:jc w:val="thaiDistribute"/>
        <w:rPr>
          <w:rFonts w:hAnsi="Times New Roman" w:cs="Cordia New"/>
          <w:b w:val="0"/>
          <w:bCs w:val="0"/>
          <w:sz w:val="20"/>
          <w:szCs w:val="20"/>
        </w:rPr>
      </w:pPr>
    </w:p>
    <w:p w14:paraId="3D7FF41B" w14:textId="3FF54FC3" w:rsidR="00BF7FC5" w:rsidRPr="00515545" w:rsidRDefault="00ED5B24" w:rsidP="001335C7">
      <w:pPr>
        <w:pStyle w:val="a3"/>
        <w:widowControl/>
        <w:spacing w:line="240" w:lineRule="atLeast"/>
        <w:ind w:right="-45"/>
        <w:jc w:val="thaiDistribute"/>
        <w:rPr>
          <w:rFonts w:cs="Cordia New"/>
          <w:b w:val="0"/>
          <w:bCs w:val="0"/>
          <w:sz w:val="22"/>
          <w:szCs w:val="22"/>
        </w:rPr>
      </w:pPr>
      <w:r w:rsidRPr="00515545">
        <w:rPr>
          <w:rFonts w:hAnsi="Times New Roman" w:cs="Times New Roman"/>
          <w:b w:val="0"/>
          <w:bCs w:val="0"/>
          <w:spacing w:val="-4"/>
          <w:sz w:val="22"/>
          <w:szCs w:val="22"/>
        </w:rPr>
        <w:t>Corporate income tax rate announced in Thailand, Cambodia and Lao PDR is the same rate, i.e. 20% (tax rate</w:t>
      </w:r>
      <w:r w:rsidRPr="00515545">
        <w:rPr>
          <w:rFonts w:cs="Times New Roman"/>
          <w:b w:val="0"/>
          <w:bCs w:val="0"/>
          <w:sz w:val="22"/>
          <w:szCs w:val="22"/>
        </w:rPr>
        <w:t xml:space="preserve"> for SME in Thailand, net profit over </w:t>
      </w:r>
      <w:r w:rsidRPr="00515545">
        <w:rPr>
          <w:rFonts w:cs="Angsana New"/>
          <w:b w:val="0"/>
          <w:bCs w:val="0"/>
          <w:sz w:val="22"/>
          <w:szCs w:val="22"/>
        </w:rPr>
        <w:t xml:space="preserve">Baht </w:t>
      </w:r>
      <w:r w:rsidRPr="00515545">
        <w:rPr>
          <w:rFonts w:cs="Times New Roman"/>
          <w:b w:val="0"/>
          <w:bCs w:val="0"/>
          <w:sz w:val="22"/>
          <w:szCs w:val="22"/>
        </w:rPr>
        <w:t>3 million</w:t>
      </w:r>
      <w:r>
        <w:rPr>
          <w:rFonts w:cs="Times New Roman"/>
          <w:b w:val="0"/>
          <w:bCs w:val="0"/>
          <w:sz w:val="22"/>
          <w:szCs w:val="22"/>
        </w:rPr>
        <w:t xml:space="preserve"> per year,</w:t>
      </w:r>
      <w:r w:rsidRPr="00515545">
        <w:rPr>
          <w:rFonts w:cs="Times New Roman"/>
          <w:b w:val="0"/>
          <w:bCs w:val="0"/>
          <w:sz w:val="22"/>
          <w:szCs w:val="22"/>
        </w:rPr>
        <w:t xml:space="preserve"> is </w:t>
      </w:r>
      <w:r>
        <w:rPr>
          <w:rFonts w:cstheme="minorBidi"/>
          <w:b w:val="0"/>
          <w:bCs w:val="0"/>
          <w:sz w:val="22"/>
          <w:szCs w:val="22"/>
        </w:rPr>
        <w:t>0</w:t>
      </w:r>
      <w:r w:rsidRPr="00515545">
        <w:rPr>
          <w:rFonts w:cs="Times New Roman"/>
          <w:b w:val="0"/>
          <w:bCs w:val="0"/>
          <w:sz w:val="22"/>
          <w:szCs w:val="22"/>
        </w:rPr>
        <w:t>%</w:t>
      </w:r>
      <w:r>
        <w:rPr>
          <w:rFonts w:cs="Times New Roman"/>
          <w:b w:val="0"/>
          <w:bCs w:val="0"/>
          <w:sz w:val="22"/>
          <w:szCs w:val="22"/>
        </w:rPr>
        <w:t xml:space="preserve"> to 20%</w:t>
      </w:r>
      <w:r w:rsidRPr="00515545">
        <w:rPr>
          <w:rFonts w:cs="Times New Roman"/>
          <w:b w:val="0"/>
          <w:bCs w:val="0"/>
          <w:sz w:val="22"/>
          <w:szCs w:val="22"/>
        </w:rPr>
        <w:t>)</w:t>
      </w:r>
      <w:r w:rsidR="00A53C2E">
        <w:rPr>
          <w:rFonts w:cs="Times New Roman"/>
          <w:b w:val="0"/>
          <w:bCs w:val="0"/>
          <w:sz w:val="22"/>
          <w:szCs w:val="22"/>
        </w:rPr>
        <w:t>.</w:t>
      </w:r>
    </w:p>
    <w:p w14:paraId="70C4946F" w14:textId="77777777" w:rsidR="00BF7FC5" w:rsidRPr="00515545" w:rsidRDefault="00BF7FC5" w:rsidP="001335C7">
      <w:pPr>
        <w:pStyle w:val="a3"/>
        <w:widowControl/>
        <w:spacing w:line="240" w:lineRule="atLeast"/>
        <w:ind w:right="-45"/>
        <w:jc w:val="thaiDistribute"/>
        <w:rPr>
          <w:rFonts w:hAnsi="Times New Roman" w:cs="Cordia New"/>
          <w:b w:val="0"/>
          <w:bCs w:val="0"/>
          <w:sz w:val="22"/>
          <w:szCs w:val="22"/>
        </w:rPr>
      </w:pPr>
    </w:p>
    <w:p w14:paraId="407F645B" w14:textId="5C90EFF7" w:rsidR="001335C7" w:rsidRPr="00515545" w:rsidRDefault="001F2265" w:rsidP="00F47EDD">
      <w:pPr>
        <w:tabs>
          <w:tab w:val="clear" w:pos="227"/>
          <w:tab w:val="clear" w:pos="454"/>
          <w:tab w:val="left" w:pos="-5103"/>
          <w:tab w:val="left" w:pos="567"/>
          <w:tab w:val="left" w:pos="709"/>
          <w:tab w:val="left" w:pos="1276"/>
        </w:tabs>
        <w:jc w:val="thaiDistribute"/>
        <w:rPr>
          <w:rFonts w:cs="Times New Roman"/>
          <w:sz w:val="22"/>
          <w:szCs w:val="22"/>
        </w:rPr>
      </w:pPr>
      <w:r w:rsidRPr="00515545">
        <w:rPr>
          <w:rFonts w:cs="Times New Roman"/>
          <w:sz w:val="22"/>
          <w:szCs w:val="22"/>
        </w:rPr>
        <w:t>T</w:t>
      </w:r>
      <w:r w:rsidR="001335C7" w:rsidRPr="00515545">
        <w:rPr>
          <w:rFonts w:cs="Times New Roman"/>
          <w:sz w:val="22"/>
          <w:szCs w:val="22"/>
        </w:rPr>
        <w:t xml:space="preserve">ax </w:t>
      </w:r>
      <w:r w:rsidRPr="00515545">
        <w:rPr>
          <w:rFonts w:cs="Times New Roman"/>
          <w:sz w:val="22"/>
          <w:szCs w:val="22"/>
        </w:rPr>
        <w:t>expense</w:t>
      </w:r>
      <w:r w:rsidR="00E5685D">
        <w:rPr>
          <w:rFonts w:cs="Times New Roman"/>
          <w:sz w:val="22"/>
          <w:szCs w:val="22"/>
        </w:rPr>
        <w:t xml:space="preserve"> </w:t>
      </w:r>
      <w:r w:rsidR="00E5685D">
        <w:rPr>
          <w:rFonts w:cstheme="minorBidi"/>
          <w:sz w:val="22"/>
          <w:szCs w:val="22"/>
        </w:rPr>
        <w:t>(income)</w:t>
      </w:r>
      <w:r w:rsidRPr="00515545">
        <w:rPr>
          <w:rFonts w:cs="Times New Roman"/>
          <w:sz w:val="22"/>
          <w:szCs w:val="22"/>
        </w:rPr>
        <w:t xml:space="preserve"> </w:t>
      </w:r>
      <w:r w:rsidR="00863D81" w:rsidRPr="00515545">
        <w:rPr>
          <w:rFonts w:cs="Times New Roman"/>
          <w:sz w:val="22"/>
          <w:szCs w:val="22"/>
        </w:rPr>
        <w:t>for the three-month</w:t>
      </w:r>
      <w:r w:rsidR="00E06D75">
        <w:rPr>
          <w:rFonts w:cs="Times New Roman"/>
          <w:sz w:val="22"/>
          <w:szCs w:val="22"/>
        </w:rPr>
        <w:t xml:space="preserve"> and six-month</w:t>
      </w:r>
      <w:r w:rsidR="00863D81" w:rsidRPr="00515545">
        <w:rPr>
          <w:rFonts w:cs="Times New Roman"/>
          <w:sz w:val="22"/>
          <w:szCs w:val="22"/>
        </w:rPr>
        <w:t xml:space="preserve"> periods ended </w:t>
      </w:r>
      <w:r w:rsidR="00E027C8">
        <w:rPr>
          <w:rFonts w:cs="Times New Roman"/>
          <w:sz w:val="22"/>
          <w:szCs w:val="22"/>
        </w:rPr>
        <w:t>June</w:t>
      </w:r>
      <w:r w:rsidR="00772A94">
        <w:rPr>
          <w:rFonts w:cs="Times New Roman"/>
          <w:sz w:val="22"/>
          <w:szCs w:val="22"/>
        </w:rPr>
        <w:t xml:space="preserve"> 3</w:t>
      </w:r>
      <w:r w:rsidR="00E027C8">
        <w:rPr>
          <w:rFonts w:cs="Times New Roman"/>
          <w:sz w:val="22"/>
          <w:szCs w:val="22"/>
        </w:rPr>
        <w:t>0</w:t>
      </w:r>
      <w:r w:rsidR="00AE7D4C">
        <w:rPr>
          <w:rFonts w:cstheme="minorBidi" w:hint="cs"/>
          <w:sz w:val="22"/>
          <w:szCs w:val="22"/>
          <w:cs/>
        </w:rPr>
        <w:t xml:space="preserve"> </w:t>
      </w:r>
      <w:r w:rsidRPr="00515545">
        <w:rPr>
          <w:rFonts w:cs="Times New Roman"/>
          <w:sz w:val="22"/>
          <w:szCs w:val="22"/>
        </w:rPr>
        <w:t>are as follows:</w:t>
      </w:r>
    </w:p>
    <w:p w14:paraId="7239BE9D" w14:textId="77777777" w:rsidR="00DC77DF" w:rsidRPr="00515545" w:rsidRDefault="00DC77DF" w:rsidP="001335C7">
      <w:pPr>
        <w:tabs>
          <w:tab w:val="clear" w:pos="227"/>
          <w:tab w:val="clear" w:pos="454"/>
          <w:tab w:val="left" w:pos="-5103"/>
          <w:tab w:val="left" w:pos="567"/>
          <w:tab w:val="left" w:pos="709"/>
          <w:tab w:val="left" w:pos="1276"/>
        </w:tabs>
        <w:jc w:val="both"/>
        <w:rPr>
          <w:rFonts w:cs="Times New Roman"/>
          <w:sz w:val="22"/>
          <w:szCs w:val="22"/>
          <w:highlight w:val="yellow"/>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E06D75" w:rsidRPr="00515545" w14:paraId="422228C3" w14:textId="77777777">
        <w:trPr>
          <w:trHeight w:val="60"/>
        </w:trPr>
        <w:tc>
          <w:tcPr>
            <w:tcW w:w="4503" w:type="dxa"/>
            <w:vAlign w:val="bottom"/>
          </w:tcPr>
          <w:p w14:paraId="5B63DEA9" w14:textId="77777777" w:rsidR="00E06D75" w:rsidRPr="00515545" w:rsidRDefault="00E06D75" w:rsidP="00E06D75">
            <w:pPr>
              <w:tabs>
                <w:tab w:val="clear" w:pos="907"/>
                <w:tab w:val="left" w:pos="900"/>
                <w:tab w:val="left" w:pos="1440"/>
                <w:tab w:val="left" w:pos="2160"/>
              </w:tabs>
              <w:ind w:right="-43"/>
              <w:rPr>
                <w:rFonts w:cs="Times New Roman"/>
                <w:sz w:val="22"/>
                <w:szCs w:val="22"/>
                <w:u w:val="single"/>
              </w:rPr>
            </w:pPr>
          </w:p>
        </w:tc>
        <w:tc>
          <w:tcPr>
            <w:tcW w:w="5386" w:type="dxa"/>
            <w:gridSpan w:val="7"/>
            <w:tcBorders>
              <w:bottom w:val="single" w:sz="4" w:space="0" w:color="auto"/>
            </w:tcBorders>
            <w:vAlign w:val="bottom"/>
          </w:tcPr>
          <w:p w14:paraId="2161DB2E" w14:textId="30B8B4B6" w:rsidR="00E06D75" w:rsidRPr="00AE7D4C"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heme="minorBidi"/>
                <w:sz w:val="22"/>
                <w:szCs w:val="22"/>
                <w:cs/>
              </w:rPr>
            </w:pPr>
            <w:r>
              <w:rPr>
                <w:rFonts w:cs="Times New Roman"/>
                <w:sz w:val="21"/>
                <w:szCs w:val="21"/>
              </w:rPr>
              <w:t>Three</w:t>
            </w:r>
            <w:r w:rsidRPr="00115BAD">
              <w:rPr>
                <w:rFonts w:cs="Times New Roman"/>
                <w:sz w:val="21"/>
                <w:szCs w:val="21"/>
              </w:rPr>
              <w:t>-month periods (In Thousand Baht)</w:t>
            </w:r>
          </w:p>
        </w:tc>
      </w:tr>
      <w:tr w:rsidR="00E06D75" w:rsidRPr="00515545" w14:paraId="6EC4F97A" w14:textId="77777777">
        <w:trPr>
          <w:trHeight w:val="50"/>
        </w:trPr>
        <w:tc>
          <w:tcPr>
            <w:tcW w:w="4503" w:type="dxa"/>
            <w:vAlign w:val="bottom"/>
          </w:tcPr>
          <w:p w14:paraId="33828B65" w14:textId="77777777" w:rsidR="00E06D75" w:rsidRPr="00515545" w:rsidRDefault="00E06D75" w:rsidP="00E06D75">
            <w:pPr>
              <w:tabs>
                <w:tab w:val="clear" w:pos="907"/>
                <w:tab w:val="left" w:pos="900"/>
                <w:tab w:val="left" w:pos="1440"/>
                <w:tab w:val="left" w:pos="2160"/>
              </w:tabs>
              <w:ind w:right="-43"/>
              <w:rPr>
                <w:rFonts w:cs="Times New Roman"/>
                <w:sz w:val="22"/>
                <w:szCs w:val="22"/>
                <w:u w:val="single"/>
              </w:rPr>
            </w:pPr>
          </w:p>
        </w:tc>
        <w:tc>
          <w:tcPr>
            <w:tcW w:w="2545" w:type="dxa"/>
            <w:gridSpan w:val="3"/>
            <w:tcBorders>
              <w:top w:val="single" w:sz="4" w:space="0" w:color="auto"/>
            </w:tcBorders>
            <w:vAlign w:val="bottom"/>
          </w:tcPr>
          <w:p w14:paraId="322A7144"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vAlign w:val="bottom"/>
          </w:tcPr>
          <w:p w14:paraId="214813CC" w14:textId="77777777" w:rsidR="00E06D75" w:rsidRPr="00515545" w:rsidRDefault="00E06D75" w:rsidP="00E06D75">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top w:val="single" w:sz="4" w:space="0" w:color="auto"/>
            </w:tcBorders>
            <w:vAlign w:val="bottom"/>
          </w:tcPr>
          <w:p w14:paraId="652C47A2"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E06D75" w:rsidRPr="00515545" w14:paraId="3A26DB0F" w14:textId="77777777">
        <w:trPr>
          <w:trHeight w:val="50"/>
        </w:trPr>
        <w:tc>
          <w:tcPr>
            <w:tcW w:w="4503" w:type="dxa"/>
            <w:vAlign w:val="bottom"/>
          </w:tcPr>
          <w:p w14:paraId="15A39F2E" w14:textId="77777777" w:rsidR="00E06D75" w:rsidRPr="00515545" w:rsidRDefault="00E06D75" w:rsidP="00E06D75">
            <w:pPr>
              <w:tabs>
                <w:tab w:val="clear" w:pos="907"/>
                <w:tab w:val="left" w:pos="900"/>
                <w:tab w:val="left" w:pos="1440"/>
                <w:tab w:val="left" w:pos="2160"/>
              </w:tabs>
              <w:ind w:right="-43"/>
              <w:rPr>
                <w:rFonts w:cs="Times New Roman"/>
                <w:sz w:val="22"/>
                <w:szCs w:val="22"/>
                <w:u w:val="single"/>
              </w:rPr>
            </w:pPr>
          </w:p>
        </w:tc>
        <w:tc>
          <w:tcPr>
            <w:tcW w:w="2545" w:type="dxa"/>
            <w:gridSpan w:val="3"/>
            <w:tcBorders>
              <w:bottom w:val="single" w:sz="4" w:space="0" w:color="auto"/>
            </w:tcBorders>
            <w:vAlign w:val="bottom"/>
          </w:tcPr>
          <w:p w14:paraId="411E63E1"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vAlign w:val="bottom"/>
          </w:tcPr>
          <w:p w14:paraId="45EA831C" w14:textId="77777777" w:rsidR="00E06D75" w:rsidRPr="00515545" w:rsidRDefault="00E06D75" w:rsidP="00E06D75">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bottom w:val="single" w:sz="4" w:space="0" w:color="auto"/>
            </w:tcBorders>
            <w:vAlign w:val="bottom"/>
          </w:tcPr>
          <w:p w14:paraId="50B490E1"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E06D75" w:rsidRPr="00515545" w14:paraId="43DD5CE4" w14:textId="77777777">
        <w:trPr>
          <w:trHeight w:val="50"/>
        </w:trPr>
        <w:tc>
          <w:tcPr>
            <w:tcW w:w="4503" w:type="dxa"/>
            <w:vAlign w:val="bottom"/>
          </w:tcPr>
          <w:p w14:paraId="7FAEA7AF" w14:textId="77777777" w:rsidR="00E06D75" w:rsidRPr="00515545" w:rsidRDefault="00E06D75" w:rsidP="00E06D75">
            <w:pPr>
              <w:tabs>
                <w:tab w:val="clear" w:pos="907"/>
                <w:tab w:val="left" w:pos="900"/>
                <w:tab w:val="left" w:pos="1440"/>
                <w:tab w:val="left" w:pos="2160"/>
              </w:tabs>
              <w:ind w:right="-43"/>
              <w:rPr>
                <w:rFonts w:cs="Times New Roman"/>
                <w:sz w:val="22"/>
                <w:szCs w:val="22"/>
                <w:cs/>
              </w:rPr>
            </w:pPr>
          </w:p>
        </w:tc>
        <w:tc>
          <w:tcPr>
            <w:tcW w:w="1105" w:type="dxa"/>
            <w:tcBorders>
              <w:bottom w:val="single" w:sz="4" w:space="0" w:color="auto"/>
            </w:tcBorders>
            <w:vAlign w:val="bottom"/>
          </w:tcPr>
          <w:p w14:paraId="6A63F196" w14:textId="62B87301"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2026</w:t>
            </w:r>
          </w:p>
        </w:tc>
        <w:tc>
          <w:tcPr>
            <w:tcW w:w="270" w:type="dxa"/>
          </w:tcPr>
          <w:p w14:paraId="17380201"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0" w:type="dxa"/>
            <w:tcBorders>
              <w:bottom w:val="single" w:sz="4" w:space="0" w:color="auto"/>
            </w:tcBorders>
            <w:vAlign w:val="bottom"/>
          </w:tcPr>
          <w:p w14:paraId="5AB1932A" w14:textId="51AD3ADB"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2025</w:t>
            </w:r>
          </w:p>
        </w:tc>
        <w:tc>
          <w:tcPr>
            <w:tcW w:w="270" w:type="dxa"/>
            <w:vAlign w:val="bottom"/>
          </w:tcPr>
          <w:p w14:paraId="696791F0"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25" w:type="dxa"/>
            <w:tcBorders>
              <w:bottom w:val="single" w:sz="4" w:space="0" w:color="auto"/>
            </w:tcBorders>
            <w:vAlign w:val="bottom"/>
          </w:tcPr>
          <w:p w14:paraId="4556A2AB" w14:textId="5387BEE3"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2026</w:t>
            </w:r>
          </w:p>
        </w:tc>
        <w:tc>
          <w:tcPr>
            <w:tcW w:w="270" w:type="dxa"/>
          </w:tcPr>
          <w:p w14:paraId="27AB44FA"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6" w:type="dxa"/>
            <w:tcBorders>
              <w:bottom w:val="single" w:sz="4" w:space="0" w:color="auto"/>
            </w:tcBorders>
            <w:vAlign w:val="bottom"/>
          </w:tcPr>
          <w:p w14:paraId="7081EFE7" w14:textId="73A1A341"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2025</w:t>
            </w:r>
          </w:p>
        </w:tc>
      </w:tr>
      <w:tr w:rsidR="00E06D75" w:rsidRPr="00515545" w14:paraId="2D893640" w14:textId="77777777" w:rsidTr="001E00F7">
        <w:trPr>
          <w:trHeight w:hRule="exact" w:val="227"/>
        </w:trPr>
        <w:tc>
          <w:tcPr>
            <w:tcW w:w="4503" w:type="dxa"/>
            <w:vAlign w:val="bottom"/>
          </w:tcPr>
          <w:p w14:paraId="1E4166EE"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c>
          <w:tcPr>
            <w:tcW w:w="1105" w:type="dxa"/>
            <w:vAlign w:val="bottom"/>
          </w:tcPr>
          <w:p w14:paraId="4E16729B"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4E377C59"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41AA4C95"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3D48B956"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c>
          <w:tcPr>
            <w:tcW w:w="1125" w:type="dxa"/>
            <w:vAlign w:val="bottom"/>
          </w:tcPr>
          <w:p w14:paraId="29FADD7A"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180F64DE"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c>
          <w:tcPr>
            <w:tcW w:w="1176" w:type="dxa"/>
            <w:vAlign w:val="bottom"/>
          </w:tcPr>
          <w:p w14:paraId="219D606F" w14:textId="77777777" w:rsidR="00E06D75" w:rsidRPr="00515545" w:rsidRDefault="00E06D75" w:rsidP="00E06D75">
            <w:pPr>
              <w:tabs>
                <w:tab w:val="clear" w:pos="907"/>
                <w:tab w:val="left" w:pos="900"/>
                <w:tab w:val="left" w:pos="1440"/>
                <w:tab w:val="left" w:pos="2160"/>
              </w:tabs>
              <w:spacing w:line="180" w:lineRule="atLeast"/>
              <w:ind w:right="-648"/>
              <w:rPr>
                <w:rFonts w:cs="Times New Roman"/>
                <w:sz w:val="22"/>
                <w:szCs w:val="22"/>
              </w:rPr>
            </w:pPr>
          </w:p>
        </w:tc>
      </w:tr>
      <w:tr w:rsidR="00E06D75" w:rsidRPr="00515545" w14:paraId="4CD6F06E" w14:textId="77777777">
        <w:trPr>
          <w:trHeight w:val="50"/>
        </w:trPr>
        <w:tc>
          <w:tcPr>
            <w:tcW w:w="4503" w:type="dxa"/>
            <w:vAlign w:val="bottom"/>
          </w:tcPr>
          <w:p w14:paraId="03F30A5F" w14:textId="77777777" w:rsidR="00E06D75" w:rsidRPr="00515545" w:rsidRDefault="00E06D75" w:rsidP="00E06D75">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Current tax</w:t>
            </w:r>
          </w:p>
        </w:tc>
        <w:tc>
          <w:tcPr>
            <w:tcW w:w="1105" w:type="dxa"/>
          </w:tcPr>
          <w:p w14:paraId="1DE19F2D" w14:textId="6D54E4D6" w:rsidR="00E06D75" w:rsidRPr="00515545" w:rsidRDefault="00F35943"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F35943">
              <w:rPr>
                <w:rFonts w:cs="Times New Roman"/>
                <w:sz w:val="22"/>
                <w:szCs w:val="22"/>
              </w:rPr>
              <w:t>11,013</w:t>
            </w:r>
          </w:p>
        </w:tc>
        <w:tc>
          <w:tcPr>
            <w:tcW w:w="270" w:type="dxa"/>
            <w:vAlign w:val="bottom"/>
          </w:tcPr>
          <w:p w14:paraId="73A451D1" w14:textId="77777777" w:rsidR="00E06D75" w:rsidRPr="00515545" w:rsidRDefault="00E06D75" w:rsidP="00E06D75">
            <w:pPr>
              <w:tabs>
                <w:tab w:val="clear" w:pos="907"/>
              </w:tabs>
              <w:ind w:right="57"/>
              <w:jc w:val="right"/>
              <w:rPr>
                <w:rFonts w:cs="Times New Roman"/>
                <w:sz w:val="22"/>
                <w:szCs w:val="22"/>
              </w:rPr>
            </w:pPr>
          </w:p>
        </w:tc>
        <w:tc>
          <w:tcPr>
            <w:tcW w:w="1170" w:type="dxa"/>
          </w:tcPr>
          <w:p w14:paraId="01E3C247" w14:textId="528F8A02"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8,534</w:t>
            </w:r>
          </w:p>
        </w:tc>
        <w:tc>
          <w:tcPr>
            <w:tcW w:w="270" w:type="dxa"/>
            <w:vAlign w:val="bottom"/>
          </w:tcPr>
          <w:p w14:paraId="19A0E14E" w14:textId="77777777" w:rsidR="00E06D75" w:rsidRPr="00515545" w:rsidRDefault="00E06D75" w:rsidP="00E06D75">
            <w:pPr>
              <w:tabs>
                <w:tab w:val="clear" w:pos="907"/>
              </w:tabs>
              <w:ind w:right="57"/>
              <w:jc w:val="right"/>
              <w:rPr>
                <w:rFonts w:cs="Times New Roman"/>
                <w:sz w:val="22"/>
                <w:szCs w:val="22"/>
              </w:rPr>
            </w:pPr>
          </w:p>
        </w:tc>
        <w:tc>
          <w:tcPr>
            <w:tcW w:w="1125" w:type="dxa"/>
            <w:vAlign w:val="bottom"/>
          </w:tcPr>
          <w:p w14:paraId="4BF03A10" w14:textId="01FEE79E" w:rsidR="00E06D75" w:rsidRPr="00515545" w:rsidRDefault="00210178"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59F068A7" w14:textId="77777777" w:rsidR="00E06D75" w:rsidRPr="00515545" w:rsidRDefault="00E06D75" w:rsidP="00E06D75">
            <w:pPr>
              <w:tabs>
                <w:tab w:val="clear" w:pos="907"/>
              </w:tabs>
              <w:ind w:right="57"/>
              <w:jc w:val="right"/>
              <w:rPr>
                <w:rFonts w:cs="Times New Roman"/>
                <w:sz w:val="22"/>
                <w:szCs w:val="22"/>
              </w:rPr>
            </w:pPr>
          </w:p>
        </w:tc>
        <w:tc>
          <w:tcPr>
            <w:tcW w:w="1176" w:type="dxa"/>
            <w:vAlign w:val="bottom"/>
          </w:tcPr>
          <w:p w14:paraId="76EBBDA2" w14:textId="40F40693"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115BAD">
              <w:rPr>
                <w:rFonts w:cs="Times New Roman"/>
                <w:sz w:val="21"/>
                <w:szCs w:val="21"/>
              </w:rPr>
              <w:t>-</w:t>
            </w:r>
          </w:p>
        </w:tc>
      </w:tr>
      <w:tr w:rsidR="00E06D75" w:rsidRPr="00515545" w14:paraId="74285A32" w14:textId="77777777" w:rsidTr="00227834">
        <w:trPr>
          <w:trHeight w:val="60"/>
        </w:trPr>
        <w:tc>
          <w:tcPr>
            <w:tcW w:w="4503" w:type="dxa"/>
          </w:tcPr>
          <w:p w14:paraId="6CD27A1C" w14:textId="77777777" w:rsidR="00E06D75" w:rsidRPr="00515545" w:rsidRDefault="00E06D75" w:rsidP="00E06D75">
            <w:pPr>
              <w:tabs>
                <w:tab w:val="left" w:pos="1440"/>
                <w:tab w:val="left" w:pos="2160"/>
              </w:tabs>
              <w:ind w:left="-110" w:right="-648"/>
              <w:rPr>
                <w:rFonts w:cs="Times New Roman"/>
                <w:sz w:val="22"/>
                <w:szCs w:val="22"/>
              </w:rPr>
            </w:pPr>
            <w:r w:rsidRPr="00515545">
              <w:rPr>
                <w:rFonts w:cs="Times New Roman"/>
                <w:sz w:val="22"/>
                <w:szCs w:val="22"/>
              </w:rPr>
              <w:t>Income tax adjustments of previous period</w:t>
            </w:r>
          </w:p>
        </w:tc>
        <w:tc>
          <w:tcPr>
            <w:tcW w:w="1105" w:type="dxa"/>
          </w:tcPr>
          <w:p w14:paraId="61A36F51" w14:textId="5BFFDE45" w:rsidR="00E06D75" w:rsidRPr="00515545" w:rsidRDefault="00210178"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55F26D09" w14:textId="77777777" w:rsidR="00E06D75" w:rsidRPr="00515545" w:rsidRDefault="00E06D75" w:rsidP="00E06D75">
            <w:pPr>
              <w:tabs>
                <w:tab w:val="clear" w:pos="907"/>
              </w:tabs>
              <w:ind w:right="170"/>
              <w:jc w:val="right"/>
              <w:rPr>
                <w:rFonts w:cs="Times New Roman"/>
                <w:sz w:val="22"/>
                <w:szCs w:val="22"/>
              </w:rPr>
            </w:pPr>
          </w:p>
        </w:tc>
        <w:tc>
          <w:tcPr>
            <w:tcW w:w="1170" w:type="dxa"/>
          </w:tcPr>
          <w:p w14:paraId="504DE0B7" w14:textId="67AE5FDE"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37</w:t>
            </w:r>
          </w:p>
        </w:tc>
        <w:tc>
          <w:tcPr>
            <w:tcW w:w="270" w:type="dxa"/>
            <w:vAlign w:val="bottom"/>
          </w:tcPr>
          <w:p w14:paraId="56B29C47" w14:textId="77777777" w:rsidR="00E06D75" w:rsidRPr="00515545" w:rsidRDefault="00E06D75" w:rsidP="00E06D75">
            <w:pPr>
              <w:tabs>
                <w:tab w:val="clear" w:pos="907"/>
              </w:tabs>
              <w:ind w:right="170"/>
              <w:jc w:val="right"/>
              <w:rPr>
                <w:rFonts w:cs="Times New Roman"/>
                <w:sz w:val="22"/>
                <w:szCs w:val="22"/>
              </w:rPr>
            </w:pPr>
          </w:p>
        </w:tc>
        <w:tc>
          <w:tcPr>
            <w:tcW w:w="1125" w:type="dxa"/>
          </w:tcPr>
          <w:p w14:paraId="1D223ACB" w14:textId="2B08571D" w:rsidR="00E06D75" w:rsidRPr="00515545" w:rsidRDefault="00210178"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45363FE8" w14:textId="77777777" w:rsidR="00E06D75" w:rsidRPr="00515545" w:rsidRDefault="00E06D75" w:rsidP="00E06D75">
            <w:pPr>
              <w:tabs>
                <w:tab w:val="clear" w:pos="907"/>
              </w:tabs>
              <w:ind w:right="170"/>
              <w:jc w:val="right"/>
              <w:rPr>
                <w:rFonts w:cs="Times New Roman"/>
                <w:sz w:val="22"/>
                <w:szCs w:val="22"/>
              </w:rPr>
            </w:pPr>
          </w:p>
        </w:tc>
        <w:tc>
          <w:tcPr>
            <w:tcW w:w="1176" w:type="dxa"/>
            <w:vAlign w:val="bottom"/>
          </w:tcPr>
          <w:p w14:paraId="4D3E9008" w14:textId="6CAD1E86"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115BAD">
              <w:rPr>
                <w:rFonts w:cs="Times New Roman"/>
                <w:sz w:val="21"/>
                <w:szCs w:val="21"/>
              </w:rPr>
              <w:t>-</w:t>
            </w:r>
          </w:p>
        </w:tc>
      </w:tr>
      <w:tr w:rsidR="00E06D75" w:rsidRPr="00515545" w14:paraId="1A6F47AB" w14:textId="77777777">
        <w:trPr>
          <w:trHeight w:val="50"/>
        </w:trPr>
        <w:tc>
          <w:tcPr>
            <w:tcW w:w="4503" w:type="dxa"/>
          </w:tcPr>
          <w:p w14:paraId="4B192175" w14:textId="77777777" w:rsidR="00E06D75" w:rsidRPr="00515545" w:rsidRDefault="00E06D75" w:rsidP="00E06D75">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Deferred income tax</w:t>
            </w:r>
          </w:p>
        </w:tc>
        <w:tc>
          <w:tcPr>
            <w:tcW w:w="1105" w:type="dxa"/>
          </w:tcPr>
          <w:p w14:paraId="1E25518F"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18B69C70" w14:textId="77777777" w:rsidR="00E06D75" w:rsidRPr="00515545" w:rsidRDefault="00E06D75" w:rsidP="00E06D75">
            <w:pPr>
              <w:tabs>
                <w:tab w:val="clear" w:pos="907"/>
              </w:tabs>
              <w:ind w:right="57"/>
              <w:jc w:val="right"/>
              <w:rPr>
                <w:rFonts w:cs="Times New Roman"/>
                <w:sz w:val="22"/>
                <w:szCs w:val="22"/>
              </w:rPr>
            </w:pPr>
          </w:p>
        </w:tc>
        <w:tc>
          <w:tcPr>
            <w:tcW w:w="1170" w:type="dxa"/>
          </w:tcPr>
          <w:p w14:paraId="309C4516"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76133302" w14:textId="77777777" w:rsidR="00E06D75" w:rsidRPr="00515545" w:rsidRDefault="00E06D75" w:rsidP="00E06D75">
            <w:pPr>
              <w:tabs>
                <w:tab w:val="clear" w:pos="907"/>
              </w:tabs>
              <w:ind w:right="57"/>
              <w:jc w:val="right"/>
              <w:rPr>
                <w:rFonts w:cs="Times New Roman"/>
                <w:sz w:val="22"/>
                <w:szCs w:val="22"/>
              </w:rPr>
            </w:pPr>
          </w:p>
        </w:tc>
        <w:tc>
          <w:tcPr>
            <w:tcW w:w="1125" w:type="dxa"/>
          </w:tcPr>
          <w:p w14:paraId="5998C1A5"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5449C2C3" w14:textId="77777777" w:rsidR="00E06D75" w:rsidRPr="00515545" w:rsidRDefault="00E06D75" w:rsidP="00E06D75">
            <w:pPr>
              <w:tabs>
                <w:tab w:val="clear" w:pos="907"/>
              </w:tabs>
              <w:ind w:right="57"/>
              <w:jc w:val="right"/>
              <w:rPr>
                <w:rFonts w:cs="Times New Roman"/>
                <w:sz w:val="22"/>
                <w:szCs w:val="22"/>
              </w:rPr>
            </w:pPr>
          </w:p>
        </w:tc>
        <w:tc>
          <w:tcPr>
            <w:tcW w:w="1176" w:type="dxa"/>
          </w:tcPr>
          <w:p w14:paraId="2CC19B4B"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E06D75" w:rsidRPr="00515545" w14:paraId="35FBF47A" w14:textId="77777777">
        <w:trPr>
          <w:trHeight w:val="60"/>
        </w:trPr>
        <w:tc>
          <w:tcPr>
            <w:tcW w:w="4503" w:type="dxa"/>
          </w:tcPr>
          <w:p w14:paraId="3A1D202C" w14:textId="77777777" w:rsidR="00E06D75" w:rsidRPr="00515545" w:rsidRDefault="00E06D75" w:rsidP="00E06D75">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 xml:space="preserve">   Movements in temporary differences</w:t>
            </w:r>
          </w:p>
        </w:tc>
        <w:tc>
          <w:tcPr>
            <w:tcW w:w="1105" w:type="dxa"/>
          </w:tcPr>
          <w:p w14:paraId="0A68028B" w14:textId="4DF19437" w:rsidR="00E06D75" w:rsidRPr="00515545" w:rsidRDefault="00A27422"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A27422">
              <w:rPr>
                <w:rFonts w:cs="Times New Roman"/>
                <w:sz w:val="22"/>
                <w:szCs w:val="22"/>
              </w:rPr>
              <w:t>(4,879)</w:t>
            </w:r>
          </w:p>
        </w:tc>
        <w:tc>
          <w:tcPr>
            <w:tcW w:w="270" w:type="dxa"/>
            <w:vAlign w:val="bottom"/>
          </w:tcPr>
          <w:p w14:paraId="533637B5" w14:textId="77777777" w:rsidR="00E06D75" w:rsidRPr="00515545" w:rsidRDefault="00E06D75" w:rsidP="00E06D75">
            <w:pPr>
              <w:tabs>
                <w:tab w:val="clear" w:pos="907"/>
              </w:tabs>
              <w:ind w:right="170"/>
              <w:jc w:val="right"/>
              <w:rPr>
                <w:rFonts w:cs="Times New Roman"/>
                <w:sz w:val="22"/>
                <w:szCs w:val="22"/>
              </w:rPr>
            </w:pPr>
          </w:p>
        </w:tc>
        <w:tc>
          <w:tcPr>
            <w:tcW w:w="1170" w:type="dxa"/>
          </w:tcPr>
          <w:p w14:paraId="6203F0D8" w14:textId="27A0AC21"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724</w:t>
            </w:r>
          </w:p>
        </w:tc>
        <w:tc>
          <w:tcPr>
            <w:tcW w:w="270" w:type="dxa"/>
            <w:vAlign w:val="bottom"/>
          </w:tcPr>
          <w:p w14:paraId="4C3B835B" w14:textId="77777777" w:rsidR="00E06D75" w:rsidRPr="00515545" w:rsidRDefault="00E06D75" w:rsidP="00E06D75">
            <w:pPr>
              <w:tabs>
                <w:tab w:val="clear" w:pos="907"/>
              </w:tabs>
              <w:ind w:right="170"/>
              <w:jc w:val="right"/>
              <w:rPr>
                <w:rFonts w:cs="Times New Roman"/>
                <w:sz w:val="22"/>
                <w:szCs w:val="22"/>
              </w:rPr>
            </w:pPr>
          </w:p>
        </w:tc>
        <w:tc>
          <w:tcPr>
            <w:tcW w:w="1125" w:type="dxa"/>
          </w:tcPr>
          <w:p w14:paraId="222B21B0" w14:textId="6FAB8D78" w:rsidR="00E06D75" w:rsidRPr="00515545" w:rsidRDefault="00AF73AC"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AF73AC">
              <w:rPr>
                <w:rFonts w:cs="Times New Roman"/>
                <w:sz w:val="22"/>
                <w:szCs w:val="22"/>
              </w:rPr>
              <w:t>(2,519)</w:t>
            </w:r>
          </w:p>
        </w:tc>
        <w:tc>
          <w:tcPr>
            <w:tcW w:w="270" w:type="dxa"/>
            <w:vAlign w:val="bottom"/>
          </w:tcPr>
          <w:p w14:paraId="6BB8186E" w14:textId="77777777" w:rsidR="00E06D75" w:rsidRPr="00515545" w:rsidRDefault="00E06D75" w:rsidP="00E06D75">
            <w:pPr>
              <w:tabs>
                <w:tab w:val="clear" w:pos="907"/>
              </w:tabs>
              <w:ind w:right="170"/>
              <w:jc w:val="right"/>
              <w:rPr>
                <w:rFonts w:cs="Times New Roman"/>
                <w:sz w:val="22"/>
                <w:szCs w:val="22"/>
              </w:rPr>
            </w:pPr>
          </w:p>
        </w:tc>
        <w:tc>
          <w:tcPr>
            <w:tcW w:w="1176" w:type="dxa"/>
          </w:tcPr>
          <w:p w14:paraId="108E1658" w14:textId="4878F4D0"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1,414</w:t>
            </w:r>
          </w:p>
        </w:tc>
      </w:tr>
      <w:tr w:rsidR="00E06D75" w:rsidRPr="00515545" w14:paraId="5371FA2B" w14:textId="77777777">
        <w:trPr>
          <w:trHeight w:val="60"/>
        </w:trPr>
        <w:tc>
          <w:tcPr>
            <w:tcW w:w="4503" w:type="dxa"/>
          </w:tcPr>
          <w:p w14:paraId="1DDEC33D" w14:textId="77777777" w:rsidR="00E06D75" w:rsidRPr="00515545" w:rsidRDefault="00E06D75" w:rsidP="00E06D75">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05F4C99D" w14:textId="3AB71219" w:rsidR="00E06D75" w:rsidRPr="00515545" w:rsidRDefault="00672B0D"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672B0D">
              <w:rPr>
                <w:rFonts w:cs="Times New Roman"/>
                <w:sz w:val="22"/>
                <w:szCs w:val="22"/>
              </w:rPr>
              <w:t>6,134</w:t>
            </w:r>
          </w:p>
        </w:tc>
        <w:tc>
          <w:tcPr>
            <w:tcW w:w="270" w:type="dxa"/>
            <w:vAlign w:val="bottom"/>
          </w:tcPr>
          <w:p w14:paraId="1AE74655" w14:textId="77777777" w:rsidR="00E06D75" w:rsidRPr="00515545" w:rsidRDefault="00E06D75" w:rsidP="00E06D75">
            <w:pPr>
              <w:tabs>
                <w:tab w:val="clear" w:pos="907"/>
              </w:tabs>
              <w:ind w:right="170"/>
              <w:jc w:val="right"/>
              <w:rPr>
                <w:rFonts w:cs="Times New Roman"/>
                <w:sz w:val="22"/>
                <w:szCs w:val="22"/>
              </w:rPr>
            </w:pPr>
          </w:p>
        </w:tc>
        <w:tc>
          <w:tcPr>
            <w:tcW w:w="1170" w:type="dxa"/>
            <w:tcBorders>
              <w:top w:val="single" w:sz="4" w:space="0" w:color="auto"/>
              <w:bottom w:val="double" w:sz="4" w:space="0" w:color="auto"/>
            </w:tcBorders>
          </w:tcPr>
          <w:p w14:paraId="3581EA7E" w14:textId="59F837B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9,295</w:t>
            </w:r>
          </w:p>
        </w:tc>
        <w:tc>
          <w:tcPr>
            <w:tcW w:w="270" w:type="dxa"/>
            <w:vAlign w:val="bottom"/>
          </w:tcPr>
          <w:p w14:paraId="540DC5C7" w14:textId="77777777" w:rsidR="00E06D75" w:rsidRPr="00515545" w:rsidRDefault="00E06D75" w:rsidP="00E06D75">
            <w:pPr>
              <w:tabs>
                <w:tab w:val="clear" w:pos="907"/>
              </w:tabs>
              <w:ind w:right="170"/>
              <w:jc w:val="right"/>
              <w:rPr>
                <w:rFonts w:cs="Times New Roman"/>
                <w:sz w:val="22"/>
                <w:szCs w:val="22"/>
              </w:rPr>
            </w:pPr>
          </w:p>
        </w:tc>
        <w:tc>
          <w:tcPr>
            <w:tcW w:w="1125" w:type="dxa"/>
            <w:tcBorders>
              <w:top w:val="single" w:sz="4" w:space="0" w:color="auto"/>
              <w:bottom w:val="double" w:sz="4" w:space="0" w:color="auto"/>
            </w:tcBorders>
          </w:tcPr>
          <w:p w14:paraId="2F69539D" w14:textId="117AC4BE" w:rsidR="00E06D75" w:rsidRPr="00515545" w:rsidRDefault="00AF73AC"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AF73AC">
              <w:rPr>
                <w:rFonts w:cs="Times New Roman"/>
                <w:sz w:val="22"/>
                <w:szCs w:val="22"/>
              </w:rPr>
              <w:t>(2,519)</w:t>
            </w:r>
          </w:p>
        </w:tc>
        <w:tc>
          <w:tcPr>
            <w:tcW w:w="270" w:type="dxa"/>
            <w:vAlign w:val="bottom"/>
          </w:tcPr>
          <w:p w14:paraId="76B96C39" w14:textId="77777777" w:rsidR="00E06D75" w:rsidRPr="00515545" w:rsidRDefault="00E06D75" w:rsidP="00E06D75">
            <w:pPr>
              <w:tabs>
                <w:tab w:val="clear" w:pos="907"/>
              </w:tabs>
              <w:ind w:right="170"/>
              <w:jc w:val="right"/>
              <w:rPr>
                <w:rFonts w:cs="Times New Roman"/>
                <w:sz w:val="22"/>
                <w:szCs w:val="22"/>
              </w:rPr>
            </w:pPr>
          </w:p>
        </w:tc>
        <w:tc>
          <w:tcPr>
            <w:tcW w:w="1176" w:type="dxa"/>
            <w:tcBorders>
              <w:top w:val="single" w:sz="4" w:space="0" w:color="auto"/>
              <w:bottom w:val="double" w:sz="4" w:space="0" w:color="auto"/>
            </w:tcBorders>
          </w:tcPr>
          <w:p w14:paraId="4279BDC5" w14:textId="6354AC66"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1,414</w:t>
            </w:r>
          </w:p>
        </w:tc>
      </w:tr>
      <w:tr w:rsidR="00E06D75" w:rsidRPr="00515545" w14:paraId="67ECF2F1" w14:textId="77777777" w:rsidTr="001E00F7">
        <w:trPr>
          <w:trHeight w:hRule="exact" w:val="227"/>
        </w:trPr>
        <w:tc>
          <w:tcPr>
            <w:tcW w:w="4503" w:type="dxa"/>
            <w:vAlign w:val="bottom"/>
          </w:tcPr>
          <w:p w14:paraId="56972806" w14:textId="77777777" w:rsidR="00E06D75" w:rsidRPr="00515545" w:rsidRDefault="00E06D75" w:rsidP="00E06D75">
            <w:pPr>
              <w:tabs>
                <w:tab w:val="clear" w:pos="907"/>
                <w:tab w:val="clear" w:pos="5387"/>
                <w:tab w:val="left" w:pos="900"/>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vAlign w:val="bottom"/>
          </w:tcPr>
          <w:p w14:paraId="7FE7574D"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690D1F1B" w14:textId="77777777" w:rsidR="00E06D75" w:rsidRPr="00515545" w:rsidRDefault="00E06D75" w:rsidP="00E06D75">
            <w:pPr>
              <w:tabs>
                <w:tab w:val="clear" w:pos="907"/>
              </w:tabs>
              <w:spacing w:line="200" w:lineRule="atLeast"/>
              <w:ind w:right="170"/>
              <w:jc w:val="right"/>
              <w:rPr>
                <w:rFonts w:cs="Times New Roman"/>
                <w:sz w:val="22"/>
                <w:szCs w:val="22"/>
              </w:rPr>
            </w:pPr>
          </w:p>
        </w:tc>
        <w:tc>
          <w:tcPr>
            <w:tcW w:w="1170" w:type="dxa"/>
            <w:tcBorders>
              <w:top w:val="double" w:sz="4" w:space="0" w:color="auto"/>
            </w:tcBorders>
            <w:vAlign w:val="bottom"/>
          </w:tcPr>
          <w:p w14:paraId="376F2BA5"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3EEA34CE" w14:textId="77777777" w:rsidR="00E06D75" w:rsidRPr="00515545" w:rsidRDefault="00E06D75" w:rsidP="00E06D75">
            <w:pPr>
              <w:tabs>
                <w:tab w:val="clear" w:pos="907"/>
              </w:tabs>
              <w:spacing w:line="200" w:lineRule="atLeast"/>
              <w:ind w:right="170"/>
              <w:jc w:val="right"/>
              <w:rPr>
                <w:rFonts w:cs="Times New Roman"/>
                <w:sz w:val="22"/>
                <w:szCs w:val="22"/>
              </w:rPr>
            </w:pPr>
          </w:p>
        </w:tc>
        <w:tc>
          <w:tcPr>
            <w:tcW w:w="1125" w:type="dxa"/>
            <w:tcBorders>
              <w:top w:val="double" w:sz="4" w:space="0" w:color="auto"/>
            </w:tcBorders>
            <w:vAlign w:val="bottom"/>
          </w:tcPr>
          <w:p w14:paraId="39F890D6"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0FD93EF5" w14:textId="77777777" w:rsidR="00E06D75" w:rsidRPr="00515545" w:rsidRDefault="00E06D75" w:rsidP="00E06D75">
            <w:pPr>
              <w:tabs>
                <w:tab w:val="clear" w:pos="907"/>
              </w:tabs>
              <w:spacing w:line="200" w:lineRule="atLeast"/>
              <w:ind w:right="170"/>
              <w:jc w:val="right"/>
              <w:rPr>
                <w:rFonts w:cs="Times New Roman"/>
                <w:sz w:val="22"/>
                <w:szCs w:val="22"/>
              </w:rPr>
            </w:pPr>
          </w:p>
        </w:tc>
        <w:tc>
          <w:tcPr>
            <w:tcW w:w="1176" w:type="dxa"/>
            <w:tcBorders>
              <w:top w:val="double" w:sz="4" w:space="0" w:color="auto"/>
            </w:tcBorders>
            <w:vAlign w:val="bottom"/>
          </w:tcPr>
          <w:p w14:paraId="1C50EEFC"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r>
      <w:tr w:rsidR="00E06D75" w:rsidRPr="00515545" w14:paraId="741FBA29" w14:textId="77777777">
        <w:trPr>
          <w:trHeight w:val="60"/>
        </w:trPr>
        <w:tc>
          <w:tcPr>
            <w:tcW w:w="4503" w:type="dxa"/>
            <w:vAlign w:val="bottom"/>
          </w:tcPr>
          <w:p w14:paraId="0830E6A3" w14:textId="77777777" w:rsidR="00E06D75" w:rsidRPr="00515545" w:rsidRDefault="00E06D75" w:rsidP="00E06D75">
            <w:pPr>
              <w:tabs>
                <w:tab w:val="clear" w:pos="907"/>
                <w:tab w:val="clear" w:pos="5387"/>
                <w:tab w:val="left" w:pos="900"/>
                <w:tab w:val="left" w:pos="1440"/>
                <w:tab w:val="left" w:pos="2160"/>
                <w:tab w:val="left" w:pos="5328"/>
              </w:tabs>
              <w:ind w:left="-110" w:right="-43"/>
              <w:rPr>
                <w:rFonts w:cs="Times New Roman"/>
                <w:sz w:val="22"/>
                <w:szCs w:val="22"/>
                <w:cs/>
              </w:rPr>
            </w:pPr>
            <w:r w:rsidRPr="00515545">
              <w:rPr>
                <w:rFonts w:cs="Times New Roman"/>
                <w:sz w:val="22"/>
                <w:szCs w:val="22"/>
                <w:u w:val="single"/>
              </w:rPr>
              <w:t>Reconciliation of effective tax rate</w:t>
            </w:r>
          </w:p>
        </w:tc>
        <w:tc>
          <w:tcPr>
            <w:tcW w:w="1105" w:type="dxa"/>
            <w:vAlign w:val="bottom"/>
          </w:tcPr>
          <w:p w14:paraId="570CC1F2"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1F794CBD" w14:textId="77777777" w:rsidR="00E06D75" w:rsidRPr="00515545" w:rsidRDefault="00E06D75" w:rsidP="00E06D75">
            <w:pPr>
              <w:tabs>
                <w:tab w:val="clear" w:pos="907"/>
              </w:tabs>
              <w:ind w:right="170"/>
              <w:jc w:val="right"/>
              <w:rPr>
                <w:rFonts w:cs="Times New Roman"/>
                <w:sz w:val="22"/>
                <w:szCs w:val="22"/>
              </w:rPr>
            </w:pPr>
          </w:p>
        </w:tc>
        <w:tc>
          <w:tcPr>
            <w:tcW w:w="1170" w:type="dxa"/>
            <w:vAlign w:val="bottom"/>
          </w:tcPr>
          <w:p w14:paraId="0B81B0C0"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0966712C" w14:textId="77777777" w:rsidR="00E06D75" w:rsidRPr="00515545" w:rsidRDefault="00E06D75" w:rsidP="00E06D75">
            <w:pPr>
              <w:tabs>
                <w:tab w:val="clear" w:pos="907"/>
              </w:tabs>
              <w:ind w:right="170"/>
              <w:jc w:val="right"/>
              <w:rPr>
                <w:rFonts w:cs="Times New Roman"/>
                <w:sz w:val="22"/>
                <w:szCs w:val="22"/>
              </w:rPr>
            </w:pPr>
          </w:p>
        </w:tc>
        <w:tc>
          <w:tcPr>
            <w:tcW w:w="1125" w:type="dxa"/>
            <w:vAlign w:val="bottom"/>
          </w:tcPr>
          <w:p w14:paraId="3A105A09"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205AD5D3" w14:textId="77777777" w:rsidR="00E06D75" w:rsidRPr="00515545" w:rsidRDefault="00E06D75" w:rsidP="00E06D75">
            <w:pPr>
              <w:tabs>
                <w:tab w:val="clear" w:pos="907"/>
              </w:tabs>
              <w:ind w:right="170"/>
              <w:jc w:val="right"/>
              <w:rPr>
                <w:rFonts w:cs="Times New Roman"/>
                <w:sz w:val="22"/>
                <w:szCs w:val="22"/>
              </w:rPr>
            </w:pPr>
          </w:p>
        </w:tc>
        <w:tc>
          <w:tcPr>
            <w:tcW w:w="1176" w:type="dxa"/>
            <w:vAlign w:val="bottom"/>
          </w:tcPr>
          <w:p w14:paraId="57C9CF3A"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r>
      <w:tr w:rsidR="00E06D75" w:rsidRPr="00515545" w14:paraId="7EE7A5B5" w14:textId="77777777">
        <w:trPr>
          <w:trHeight w:val="60"/>
        </w:trPr>
        <w:tc>
          <w:tcPr>
            <w:tcW w:w="4503" w:type="dxa"/>
            <w:vAlign w:val="bottom"/>
          </w:tcPr>
          <w:p w14:paraId="0035ABC9" w14:textId="77777777" w:rsidR="00E06D75" w:rsidRPr="00515545" w:rsidRDefault="00E06D75" w:rsidP="00E06D7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Profit (loss) before income tax</w:t>
            </w:r>
          </w:p>
        </w:tc>
        <w:tc>
          <w:tcPr>
            <w:tcW w:w="1105" w:type="dxa"/>
            <w:tcBorders>
              <w:bottom w:val="double" w:sz="4" w:space="0" w:color="auto"/>
            </w:tcBorders>
          </w:tcPr>
          <w:p w14:paraId="260BFF49" w14:textId="6FDAD585" w:rsidR="00E06D75" w:rsidRPr="00515545" w:rsidRDefault="00D2237D"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D2237D">
              <w:rPr>
                <w:rFonts w:cs="Times New Roman"/>
                <w:sz w:val="22"/>
                <w:szCs w:val="22"/>
              </w:rPr>
              <w:t>46,63</w:t>
            </w:r>
            <w:r w:rsidR="008E40A2">
              <w:rPr>
                <w:rFonts w:cs="Times New Roman"/>
                <w:sz w:val="22"/>
                <w:szCs w:val="22"/>
              </w:rPr>
              <w:t>0</w:t>
            </w:r>
          </w:p>
        </w:tc>
        <w:tc>
          <w:tcPr>
            <w:tcW w:w="270" w:type="dxa"/>
            <w:vAlign w:val="bottom"/>
          </w:tcPr>
          <w:p w14:paraId="354D4F04" w14:textId="77777777" w:rsidR="00E06D75" w:rsidRPr="00515545" w:rsidRDefault="00E06D75" w:rsidP="00E06D75">
            <w:pPr>
              <w:tabs>
                <w:tab w:val="clear" w:pos="907"/>
              </w:tabs>
              <w:ind w:right="170"/>
              <w:jc w:val="right"/>
              <w:rPr>
                <w:rFonts w:cs="Times New Roman"/>
                <w:sz w:val="22"/>
                <w:szCs w:val="22"/>
              </w:rPr>
            </w:pPr>
          </w:p>
        </w:tc>
        <w:tc>
          <w:tcPr>
            <w:tcW w:w="1170" w:type="dxa"/>
            <w:tcBorders>
              <w:bottom w:val="double" w:sz="4" w:space="0" w:color="auto"/>
            </w:tcBorders>
          </w:tcPr>
          <w:p w14:paraId="71DD16DB" w14:textId="227E5D7F"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48,311</w:t>
            </w:r>
          </w:p>
        </w:tc>
        <w:tc>
          <w:tcPr>
            <w:tcW w:w="270" w:type="dxa"/>
            <w:vAlign w:val="bottom"/>
          </w:tcPr>
          <w:p w14:paraId="49C2B78F" w14:textId="77777777" w:rsidR="00E06D75" w:rsidRPr="00515545" w:rsidRDefault="00E06D75" w:rsidP="00E06D75">
            <w:pPr>
              <w:tabs>
                <w:tab w:val="clear" w:pos="907"/>
              </w:tabs>
              <w:ind w:right="170"/>
              <w:jc w:val="right"/>
              <w:rPr>
                <w:rFonts w:cs="Times New Roman"/>
                <w:sz w:val="22"/>
                <w:szCs w:val="22"/>
              </w:rPr>
            </w:pPr>
          </w:p>
        </w:tc>
        <w:tc>
          <w:tcPr>
            <w:tcW w:w="1125" w:type="dxa"/>
            <w:tcBorders>
              <w:bottom w:val="double" w:sz="4" w:space="0" w:color="auto"/>
            </w:tcBorders>
          </w:tcPr>
          <w:p w14:paraId="4E08C749" w14:textId="267A9345" w:rsidR="00E06D75" w:rsidRPr="00515545" w:rsidRDefault="00976454"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976454">
              <w:rPr>
                <w:rFonts w:cs="Times New Roman"/>
                <w:sz w:val="22"/>
                <w:szCs w:val="22"/>
                <w:cs/>
              </w:rPr>
              <w:t>3</w:t>
            </w:r>
            <w:r w:rsidRPr="00976454">
              <w:rPr>
                <w:rFonts w:cs="Times New Roman"/>
                <w:sz w:val="22"/>
                <w:szCs w:val="22"/>
              </w:rPr>
              <w:t>,</w:t>
            </w:r>
            <w:r w:rsidRPr="00976454">
              <w:rPr>
                <w:rFonts w:cs="Times New Roman"/>
                <w:sz w:val="22"/>
                <w:szCs w:val="22"/>
                <w:cs/>
              </w:rPr>
              <w:t>18</w:t>
            </w:r>
            <w:r w:rsidR="008E40A2">
              <w:rPr>
                <w:rFonts w:cs="Times New Roman"/>
                <w:sz w:val="22"/>
                <w:szCs w:val="22"/>
              </w:rPr>
              <w:t>3</w:t>
            </w:r>
          </w:p>
        </w:tc>
        <w:tc>
          <w:tcPr>
            <w:tcW w:w="270" w:type="dxa"/>
            <w:vAlign w:val="bottom"/>
          </w:tcPr>
          <w:p w14:paraId="41D2094C" w14:textId="77777777" w:rsidR="00E06D75" w:rsidRPr="00515545" w:rsidRDefault="00E06D75" w:rsidP="00E06D75">
            <w:pPr>
              <w:tabs>
                <w:tab w:val="clear" w:pos="907"/>
              </w:tabs>
              <w:ind w:right="170"/>
              <w:jc w:val="right"/>
              <w:rPr>
                <w:rFonts w:cs="Times New Roman"/>
                <w:sz w:val="22"/>
                <w:szCs w:val="22"/>
              </w:rPr>
            </w:pPr>
          </w:p>
        </w:tc>
        <w:tc>
          <w:tcPr>
            <w:tcW w:w="1176" w:type="dxa"/>
            <w:tcBorders>
              <w:bottom w:val="double" w:sz="4" w:space="0" w:color="auto"/>
            </w:tcBorders>
          </w:tcPr>
          <w:p w14:paraId="31BB70EB" w14:textId="4266A0EB"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w:t>
            </w:r>
            <w:r>
              <w:rPr>
                <w:rFonts w:cs="Times New Roman"/>
                <w:sz w:val="21"/>
                <w:szCs w:val="21"/>
              </w:rPr>
              <w:t>2,987</w:t>
            </w:r>
            <w:r w:rsidRPr="00115BAD">
              <w:rPr>
                <w:rFonts w:cs="Times New Roman"/>
                <w:sz w:val="21"/>
                <w:szCs w:val="21"/>
              </w:rPr>
              <w:t>)</w:t>
            </w:r>
          </w:p>
        </w:tc>
      </w:tr>
      <w:tr w:rsidR="00E06D75" w:rsidRPr="00515545" w14:paraId="65681DDC" w14:textId="77777777" w:rsidTr="001E00F7">
        <w:trPr>
          <w:trHeight w:hRule="exact" w:val="227"/>
        </w:trPr>
        <w:tc>
          <w:tcPr>
            <w:tcW w:w="4503" w:type="dxa"/>
            <w:vAlign w:val="bottom"/>
          </w:tcPr>
          <w:p w14:paraId="17CD15C1" w14:textId="77777777" w:rsidR="00E06D75" w:rsidRPr="00515545" w:rsidRDefault="00E06D75" w:rsidP="00E06D75">
            <w:pPr>
              <w:tabs>
                <w:tab w:val="clear" w:pos="5387"/>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tcPr>
          <w:p w14:paraId="31C8507A"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98"/>
              <w:jc w:val="thaiDistribute"/>
              <w:rPr>
                <w:rFonts w:cs="Times New Roman"/>
                <w:sz w:val="22"/>
                <w:szCs w:val="22"/>
              </w:rPr>
            </w:pPr>
          </w:p>
        </w:tc>
        <w:tc>
          <w:tcPr>
            <w:tcW w:w="270" w:type="dxa"/>
            <w:vAlign w:val="bottom"/>
          </w:tcPr>
          <w:p w14:paraId="6CC4171C" w14:textId="77777777" w:rsidR="00E06D75" w:rsidRPr="00515545" w:rsidRDefault="00E06D75" w:rsidP="00E06D75">
            <w:pPr>
              <w:tabs>
                <w:tab w:val="clear" w:pos="5387"/>
                <w:tab w:val="left" w:pos="1440"/>
                <w:tab w:val="left" w:pos="2160"/>
                <w:tab w:val="left" w:pos="5328"/>
              </w:tabs>
              <w:spacing w:line="200" w:lineRule="atLeast"/>
              <w:ind w:right="-43"/>
              <w:rPr>
                <w:rFonts w:cs="Times New Roman"/>
                <w:sz w:val="22"/>
                <w:szCs w:val="22"/>
              </w:rPr>
            </w:pPr>
          </w:p>
        </w:tc>
        <w:tc>
          <w:tcPr>
            <w:tcW w:w="1170" w:type="dxa"/>
            <w:tcBorders>
              <w:top w:val="double" w:sz="4" w:space="0" w:color="auto"/>
            </w:tcBorders>
          </w:tcPr>
          <w:p w14:paraId="39B76F41"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2"/>
                <w:szCs w:val="22"/>
              </w:rPr>
            </w:pPr>
          </w:p>
        </w:tc>
        <w:tc>
          <w:tcPr>
            <w:tcW w:w="270" w:type="dxa"/>
            <w:vAlign w:val="bottom"/>
          </w:tcPr>
          <w:p w14:paraId="4D33E19C" w14:textId="77777777" w:rsidR="00E06D75" w:rsidRPr="00515545" w:rsidRDefault="00E06D75" w:rsidP="00E06D75">
            <w:pPr>
              <w:tabs>
                <w:tab w:val="clear" w:pos="5387"/>
                <w:tab w:val="left" w:pos="1440"/>
                <w:tab w:val="left" w:pos="2160"/>
                <w:tab w:val="left" w:pos="5328"/>
              </w:tabs>
              <w:spacing w:line="200" w:lineRule="atLeast"/>
              <w:ind w:right="-43"/>
              <w:rPr>
                <w:rFonts w:cs="Times New Roman"/>
                <w:sz w:val="22"/>
                <w:szCs w:val="22"/>
              </w:rPr>
            </w:pPr>
          </w:p>
        </w:tc>
        <w:tc>
          <w:tcPr>
            <w:tcW w:w="1125" w:type="dxa"/>
            <w:tcBorders>
              <w:top w:val="double" w:sz="4" w:space="0" w:color="auto"/>
            </w:tcBorders>
          </w:tcPr>
          <w:p w14:paraId="5A630512" w14:textId="77777777" w:rsidR="00E06D75" w:rsidRPr="00515545" w:rsidRDefault="00E06D75" w:rsidP="00E06D75">
            <w:pPr>
              <w:tabs>
                <w:tab w:val="clear" w:pos="5387"/>
                <w:tab w:val="left" w:pos="1440"/>
                <w:tab w:val="left" w:pos="2160"/>
                <w:tab w:val="left" w:pos="5328"/>
              </w:tabs>
              <w:spacing w:line="200" w:lineRule="atLeast"/>
              <w:ind w:right="-43"/>
              <w:rPr>
                <w:rFonts w:cs="Times New Roman"/>
                <w:sz w:val="22"/>
                <w:szCs w:val="22"/>
              </w:rPr>
            </w:pPr>
          </w:p>
        </w:tc>
        <w:tc>
          <w:tcPr>
            <w:tcW w:w="270" w:type="dxa"/>
            <w:vAlign w:val="bottom"/>
          </w:tcPr>
          <w:p w14:paraId="23C676DB" w14:textId="77777777" w:rsidR="00E06D75" w:rsidRPr="00515545" w:rsidRDefault="00E06D75" w:rsidP="00E06D75">
            <w:pPr>
              <w:tabs>
                <w:tab w:val="clear" w:pos="5387"/>
                <w:tab w:val="left" w:pos="1440"/>
                <w:tab w:val="left" w:pos="2160"/>
                <w:tab w:val="left" w:pos="5328"/>
              </w:tabs>
              <w:spacing w:line="200" w:lineRule="atLeast"/>
              <w:ind w:right="-43"/>
              <w:rPr>
                <w:rFonts w:cs="Times New Roman"/>
                <w:sz w:val="22"/>
                <w:szCs w:val="22"/>
              </w:rPr>
            </w:pPr>
          </w:p>
        </w:tc>
        <w:tc>
          <w:tcPr>
            <w:tcW w:w="1176" w:type="dxa"/>
            <w:tcBorders>
              <w:top w:val="double" w:sz="4" w:space="0" w:color="auto"/>
            </w:tcBorders>
          </w:tcPr>
          <w:p w14:paraId="0FCA77F1"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E06D75" w:rsidRPr="00515545" w14:paraId="67F5753D" w14:textId="77777777">
        <w:trPr>
          <w:trHeight w:val="60"/>
        </w:trPr>
        <w:tc>
          <w:tcPr>
            <w:tcW w:w="4503" w:type="dxa"/>
            <w:vAlign w:val="bottom"/>
          </w:tcPr>
          <w:p w14:paraId="664E5B6F" w14:textId="77777777" w:rsidR="00E06D75" w:rsidRPr="00515545" w:rsidRDefault="00E06D75" w:rsidP="00E06D75">
            <w:pPr>
              <w:tabs>
                <w:tab w:val="left" w:pos="1440"/>
                <w:tab w:val="left" w:pos="2160"/>
              </w:tabs>
              <w:ind w:left="-110" w:right="-43"/>
              <w:rPr>
                <w:rFonts w:cs="Times New Roman"/>
                <w:sz w:val="22"/>
                <w:szCs w:val="22"/>
              </w:rPr>
            </w:pPr>
            <w:r w:rsidRPr="00515545">
              <w:rPr>
                <w:rFonts w:cs="Times New Roman"/>
                <w:sz w:val="22"/>
                <w:szCs w:val="22"/>
              </w:rPr>
              <w:t>Income tax using the corporate tax rate</w:t>
            </w:r>
          </w:p>
        </w:tc>
        <w:tc>
          <w:tcPr>
            <w:tcW w:w="1105" w:type="dxa"/>
          </w:tcPr>
          <w:p w14:paraId="67169B58" w14:textId="422B8ABD" w:rsidR="00E06D75" w:rsidRPr="00515545" w:rsidRDefault="00D97097"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D97097">
              <w:rPr>
                <w:rFonts w:cs="Times New Roman"/>
                <w:sz w:val="22"/>
                <w:szCs w:val="22"/>
              </w:rPr>
              <w:t>9,270</w:t>
            </w:r>
          </w:p>
        </w:tc>
        <w:tc>
          <w:tcPr>
            <w:tcW w:w="270" w:type="dxa"/>
            <w:vAlign w:val="bottom"/>
          </w:tcPr>
          <w:p w14:paraId="69527FFE" w14:textId="77777777" w:rsidR="00E06D75" w:rsidRPr="00515545" w:rsidRDefault="00E06D75" w:rsidP="00E06D75">
            <w:pPr>
              <w:tabs>
                <w:tab w:val="clear" w:pos="907"/>
              </w:tabs>
              <w:ind w:right="170"/>
              <w:jc w:val="right"/>
              <w:rPr>
                <w:rFonts w:cs="Times New Roman"/>
                <w:sz w:val="22"/>
                <w:szCs w:val="22"/>
              </w:rPr>
            </w:pPr>
          </w:p>
        </w:tc>
        <w:tc>
          <w:tcPr>
            <w:tcW w:w="1170" w:type="dxa"/>
          </w:tcPr>
          <w:p w14:paraId="1D052B3C" w14:textId="64D587D5"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9,628</w:t>
            </w:r>
          </w:p>
        </w:tc>
        <w:tc>
          <w:tcPr>
            <w:tcW w:w="270" w:type="dxa"/>
            <w:vAlign w:val="bottom"/>
          </w:tcPr>
          <w:p w14:paraId="6A586F37" w14:textId="77777777" w:rsidR="00E06D75" w:rsidRPr="00515545" w:rsidRDefault="00E06D75" w:rsidP="00E06D75">
            <w:pPr>
              <w:tabs>
                <w:tab w:val="clear" w:pos="907"/>
              </w:tabs>
              <w:ind w:right="170"/>
              <w:jc w:val="right"/>
              <w:rPr>
                <w:rFonts w:cs="Times New Roman"/>
                <w:sz w:val="22"/>
                <w:szCs w:val="22"/>
              </w:rPr>
            </w:pPr>
          </w:p>
        </w:tc>
        <w:tc>
          <w:tcPr>
            <w:tcW w:w="1125" w:type="dxa"/>
          </w:tcPr>
          <w:p w14:paraId="5DAF89B0" w14:textId="238ACA0B" w:rsidR="00E06D75" w:rsidRPr="00515545" w:rsidRDefault="0056585E"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6585E">
              <w:rPr>
                <w:rFonts w:cs="Times New Roman"/>
                <w:sz w:val="22"/>
                <w:szCs w:val="22"/>
              </w:rPr>
              <w:t>636</w:t>
            </w:r>
          </w:p>
        </w:tc>
        <w:tc>
          <w:tcPr>
            <w:tcW w:w="270" w:type="dxa"/>
            <w:vAlign w:val="bottom"/>
          </w:tcPr>
          <w:p w14:paraId="324216AE" w14:textId="77777777" w:rsidR="00E06D75" w:rsidRPr="00515545" w:rsidRDefault="00E06D75" w:rsidP="00E06D75">
            <w:pPr>
              <w:tabs>
                <w:tab w:val="clear" w:pos="907"/>
              </w:tabs>
              <w:ind w:right="170"/>
              <w:jc w:val="right"/>
              <w:rPr>
                <w:rFonts w:cs="Times New Roman"/>
                <w:sz w:val="22"/>
                <w:szCs w:val="22"/>
              </w:rPr>
            </w:pPr>
          </w:p>
        </w:tc>
        <w:tc>
          <w:tcPr>
            <w:tcW w:w="1176" w:type="dxa"/>
          </w:tcPr>
          <w:p w14:paraId="2C6CE0B6" w14:textId="7638255E"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(597)</w:t>
            </w:r>
          </w:p>
        </w:tc>
      </w:tr>
      <w:tr w:rsidR="00E06D75" w:rsidRPr="00515545" w14:paraId="31770F52" w14:textId="77777777" w:rsidTr="002065AF">
        <w:trPr>
          <w:trHeight w:val="60"/>
        </w:trPr>
        <w:tc>
          <w:tcPr>
            <w:tcW w:w="4503" w:type="dxa"/>
          </w:tcPr>
          <w:p w14:paraId="4E9F9E2B" w14:textId="77777777" w:rsidR="00E06D75" w:rsidRPr="00515545" w:rsidRDefault="00E06D75" w:rsidP="00E06D75">
            <w:pPr>
              <w:tabs>
                <w:tab w:val="left" w:pos="1440"/>
                <w:tab w:val="left" w:pos="2160"/>
              </w:tabs>
              <w:ind w:left="-110" w:right="-648"/>
              <w:rPr>
                <w:rFonts w:cs="Times New Roman"/>
                <w:sz w:val="22"/>
                <w:szCs w:val="22"/>
              </w:rPr>
            </w:pPr>
            <w:r w:rsidRPr="00515545">
              <w:rPr>
                <w:rFonts w:cs="Times New Roman"/>
                <w:sz w:val="22"/>
                <w:szCs w:val="22"/>
              </w:rPr>
              <w:t>Income tax adjustments of previous period</w:t>
            </w:r>
          </w:p>
        </w:tc>
        <w:tc>
          <w:tcPr>
            <w:tcW w:w="1105" w:type="dxa"/>
          </w:tcPr>
          <w:p w14:paraId="5C83BEDF" w14:textId="73E3CC55" w:rsidR="00E06D75" w:rsidRPr="00515545" w:rsidRDefault="00AE4C6A"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453E5664" w14:textId="77777777" w:rsidR="00E06D75" w:rsidRPr="00515545" w:rsidRDefault="00E06D75" w:rsidP="00E06D75">
            <w:pPr>
              <w:tabs>
                <w:tab w:val="clear" w:pos="907"/>
              </w:tabs>
              <w:ind w:right="170"/>
              <w:jc w:val="right"/>
              <w:rPr>
                <w:rFonts w:cs="Times New Roman"/>
                <w:sz w:val="22"/>
                <w:szCs w:val="22"/>
              </w:rPr>
            </w:pPr>
          </w:p>
        </w:tc>
        <w:tc>
          <w:tcPr>
            <w:tcW w:w="1170" w:type="dxa"/>
          </w:tcPr>
          <w:p w14:paraId="03850AF4" w14:textId="6EC8E725"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37</w:t>
            </w:r>
          </w:p>
        </w:tc>
        <w:tc>
          <w:tcPr>
            <w:tcW w:w="270" w:type="dxa"/>
            <w:vAlign w:val="bottom"/>
          </w:tcPr>
          <w:p w14:paraId="2201F734" w14:textId="77777777" w:rsidR="00E06D75" w:rsidRPr="00515545" w:rsidRDefault="00E06D75" w:rsidP="00E06D75">
            <w:pPr>
              <w:tabs>
                <w:tab w:val="clear" w:pos="907"/>
              </w:tabs>
              <w:ind w:right="170"/>
              <w:jc w:val="right"/>
              <w:rPr>
                <w:rFonts w:cs="Times New Roman"/>
                <w:sz w:val="22"/>
                <w:szCs w:val="22"/>
              </w:rPr>
            </w:pPr>
          </w:p>
        </w:tc>
        <w:tc>
          <w:tcPr>
            <w:tcW w:w="1125" w:type="dxa"/>
          </w:tcPr>
          <w:p w14:paraId="40754116" w14:textId="1E75DA58" w:rsidR="00E06D75" w:rsidRPr="00515545" w:rsidRDefault="0056585E"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6D4EAF7F" w14:textId="77777777" w:rsidR="00E06D75" w:rsidRPr="00515545" w:rsidRDefault="00E06D75" w:rsidP="00E06D75">
            <w:pPr>
              <w:tabs>
                <w:tab w:val="clear" w:pos="907"/>
              </w:tabs>
              <w:ind w:right="170"/>
              <w:jc w:val="right"/>
              <w:rPr>
                <w:rFonts w:cs="Times New Roman"/>
                <w:sz w:val="22"/>
                <w:szCs w:val="22"/>
              </w:rPr>
            </w:pPr>
          </w:p>
        </w:tc>
        <w:tc>
          <w:tcPr>
            <w:tcW w:w="1176" w:type="dxa"/>
          </w:tcPr>
          <w:p w14:paraId="7EAF986A" w14:textId="62FE8AB9"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115BAD">
              <w:rPr>
                <w:rFonts w:cs="Times New Roman"/>
                <w:sz w:val="21"/>
                <w:szCs w:val="21"/>
              </w:rPr>
              <w:t>-</w:t>
            </w:r>
          </w:p>
        </w:tc>
      </w:tr>
      <w:tr w:rsidR="00E06D75" w:rsidRPr="00515545" w14:paraId="0F4FED15" w14:textId="77777777">
        <w:trPr>
          <w:trHeight w:val="60"/>
        </w:trPr>
        <w:tc>
          <w:tcPr>
            <w:tcW w:w="4503" w:type="dxa"/>
            <w:vAlign w:val="bottom"/>
          </w:tcPr>
          <w:p w14:paraId="3F939D86" w14:textId="77777777" w:rsidR="00E06D75" w:rsidRPr="00515545" w:rsidRDefault="00E06D75" w:rsidP="00E06D75">
            <w:pPr>
              <w:tabs>
                <w:tab w:val="left" w:pos="1440"/>
                <w:tab w:val="left" w:pos="2160"/>
              </w:tabs>
              <w:ind w:left="-110" w:right="-43"/>
              <w:rPr>
                <w:rFonts w:cs="Times New Roman"/>
                <w:sz w:val="22"/>
                <w:szCs w:val="22"/>
              </w:rPr>
            </w:pPr>
            <w:r w:rsidRPr="00515545">
              <w:rPr>
                <w:rFonts w:cs="Times New Roman"/>
                <w:sz w:val="22"/>
                <w:szCs w:val="22"/>
              </w:rPr>
              <w:t>Effects from additional deductible expenses - net</w:t>
            </w:r>
          </w:p>
        </w:tc>
        <w:tc>
          <w:tcPr>
            <w:tcW w:w="1105" w:type="dxa"/>
            <w:vAlign w:val="bottom"/>
          </w:tcPr>
          <w:p w14:paraId="1D0EE444" w14:textId="42E98410"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2"/>
                <w:szCs w:val="22"/>
              </w:rPr>
            </w:pPr>
          </w:p>
        </w:tc>
        <w:tc>
          <w:tcPr>
            <w:tcW w:w="270" w:type="dxa"/>
            <w:vAlign w:val="bottom"/>
          </w:tcPr>
          <w:p w14:paraId="5F57BC39" w14:textId="77777777" w:rsidR="00E06D75" w:rsidRPr="00515545" w:rsidRDefault="00E06D75" w:rsidP="00E06D75">
            <w:pPr>
              <w:tabs>
                <w:tab w:val="clear" w:pos="907"/>
              </w:tabs>
              <w:ind w:right="170"/>
              <w:jc w:val="right"/>
              <w:rPr>
                <w:rFonts w:cs="Times New Roman"/>
                <w:sz w:val="22"/>
                <w:szCs w:val="22"/>
              </w:rPr>
            </w:pPr>
          </w:p>
        </w:tc>
        <w:tc>
          <w:tcPr>
            <w:tcW w:w="1170" w:type="dxa"/>
            <w:vAlign w:val="bottom"/>
          </w:tcPr>
          <w:p w14:paraId="43DCC766"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07DA7517" w14:textId="77777777" w:rsidR="00E06D75" w:rsidRPr="00515545" w:rsidRDefault="00E06D75" w:rsidP="00E06D75">
            <w:pPr>
              <w:tabs>
                <w:tab w:val="clear" w:pos="907"/>
              </w:tabs>
              <w:ind w:right="170"/>
              <w:jc w:val="right"/>
              <w:rPr>
                <w:rFonts w:cs="Times New Roman"/>
                <w:sz w:val="22"/>
                <w:szCs w:val="22"/>
              </w:rPr>
            </w:pPr>
          </w:p>
        </w:tc>
        <w:tc>
          <w:tcPr>
            <w:tcW w:w="1125" w:type="dxa"/>
            <w:vAlign w:val="bottom"/>
          </w:tcPr>
          <w:p w14:paraId="62CAAF72"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2"/>
                <w:szCs w:val="22"/>
              </w:rPr>
            </w:pPr>
          </w:p>
        </w:tc>
        <w:tc>
          <w:tcPr>
            <w:tcW w:w="270" w:type="dxa"/>
            <w:vAlign w:val="bottom"/>
          </w:tcPr>
          <w:p w14:paraId="14B99C2E" w14:textId="77777777" w:rsidR="00E06D75" w:rsidRPr="00515545" w:rsidRDefault="00E06D75" w:rsidP="00E06D75">
            <w:pPr>
              <w:tabs>
                <w:tab w:val="clear" w:pos="907"/>
              </w:tabs>
              <w:ind w:right="170"/>
              <w:jc w:val="right"/>
              <w:rPr>
                <w:rFonts w:cs="Times New Roman"/>
                <w:sz w:val="22"/>
                <w:szCs w:val="22"/>
              </w:rPr>
            </w:pPr>
          </w:p>
        </w:tc>
        <w:tc>
          <w:tcPr>
            <w:tcW w:w="1176" w:type="dxa"/>
            <w:vAlign w:val="bottom"/>
          </w:tcPr>
          <w:p w14:paraId="2FA95C8A"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E06D75" w:rsidRPr="00515545" w14:paraId="2579D186" w14:textId="77777777" w:rsidTr="00C26971">
        <w:trPr>
          <w:trHeight w:val="54"/>
        </w:trPr>
        <w:tc>
          <w:tcPr>
            <w:tcW w:w="4503" w:type="dxa"/>
            <w:vAlign w:val="bottom"/>
          </w:tcPr>
          <w:p w14:paraId="0846F508" w14:textId="77777777" w:rsidR="00E06D75" w:rsidRPr="00515545" w:rsidRDefault="00E06D75" w:rsidP="00E06D75">
            <w:pPr>
              <w:tabs>
                <w:tab w:val="left" w:pos="1440"/>
                <w:tab w:val="left" w:pos="2160"/>
              </w:tabs>
              <w:ind w:left="-110" w:right="-43"/>
              <w:rPr>
                <w:rFonts w:cs="Times New Roman"/>
                <w:sz w:val="22"/>
                <w:szCs w:val="22"/>
              </w:rPr>
            </w:pPr>
            <w:r w:rsidRPr="00515545">
              <w:rPr>
                <w:rFonts w:cs="Times New Roman"/>
                <w:sz w:val="22"/>
                <w:szCs w:val="22"/>
              </w:rPr>
              <w:t xml:space="preserve">   from non-deductible expenses</w:t>
            </w:r>
          </w:p>
        </w:tc>
        <w:tc>
          <w:tcPr>
            <w:tcW w:w="1105" w:type="dxa"/>
          </w:tcPr>
          <w:p w14:paraId="2532E270" w14:textId="74C21205" w:rsidR="00E06D75" w:rsidRPr="00515545" w:rsidRDefault="00D97097"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D97097">
              <w:rPr>
                <w:rFonts w:cs="Times New Roman"/>
                <w:sz w:val="22"/>
                <w:szCs w:val="22"/>
              </w:rPr>
              <w:t>(3,270)</w:t>
            </w:r>
          </w:p>
        </w:tc>
        <w:tc>
          <w:tcPr>
            <w:tcW w:w="270" w:type="dxa"/>
            <w:vAlign w:val="bottom"/>
          </w:tcPr>
          <w:p w14:paraId="2C25B4CF" w14:textId="77777777" w:rsidR="00E06D75" w:rsidRPr="00515545" w:rsidRDefault="00E06D75" w:rsidP="00E06D75">
            <w:pPr>
              <w:tabs>
                <w:tab w:val="clear" w:pos="907"/>
              </w:tabs>
              <w:ind w:right="170"/>
              <w:jc w:val="right"/>
              <w:rPr>
                <w:rFonts w:cs="Times New Roman"/>
                <w:sz w:val="22"/>
                <w:szCs w:val="22"/>
              </w:rPr>
            </w:pPr>
          </w:p>
        </w:tc>
        <w:tc>
          <w:tcPr>
            <w:tcW w:w="1170" w:type="dxa"/>
          </w:tcPr>
          <w:p w14:paraId="3D964609" w14:textId="2C585E72"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1,620</w:t>
            </w:r>
          </w:p>
        </w:tc>
        <w:tc>
          <w:tcPr>
            <w:tcW w:w="270" w:type="dxa"/>
            <w:vAlign w:val="bottom"/>
          </w:tcPr>
          <w:p w14:paraId="4909A322" w14:textId="77777777" w:rsidR="00E06D75" w:rsidRPr="00515545" w:rsidRDefault="00E06D75" w:rsidP="00E06D75">
            <w:pPr>
              <w:tabs>
                <w:tab w:val="clear" w:pos="907"/>
              </w:tabs>
              <w:ind w:right="170"/>
              <w:jc w:val="right"/>
              <w:rPr>
                <w:rFonts w:cs="Times New Roman"/>
                <w:sz w:val="22"/>
                <w:szCs w:val="22"/>
              </w:rPr>
            </w:pPr>
          </w:p>
        </w:tc>
        <w:tc>
          <w:tcPr>
            <w:tcW w:w="1125" w:type="dxa"/>
          </w:tcPr>
          <w:p w14:paraId="11C41D5B" w14:textId="58304435" w:rsidR="00E06D75" w:rsidRPr="00515545" w:rsidRDefault="007E2D33"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E2D33">
              <w:rPr>
                <w:rFonts w:cs="Times New Roman"/>
                <w:sz w:val="22"/>
                <w:szCs w:val="22"/>
              </w:rPr>
              <w:t>(3,002)</w:t>
            </w:r>
          </w:p>
        </w:tc>
        <w:tc>
          <w:tcPr>
            <w:tcW w:w="270" w:type="dxa"/>
            <w:vAlign w:val="bottom"/>
          </w:tcPr>
          <w:p w14:paraId="2BA6E2E8" w14:textId="77777777" w:rsidR="00E06D75" w:rsidRPr="00515545" w:rsidRDefault="00E06D75" w:rsidP="00E06D75">
            <w:pPr>
              <w:tabs>
                <w:tab w:val="clear" w:pos="907"/>
              </w:tabs>
              <w:ind w:right="170"/>
              <w:jc w:val="right"/>
              <w:rPr>
                <w:rFonts w:cs="Times New Roman"/>
                <w:sz w:val="22"/>
                <w:szCs w:val="22"/>
              </w:rPr>
            </w:pPr>
          </w:p>
        </w:tc>
        <w:tc>
          <w:tcPr>
            <w:tcW w:w="1176" w:type="dxa"/>
          </w:tcPr>
          <w:p w14:paraId="3C5BB69F" w14:textId="5A1CB38C"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2,135</w:t>
            </w:r>
          </w:p>
        </w:tc>
      </w:tr>
      <w:tr w:rsidR="00E06D75" w:rsidRPr="00515545" w14:paraId="1CB898A2" w14:textId="77777777">
        <w:trPr>
          <w:trHeight w:val="60"/>
        </w:trPr>
        <w:tc>
          <w:tcPr>
            <w:tcW w:w="4503" w:type="dxa"/>
            <w:vAlign w:val="bottom"/>
          </w:tcPr>
          <w:p w14:paraId="4D67BA66" w14:textId="77777777" w:rsidR="00E06D75" w:rsidRPr="00515545" w:rsidRDefault="00E06D75" w:rsidP="00E06D75">
            <w:pPr>
              <w:tabs>
                <w:tab w:val="left" w:pos="1440"/>
                <w:tab w:val="left" w:pos="2160"/>
              </w:tabs>
              <w:ind w:left="-110" w:right="-43"/>
              <w:rPr>
                <w:rFonts w:cs="Times New Roman"/>
                <w:sz w:val="22"/>
                <w:szCs w:val="22"/>
              </w:rPr>
            </w:pPr>
            <w:r w:rsidRPr="00515545">
              <w:rPr>
                <w:rFonts w:cs="Times New Roman"/>
                <w:sz w:val="22"/>
                <w:szCs w:val="22"/>
              </w:rPr>
              <w:t>Tax loss which deferred tax asset has not yet</w:t>
            </w:r>
          </w:p>
        </w:tc>
        <w:tc>
          <w:tcPr>
            <w:tcW w:w="1105" w:type="dxa"/>
          </w:tcPr>
          <w:p w14:paraId="1F66C827" w14:textId="557A1AD6"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451945A0" w14:textId="77777777" w:rsidR="00E06D75" w:rsidRPr="00515545" w:rsidRDefault="00E06D75" w:rsidP="00E06D75">
            <w:pPr>
              <w:tabs>
                <w:tab w:val="clear" w:pos="907"/>
              </w:tabs>
              <w:ind w:right="170"/>
              <w:jc w:val="right"/>
              <w:rPr>
                <w:rFonts w:cs="Times New Roman"/>
                <w:sz w:val="22"/>
                <w:szCs w:val="22"/>
              </w:rPr>
            </w:pPr>
          </w:p>
        </w:tc>
        <w:tc>
          <w:tcPr>
            <w:tcW w:w="1170" w:type="dxa"/>
          </w:tcPr>
          <w:p w14:paraId="7590F392"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70" w:type="dxa"/>
            <w:vAlign w:val="bottom"/>
          </w:tcPr>
          <w:p w14:paraId="54DD302F" w14:textId="77777777" w:rsidR="00E06D75" w:rsidRPr="00515545" w:rsidRDefault="00E06D75" w:rsidP="00E06D75">
            <w:pPr>
              <w:tabs>
                <w:tab w:val="clear" w:pos="907"/>
              </w:tabs>
              <w:ind w:right="170"/>
              <w:jc w:val="right"/>
              <w:rPr>
                <w:rFonts w:cs="Times New Roman"/>
                <w:sz w:val="22"/>
                <w:szCs w:val="22"/>
              </w:rPr>
            </w:pPr>
          </w:p>
        </w:tc>
        <w:tc>
          <w:tcPr>
            <w:tcW w:w="1125" w:type="dxa"/>
          </w:tcPr>
          <w:p w14:paraId="448E5690"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239BA3D6" w14:textId="77777777" w:rsidR="00E06D75" w:rsidRPr="00515545" w:rsidRDefault="00E06D75" w:rsidP="00E06D75">
            <w:pPr>
              <w:tabs>
                <w:tab w:val="clear" w:pos="907"/>
              </w:tabs>
              <w:ind w:right="170"/>
              <w:jc w:val="right"/>
              <w:rPr>
                <w:rFonts w:cs="Times New Roman"/>
                <w:sz w:val="22"/>
                <w:szCs w:val="22"/>
              </w:rPr>
            </w:pPr>
          </w:p>
        </w:tc>
        <w:tc>
          <w:tcPr>
            <w:tcW w:w="1176" w:type="dxa"/>
          </w:tcPr>
          <w:p w14:paraId="24E91432" w14:textId="77777777"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E06D75" w:rsidRPr="00515545" w14:paraId="710B27C5" w14:textId="77777777" w:rsidTr="002065AF">
        <w:trPr>
          <w:trHeight w:val="60"/>
        </w:trPr>
        <w:tc>
          <w:tcPr>
            <w:tcW w:w="4503" w:type="dxa"/>
            <w:vAlign w:val="bottom"/>
          </w:tcPr>
          <w:p w14:paraId="70C449DA" w14:textId="77777777" w:rsidR="00E06D75" w:rsidRPr="00515545" w:rsidRDefault="00E06D75" w:rsidP="00E06D75">
            <w:pPr>
              <w:tabs>
                <w:tab w:val="left" w:pos="1440"/>
                <w:tab w:val="left" w:pos="2160"/>
              </w:tabs>
              <w:ind w:left="-110" w:right="-43"/>
              <w:rPr>
                <w:rFonts w:cs="Times New Roman"/>
                <w:sz w:val="22"/>
                <w:szCs w:val="22"/>
              </w:rPr>
            </w:pPr>
            <w:r w:rsidRPr="00515545">
              <w:rPr>
                <w:rFonts w:cs="Times New Roman"/>
                <w:sz w:val="22"/>
                <w:szCs w:val="22"/>
              </w:rPr>
              <w:t xml:space="preserve">   been recognized</w:t>
            </w:r>
          </w:p>
        </w:tc>
        <w:tc>
          <w:tcPr>
            <w:tcW w:w="1105" w:type="dxa"/>
          </w:tcPr>
          <w:p w14:paraId="35522995" w14:textId="6BD06084" w:rsidR="00E06D75" w:rsidRPr="00515545" w:rsidRDefault="007E2D33"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E2D33">
              <w:rPr>
                <w:rFonts w:cs="Times New Roman"/>
                <w:sz w:val="22"/>
                <w:szCs w:val="22"/>
              </w:rPr>
              <w:t>134</w:t>
            </w:r>
          </w:p>
        </w:tc>
        <w:tc>
          <w:tcPr>
            <w:tcW w:w="270" w:type="dxa"/>
            <w:vAlign w:val="bottom"/>
          </w:tcPr>
          <w:p w14:paraId="2C11F67F" w14:textId="77777777" w:rsidR="00E06D75" w:rsidRPr="00515545" w:rsidRDefault="00E06D75" w:rsidP="00E06D75">
            <w:pPr>
              <w:tabs>
                <w:tab w:val="clear" w:pos="907"/>
              </w:tabs>
              <w:ind w:right="170"/>
              <w:jc w:val="right"/>
              <w:rPr>
                <w:rFonts w:cs="Times New Roman"/>
                <w:sz w:val="22"/>
                <w:szCs w:val="22"/>
              </w:rPr>
            </w:pPr>
          </w:p>
        </w:tc>
        <w:tc>
          <w:tcPr>
            <w:tcW w:w="1170" w:type="dxa"/>
          </w:tcPr>
          <w:p w14:paraId="482A36E9" w14:textId="552BF362"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(587)</w:t>
            </w:r>
          </w:p>
        </w:tc>
        <w:tc>
          <w:tcPr>
            <w:tcW w:w="270" w:type="dxa"/>
            <w:vAlign w:val="bottom"/>
          </w:tcPr>
          <w:p w14:paraId="16895B25" w14:textId="77777777" w:rsidR="00E06D75" w:rsidRPr="00515545" w:rsidRDefault="00E06D75" w:rsidP="00E06D75">
            <w:pPr>
              <w:tabs>
                <w:tab w:val="clear" w:pos="907"/>
              </w:tabs>
              <w:ind w:right="170"/>
              <w:jc w:val="right"/>
              <w:rPr>
                <w:rFonts w:cs="Times New Roman"/>
                <w:sz w:val="22"/>
                <w:szCs w:val="22"/>
              </w:rPr>
            </w:pPr>
          </w:p>
        </w:tc>
        <w:tc>
          <w:tcPr>
            <w:tcW w:w="1125" w:type="dxa"/>
          </w:tcPr>
          <w:p w14:paraId="2E7A4D65" w14:textId="6ABC289B" w:rsidR="00E06D75" w:rsidRPr="00515545" w:rsidRDefault="007E2D33"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E2D33">
              <w:rPr>
                <w:rFonts w:cs="Times New Roman"/>
                <w:sz w:val="22"/>
                <w:szCs w:val="22"/>
              </w:rPr>
              <w:t>(153)</w:t>
            </w:r>
          </w:p>
        </w:tc>
        <w:tc>
          <w:tcPr>
            <w:tcW w:w="270" w:type="dxa"/>
            <w:vAlign w:val="bottom"/>
          </w:tcPr>
          <w:p w14:paraId="24F7E2F3" w14:textId="77777777" w:rsidR="00E06D75" w:rsidRPr="00515545" w:rsidRDefault="00E06D75" w:rsidP="00E06D75">
            <w:pPr>
              <w:tabs>
                <w:tab w:val="clear" w:pos="907"/>
              </w:tabs>
              <w:ind w:right="170"/>
              <w:jc w:val="right"/>
              <w:rPr>
                <w:rFonts w:cs="Times New Roman"/>
                <w:sz w:val="22"/>
                <w:szCs w:val="22"/>
              </w:rPr>
            </w:pPr>
          </w:p>
        </w:tc>
        <w:tc>
          <w:tcPr>
            <w:tcW w:w="1176" w:type="dxa"/>
          </w:tcPr>
          <w:p w14:paraId="54CA5426" w14:textId="1A20E19F"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(124)</w:t>
            </w:r>
          </w:p>
        </w:tc>
      </w:tr>
      <w:tr w:rsidR="00E06D75" w:rsidRPr="00515545" w14:paraId="6C4E88B8" w14:textId="77777777" w:rsidTr="002065AF">
        <w:trPr>
          <w:trHeight w:val="60"/>
        </w:trPr>
        <w:tc>
          <w:tcPr>
            <w:tcW w:w="4503" w:type="dxa"/>
            <w:vAlign w:val="bottom"/>
          </w:tcPr>
          <w:p w14:paraId="5A801C30" w14:textId="4CAC2597" w:rsidR="00E06D75" w:rsidRPr="00515545" w:rsidRDefault="00E06D75" w:rsidP="00E06D75">
            <w:pPr>
              <w:tabs>
                <w:tab w:val="left" w:pos="1440"/>
                <w:tab w:val="left" w:pos="2160"/>
              </w:tabs>
              <w:ind w:left="-110" w:right="-43"/>
              <w:rPr>
                <w:rFonts w:cs="Times New Roman"/>
                <w:sz w:val="22"/>
                <w:szCs w:val="22"/>
              </w:rPr>
            </w:pPr>
            <w:r>
              <w:rPr>
                <w:rFonts w:cs="Times New Roman"/>
                <w:sz w:val="22"/>
                <w:szCs w:val="22"/>
              </w:rPr>
              <w:t>Effects from benefit of tax loss carry forward</w:t>
            </w:r>
          </w:p>
        </w:tc>
        <w:tc>
          <w:tcPr>
            <w:tcW w:w="1105" w:type="dxa"/>
          </w:tcPr>
          <w:p w14:paraId="7FC63EC4" w14:textId="0900EB31" w:rsidR="00E06D75" w:rsidRPr="00515545" w:rsidRDefault="005B15B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7362E388" w14:textId="77777777" w:rsidR="00E06D75" w:rsidRPr="00515545" w:rsidRDefault="00E06D75" w:rsidP="00E06D75">
            <w:pPr>
              <w:tabs>
                <w:tab w:val="clear" w:pos="907"/>
              </w:tabs>
              <w:ind w:right="170"/>
              <w:jc w:val="right"/>
              <w:rPr>
                <w:rFonts w:cs="Times New Roman"/>
                <w:sz w:val="22"/>
                <w:szCs w:val="22"/>
              </w:rPr>
            </w:pPr>
          </w:p>
        </w:tc>
        <w:tc>
          <w:tcPr>
            <w:tcW w:w="1170" w:type="dxa"/>
          </w:tcPr>
          <w:p w14:paraId="33BFBBD6" w14:textId="1224EABE" w:rsidR="00E06D7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(1,403)</w:t>
            </w:r>
          </w:p>
        </w:tc>
        <w:tc>
          <w:tcPr>
            <w:tcW w:w="270" w:type="dxa"/>
            <w:vAlign w:val="bottom"/>
          </w:tcPr>
          <w:p w14:paraId="5D95DC14" w14:textId="77777777" w:rsidR="00E06D75" w:rsidRPr="00515545" w:rsidRDefault="00E06D75" w:rsidP="00E06D75">
            <w:pPr>
              <w:tabs>
                <w:tab w:val="clear" w:pos="907"/>
              </w:tabs>
              <w:ind w:right="170"/>
              <w:jc w:val="right"/>
              <w:rPr>
                <w:rFonts w:cs="Times New Roman"/>
                <w:sz w:val="22"/>
                <w:szCs w:val="22"/>
              </w:rPr>
            </w:pPr>
          </w:p>
        </w:tc>
        <w:tc>
          <w:tcPr>
            <w:tcW w:w="1125" w:type="dxa"/>
          </w:tcPr>
          <w:p w14:paraId="5928D537" w14:textId="0CAC92D1" w:rsidR="00E06D75" w:rsidRPr="00515545" w:rsidRDefault="00F62352"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0E8872AE" w14:textId="77777777" w:rsidR="00E06D75" w:rsidRPr="00515545" w:rsidRDefault="00E06D75" w:rsidP="00E06D75">
            <w:pPr>
              <w:tabs>
                <w:tab w:val="clear" w:pos="907"/>
              </w:tabs>
              <w:ind w:right="170"/>
              <w:jc w:val="right"/>
              <w:rPr>
                <w:rFonts w:cs="Times New Roman"/>
                <w:sz w:val="22"/>
                <w:szCs w:val="22"/>
              </w:rPr>
            </w:pPr>
          </w:p>
        </w:tc>
        <w:tc>
          <w:tcPr>
            <w:tcW w:w="1176" w:type="dxa"/>
          </w:tcPr>
          <w:p w14:paraId="23A42C91" w14:textId="7A7C497B" w:rsidR="00E06D75" w:rsidRPr="00075052"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115BAD">
              <w:rPr>
                <w:rFonts w:cs="Times New Roman"/>
                <w:sz w:val="21"/>
                <w:szCs w:val="21"/>
              </w:rPr>
              <w:t>-</w:t>
            </w:r>
          </w:p>
        </w:tc>
      </w:tr>
      <w:tr w:rsidR="00E06D75" w:rsidRPr="00515545" w14:paraId="43C53E00" w14:textId="77777777">
        <w:trPr>
          <w:trHeight w:val="50"/>
        </w:trPr>
        <w:tc>
          <w:tcPr>
            <w:tcW w:w="4503" w:type="dxa"/>
            <w:vAlign w:val="bottom"/>
          </w:tcPr>
          <w:p w14:paraId="149B62C5" w14:textId="77777777" w:rsidR="00E06D75" w:rsidRPr="00515545" w:rsidRDefault="00E06D75" w:rsidP="00E06D7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2828D06C" w14:textId="49F2F72A" w:rsidR="00E06D75" w:rsidRPr="00515545" w:rsidRDefault="005B15B5" w:rsidP="005B1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B15B5">
              <w:rPr>
                <w:rFonts w:cs="Times New Roman"/>
                <w:sz w:val="22"/>
                <w:szCs w:val="22"/>
              </w:rPr>
              <w:t>6,134</w:t>
            </w:r>
          </w:p>
        </w:tc>
        <w:tc>
          <w:tcPr>
            <w:tcW w:w="270" w:type="dxa"/>
            <w:vAlign w:val="bottom"/>
          </w:tcPr>
          <w:p w14:paraId="40D08332" w14:textId="77777777" w:rsidR="00E06D75" w:rsidRPr="00515545" w:rsidRDefault="00E06D75" w:rsidP="00E06D75">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tcPr>
          <w:p w14:paraId="1A45E557" w14:textId="2D4E4355"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9,295</w:t>
            </w:r>
          </w:p>
        </w:tc>
        <w:tc>
          <w:tcPr>
            <w:tcW w:w="270" w:type="dxa"/>
            <w:vAlign w:val="bottom"/>
          </w:tcPr>
          <w:p w14:paraId="067BFBB9" w14:textId="77777777" w:rsidR="00E06D75" w:rsidRPr="00515545" w:rsidRDefault="00E06D75" w:rsidP="00E06D75">
            <w:pPr>
              <w:tabs>
                <w:tab w:val="clear" w:pos="907"/>
                <w:tab w:val="left" w:pos="1440"/>
                <w:tab w:val="left" w:pos="2160"/>
              </w:tabs>
              <w:ind w:right="170"/>
              <w:jc w:val="right"/>
              <w:rPr>
                <w:rFonts w:cs="Times New Roman"/>
                <w:sz w:val="22"/>
                <w:szCs w:val="22"/>
              </w:rPr>
            </w:pPr>
          </w:p>
        </w:tc>
        <w:tc>
          <w:tcPr>
            <w:tcW w:w="1125" w:type="dxa"/>
            <w:tcBorders>
              <w:top w:val="single" w:sz="4" w:space="0" w:color="auto"/>
              <w:bottom w:val="double" w:sz="4" w:space="0" w:color="auto"/>
            </w:tcBorders>
          </w:tcPr>
          <w:p w14:paraId="5D7495C3" w14:textId="06216E04" w:rsidR="00E06D75" w:rsidRPr="00515545" w:rsidRDefault="00E31131"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E31131">
              <w:rPr>
                <w:rFonts w:cs="Times New Roman"/>
                <w:sz w:val="22"/>
                <w:szCs w:val="22"/>
              </w:rPr>
              <w:t>(2,519)</w:t>
            </w:r>
          </w:p>
        </w:tc>
        <w:tc>
          <w:tcPr>
            <w:tcW w:w="270" w:type="dxa"/>
            <w:vAlign w:val="bottom"/>
          </w:tcPr>
          <w:p w14:paraId="5CA24476" w14:textId="77777777" w:rsidR="00E06D75" w:rsidRPr="00515545" w:rsidRDefault="00E06D75" w:rsidP="00E06D75">
            <w:pPr>
              <w:tabs>
                <w:tab w:val="clear" w:pos="907"/>
                <w:tab w:val="left" w:pos="1440"/>
                <w:tab w:val="left" w:pos="2160"/>
              </w:tabs>
              <w:ind w:right="170"/>
              <w:jc w:val="right"/>
              <w:rPr>
                <w:rFonts w:cs="Times New Roman"/>
                <w:sz w:val="22"/>
                <w:szCs w:val="22"/>
              </w:rPr>
            </w:pPr>
          </w:p>
        </w:tc>
        <w:tc>
          <w:tcPr>
            <w:tcW w:w="1176" w:type="dxa"/>
            <w:tcBorders>
              <w:top w:val="single" w:sz="4" w:space="0" w:color="auto"/>
              <w:bottom w:val="double" w:sz="4" w:space="0" w:color="auto"/>
            </w:tcBorders>
          </w:tcPr>
          <w:p w14:paraId="58294EEA" w14:textId="0D1BE0C8" w:rsidR="00E06D75" w:rsidRPr="00515545" w:rsidRDefault="00E06D75" w:rsidP="00E0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115BAD">
              <w:rPr>
                <w:rFonts w:cs="Times New Roman"/>
                <w:sz w:val="21"/>
                <w:szCs w:val="21"/>
              </w:rPr>
              <w:t>1,414</w:t>
            </w:r>
          </w:p>
        </w:tc>
      </w:tr>
    </w:tbl>
    <w:p w14:paraId="2A2A1ECC" w14:textId="77777777" w:rsidR="00E340CF" w:rsidRPr="001E00F7" w:rsidRDefault="00E340CF" w:rsidP="0084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0"/>
          <w:szCs w:val="20"/>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E027C8" w:rsidRPr="00115BAD" w14:paraId="76B24E34" w14:textId="77777777" w:rsidTr="00933D66">
        <w:trPr>
          <w:trHeight w:val="60"/>
        </w:trPr>
        <w:tc>
          <w:tcPr>
            <w:tcW w:w="4503" w:type="dxa"/>
            <w:vAlign w:val="bottom"/>
          </w:tcPr>
          <w:p w14:paraId="3A9DDC3F" w14:textId="77777777" w:rsidR="00E027C8" w:rsidRPr="00115BAD" w:rsidRDefault="00E027C8" w:rsidP="00933D66">
            <w:pPr>
              <w:tabs>
                <w:tab w:val="clear" w:pos="907"/>
                <w:tab w:val="left" w:pos="900"/>
                <w:tab w:val="left" w:pos="1440"/>
                <w:tab w:val="left" w:pos="2160"/>
              </w:tabs>
              <w:ind w:right="-43"/>
              <w:rPr>
                <w:rFonts w:cs="Times New Roman"/>
                <w:sz w:val="21"/>
                <w:szCs w:val="21"/>
                <w:u w:val="single"/>
              </w:rPr>
            </w:pPr>
          </w:p>
        </w:tc>
        <w:tc>
          <w:tcPr>
            <w:tcW w:w="5386" w:type="dxa"/>
            <w:gridSpan w:val="7"/>
            <w:tcBorders>
              <w:bottom w:val="single" w:sz="4" w:space="0" w:color="auto"/>
            </w:tcBorders>
            <w:vAlign w:val="bottom"/>
          </w:tcPr>
          <w:p w14:paraId="55173753"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Six-month periods (In Thousand Baht)</w:t>
            </w:r>
          </w:p>
        </w:tc>
      </w:tr>
      <w:tr w:rsidR="00E027C8" w:rsidRPr="00115BAD" w14:paraId="5A22D1D9" w14:textId="77777777" w:rsidTr="00933D66">
        <w:trPr>
          <w:trHeight w:val="50"/>
        </w:trPr>
        <w:tc>
          <w:tcPr>
            <w:tcW w:w="4503" w:type="dxa"/>
            <w:vAlign w:val="bottom"/>
          </w:tcPr>
          <w:p w14:paraId="316F260A" w14:textId="77777777" w:rsidR="00E027C8" w:rsidRPr="00115BAD" w:rsidRDefault="00E027C8" w:rsidP="00933D66">
            <w:pPr>
              <w:tabs>
                <w:tab w:val="clear" w:pos="907"/>
                <w:tab w:val="left" w:pos="900"/>
                <w:tab w:val="left" w:pos="1440"/>
                <w:tab w:val="left" w:pos="2160"/>
              </w:tabs>
              <w:ind w:right="-43"/>
              <w:rPr>
                <w:rFonts w:cs="Times New Roman"/>
                <w:sz w:val="21"/>
                <w:szCs w:val="21"/>
                <w:u w:val="single"/>
              </w:rPr>
            </w:pPr>
          </w:p>
        </w:tc>
        <w:tc>
          <w:tcPr>
            <w:tcW w:w="2545" w:type="dxa"/>
            <w:gridSpan w:val="3"/>
            <w:tcBorders>
              <w:top w:val="single" w:sz="4" w:space="0" w:color="auto"/>
            </w:tcBorders>
            <w:vAlign w:val="bottom"/>
          </w:tcPr>
          <w:p w14:paraId="10131EEF"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Consolidated</w:t>
            </w:r>
          </w:p>
        </w:tc>
        <w:tc>
          <w:tcPr>
            <w:tcW w:w="270" w:type="dxa"/>
            <w:tcBorders>
              <w:top w:val="single" w:sz="4" w:space="0" w:color="auto"/>
            </w:tcBorders>
            <w:vAlign w:val="bottom"/>
          </w:tcPr>
          <w:p w14:paraId="48966D5F" w14:textId="77777777" w:rsidR="00E027C8" w:rsidRPr="00115BAD" w:rsidRDefault="00E027C8" w:rsidP="00933D66">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top w:val="single" w:sz="4" w:space="0" w:color="auto"/>
            </w:tcBorders>
            <w:vAlign w:val="bottom"/>
          </w:tcPr>
          <w:p w14:paraId="4DEEB857"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Separate</w:t>
            </w:r>
          </w:p>
        </w:tc>
      </w:tr>
      <w:tr w:rsidR="00E027C8" w:rsidRPr="00115BAD" w14:paraId="3A175AB8" w14:textId="77777777" w:rsidTr="00933D66">
        <w:trPr>
          <w:trHeight w:val="50"/>
        </w:trPr>
        <w:tc>
          <w:tcPr>
            <w:tcW w:w="4503" w:type="dxa"/>
            <w:vAlign w:val="bottom"/>
          </w:tcPr>
          <w:p w14:paraId="04D94F6C" w14:textId="77777777" w:rsidR="00E027C8" w:rsidRPr="00115BAD" w:rsidRDefault="00E027C8" w:rsidP="00933D66">
            <w:pPr>
              <w:tabs>
                <w:tab w:val="clear" w:pos="907"/>
                <w:tab w:val="left" w:pos="900"/>
                <w:tab w:val="left" w:pos="1440"/>
                <w:tab w:val="left" w:pos="2160"/>
              </w:tabs>
              <w:ind w:right="-43"/>
              <w:rPr>
                <w:rFonts w:cs="Times New Roman"/>
                <w:sz w:val="21"/>
                <w:szCs w:val="21"/>
                <w:u w:val="single"/>
              </w:rPr>
            </w:pPr>
          </w:p>
        </w:tc>
        <w:tc>
          <w:tcPr>
            <w:tcW w:w="2545" w:type="dxa"/>
            <w:gridSpan w:val="3"/>
            <w:tcBorders>
              <w:bottom w:val="single" w:sz="4" w:space="0" w:color="auto"/>
            </w:tcBorders>
            <w:vAlign w:val="bottom"/>
          </w:tcPr>
          <w:p w14:paraId="1FC890B1"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c>
          <w:tcPr>
            <w:tcW w:w="270" w:type="dxa"/>
            <w:vAlign w:val="bottom"/>
          </w:tcPr>
          <w:p w14:paraId="6C63A174" w14:textId="77777777" w:rsidR="00E027C8" w:rsidRPr="00115BAD" w:rsidRDefault="00E027C8" w:rsidP="00933D66">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bottom w:val="single" w:sz="4" w:space="0" w:color="auto"/>
            </w:tcBorders>
            <w:vAlign w:val="bottom"/>
          </w:tcPr>
          <w:p w14:paraId="4535C019"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r>
      <w:tr w:rsidR="00E027C8" w:rsidRPr="00115BAD" w14:paraId="42567536" w14:textId="77777777" w:rsidTr="00933D66">
        <w:trPr>
          <w:trHeight w:val="50"/>
        </w:trPr>
        <w:tc>
          <w:tcPr>
            <w:tcW w:w="4503" w:type="dxa"/>
            <w:vAlign w:val="bottom"/>
          </w:tcPr>
          <w:p w14:paraId="2D00244E" w14:textId="77777777" w:rsidR="00E027C8" w:rsidRPr="00115BAD" w:rsidRDefault="00E027C8" w:rsidP="00933D66">
            <w:pPr>
              <w:tabs>
                <w:tab w:val="clear" w:pos="907"/>
                <w:tab w:val="left" w:pos="900"/>
                <w:tab w:val="left" w:pos="1440"/>
                <w:tab w:val="left" w:pos="2160"/>
              </w:tabs>
              <w:ind w:right="-43"/>
              <w:rPr>
                <w:rFonts w:cs="Times New Roman"/>
                <w:sz w:val="21"/>
                <w:szCs w:val="21"/>
                <w:cs/>
              </w:rPr>
            </w:pPr>
          </w:p>
        </w:tc>
        <w:tc>
          <w:tcPr>
            <w:tcW w:w="1105" w:type="dxa"/>
            <w:tcBorders>
              <w:bottom w:val="single" w:sz="4" w:space="0" w:color="auto"/>
            </w:tcBorders>
            <w:vAlign w:val="bottom"/>
          </w:tcPr>
          <w:p w14:paraId="797D878B" w14:textId="24EB9ACC"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w:t>
            </w:r>
            <w:r>
              <w:rPr>
                <w:rFonts w:cs="Times New Roman"/>
                <w:sz w:val="21"/>
                <w:szCs w:val="21"/>
              </w:rPr>
              <w:t>6</w:t>
            </w:r>
          </w:p>
        </w:tc>
        <w:tc>
          <w:tcPr>
            <w:tcW w:w="270" w:type="dxa"/>
          </w:tcPr>
          <w:p w14:paraId="5FC5DD13"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0" w:type="dxa"/>
            <w:tcBorders>
              <w:bottom w:val="single" w:sz="4" w:space="0" w:color="auto"/>
            </w:tcBorders>
            <w:vAlign w:val="bottom"/>
          </w:tcPr>
          <w:p w14:paraId="44BF0C3A" w14:textId="43488614"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w:t>
            </w:r>
            <w:r>
              <w:rPr>
                <w:rFonts w:cs="Times New Roman"/>
                <w:sz w:val="21"/>
                <w:szCs w:val="21"/>
              </w:rPr>
              <w:t>5</w:t>
            </w:r>
          </w:p>
        </w:tc>
        <w:tc>
          <w:tcPr>
            <w:tcW w:w="270" w:type="dxa"/>
            <w:vAlign w:val="bottom"/>
          </w:tcPr>
          <w:p w14:paraId="7044DD3E"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p>
        </w:tc>
        <w:tc>
          <w:tcPr>
            <w:tcW w:w="1125" w:type="dxa"/>
            <w:tcBorders>
              <w:bottom w:val="single" w:sz="4" w:space="0" w:color="auto"/>
            </w:tcBorders>
            <w:vAlign w:val="bottom"/>
          </w:tcPr>
          <w:p w14:paraId="1CE87B00" w14:textId="667AF164"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w:t>
            </w:r>
            <w:r>
              <w:rPr>
                <w:rFonts w:cs="Times New Roman"/>
                <w:sz w:val="21"/>
                <w:szCs w:val="21"/>
              </w:rPr>
              <w:t>6</w:t>
            </w:r>
          </w:p>
        </w:tc>
        <w:tc>
          <w:tcPr>
            <w:tcW w:w="270" w:type="dxa"/>
          </w:tcPr>
          <w:p w14:paraId="1DC382FF"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6" w:type="dxa"/>
            <w:tcBorders>
              <w:bottom w:val="single" w:sz="4" w:space="0" w:color="auto"/>
            </w:tcBorders>
            <w:vAlign w:val="bottom"/>
          </w:tcPr>
          <w:p w14:paraId="70853BDD" w14:textId="1FEE2AC1"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w:t>
            </w:r>
            <w:r>
              <w:rPr>
                <w:rFonts w:cs="Times New Roman"/>
                <w:sz w:val="21"/>
                <w:szCs w:val="21"/>
              </w:rPr>
              <w:t>5</w:t>
            </w:r>
          </w:p>
        </w:tc>
      </w:tr>
      <w:tr w:rsidR="00E027C8" w:rsidRPr="00115BAD" w14:paraId="33B0BE7A" w14:textId="77777777" w:rsidTr="001E00F7">
        <w:trPr>
          <w:trHeight w:hRule="exact" w:val="227"/>
        </w:trPr>
        <w:tc>
          <w:tcPr>
            <w:tcW w:w="4503" w:type="dxa"/>
            <w:vAlign w:val="bottom"/>
          </w:tcPr>
          <w:p w14:paraId="09DB7010"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c>
          <w:tcPr>
            <w:tcW w:w="1105" w:type="dxa"/>
            <w:vAlign w:val="bottom"/>
          </w:tcPr>
          <w:p w14:paraId="4266C850"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7C1F8F3C"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c>
          <w:tcPr>
            <w:tcW w:w="1170" w:type="dxa"/>
            <w:vAlign w:val="bottom"/>
          </w:tcPr>
          <w:p w14:paraId="61C6D965"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248EE769"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c>
          <w:tcPr>
            <w:tcW w:w="1125" w:type="dxa"/>
            <w:vAlign w:val="bottom"/>
          </w:tcPr>
          <w:p w14:paraId="19507A51"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3F7140BB"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c>
          <w:tcPr>
            <w:tcW w:w="1176" w:type="dxa"/>
            <w:vAlign w:val="bottom"/>
          </w:tcPr>
          <w:p w14:paraId="76CD0E76" w14:textId="77777777" w:rsidR="00E027C8" w:rsidRPr="00115BAD" w:rsidRDefault="00E027C8" w:rsidP="00933D66">
            <w:pPr>
              <w:tabs>
                <w:tab w:val="clear" w:pos="907"/>
                <w:tab w:val="left" w:pos="900"/>
                <w:tab w:val="left" w:pos="1440"/>
                <w:tab w:val="left" w:pos="2160"/>
              </w:tabs>
              <w:spacing w:line="180" w:lineRule="atLeast"/>
              <w:ind w:right="-648"/>
              <w:rPr>
                <w:rFonts w:cs="Times New Roman"/>
                <w:sz w:val="21"/>
                <w:szCs w:val="21"/>
              </w:rPr>
            </w:pPr>
          </w:p>
        </w:tc>
      </w:tr>
      <w:tr w:rsidR="00E027C8" w:rsidRPr="00115BAD" w14:paraId="6C85DA6D" w14:textId="77777777" w:rsidTr="00933D66">
        <w:trPr>
          <w:trHeight w:val="50"/>
        </w:trPr>
        <w:tc>
          <w:tcPr>
            <w:tcW w:w="4503" w:type="dxa"/>
            <w:vAlign w:val="bottom"/>
          </w:tcPr>
          <w:p w14:paraId="1E8820AB" w14:textId="77777777" w:rsidR="00E027C8" w:rsidRPr="00115BAD" w:rsidRDefault="00E027C8" w:rsidP="00E027C8">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Current tax</w:t>
            </w:r>
          </w:p>
        </w:tc>
        <w:tc>
          <w:tcPr>
            <w:tcW w:w="1105" w:type="dxa"/>
          </w:tcPr>
          <w:p w14:paraId="675A0B7F" w14:textId="575F047E" w:rsidR="00E027C8" w:rsidRPr="00115BAD" w:rsidRDefault="002E0020"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2E0020">
              <w:rPr>
                <w:rFonts w:cs="Times New Roman"/>
                <w:sz w:val="21"/>
                <w:szCs w:val="21"/>
              </w:rPr>
              <w:t>22,017</w:t>
            </w:r>
          </w:p>
        </w:tc>
        <w:tc>
          <w:tcPr>
            <w:tcW w:w="270" w:type="dxa"/>
            <w:vAlign w:val="bottom"/>
          </w:tcPr>
          <w:p w14:paraId="0477FD01" w14:textId="77777777" w:rsidR="00E027C8" w:rsidRPr="00115BAD" w:rsidRDefault="00E027C8" w:rsidP="00E027C8">
            <w:pPr>
              <w:tabs>
                <w:tab w:val="clear" w:pos="907"/>
              </w:tabs>
              <w:ind w:right="57"/>
              <w:jc w:val="right"/>
              <w:rPr>
                <w:rFonts w:cs="Times New Roman"/>
                <w:sz w:val="21"/>
                <w:szCs w:val="21"/>
              </w:rPr>
            </w:pPr>
          </w:p>
        </w:tc>
        <w:tc>
          <w:tcPr>
            <w:tcW w:w="1170" w:type="dxa"/>
          </w:tcPr>
          <w:p w14:paraId="0A31B821" w14:textId="0373E636"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12,326</w:t>
            </w:r>
          </w:p>
        </w:tc>
        <w:tc>
          <w:tcPr>
            <w:tcW w:w="270" w:type="dxa"/>
            <w:vAlign w:val="bottom"/>
          </w:tcPr>
          <w:p w14:paraId="30717646" w14:textId="77777777" w:rsidR="00E027C8" w:rsidRPr="00115BAD" w:rsidRDefault="00E027C8" w:rsidP="00E027C8">
            <w:pPr>
              <w:tabs>
                <w:tab w:val="clear" w:pos="907"/>
              </w:tabs>
              <w:ind w:right="57"/>
              <w:jc w:val="right"/>
              <w:rPr>
                <w:rFonts w:cs="Times New Roman"/>
                <w:sz w:val="21"/>
                <w:szCs w:val="21"/>
              </w:rPr>
            </w:pPr>
          </w:p>
        </w:tc>
        <w:tc>
          <w:tcPr>
            <w:tcW w:w="1125" w:type="dxa"/>
            <w:vAlign w:val="bottom"/>
          </w:tcPr>
          <w:p w14:paraId="0BD31C52" w14:textId="5B431F78" w:rsidR="00E027C8" w:rsidRPr="00115BAD" w:rsidRDefault="007C4AFE"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Pr>
                <w:rFonts w:cs="Times New Roman"/>
                <w:sz w:val="21"/>
                <w:szCs w:val="21"/>
              </w:rPr>
              <w:t>-</w:t>
            </w:r>
          </w:p>
        </w:tc>
        <w:tc>
          <w:tcPr>
            <w:tcW w:w="270" w:type="dxa"/>
            <w:vAlign w:val="bottom"/>
          </w:tcPr>
          <w:p w14:paraId="3CF234CE" w14:textId="77777777" w:rsidR="00E027C8" w:rsidRPr="00115BAD" w:rsidRDefault="00E027C8" w:rsidP="00E027C8">
            <w:pPr>
              <w:tabs>
                <w:tab w:val="clear" w:pos="907"/>
              </w:tabs>
              <w:ind w:right="57"/>
              <w:jc w:val="right"/>
              <w:rPr>
                <w:rFonts w:cs="Times New Roman"/>
                <w:sz w:val="21"/>
                <w:szCs w:val="21"/>
              </w:rPr>
            </w:pPr>
          </w:p>
        </w:tc>
        <w:tc>
          <w:tcPr>
            <w:tcW w:w="1176" w:type="dxa"/>
            <w:vAlign w:val="bottom"/>
          </w:tcPr>
          <w:p w14:paraId="32E09376" w14:textId="7FB40C02"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E027C8" w:rsidRPr="00115BAD" w14:paraId="7914B810" w14:textId="77777777" w:rsidTr="00933D66">
        <w:trPr>
          <w:trHeight w:val="60"/>
        </w:trPr>
        <w:tc>
          <w:tcPr>
            <w:tcW w:w="4503" w:type="dxa"/>
          </w:tcPr>
          <w:p w14:paraId="66196927" w14:textId="77777777" w:rsidR="00E027C8" w:rsidRPr="00115BAD" w:rsidRDefault="00E027C8" w:rsidP="00E027C8">
            <w:pPr>
              <w:tabs>
                <w:tab w:val="left" w:pos="1440"/>
                <w:tab w:val="left" w:pos="2160"/>
              </w:tabs>
              <w:ind w:left="-110" w:right="-648"/>
              <w:rPr>
                <w:rFonts w:cs="Times New Roman"/>
                <w:sz w:val="21"/>
                <w:szCs w:val="21"/>
              </w:rPr>
            </w:pPr>
            <w:r w:rsidRPr="00115BAD">
              <w:rPr>
                <w:rFonts w:cs="Times New Roman"/>
                <w:sz w:val="21"/>
                <w:szCs w:val="21"/>
              </w:rPr>
              <w:t>Income tax adjustments of previous period</w:t>
            </w:r>
          </w:p>
        </w:tc>
        <w:tc>
          <w:tcPr>
            <w:tcW w:w="1105" w:type="dxa"/>
          </w:tcPr>
          <w:p w14:paraId="77E3EA2F" w14:textId="4DCE973B" w:rsidR="00E027C8" w:rsidRPr="00115BAD" w:rsidRDefault="000742EE" w:rsidP="007C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Pr>
                <w:rFonts w:cs="Times New Roman"/>
                <w:sz w:val="21"/>
                <w:szCs w:val="21"/>
              </w:rPr>
              <w:t>-</w:t>
            </w:r>
          </w:p>
        </w:tc>
        <w:tc>
          <w:tcPr>
            <w:tcW w:w="270" w:type="dxa"/>
            <w:vAlign w:val="bottom"/>
          </w:tcPr>
          <w:p w14:paraId="7D9C184A" w14:textId="77777777" w:rsidR="00E027C8" w:rsidRPr="00115BAD" w:rsidRDefault="00E027C8" w:rsidP="00E027C8">
            <w:pPr>
              <w:tabs>
                <w:tab w:val="clear" w:pos="907"/>
              </w:tabs>
              <w:ind w:right="170"/>
              <w:jc w:val="right"/>
              <w:rPr>
                <w:rFonts w:cs="Times New Roman"/>
                <w:sz w:val="21"/>
                <w:szCs w:val="21"/>
              </w:rPr>
            </w:pPr>
          </w:p>
        </w:tc>
        <w:tc>
          <w:tcPr>
            <w:tcW w:w="1170" w:type="dxa"/>
          </w:tcPr>
          <w:p w14:paraId="685CBB9A" w14:textId="66744E91"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914</w:t>
            </w:r>
          </w:p>
        </w:tc>
        <w:tc>
          <w:tcPr>
            <w:tcW w:w="270" w:type="dxa"/>
            <w:vAlign w:val="bottom"/>
          </w:tcPr>
          <w:p w14:paraId="4895F25D" w14:textId="77777777" w:rsidR="00E027C8" w:rsidRPr="00115BAD" w:rsidRDefault="00E027C8" w:rsidP="00E027C8">
            <w:pPr>
              <w:tabs>
                <w:tab w:val="clear" w:pos="907"/>
              </w:tabs>
              <w:ind w:right="170"/>
              <w:jc w:val="right"/>
              <w:rPr>
                <w:rFonts w:cs="Times New Roman"/>
                <w:sz w:val="21"/>
                <w:szCs w:val="21"/>
              </w:rPr>
            </w:pPr>
          </w:p>
        </w:tc>
        <w:tc>
          <w:tcPr>
            <w:tcW w:w="1125" w:type="dxa"/>
            <w:vAlign w:val="bottom"/>
          </w:tcPr>
          <w:p w14:paraId="3B7FB772" w14:textId="391B349B" w:rsidR="00E027C8" w:rsidRPr="00115BAD" w:rsidRDefault="007C4AFE"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Pr>
                <w:rFonts w:cs="Times New Roman"/>
                <w:sz w:val="21"/>
                <w:szCs w:val="21"/>
              </w:rPr>
              <w:t>-</w:t>
            </w:r>
          </w:p>
        </w:tc>
        <w:tc>
          <w:tcPr>
            <w:tcW w:w="270" w:type="dxa"/>
            <w:vAlign w:val="bottom"/>
          </w:tcPr>
          <w:p w14:paraId="2DAD6C34" w14:textId="77777777" w:rsidR="00E027C8" w:rsidRPr="00115BAD" w:rsidRDefault="00E027C8" w:rsidP="00E027C8">
            <w:pPr>
              <w:tabs>
                <w:tab w:val="clear" w:pos="907"/>
              </w:tabs>
              <w:ind w:right="170"/>
              <w:jc w:val="right"/>
              <w:rPr>
                <w:rFonts w:cs="Times New Roman"/>
                <w:sz w:val="21"/>
                <w:szCs w:val="21"/>
              </w:rPr>
            </w:pPr>
          </w:p>
        </w:tc>
        <w:tc>
          <w:tcPr>
            <w:tcW w:w="1176" w:type="dxa"/>
            <w:vAlign w:val="bottom"/>
          </w:tcPr>
          <w:p w14:paraId="711CCDEC" w14:textId="0C27D3FD"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E027C8" w:rsidRPr="00115BAD" w14:paraId="32B9C52B" w14:textId="77777777" w:rsidTr="00933D66">
        <w:trPr>
          <w:trHeight w:val="50"/>
        </w:trPr>
        <w:tc>
          <w:tcPr>
            <w:tcW w:w="4503" w:type="dxa"/>
          </w:tcPr>
          <w:p w14:paraId="2AE63C38" w14:textId="77777777" w:rsidR="00E027C8" w:rsidRPr="00115BAD" w:rsidRDefault="00E027C8" w:rsidP="00E027C8">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Deferred income tax</w:t>
            </w:r>
          </w:p>
        </w:tc>
        <w:tc>
          <w:tcPr>
            <w:tcW w:w="1105" w:type="dxa"/>
          </w:tcPr>
          <w:p w14:paraId="5DA0F44D"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02C92483" w14:textId="77777777" w:rsidR="00E027C8" w:rsidRPr="00115BAD" w:rsidRDefault="00E027C8" w:rsidP="00E027C8">
            <w:pPr>
              <w:tabs>
                <w:tab w:val="clear" w:pos="907"/>
              </w:tabs>
              <w:ind w:right="57"/>
              <w:jc w:val="right"/>
              <w:rPr>
                <w:rFonts w:cs="Times New Roman"/>
                <w:sz w:val="21"/>
                <w:szCs w:val="21"/>
              </w:rPr>
            </w:pPr>
          </w:p>
        </w:tc>
        <w:tc>
          <w:tcPr>
            <w:tcW w:w="1170" w:type="dxa"/>
          </w:tcPr>
          <w:p w14:paraId="798A76B3"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4FF8AB50" w14:textId="77777777" w:rsidR="00E027C8" w:rsidRPr="00115BAD" w:rsidRDefault="00E027C8" w:rsidP="00E027C8">
            <w:pPr>
              <w:tabs>
                <w:tab w:val="clear" w:pos="907"/>
              </w:tabs>
              <w:ind w:right="57"/>
              <w:jc w:val="right"/>
              <w:rPr>
                <w:rFonts w:cs="Times New Roman"/>
                <w:sz w:val="21"/>
                <w:szCs w:val="21"/>
              </w:rPr>
            </w:pPr>
          </w:p>
        </w:tc>
        <w:tc>
          <w:tcPr>
            <w:tcW w:w="1125" w:type="dxa"/>
          </w:tcPr>
          <w:p w14:paraId="11D0F767"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18AFEE02" w14:textId="77777777" w:rsidR="00E027C8" w:rsidRPr="00115BAD" w:rsidRDefault="00E027C8" w:rsidP="00E027C8">
            <w:pPr>
              <w:tabs>
                <w:tab w:val="clear" w:pos="907"/>
              </w:tabs>
              <w:ind w:right="57"/>
              <w:jc w:val="right"/>
              <w:rPr>
                <w:rFonts w:cs="Times New Roman"/>
                <w:sz w:val="21"/>
                <w:szCs w:val="21"/>
              </w:rPr>
            </w:pPr>
          </w:p>
        </w:tc>
        <w:tc>
          <w:tcPr>
            <w:tcW w:w="1176" w:type="dxa"/>
          </w:tcPr>
          <w:p w14:paraId="304A700F"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E027C8" w:rsidRPr="00115BAD" w14:paraId="25CE9FAA" w14:textId="77777777" w:rsidTr="00933D66">
        <w:trPr>
          <w:trHeight w:val="60"/>
        </w:trPr>
        <w:tc>
          <w:tcPr>
            <w:tcW w:w="4503" w:type="dxa"/>
          </w:tcPr>
          <w:p w14:paraId="1BCDD4AC" w14:textId="77777777" w:rsidR="00E027C8" w:rsidRPr="00115BAD" w:rsidRDefault="00E027C8" w:rsidP="00E027C8">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 xml:space="preserve">   Movements in temporary differences</w:t>
            </w:r>
          </w:p>
        </w:tc>
        <w:tc>
          <w:tcPr>
            <w:tcW w:w="1105" w:type="dxa"/>
          </w:tcPr>
          <w:p w14:paraId="426479FD" w14:textId="3D4CFE8F" w:rsidR="00E027C8" w:rsidRPr="00115BAD" w:rsidRDefault="000742EE"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0742EE">
              <w:rPr>
                <w:rFonts w:cs="Times New Roman"/>
                <w:sz w:val="21"/>
                <w:szCs w:val="21"/>
              </w:rPr>
              <w:t>(7,238)</w:t>
            </w:r>
          </w:p>
        </w:tc>
        <w:tc>
          <w:tcPr>
            <w:tcW w:w="270" w:type="dxa"/>
            <w:vAlign w:val="bottom"/>
          </w:tcPr>
          <w:p w14:paraId="23A8BEE5" w14:textId="77777777" w:rsidR="00E027C8" w:rsidRPr="00115BAD" w:rsidRDefault="00E027C8" w:rsidP="00E027C8">
            <w:pPr>
              <w:tabs>
                <w:tab w:val="clear" w:pos="907"/>
              </w:tabs>
              <w:ind w:right="170"/>
              <w:jc w:val="right"/>
              <w:rPr>
                <w:rFonts w:cs="Times New Roman"/>
                <w:sz w:val="21"/>
                <w:szCs w:val="21"/>
              </w:rPr>
            </w:pPr>
          </w:p>
        </w:tc>
        <w:tc>
          <w:tcPr>
            <w:tcW w:w="1170" w:type="dxa"/>
          </w:tcPr>
          <w:p w14:paraId="1BB024D2" w14:textId="1C1AAE4C"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5,978</w:t>
            </w:r>
          </w:p>
        </w:tc>
        <w:tc>
          <w:tcPr>
            <w:tcW w:w="270" w:type="dxa"/>
            <w:vAlign w:val="bottom"/>
          </w:tcPr>
          <w:p w14:paraId="4F8146A8" w14:textId="77777777" w:rsidR="00E027C8" w:rsidRPr="00115BAD" w:rsidRDefault="00E027C8" w:rsidP="00E027C8">
            <w:pPr>
              <w:tabs>
                <w:tab w:val="clear" w:pos="907"/>
              </w:tabs>
              <w:ind w:right="170"/>
              <w:jc w:val="right"/>
              <w:rPr>
                <w:rFonts w:cs="Times New Roman"/>
                <w:sz w:val="21"/>
                <w:szCs w:val="21"/>
              </w:rPr>
            </w:pPr>
          </w:p>
        </w:tc>
        <w:tc>
          <w:tcPr>
            <w:tcW w:w="1125" w:type="dxa"/>
          </w:tcPr>
          <w:p w14:paraId="2D8087FA" w14:textId="3C48A2D0" w:rsidR="00E027C8" w:rsidRPr="00115BAD" w:rsidRDefault="00DD44CE"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DD44CE">
              <w:rPr>
                <w:rFonts w:cs="Times New Roman"/>
                <w:sz w:val="21"/>
                <w:szCs w:val="21"/>
              </w:rPr>
              <w:t>(3,894)</w:t>
            </w:r>
          </w:p>
        </w:tc>
        <w:tc>
          <w:tcPr>
            <w:tcW w:w="270" w:type="dxa"/>
            <w:vAlign w:val="bottom"/>
          </w:tcPr>
          <w:p w14:paraId="36ED5FB5" w14:textId="77777777" w:rsidR="00E027C8" w:rsidRPr="00115BAD" w:rsidRDefault="00E027C8" w:rsidP="00E027C8">
            <w:pPr>
              <w:tabs>
                <w:tab w:val="clear" w:pos="907"/>
              </w:tabs>
              <w:ind w:right="170"/>
              <w:jc w:val="right"/>
              <w:rPr>
                <w:rFonts w:cs="Times New Roman"/>
                <w:sz w:val="21"/>
                <w:szCs w:val="21"/>
              </w:rPr>
            </w:pPr>
          </w:p>
        </w:tc>
        <w:tc>
          <w:tcPr>
            <w:tcW w:w="1176" w:type="dxa"/>
          </w:tcPr>
          <w:p w14:paraId="4B7D6D15" w14:textId="606DA966"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5,167</w:t>
            </w:r>
          </w:p>
        </w:tc>
      </w:tr>
      <w:tr w:rsidR="00E027C8" w:rsidRPr="00115BAD" w14:paraId="6FA76257" w14:textId="77777777" w:rsidTr="00933D66">
        <w:trPr>
          <w:trHeight w:val="60"/>
        </w:trPr>
        <w:tc>
          <w:tcPr>
            <w:tcW w:w="4503" w:type="dxa"/>
          </w:tcPr>
          <w:p w14:paraId="02CFF8DB" w14:textId="77777777" w:rsidR="00E027C8" w:rsidRPr="00115BAD" w:rsidRDefault="00E027C8" w:rsidP="00E027C8">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7F8A9098" w14:textId="1B9F8893" w:rsidR="00E027C8" w:rsidRPr="00115BAD" w:rsidRDefault="007C4AFE"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7C4AFE">
              <w:rPr>
                <w:rFonts w:cs="Times New Roman"/>
                <w:sz w:val="21"/>
                <w:szCs w:val="21"/>
              </w:rPr>
              <w:t>14,779</w:t>
            </w:r>
          </w:p>
        </w:tc>
        <w:tc>
          <w:tcPr>
            <w:tcW w:w="270" w:type="dxa"/>
            <w:vAlign w:val="bottom"/>
          </w:tcPr>
          <w:p w14:paraId="01DA096A" w14:textId="77777777" w:rsidR="00E027C8" w:rsidRPr="00115BAD" w:rsidRDefault="00E027C8" w:rsidP="00E027C8">
            <w:pPr>
              <w:tabs>
                <w:tab w:val="clear" w:pos="907"/>
              </w:tabs>
              <w:ind w:right="170"/>
              <w:jc w:val="right"/>
              <w:rPr>
                <w:rFonts w:cs="Times New Roman"/>
                <w:sz w:val="21"/>
                <w:szCs w:val="21"/>
              </w:rPr>
            </w:pPr>
          </w:p>
        </w:tc>
        <w:tc>
          <w:tcPr>
            <w:tcW w:w="1170" w:type="dxa"/>
            <w:tcBorders>
              <w:top w:val="single" w:sz="4" w:space="0" w:color="auto"/>
              <w:bottom w:val="double" w:sz="4" w:space="0" w:color="auto"/>
            </w:tcBorders>
          </w:tcPr>
          <w:p w14:paraId="24A7EB2C" w14:textId="1EE4B129"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19,218</w:t>
            </w:r>
          </w:p>
        </w:tc>
        <w:tc>
          <w:tcPr>
            <w:tcW w:w="270" w:type="dxa"/>
            <w:vAlign w:val="bottom"/>
          </w:tcPr>
          <w:p w14:paraId="58F5AB49" w14:textId="77777777" w:rsidR="00E027C8" w:rsidRPr="00115BAD" w:rsidRDefault="00E027C8" w:rsidP="00E027C8">
            <w:pPr>
              <w:tabs>
                <w:tab w:val="clear" w:pos="907"/>
              </w:tabs>
              <w:ind w:right="170"/>
              <w:jc w:val="right"/>
              <w:rPr>
                <w:rFonts w:cs="Times New Roman"/>
                <w:sz w:val="21"/>
                <w:szCs w:val="21"/>
              </w:rPr>
            </w:pPr>
          </w:p>
        </w:tc>
        <w:tc>
          <w:tcPr>
            <w:tcW w:w="1125" w:type="dxa"/>
            <w:tcBorders>
              <w:top w:val="single" w:sz="4" w:space="0" w:color="auto"/>
              <w:bottom w:val="double" w:sz="4" w:space="0" w:color="auto"/>
            </w:tcBorders>
          </w:tcPr>
          <w:p w14:paraId="63B8F81E" w14:textId="17F7C869" w:rsidR="00E027C8" w:rsidRPr="00115BAD" w:rsidRDefault="00DD44CE"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DD44CE">
              <w:rPr>
                <w:rFonts w:cs="Times New Roman"/>
                <w:sz w:val="21"/>
                <w:szCs w:val="21"/>
              </w:rPr>
              <w:t>(3,894)</w:t>
            </w:r>
          </w:p>
        </w:tc>
        <w:tc>
          <w:tcPr>
            <w:tcW w:w="270" w:type="dxa"/>
            <w:vAlign w:val="bottom"/>
          </w:tcPr>
          <w:p w14:paraId="4A13869E" w14:textId="77777777" w:rsidR="00E027C8" w:rsidRPr="00115BAD" w:rsidRDefault="00E027C8" w:rsidP="00E027C8">
            <w:pPr>
              <w:tabs>
                <w:tab w:val="clear" w:pos="907"/>
              </w:tabs>
              <w:ind w:right="170"/>
              <w:jc w:val="right"/>
              <w:rPr>
                <w:rFonts w:cs="Times New Roman"/>
                <w:sz w:val="21"/>
                <w:szCs w:val="21"/>
              </w:rPr>
            </w:pPr>
          </w:p>
        </w:tc>
        <w:tc>
          <w:tcPr>
            <w:tcW w:w="1176" w:type="dxa"/>
            <w:tcBorders>
              <w:top w:val="single" w:sz="4" w:space="0" w:color="auto"/>
              <w:bottom w:val="double" w:sz="4" w:space="0" w:color="auto"/>
            </w:tcBorders>
          </w:tcPr>
          <w:p w14:paraId="6A202E91" w14:textId="692BF5FE"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5,167</w:t>
            </w:r>
          </w:p>
        </w:tc>
      </w:tr>
      <w:tr w:rsidR="00E027C8" w:rsidRPr="00115BAD" w14:paraId="0CC01650" w14:textId="77777777" w:rsidTr="001E00F7">
        <w:trPr>
          <w:trHeight w:hRule="exact" w:val="227"/>
        </w:trPr>
        <w:tc>
          <w:tcPr>
            <w:tcW w:w="4503" w:type="dxa"/>
            <w:vAlign w:val="bottom"/>
          </w:tcPr>
          <w:p w14:paraId="03749281" w14:textId="77777777" w:rsidR="00E027C8" w:rsidRPr="00115BAD" w:rsidRDefault="00E027C8" w:rsidP="00933D66">
            <w:pPr>
              <w:tabs>
                <w:tab w:val="clear" w:pos="907"/>
                <w:tab w:val="clear" w:pos="5387"/>
                <w:tab w:val="left" w:pos="900"/>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vAlign w:val="bottom"/>
          </w:tcPr>
          <w:p w14:paraId="2A250BBF"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6A4070A8" w14:textId="77777777" w:rsidR="00E027C8" w:rsidRPr="00115BAD" w:rsidRDefault="00E027C8" w:rsidP="00933D66">
            <w:pPr>
              <w:tabs>
                <w:tab w:val="clear" w:pos="907"/>
              </w:tabs>
              <w:spacing w:line="200" w:lineRule="atLeast"/>
              <w:ind w:right="170"/>
              <w:jc w:val="right"/>
              <w:rPr>
                <w:rFonts w:cs="Times New Roman"/>
                <w:sz w:val="21"/>
                <w:szCs w:val="21"/>
              </w:rPr>
            </w:pPr>
          </w:p>
        </w:tc>
        <w:tc>
          <w:tcPr>
            <w:tcW w:w="1170" w:type="dxa"/>
            <w:tcBorders>
              <w:top w:val="double" w:sz="4" w:space="0" w:color="auto"/>
            </w:tcBorders>
            <w:vAlign w:val="bottom"/>
          </w:tcPr>
          <w:p w14:paraId="452EC7CE"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c>
          <w:tcPr>
            <w:tcW w:w="270" w:type="dxa"/>
            <w:vAlign w:val="bottom"/>
          </w:tcPr>
          <w:p w14:paraId="2EB3FD75" w14:textId="77777777" w:rsidR="00E027C8" w:rsidRPr="00115BAD" w:rsidRDefault="00E027C8" w:rsidP="00933D66">
            <w:pPr>
              <w:tabs>
                <w:tab w:val="clear" w:pos="907"/>
              </w:tabs>
              <w:spacing w:line="200" w:lineRule="atLeast"/>
              <w:ind w:right="170"/>
              <w:jc w:val="right"/>
              <w:rPr>
                <w:rFonts w:cs="Times New Roman"/>
                <w:sz w:val="21"/>
                <w:szCs w:val="21"/>
              </w:rPr>
            </w:pPr>
          </w:p>
        </w:tc>
        <w:tc>
          <w:tcPr>
            <w:tcW w:w="1125" w:type="dxa"/>
            <w:tcBorders>
              <w:top w:val="double" w:sz="4" w:space="0" w:color="auto"/>
            </w:tcBorders>
            <w:vAlign w:val="bottom"/>
          </w:tcPr>
          <w:p w14:paraId="4A0F4041"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4620D3C8" w14:textId="77777777" w:rsidR="00E027C8" w:rsidRPr="00115BAD" w:rsidRDefault="00E027C8" w:rsidP="00933D66">
            <w:pPr>
              <w:tabs>
                <w:tab w:val="clear" w:pos="907"/>
              </w:tabs>
              <w:spacing w:line="200" w:lineRule="atLeast"/>
              <w:ind w:right="170"/>
              <w:jc w:val="right"/>
              <w:rPr>
                <w:rFonts w:cs="Times New Roman"/>
                <w:sz w:val="21"/>
                <w:szCs w:val="21"/>
              </w:rPr>
            </w:pPr>
          </w:p>
        </w:tc>
        <w:tc>
          <w:tcPr>
            <w:tcW w:w="1176" w:type="dxa"/>
            <w:tcBorders>
              <w:top w:val="double" w:sz="4" w:space="0" w:color="auto"/>
            </w:tcBorders>
            <w:vAlign w:val="bottom"/>
          </w:tcPr>
          <w:p w14:paraId="74697526"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r>
      <w:tr w:rsidR="00E027C8" w:rsidRPr="00115BAD" w14:paraId="44FF8292" w14:textId="77777777" w:rsidTr="00933D66">
        <w:trPr>
          <w:trHeight w:val="60"/>
        </w:trPr>
        <w:tc>
          <w:tcPr>
            <w:tcW w:w="4503" w:type="dxa"/>
            <w:vAlign w:val="bottom"/>
          </w:tcPr>
          <w:p w14:paraId="4024B6EE" w14:textId="77777777" w:rsidR="00E027C8" w:rsidRPr="00115BAD" w:rsidRDefault="00E027C8" w:rsidP="00933D66">
            <w:pPr>
              <w:tabs>
                <w:tab w:val="clear" w:pos="907"/>
                <w:tab w:val="clear" w:pos="5387"/>
                <w:tab w:val="left" w:pos="900"/>
                <w:tab w:val="left" w:pos="1440"/>
                <w:tab w:val="left" w:pos="2160"/>
                <w:tab w:val="left" w:pos="5328"/>
              </w:tabs>
              <w:ind w:left="-110" w:right="-43"/>
              <w:rPr>
                <w:rFonts w:cs="Times New Roman"/>
                <w:sz w:val="21"/>
                <w:szCs w:val="21"/>
                <w:cs/>
              </w:rPr>
            </w:pPr>
            <w:r w:rsidRPr="00115BAD">
              <w:rPr>
                <w:rFonts w:cs="Times New Roman"/>
                <w:sz w:val="21"/>
                <w:szCs w:val="21"/>
                <w:u w:val="single"/>
              </w:rPr>
              <w:t>Reconciliation of effective tax rate</w:t>
            </w:r>
          </w:p>
        </w:tc>
        <w:tc>
          <w:tcPr>
            <w:tcW w:w="1105" w:type="dxa"/>
            <w:vAlign w:val="bottom"/>
          </w:tcPr>
          <w:p w14:paraId="5B8AA752"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7141CCFA" w14:textId="77777777" w:rsidR="00E027C8" w:rsidRPr="00115BAD" w:rsidRDefault="00E027C8" w:rsidP="00933D66">
            <w:pPr>
              <w:tabs>
                <w:tab w:val="clear" w:pos="907"/>
              </w:tabs>
              <w:ind w:right="170"/>
              <w:jc w:val="right"/>
              <w:rPr>
                <w:rFonts w:cs="Times New Roman"/>
                <w:sz w:val="21"/>
                <w:szCs w:val="21"/>
              </w:rPr>
            </w:pPr>
          </w:p>
        </w:tc>
        <w:tc>
          <w:tcPr>
            <w:tcW w:w="1170" w:type="dxa"/>
            <w:vAlign w:val="bottom"/>
          </w:tcPr>
          <w:p w14:paraId="04618B02"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c>
          <w:tcPr>
            <w:tcW w:w="270" w:type="dxa"/>
            <w:vAlign w:val="bottom"/>
          </w:tcPr>
          <w:p w14:paraId="2D1E8CB1" w14:textId="77777777" w:rsidR="00E027C8" w:rsidRPr="00115BAD" w:rsidRDefault="00E027C8" w:rsidP="00933D66">
            <w:pPr>
              <w:tabs>
                <w:tab w:val="clear" w:pos="907"/>
              </w:tabs>
              <w:ind w:right="170"/>
              <w:jc w:val="right"/>
              <w:rPr>
                <w:rFonts w:cs="Times New Roman"/>
                <w:sz w:val="21"/>
                <w:szCs w:val="21"/>
              </w:rPr>
            </w:pPr>
          </w:p>
        </w:tc>
        <w:tc>
          <w:tcPr>
            <w:tcW w:w="1125" w:type="dxa"/>
            <w:vAlign w:val="bottom"/>
          </w:tcPr>
          <w:p w14:paraId="0808284A"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3BFE4506" w14:textId="77777777" w:rsidR="00E027C8" w:rsidRPr="00115BAD" w:rsidRDefault="00E027C8" w:rsidP="00933D66">
            <w:pPr>
              <w:tabs>
                <w:tab w:val="clear" w:pos="907"/>
              </w:tabs>
              <w:ind w:right="170"/>
              <w:jc w:val="right"/>
              <w:rPr>
                <w:rFonts w:cs="Times New Roman"/>
                <w:sz w:val="21"/>
                <w:szCs w:val="21"/>
              </w:rPr>
            </w:pPr>
          </w:p>
        </w:tc>
        <w:tc>
          <w:tcPr>
            <w:tcW w:w="1176" w:type="dxa"/>
            <w:vAlign w:val="bottom"/>
          </w:tcPr>
          <w:p w14:paraId="24AABC1E" w14:textId="77777777"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r>
      <w:tr w:rsidR="00E027C8" w:rsidRPr="00115BAD" w14:paraId="6E632E10" w14:textId="77777777" w:rsidTr="00933D66">
        <w:trPr>
          <w:trHeight w:val="60"/>
        </w:trPr>
        <w:tc>
          <w:tcPr>
            <w:tcW w:w="4503" w:type="dxa"/>
            <w:vAlign w:val="bottom"/>
          </w:tcPr>
          <w:p w14:paraId="1940F34F" w14:textId="77777777" w:rsidR="00E027C8" w:rsidRPr="00115BAD" w:rsidRDefault="00E027C8" w:rsidP="00E027C8">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Profit (loss) before income tax</w:t>
            </w:r>
          </w:p>
        </w:tc>
        <w:tc>
          <w:tcPr>
            <w:tcW w:w="1105" w:type="dxa"/>
            <w:tcBorders>
              <w:bottom w:val="double" w:sz="4" w:space="0" w:color="auto"/>
            </w:tcBorders>
          </w:tcPr>
          <w:p w14:paraId="6BC2D020" w14:textId="34B2AAF7" w:rsidR="00E027C8" w:rsidRPr="00115BAD" w:rsidRDefault="00B64B4F"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B64B4F">
              <w:rPr>
                <w:rFonts w:cs="Times New Roman"/>
                <w:sz w:val="21"/>
                <w:szCs w:val="21"/>
              </w:rPr>
              <w:t>79,0</w:t>
            </w:r>
            <w:r w:rsidR="008E40A2">
              <w:rPr>
                <w:rFonts w:cs="Times New Roman"/>
                <w:sz w:val="21"/>
                <w:szCs w:val="21"/>
              </w:rPr>
              <w:t>59</w:t>
            </w:r>
          </w:p>
        </w:tc>
        <w:tc>
          <w:tcPr>
            <w:tcW w:w="270" w:type="dxa"/>
            <w:vAlign w:val="bottom"/>
          </w:tcPr>
          <w:p w14:paraId="2BB73ED5" w14:textId="77777777" w:rsidR="00E027C8" w:rsidRPr="00115BAD" w:rsidRDefault="00E027C8" w:rsidP="00E027C8">
            <w:pPr>
              <w:tabs>
                <w:tab w:val="clear" w:pos="907"/>
              </w:tabs>
              <w:ind w:right="170"/>
              <w:jc w:val="right"/>
              <w:rPr>
                <w:rFonts w:cs="Times New Roman"/>
                <w:sz w:val="21"/>
                <w:szCs w:val="21"/>
              </w:rPr>
            </w:pPr>
          </w:p>
        </w:tc>
        <w:tc>
          <w:tcPr>
            <w:tcW w:w="1170" w:type="dxa"/>
            <w:tcBorders>
              <w:bottom w:val="double" w:sz="4" w:space="0" w:color="auto"/>
            </w:tcBorders>
          </w:tcPr>
          <w:p w14:paraId="2FF237BD" w14:textId="05001476"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111,439</w:t>
            </w:r>
          </w:p>
        </w:tc>
        <w:tc>
          <w:tcPr>
            <w:tcW w:w="270" w:type="dxa"/>
            <w:vAlign w:val="bottom"/>
          </w:tcPr>
          <w:p w14:paraId="7A5116A3" w14:textId="77777777" w:rsidR="00E027C8" w:rsidRPr="00115BAD" w:rsidRDefault="00E027C8" w:rsidP="00E027C8">
            <w:pPr>
              <w:tabs>
                <w:tab w:val="clear" w:pos="907"/>
              </w:tabs>
              <w:ind w:right="170"/>
              <w:jc w:val="right"/>
              <w:rPr>
                <w:rFonts w:cs="Times New Roman"/>
                <w:sz w:val="21"/>
                <w:szCs w:val="21"/>
              </w:rPr>
            </w:pPr>
          </w:p>
        </w:tc>
        <w:tc>
          <w:tcPr>
            <w:tcW w:w="1125" w:type="dxa"/>
            <w:tcBorders>
              <w:bottom w:val="double" w:sz="4" w:space="0" w:color="auto"/>
            </w:tcBorders>
          </w:tcPr>
          <w:p w14:paraId="13DE6846" w14:textId="013091B5" w:rsidR="00E027C8" w:rsidRPr="00115BAD" w:rsidRDefault="006D423B"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6D423B">
              <w:rPr>
                <w:rFonts w:cs="Times New Roman"/>
                <w:sz w:val="21"/>
                <w:szCs w:val="21"/>
              </w:rPr>
              <w:t>(2,99</w:t>
            </w:r>
            <w:r w:rsidR="008E40A2">
              <w:rPr>
                <w:rFonts w:cs="Times New Roman"/>
                <w:sz w:val="21"/>
                <w:szCs w:val="21"/>
              </w:rPr>
              <w:t>5</w:t>
            </w:r>
            <w:r w:rsidRPr="006D423B">
              <w:rPr>
                <w:rFonts w:cs="Times New Roman"/>
                <w:sz w:val="21"/>
                <w:szCs w:val="21"/>
              </w:rPr>
              <w:t>)</w:t>
            </w:r>
          </w:p>
        </w:tc>
        <w:tc>
          <w:tcPr>
            <w:tcW w:w="270" w:type="dxa"/>
            <w:vAlign w:val="bottom"/>
          </w:tcPr>
          <w:p w14:paraId="5652FF0C" w14:textId="77777777" w:rsidR="00E027C8" w:rsidRPr="00115BAD" w:rsidRDefault="00E027C8" w:rsidP="00E027C8">
            <w:pPr>
              <w:tabs>
                <w:tab w:val="clear" w:pos="907"/>
              </w:tabs>
              <w:ind w:right="170"/>
              <w:jc w:val="right"/>
              <w:rPr>
                <w:rFonts w:cs="Times New Roman"/>
                <w:sz w:val="21"/>
                <w:szCs w:val="21"/>
              </w:rPr>
            </w:pPr>
          </w:p>
        </w:tc>
        <w:tc>
          <w:tcPr>
            <w:tcW w:w="1176" w:type="dxa"/>
            <w:tcBorders>
              <w:bottom w:val="double" w:sz="4" w:space="0" w:color="auto"/>
            </w:tcBorders>
          </w:tcPr>
          <w:p w14:paraId="490F6359" w14:textId="24BB69E9"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(5,330)</w:t>
            </w:r>
          </w:p>
        </w:tc>
      </w:tr>
      <w:tr w:rsidR="00E027C8" w:rsidRPr="00115BAD" w14:paraId="16339561" w14:textId="77777777" w:rsidTr="001E00F7">
        <w:trPr>
          <w:trHeight w:hRule="exact" w:val="227"/>
        </w:trPr>
        <w:tc>
          <w:tcPr>
            <w:tcW w:w="4503" w:type="dxa"/>
            <w:vAlign w:val="bottom"/>
          </w:tcPr>
          <w:p w14:paraId="6DEB08C1" w14:textId="77777777" w:rsidR="00E027C8" w:rsidRPr="00115BAD" w:rsidRDefault="00E027C8" w:rsidP="00E027C8">
            <w:pPr>
              <w:tabs>
                <w:tab w:val="clear" w:pos="5387"/>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tcPr>
          <w:p w14:paraId="6CBBD882"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98"/>
              <w:jc w:val="thaiDistribute"/>
              <w:rPr>
                <w:rFonts w:cs="Times New Roman"/>
                <w:sz w:val="21"/>
                <w:szCs w:val="21"/>
              </w:rPr>
            </w:pPr>
          </w:p>
        </w:tc>
        <w:tc>
          <w:tcPr>
            <w:tcW w:w="270" w:type="dxa"/>
            <w:vAlign w:val="bottom"/>
          </w:tcPr>
          <w:p w14:paraId="7D6DF1ED" w14:textId="77777777" w:rsidR="00E027C8" w:rsidRPr="00115BAD" w:rsidRDefault="00E027C8" w:rsidP="00E027C8">
            <w:pPr>
              <w:tabs>
                <w:tab w:val="clear" w:pos="5387"/>
                <w:tab w:val="left" w:pos="1440"/>
                <w:tab w:val="left" w:pos="2160"/>
                <w:tab w:val="left" w:pos="5328"/>
              </w:tabs>
              <w:spacing w:line="200" w:lineRule="atLeast"/>
              <w:ind w:right="-43"/>
              <w:rPr>
                <w:rFonts w:cs="Times New Roman"/>
                <w:sz w:val="21"/>
                <w:szCs w:val="21"/>
              </w:rPr>
            </w:pPr>
          </w:p>
        </w:tc>
        <w:tc>
          <w:tcPr>
            <w:tcW w:w="1170" w:type="dxa"/>
            <w:tcBorders>
              <w:top w:val="double" w:sz="4" w:space="0" w:color="auto"/>
            </w:tcBorders>
          </w:tcPr>
          <w:p w14:paraId="7DE7174A"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1"/>
                <w:szCs w:val="21"/>
                <w:highlight w:val="yellow"/>
              </w:rPr>
            </w:pPr>
          </w:p>
        </w:tc>
        <w:tc>
          <w:tcPr>
            <w:tcW w:w="270" w:type="dxa"/>
            <w:vAlign w:val="bottom"/>
          </w:tcPr>
          <w:p w14:paraId="25757E60" w14:textId="77777777" w:rsidR="00E027C8" w:rsidRPr="00115BAD" w:rsidRDefault="00E027C8" w:rsidP="00E027C8">
            <w:pPr>
              <w:tabs>
                <w:tab w:val="clear" w:pos="5387"/>
                <w:tab w:val="left" w:pos="1440"/>
                <w:tab w:val="left" w:pos="2160"/>
                <w:tab w:val="left" w:pos="5328"/>
              </w:tabs>
              <w:spacing w:line="200" w:lineRule="atLeast"/>
              <w:ind w:right="-43"/>
              <w:rPr>
                <w:rFonts w:cs="Times New Roman"/>
                <w:sz w:val="21"/>
                <w:szCs w:val="21"/>
              </w:rPr>
            </w:pPr>
          </w:p>
        </w:tc>
        <w:tc>
          <w:tcPr>
            <w:tcW w:w="1125" w:type="dxa"/>
            <w:tcBorders>
              <w:top w:val="double" w:sz="4" w:space="0" w:color="auto"/>
            </w:tcBorders>
          </w:tcPr>
          <w:p w14:paraId="277DF288" w14:textId="77777777" w:rsidR="00E027C8" w:rsidRPr="00115BAD" w:rsidRDefault="00E027C8" w:rsidP="00E027C8">
            <w:pPr>
              <w:tabs>
                <w:tab w:val="clear" w:pos="5387"/>
                <w:tab w:val="left" w:pos="1440"/>
                <w:tab w:val="left" w:pos="2160"/>
                <w:tab w:val="left" w:pos="5328"/>
              </w:tabs>
              <w:spacing w:line="200" w:lineRule="atLeast"/>
              <w:ind w:right="-43"/>
              <w:rPr>
                <w:rFonts w:cs="Times New Roman"/>
                <w:sz w:val="21"/>
                <w:szCs w:val="21"/>
              </w:rPr>
            </w:pPr>
          </w:p>
        </w:tc>
        <w:tc>
          <w:tcPr>
            <w:tcW w:w="270" w:type="dxa"/>
            <w:vAlign w:val="bottom"/>
          </w:tcPr>
          <w:p w14:paraId="25CE1417" w14:textId="77777777" w:rsidR="00E027C8" w:rsidRPr="00115BAD" w:rsidRDefault="00E027C8" w:rsidP="00E027C8">
            <w:pPr>
              <w:tabs>
                <w:tab w:val="clear" w:pos="5387"/>
                <w:tab w:val="left" w:pos="1440"/>
                <w:tab w:val="left" w:pos="2160"/>
                <w:tab w:val="left" w:pos="5328"/>
              </w:tabs>
              <w:spacing w:line="200" w:lineRule="atLeast"/>
              <w:ind w:right="-43"/>
              <w:rPr>
                <w:rFonts w:cs="Times New Roman"/>
                <w:sz w:val="21"/>
                <w:szCs w:val="21"/>
              </w:rPr>
            </w:pPr>
          </w:p>
        </w:tc>
        <w:tc>
          <w:tcPr>
            <w:tcW w:w="1176" w:type="dxa"/>
            <w:tcBorders>
              <w:top w:val="double" w:sz="4" w:space="0" w:color="auto"/>
            </w:tcBorders>
          </w:tcPr>
          <w:p w14:paraId="6DE5712C"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E027C8" w:rsidRPr="00115BAD" w14:paraId="4E53D4AC" w14:textId="77777777" w:rsidTr="00933D66">
        <w:trPr>
          <w:trHeight w:val="60"/>
        </w:trPr>
        <w:tc>
          <w:tcPr>
            <w:tcW w:w="4503" w:type="dxa"/>
            <w:vAlign w:val="bottom"/>
          </w:tcPr>
          <w:p w14:paraId="53F66F65" w14:textId="77777777" w:rsidR="00E027C8" w:rsidRPr="00115BAD" w:rsidRDefault="00E027C8" w:rsidP="00E027C8">
            <w:pPr>
              <w:tabs>
                <w:tab w:val="left" w:pos="1440"/>
                <w:tab w:val="left" w:pos="2160"/>
              </w:tabs>
              <w:ind w:left="-110" w:right="-43"/>
              <w:rPr>
                <w:rFonts w:cs="Times New Roman"/>
                <w:sz w:val="21"/>
                <w:szCs w:val="21"/>
              </w:rPr>
            </w:pPr>
            <w:r w:rsidRPr="00115BAD">
              <w:rPr>
                <w:rFonts w:cs="Times New Roman"/>
                <w:sz w:val="21"/>
                <w:szCs w:val="21"/>
              </w:rPr>
              <w:t>Income tax using the corporate tax rate</w:t>
            </w:r>
          </w:p>
        </w:tc>
        <w:tc>
          <w:tcPr>
            <w:tcW w:w="1105" w:type="dxa"/>
          </w:tcPr>
          <w:p w14:paraId="301C68A2" w14:textId="28133C7C" w:rsidR="00E027C8" w:rsidRPr="00115BAD" w:rsidRDefault="00D97097"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D97097">
              <w:rPr>
                <w:rFonts w:cs="Times New Roman"/>
                <w:sz w:val="21"/>
                <w:szCs w:val="21"/>
              </w:rPr>
              <w:t>15,651</w:t>
            </w:r>
          </w:p>
        </w:tc>
        <w:tc>
          <w:tcPr>
            <w:tcW w:w="270" w:type="dxa"/>
            <w:vAlign w:val="bottom"/>
          </w:tcPr>
          <w:p w14:paraId="4CE6DAC1" w14:textId="77777777" w:rsidR="00E027C8" w:rsidRPr="00115BAD" w:rsidRDefault="00E027C8" w:rsidP="00E027C8">
            <w:pPr>
              <w:tabs>
                <w:tab w:val="clear" w:pos="907"/>
              </w:tabs>
              <w:ind w:right="170"/>
              <w:jc w:val="right"/>
              <w:rPr>
                <w:rFonts w:cs="Times New Roman"/>
                <w:sz w:val="21"/>
                <w:szCs w:val="21"/>
              </w:rPr>
            </w:pPr>
          </w:p>
        </w:tc>
        <w:tc>
          <w:tcPr>
            <w:tcW w:w="1170" w:type="dxa"/>
          </w:tcPr>
          <w:p w14:paraId="4F62F807" w14:textId="5EF0B63C"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22,232</w:t>
            </w:r>
          </w:p>
        </w:tc>
        <w:tc>
          <w:tcPr>
            <w:tcW w:w="270" w:type="dxa"/>
            <w:vAlign w:val="bottom"/>
          </w:tcPr>
          <w:p w14:paraId="22D1FD2F" w14:textId="77777777" w:rsidR="00E027C8" w:rsidRPr="00115BAD" w:rsidRDefault="00E027C8" w:rsidP="00E027C8">
            <w:pPr>
              <w:tabs>
                <w:tab w:val="clear" w:pos="907"/>
              </w:tabs>
              <w:ind w:right="170"/>
              <w:jc w:val="right"/>
              <w:rPr>
                <w:rFonts w:cs="Times New Roman"/>
                <w:sz w:val="21"/>
                <w:szCs w:val="21"/>
              </w:rPr>
            </w:pPr>
          </w:p>
        </w:tc>
        <w:tc>
          <w:tcPr>
            <w:tcW w:w="1125" w:type="dxa"/>
          </w:tcPr>
          <w:p w14:paraId="6CEAC957" w14:textId="63BC9ED1" w:rsidR="00E027C8" w:rsidRPr="00115BAD" w:rsidRDefault="00F702D4"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F702D4">
              <w:rPr>
                <w:rFonts w:cs="Times New Roman"/>
                <w:sz w:val="21"/>
                <w:szCs w:val="21"/>
              </w:rPr>
              <w:t>(599)</w:t>
            </w:r>
          </w:p>
        </w:tc>
        <w:tc>
          <w:tcPr>
            <w:tcW w:w="270" w:type="dxa"/>
            <w:vAlign w:val="bottom"/>
          </w:tcPr>
          <w:p w14:paraId="063B0393" w14:textId="77777777" w:rsidR="00E027C8" w:rsidRPr="00115BAD" w:rsidRDefault="00E027C8" w:rsidP="00E027C8">
            <w:pPr>
              <w:tabs>
                <w:tab w:val="clear" w:pos="907"/>
              </w:tabs>
              <w:ind w:right="170"/>
              <w:jc w:val="right"/>
              <w:rPr>
                <w:rFonts w:cs="Times New Roman"/>
                <w:sz w:val="21"/>
                <w:szCs w:val="21"/>
              </w:rPr>
            </w:pPr>
          </w:p>
        </w:tc>
        <w:tc>
          <w:tcPr>
            <w:tcW w:w="1176" w:type="dxa"/>
          </w:tcPr>
          <w:p w14:paraId="2104C059" w14:textId="1CCED0A3"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(1,066)</w:t>
            </w:r>
          </w:p>
        </w:tc>
      </w:tr>
      <w:tr w:rsidR="00E027C8" w:rsidRPr="00115BAD" w14:paraId="5F9C945E" w14:textId="77777777" w:rsidTr="00933D66">
        <w:trPr>
          <w:trHeight w:val="60"/>
        </w:trPr>
        <w:tc>
          <w:tcPr>
            <w:tcW w:w="4503" w:type="dxa"/>
          </w:tcPr>
          <w:p w14:paraId="0112A91F" w14:textId="77777777" w:rsidR="00E027C8" w:rsidRPr="00115BAD" w:rsidRDefault="00E027C8" w:rsidP="00E027C8">
            <w:pPr>
              <w:tabs>
                <w:tab w:val="left" w:pos="1440"/>
                <w:tab w:val="left" w:pos="2160"/>
              </w:tabs>
              <w:ind w:left="-110" w:right="-648"/>
              <w:rPr>
                <w:rFonts w:cs="Times New Roman"/>
                <w:sz w:val="21"/>
                <w:szCs w:val="21"/>
              </w:rPr>
            </w:pPr>
            <w:r w:rsidRPr="00115BAD">
              <w:rPr>
                <w:rFonts w:cs="Times New Roman"/>
                <w:sz w:val="21"/>
                <w:szCs w:val="21"/>
              </w:rPr>
              <w:t>Income tax adjustments of previous period</w:t>
            </w:r>
          </w:p>
        </w:tc>
        <w:tc>
          <w:tcPr>
            <w:tcW w:w="1105" w:type="dxa"/>
          </w:tcPr>
          <w:p w14:paraId="43EECD8C" w14:textId="3FB705A3" w:rsidR="00E027C8" w:rsidRPr="00115BAD" w:rsidRDefault="00AC3635" w:rsidP="00AC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Pr>
                <w:rFonts w:cs="Times New Roman"/>
                <w:sz w:val="21"/>
                <w:szCs w:val="21"/>
              </w:rPr>
              <w:t>-</w:t>
            </w:r>
          </w:p>
        </w:tc>
        <w:tc>
          <w:tcPr>
            <w:tcW w:w="270" w:type="dxa"/>
            <w:vAlign w:val="bottom"/>
          </w:tcPr>
          <w:p w14:paraId="3B50520C" w14:textId="77777777" w:rsidR="00E027C8" w:rsidRPr="00115BAD" w:rsidRDefault="00E027C8" w:rsidP="00E027C8">
            <w:pPr>
              <w:tabs>
                <w:tab w:val="clear" w:pos="907"/>
              </w:tabs>
              <w:ind w:right="170"/>
              <w:jc w:val="right"/>
              <w:rPr>
                <w:rFonts w:cs="Times New Roman"/>
                <w:sz w:val="21"/>
                <w:szCs w:val="21"/>
              </w:rPr>
            </w:pPr>
          </w:p>
        </w:tc>
        <w:tc>
          <w:tcPr>
            <w:tcW w:w="1170" w:type="dxa"/>
          </w:tcPr>
          <w:p w14:paraId="136861AA" w14:textId="3E0D20D9"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914</w:t>
            </w:r>
          </w:p>
        </w:tc>
        <w:tc>
          <w:tcPr>
            <w:tcW w:w="270" w:type="dxa"/>
            <w:vAlign w:val="bottom"/>
          </w:tcPr>
          <w:p w14:paraId="26777F4A" w14:textId="77777777" w:rsidR="00E027C8" w:rsidRPr="00115BAD" w:rsidRDefault="00E027C8" w:rsidP="00E027C8">
            <w:pPr>
              <w:tabs>
                <w:tab w:val="clear" w:pos="907"/>
              </w:tabs>
              <w:ind w:right="170"/>
              <w:jc w:val="right"/>
              <w:rPr>
                <w:rFonts w:cs="Times New Roman"/>
                <w:sz w:val="21"/>
                <w:szCs w:val="21"/>
              </w:rPr>
            </w:pPr>
          </w:p>
        </w:tc>
        <w:tc>
          <w:tcPr>
            <w:tcW w:w="1125" w:type="dxa"/>
          </w:tcPr>
          <w:p w14:paraId="515B0D21" w14:textId="6BF48909" w:rsidR="00E027C8" w:rsidRPr="00115BAD" w:rsidRDefault="008308B0"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Pr>
                <w:rFonts w:cs="Times New Roman"/>
                <w:sz w:val="21"/>
                <w:szCs w:val="21"/>
              </w:rPr>
              <w:t>-</w:t>
            </w:r>
          </w:p>
        </w:tc>
        <w:tc>
          <w:tcPr>
            <w:tcW w:w="270" w:type="dxa"/>
            <w:vAlign w:val="bottom"/>
          </w:tcPr>
          <w:p w14:paraId="2D137D43" w14:textId="77777777" w:rsidR="00E027C8" w:rsidRPr="00115BAD" w:rsidRDefault="00E027C8" w:rsidP="00E027C8">
            <w:pPr>
              <w:tabs>
                <w:tab w:val="clear" w:pos="907"/>
              </w:tabs>
              <w:ind w:right="170"/>
              <w:jc w:val="right"/>
              <w:rPr>
                <w:rFonts w:cs="Times New Roman"/>
                <w:sz w:val="21"/>
                <w:szCs w:val="21"/>
              </w:rPr>
            </w:pPr>
          </w:p>
        </w:tc>
        <w:tc>
          <w:tcPr>
            <w:tcW w:w="1176" w:type="dxa"/>
          </w:tcPr>
          <w:p w14:paraId="5FB937BF" w14:textId="78BCC350" w:rsidR="00E027C8" w:rsidRPr="00115BAD" w:rsidRDefault="00E027C8" w:rsidP="008C1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E027C8" w:rsidRPr="00115BAD" w14:paraId="6DDC0CD1" w14:textId="77777777" w:rsidTr="00933D66">
        <w:trPr>
          <w:trHeight w:val="60"/>
        </w:trPr>
        <w:tc>
          <w:tcPr>
            <w:tcW w:w="4503" w:type="dxa"/>
            <w:vAlign w:val="bottom"/>
          </w:tcPr>
          <w:p w14:paraId="14F4CF44" w14:textId="77777777" w:rsidR="00E027C8" w:rsidRPr="00115BAD" w:rsidRDefault="00E027C8" w:rsidP="00E027C8">
            <w:pPr>
              <w:tabs>
                <w:tab w:val="left" w:pos="1440"/>
                <w:tab w:val="left" w:pos="2160"/>
              </w:tabs>
              <w:ind w:left="-110" w:right="-43"/>
              <w:rPr>
                <w:rFonts w:cs="Times New Roman"/>
                <w:sz w:val="21"/>
                <w:szCs w:val="21"/>
              </w:rPr>
            </w:pPr>
            <w:r w:rsidRPr="00115BAD">
              <w:rPr>
                <w:rFonts w:cs="Times New Roman"/>
                <w:sz w:val="21"/>
                <w:szCs w:val="21"/>
              </w:rPr>
              <w:t>Effects from additional deductible expenses - net</w:t>
            </w:r>
          </w:p>
        </w:tc>
        <w:tc>
          <w:tcPr>
            <w:tcW w:w="1105" w:type="dxa"/>
            <w:vAlign w:val="bottom"/>
          </w:tcPr>
          <w:p w14:paraId="0EC01383"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1"/>
                <w:szCs w:val="21"/>
              </w:rPr>
            </w:pPr>
          </w:p>
        </w:tc>
        <w:tc>
          <w:tcPr>
            <w:tcW w:w="270" w:type="dxa"/>
            <w:vAlign w:val="bottom"/>
          </w:tcPr>
          <w:p w14:paraId="79B937B7" w14:textId="77777777" w:rsidR="00E027C8" w:rsidRPr="00115BAD" w:rsidRDefault="00E027C8" w:rsidP="00E027C8">
            <w:pPr>
              <w:tabs>
                <w:tab w:val="clear" w:pos="907"/>
              </w:tabs>
              <w:ind w:right="170"/>
              <w:jc w:val="right"/>
              <w:rPr>
                <w:rFonts w:cs="Times New Roman"/>
                <w:sz w:val="21"/>
                <w:szCs w:val="21"/>
              </w:rPr>
            </w:pPr>
          </w:p>
        </w:tc>
        <w:tc>
          <w:tcPr>
            <w:tcW w:w="1170" w:type="dxa"/>
            <w:vAlign w:val="bottom"/>
          </w:tcPr>
          <w:p w14:paraId="519B7159"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53584590" w14:textId="77777777" w:rsidR="00E027C8" w:rsidRPr="00115BAD" w:rsidRDefault="00E027C8" w:rsidP="00E027C8">
            <w:pPr>
              <w:tabs>
                <w:tab w:val="clear" w:pos="907"/>
              </w:tabs>
              <w:ind w:right="170"/>
              <w:jc w:val="right"/>
              <w:rPr>
                <w:rFonts w:cs="Times New Roman"/>
                <w:sz w:val="21"/>
                <w:szCs w:val="21"/>
              </w:rPr>
            </w:pPr>
          </w:p>
        </w:tc>
        <w:tc>
          <w:tcPr>
            <w:tcW w:w="1125" w:type="dxa"/>
            <w:vAlign w:val="bottom"/>
          </w:tcPr>
          <w:p w14:paraId="7C71842B"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1"/>
                <w:szCs w:val="21"/>
              </w:rPr>
            </w:pPr>
          </w:p>
        </w:tc>
        <w:tc>
          <w:tcPr>
            <w:tcW w:w="270" w:type="dxa"/>
            <w:vAlign w:val="bottom"/>
          </w:tcPr>
          <w:p w14:paraId="29E8642D" w14:textId="77777777" w:rsidR="00E027C8" w:rsidRPr="00115BAD" w:rsidRDefault="00E027C8" w:rsidP="00E027C8">
            <w:pPr>
              <w:tabs>
                <w:tab w:val="clear" w:pos="907"/>
              </w:tabs>
              <w:ind w:right="170"/>
              <w:jc w:val="right"/>
              <w:rPr>
                <w:rFonts w:cs="Times New Roman"/>
                <w:sz w:val="21"/>
                <w:szCs w:val="21"/>
              </w:rPr>
            </w:pPr>
          </w:p>
        </w:tc>
        <w:tc>
          <w:tcPr>
            <w:tcW w:w="1176" w:type="dxa"/>
            <w:vAlign w:val="bottom"/>
          </w:tcPr>
          <w:p w14:paraId="5357E43E"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E027C8" w:rsidRPr="00115BAD" w14:paraId="1D318CCC" w14:textId="77777777" w:rsidTr="0091364B">
        <w:trPr>
          <w:trHeight w:val="54"/>
        </w:trPr>
        <w:tc>
          <w:tcPr>
            <w:tcW w:w="4503" w:type="dxa"/>
            <w:vAlign w:val="bottom"/>
          </w:tcPr>
          <w:p w14:paraId="2DE49627" w14:textId="77777777" w:rsidR="00E027C8" w:rsidRPr="00115BAD" w:rsidRDefault="00E027C8" w:rsidP="00E027C8">
            <w:pPr>
              <w:tabs>
                <w:tab w:val="left" w:pos="1440"/>
                <w:tab w:val="left" w:pos="2160"/>
              </w:tabs>
              <w:ind w:left="-110" w:right="-43"/>
              <w:rPr>
                <w:rFonts w:cs="Times New Roman"/>
                <w:sz w:val="21"/>
                <w:szCs w:val="21"/>
              </w:rPr>
            </w:pPr>
            <w:r w:rsidRPr="00115BAD">
              <w:rPr>
                <w:rFonts w:cs="Times New Roman"/>
                <w:sz w:val="21"/>
                <w:szCs w:val="21"/>
              </w:rPr>
              <w:t xml:space="preserve">   from non-deductible expenses</w:t>
            </w:r>
          </w:p>
        </w:tc>
        <w:tc>
          <w:tcPr>
            <w:tcW w:w="1105" w:type="dxa"/>
          </w:tcPr>
          <w:p w14:paraId="3561231F" w14:textId="7BD42D9D" w:rsidR="00E027C8" w:rsidRPr="00115BAD" w:rsidRDefault="00D97097"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D97097">
              <w:rPr>
                <w:rFonts w:cs="Times New Roman"/>
                <w:sz w:val="21"/>
                <w:szCs w:val="21"/>
              </w:rPr>
              <w:t>(2,934)</w:t>
            </w:r>
          </w:p>
        </w:tc>
        <w:tc>
          <w:tcPr>
            <w:tcW w:w="270" w:type="dxa"/>
            <w:vAlign w:val="bottom"/>
          </w:tcPr>
          <w:p w14:paraId="6A8D24A4" w14:textId="77777777" w:rsidR="00E027C8" w:rsidRPr="00115BAD" w:rsidRDefault="00E027C8" w:rsidP="00E027C8">
            <w:pPr>
              <w:tabs>
                <w:tab w:val="clear" w:pos="907"/>
              </w:tabs>
              <w:ind w:right="170"/>
              <w:jc w:val="right"/>
              <w:rPr>
                <w:rFonts w:cs="Times New Roman"/>
                <w:sz w:val="21"/>
                <w:szCs w:val="21"/>
              </w:rPr>
            </w:pPr>
          </w:p>
        </w:tc>
        <w:tc>
          <w:tcPr>
            <w:tcW w:w="1170" w:type="dxa"/>
          </w:tcPr>
          <w:p w14:paraId="43C39340" w14:textId="00B49074"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2,651</w:t>
            </w:r>
          </w:p>
        </w:tc>
        <w:tc>
          <w:tcPr>
            <w:tcW w:w="270" w:type="dxa"/>
            <w:vAlign w:val="bottom"/>
          </w:tcPr>
          <w:p w14:paraId="40F4D8C3" w14:textId="77777777" w:rsidR="00E027C8" w:rsidRPr="00115BAD" w:rsidRDefault="00E027C8" w:rsidP="00E027C8">
            <w:pPr>
              <w:tabs>
                <w:tab w:val="clear" w:pos="907"/>
              </w:tabs>
              <w:ind w:right="170"/>
              <w:jc w:val="right"/>
              <w:rPr>
                <w:rFonts w:cs="Times New Roman"/>
                <w:sz w:val="21"/>
                <w:szCs w:val="21"/>
              </w:rPr>
            </w:pPr>
          </w:p>
        </w:tc>
        <w:tc>
          <w:tcPr>
            <w:tcW w:w="1125" w:type="dxa"/>
          </w:tcPr>
          <w:p w14:paraId="0C2C9ADE" w14:textId="61B45A8B" w:rsidR="00E027C8" w:rsidRPr="00115BAD" w:rsidRDefault="007E2D33"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7E2D33">
              <w:rPr>
                <w:rFonts w:cs="Times New Roman"/>
                <w:sz w:val="21"/>
                <w:szCs w:val="21"/>
              </w:rPr>
              <w:t>(5,070)</w:t>
            </w:r>
          </w:p>
        </w:tc>
        <w:tc>
          <w:tcPr>
            <w:tcW w:w="270" w:type="dxa"/>
            <w:vAlign w:val="bottom"/>
          </w:tcPr>
          <w:p w14:paraId="263DEAF3" w14:textId="77777777" w:rsidR="00E027C8" w:rsidRPr="00115BAD" w:rsidRDefault="00E027C8" w:rsidP="00E027C8">
            <w:pPr>
              <w:tabs>
                <w:tab w:val="clear" w:pos="907"/>
              </w:tabs>
              <w:ind w:right="170"/>
              <w:jc w:val="right"/>
              <w:rPr>
                <w:rFonts w:cs="Times New Roman"/>
                <w:sz w:val="21"/>
                <w:szCs w:val="21"/>
              </w:rPr>
            </w:pPr>
          </w:p>
        </w:tc>
        <w:tc>
          <w:tcPr>
            <w:tcW w:w="1176" w:type="dxa"/>
          </w:tcPr>
          <w:p w14:paraId="306B3DE0" w14:textId="4E973E6E"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2,133</w:t>
            </w:r>
          </w:p>
        </w:tc>
      </w:tr>
      <w:tr w:rsidR="00E027C8" w:rsidRPr="00115BAD" w14:paraId="4B6364D3" w14:textId="77777777" w:rsidTr="0091364B">
        <w:trPr>
          <w:trHeight w:val="60"/>
        </w:trPr>
        <w:tc>
          <w:tcPr>
            <w:tcW w:w="4503" w:type="dxa"/>
            <w:vAlign w:val="bottom"/>
          </w:tcPr>
          <w:p w14:paraId="10F34075" w14:textId="77777777" w:rsidR="00E027C8" w:rsidRPr="00115BAD" w:rsidRDefault="00E027C8" w:rsidP="00E027C8">
            <w:pPr>
              <w:tabs>
                <w:tab w:val="left" w:pos="1440"/>
                <w:tab w:val="left" w:pos="2160"/>
              </w:tabs>
              <w:ind w:left="-110" w:right="-43"/>
              <w:rPr>
                <w:rFonts w:cs="Times New Roman"/>
                <w:sz w:val="21"/>
                <w:szCs w:val="21"/>
              </w:rPr>
            </w:pPr>
            <w:r w:rsidRPr="00115BAD">
              <w:rPr>
                <w:rFonts w:cs="Times New Roman"/>
                <w:sz w:val="21"/>
                <w:szCs w:val="21"/>
              </w:rPr>
              <w:t>Tax loss which deferred tax asset has not yet</w:t>
            </w:r>
          </w:p>
        </w:tc>
        <w:tc>
          <w:tcPr>
            <w:tcW w:w="1105" w:type="dxa"/>
          </w:tcPr>
          <w:p w14:paraId="5EFC93E1"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1AC2149A" w14:textId="77777777" w:rsidR="00E027C8" w:rsidRPr="00115BAD" w:rsidRDefault="00E027C8" w:rsidP="00E027C8">
            <w:pPr>
              <w:tabs>
                <w:tab w:val="clear" w:pos="907"/>
              </w:tabs>
              <w:ind w:right="170"/>
              <w:jc w:val="right"/>
              <w:rPr>
                <w:rFonts w:cs="Times New Roman"/>
                <w:sz w:val="21"/>
                <w:szCs w:val="21"/>
              </w:rPr>
            </w:pPr>
          </w:p>
        </w:tc>
        <w:tc>
          <w:tcPr>
            <w:tcW w:w="1170" w:type="dxa"/>
          </w:tcPr>
          <w:p w14:paraId="229D2712"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p>
        </w:tc>
        <w:tc>
          <w:tcPr>
            <w:tcW w:w="270" w:type="dxa"/>
            <w:vAlign w:val="bottom"/>
          </w:tcPr>
          <w:p w14:paraId="01F0B030" w14:textId="77777777" w:rsidR="00E027C8" w:rsidRPr="00115BAD" w:rsidRDefault="00E027C8" w:rsidP="00E027C8">
            <w:pPr>
              <w:tabs>
                <w:tab w:val="clear" w:pos="907"/>
              </w:tabs>
              <w:ind w:right="170"/>
              <w:jc w:val="right"/>
              <w:rPr>
                <w:rFonts w:cs="Times New Roman"/>
                <w:sz w:val="21"/>
                <w:szCs w:val="21"/>
              </w:rPr>
            </w:pPr>
          </w:p>
        </w:tc>
        <w:tc>
          <w:tcPr>
            <w:tcW w:w="1125" w:type="dxa"/>
          </w:tcPr>
          <w:p w14:paraId="09A3E254"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6F2E6F88" w14:textId="77777777" w:rsidR="00E027C8" w:rsidRPr="00115BAD" w:rsidRDefault="00E027C8" w:rsidP="00E027C8">
            <w:pPr>
              <w:tabs>
                <w:tab w:val="clear" w:pos="907"/>
              </w:tabs>
              <w:ind w:right="170"/>
              <w:jc w:val="right"/>
              <w:rPr>
                <w:rFonts w:cs="Times New Roman"/>
                <w:sz w:val="21"/>
                <w:szCs w:val="21"/>
              </w:rPr>
            </w:pPr>
          </w:p>
        </w:tc>
        <w:tc>
          <w:tcPr>
            <w:tcW w:w="1176" w:type="dxa"/>
          </w:tcPr>
          <w:p w14:paraId="63799C05" w14:textId="77777777"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E027C8" w:rsidRPr="00115BAD" w14:paraId="4CDB8BBA" w14:textId="77777777" w:rsidTr="00933D66">
        <w:trPr>
          <w:trHeight w:val="60"/>
        </w:trPr>
        <w:tc>
          <w:tcPr>
            <w:tcW w:w="4503" w:type="dxa"/>
            <w:vAlign w:val="bottom"/>
          </w:tcPr>
          <w:p w14:paraId="3F1FD9E7" w14:textId="77777777" w:rsidR="00E027C8" w:rsidRPr="00115BAD" w:rsidRDefault="00E027C8" w:rsidP="00E027C8">
            <w:pPr>
              <w:tabs>
                <w:tab w:val="left" w:pos="1440"/>
                <w:tab w:val="left" w:pos="2160"/>
              </w:tabs>
              <w:ind w:left="-110" w:right="-43"/>
              <w:rPr>
                <w:rFonts w:cs="Times New Roman"/>
                <w:sz w:val="21"/>
                <w:szCs w:val="21"/>
              </w:rPr>
            </w:pPr>
            <w:r w:rsidRPr="00115BAD">
              <w:rPr>
                <w:rFonts w:cs="Times New Roman"/>
                <w:sz w:val="21"/>
                <w:szCs w:val="21"/>
              </w:rPr>
              <w:t xml:space="preserve">   been recognized</w:t>
            </w:r>
          </w:p>
        </w:tc>
        <w:tc>
          <w:tcPr>
            <w:tcW w:w="1105" w:type="dxa"/>
          </w:tcPr>
          <w:p w14:paraId="43F7584C" w14:textId="1101271D" w:rsidR="00E027C8" w:rsidRPr="00115BAD" w:rsidRDefault="007E2D33"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7E2D33">
              <w:rPr>
                <w:rFonts w:cs="Times New Roman"/>
                <w:sz w:val="21"/>
                <w:szCs w:val="21"/>
              </w:rPr>
              <w:t>2,062</w:t>
            </w:r>
          </w:p>
        </w:tc>
        <w:tc>
          <w:tcPr>
            <w:tcW w:w="270" w:type="dxa"/>
            <w:vAlign w:val="bottom"/>
          </w:tcPr>
          <w:p w14:paraId="03032C3C" w14:textId="77777777" w:rsidR="00E027C8" w:rsidRPr="00115BAD" w:rsidRDefault="00E027C8" w:rsidP="00E027C8">
            <w:pPr>
              <w:tabs>
                <w:tab w:val="clear" w:pos="907"/>
              </w:tabs>
              <w:ind w:right="170"/>
              <w:jc w:val="right"/>
              <w:rPr>
                <w:rFonts w:cs="Times New Roman"/>
                <w:sz w:val="21"/>
                <w:szCs w:val="21"/>
              </w:rPr>
            </w:pPr>
          </w:p>
        </w:tc>
        <w:tc>
          <w:tcPr>
            <w:tcW w:w="1170" w:type="dxa"/>
          </w:tcPr>
          <w:p w14:paraId="2BC4BE5C" w14:textId="35FACA74"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4,837</w:t>
            </w:r>
          </w:p>
        </w:tc>
        <w:tc>
          <w:tcPr>
            <w:tcW w:w="270" w:type="dxa"/>
            <w:vAlign w:val="bottom"/>
          </w:tcPr>
          <w:p w14:paraId="35C78A9E" w14:textId="77777777" w:rsidR="00E027C8" w:rsidRPr="00115BAD" w:rsidRDefault="00E027C8" w:rsidP="00E027C8">
            <w:pPr>
              <w:tabs>
                <w:tab w:val="clear" w:pos="907"/>
              </w:tabs>
              <w:ind w:right="170"/>
              <w:jc w:val="right"/>
              <w:rPr>
                <w:rFonts w:cs="Times New Roman"/>
                <w:sz w:val="21"/>
                <w:szCs w:val="21"/>
              </w:rPr>
            </w:pPr>
          </w:p>
        </w:tc>
        <w:tc>
          <w:tcPr>
            <w:tcW w:w="1125" w:type="dxa"/>
          </w:tcPr>
          <w:p w14:paraId="431DACE9" w14:textId="1E97B7D7" w:rsidR="00E027C8" w:rsidRPr="00115BAD" w:rsidRDefault="007E2D33"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7E2D33">
              <w:rPr>
                <w:rFonts w:cs="Times New Roman"/>
                <w:sz w:val="21"/>
                <w:szCs w:val="21"/>
              </w:rPr>
              <w:t>1,775</w:t>
            </w:r>
          </w:p>
        </w:tc>
        <w:tc>
          <w:tcPr>
            <w:tcW w:w="270" w:type="dxa"/>
            <w:vAlign w:val="bottom"/>
          </w:tcPr>
          <w:p w14:paraId="647F347E" w14:textId="77777777" w:rsidR="00E027C8" w:rsidRPr="00115BAD" w:rsidRDefault="00E027C8" w:rsidP="00E027C8">
            <w:pPr>
              <w:tabs>
                <w:tab w:val="clear" w:pos="907"/>
              </w:tabs>
              <w:ind w:right="170"/>
              <w:jc w:val="right"/>
              <w:rPr>
                <w:rFonts w:cs="Times New Roman"/>
                <w:sz w:val="21"/>
                <w:szCs w:val="21"/>
              </w:rPr>
            </w:pPr>
          </w:p>
        </w:tc>
        <w:tc>
          <w:tcPr>
            <w:tcW w:w="1176" w:type="dxa"/>
          </w:tcPr>
          <w:p w14:paraId="7F0DBB68" w14:textId="71E83742"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4,100</w:t>
            </w:r>
          </w:p>
        </w:tc>
      </w:tr>
      <w:tr w:rsidR="00E027C8" w:rsidRPr="00115BAD" w14:paraId="4FBD8C2D" w14:textId="77777777" w:rsidTr="0091364B">
        <w:trPr>
          <w:trHeight w:val="60"/>
        </w:trPr>
        <w:tc>
          <w:tcPr>
            <w:tcW w:w="4503" w:type="dxa"/>
            <w:vAlign w:val="bottom"/>
          </w:tcPr>
          <w:p w14:paraId="1D8C3DA8" w14:textId="77777777" w:rsidR="00E027C8" w:rsidRPr="00115BAD" w:rsidRDefault="00E027C8" w:rsidP="00E027C8">
            <w:pPr>
              <w:tabs>
                <w:tab w:val="left" w:pos="1440"/>
                <w:tab w:val="left" w:pos="2160"/>
              </w:tabs>
              <w:ind w:left="-110" w:right="-43"/>
              <w:rPr>
                <w:rFonts w:cs="Times New Roman"/>
                <w:sz w:val="21"/>
                <w:szCs w:val="21"/>
              </w:rPr>
            </w:pPr>
            <w:r w:rsidRPr="00115BAD">
              <w:rPr>
                <w:rFonts w:cs="Times New Roman"/>
                <w:sz w:val="21"/>
                <w:szCs w:val="21"/>
              </w:rPr>
              <w:t>Effects from benefit of tax loss carry forward</w:t>
            </w:r>
          </w:p>
        </w:tc>
        <w:tc>
          <w:tcPr>
            <w:tcW w:w="1105" w:type="dxa"/>
          </w:tcPr>
          <w:p w14:paraId="28261CC4" w14:textId="6F5037F0" w:rsidR="00E027C8" w:rsidRPr="00115BAD" w:rsidRDefault="00FC730C" w:rsidP="00FC7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Pr>
                <w:rFonts w:cs="Times New Roman"/>
                <w:sz w:val="21"/>
                <w:szCs w:val="21"/>
              </w:rPr>
              <w:t>-</w:t>
            </w:r>
          </w:p>
        </w:tc>
        <w:tc>
          <w:tcPr>
            <w:tcW w:w="270" w:type="dxa"/>
            <w:vAlign w:val="bottom"/>
          </w:tcPr>
          <w:p w14:paraId="592A50A9" w14:textId="77777777" w:rsidR="00E027C8" w:rsidRPr="00115BAD" w:rsidRDefault="00E027C8" w:rsidP="00E027C8">
            <w:pPr>
              <w:tabs>
                <w:tab w:val="clear" w:pos="907"/>
              </w:tabs>
              <w:ind w:right="170"/>
              <w:jc w:val="right"/>
              <w:rPr>
                <w:rFonts w:cs="Times New Roman"/>
                <w:sz w:val="21"/>
                <w:szCs w:val="21"/>
              </w:rPr>
            </w:pPr>
          </w:p>
        </w:tc>
        <w:tc>
          <w:tcPr>
            <w:tcW w:w="1170" w:type="dxa"/>
          </w:tcPr>
          <w:p w14:paraId="47654BD8" w14:textId="3223FA82"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(11,416)</w:t>
            </w:r>
          </w:p>
        </w:tc>
        <w:tc>
          <w:tcPr>
            <w:tcW w:w="270" w:type="dxa"/>
            <w:vAlign w:val="bottom"/>
          </w:tcPr>
          <w:p w14:paraId="141B7F41" w14:textId="77777777" w:rsidR="00E027C8" w:rsidRPr="00115BAD" w:rsidRDefault="00E027C8" w:rsidP="00E027C8">
            <w:pPr>
              <w:tabs>
                <w:tab w:val="clear" w:pos="907"/>
              </w:tabs>
              <w:ind w:right="170"/>
              <w:jc w:val="right"/>
              <w:rPr>
                <w:rFonts w:cs="Times New Roman"/>
                <w:sz w:val="21"/>
                <w:szCs w:val="21"/>
              </w:rPr>
            </w:pPr>
          </w:p>
        </w:tc>
        <w:tc>
          <w:tcPr>
            <w:tcW w:w="1125" w:type="dxa"/>
          </w:tcPr>
          <w:p w14:paraId="7DED95A9" w14:textId="6FF6C59E" w:rsidR="00E027C8" w:rsidRPr="00115BAD" w:rsidRDefault="00EF3B85"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Pr>
                <w:rFonts w:cs="Times New Roman"/>
                <w:sz w:val="21"/>
                <w:szCs w:val="21"/>
              </w:rPr>
              <w:t>-</w:t>
            </w:r>
          </w:p>
        </w:tc>
        <w:tc>
          <w:tcPr>
            <w:tcW w:w="270" w:type="dxa"/>
            <w:vAlign w:val="bottom"/>
          </w:tcPr>
          <w:p w14:paraId="1E936550" w14:textId="77777777" w:rsidR="00E027C8" w:rsidRPr="00115BAD" w:rsidRDefault="00E027C8" w:rsidP="00E027C8">
            <w:pPr>
              <w:tabs>
                <w:tab w:val="clear" w:pos="907"/>
              </w:tabs>
              <w:ind w:right="170"/>
              <w:jc w:val="right"/>
              <w:rPr>
                <w:rFonts w:cs="Times New Roman"/>
                <w:sz w:val="21"/>
                <w:szCs w:val="21"/>
              </w:rPr>
            </w:pPr>
          </w:p>
        </w:tc>
        <w:tc>
          <w:tcPr>
            <w:tcW w:w="1176" w:type="dxa"/>
          </w:tcPr>
          <w:p w14:paraId="17A27DB7" w14:textId="4044C3CE" w:rsidR="00E027C8" w:rsidRPr="00115BAD" w:rsidRDefault="00E027C8" w:rsidP="00E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E027C8" w:rsidRPr="00115BAD" w14:paraId="542E04BF" w14:textId="77777777" w:rsidTr="00933D66">
        <w:trPr>
          <w:trHeight w:val="50"/>
        </w:trPr>
        <w:tc>
          <w:tcPr>
            <w:tcW w:w="4503" w:type="dxa"/>
            <w:vAlign w:val="bottom"/>
          </w:tcPr>
          <w:p w14:paraId="35B78B1E" w14:textId="77777777" w:rsidR="00E027C8" w:rsidRPr="00115BAD" w:rsidRDefault="00E027C8" w:rsidP="00933D66">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5D60BF89" w14:textId="24EDBE4D" w:rsidR="00E027C8" w:rsidRPr="00115BAD" w:rsidRDefault="0085488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854888">
              <w:rPr>
                <w:rFonts w:cs="Times New Roman"/>
                <w:sz w:val="21"/>
                <w:szCs w:val="21"/>
              </w:rPr>
              <w:t>14,779</w:t>
            </w:r>
          </w:p>
        </w:tc>
        <w:tc>
          <w:tcPr>
            <w:tcW w:w="270" w:type="dxa"/>
            <w:vAlign w:val="bottom"/>
          </w:tcPr>
          <w:p w14:paraId="63A0C91A" w14:textId="77777777" w:rsidR="00E027C8" w:rsidRPr="00115BAD" w:rsidRDefault="00E027C8" w:rsidP="00933D66">
            <w:pPr>
              <w:tabs>
                <w:tab w:val="clear" w:pos="907"/>
                <w:tab w:val="left" w:pos="1440"/>
                <w:tab w:val="left" w:pos="2160"/>
              </w:tabs>
              <w:ind w:right="170"/>
              <w:jc w:val="right"/>
              <w:rPr>
                <w:rFonts w:cs="Times New Roman"/>
                <w:sz w:val="21"/>
                <w:szCs w:val="21"/>
              </w:rPr>
            </w:pPr>
          </w:p>
        </w:tc>
        <w:tc>
          <w:tcPr>
            <w:tcW w:w="1170" w:type="dxa"/>
            <w:tcBorders>
              <w:top w:val="single" w:sz="4" w:space="0" w:color="auto"/>
              <w:bottom w:val="double" w:sz="4" w:space="0" w:color="auto"/>
            </w:tcBorders>
          </w:tcPr>
          <w:p w14:paraId="2A4FDE96" w14:textId="6DB328AD"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19,218</w:t>
            </w:r>
          </w:p>
        </w:tc>
        <w:tc>
          <w:tcPr>
            <w:tcW w:w="270" w:type="dxa"/>
            <w:vAlign w:val="bottom"/>
          </w:tcPr>
          <w:p w14:paraId="551AE8CC" w14:textId="77777777" w:rsidR="00E027C8" w:rsidRPr="00115BAD" w:rsidRDefault="00E027C8" w:rsidP="00933D66">
            <w:pPr>
              <w:tabs>
                <w:tab w:val="clear" w:pos="907"/>
                <w:tab w:val="left" w:pos="1440"/>
                <w:tab w:val="left" w:pos="2160"/>
              </w:tabs>
              <w:ind w:right="170"/>
              <w:jc w:val="right"/>
              <w:rPr>
                <w:rFonts w:cs="Times New Roman"/>
                <w:sz w:val="21"/>
                <w:szCs w:val="21"/>
              </w:rPr>
            </w:pPr>
          </w:p>
        </w:tc>
        <w:tc>
          <w:tcPr>
            <w:tcW w:w="1125" w:type="dxa"/>
            <w:tcBorders>
              <w:top w:val="single" w:sz="4" w:space="0" w:color="auto"/>
              <w:bottom w:val="double" w:sz="4" w:space="0" w:color="auto"/>
            </w:tcBorders>
          </w:tcPr>
          <w:p w14:paraId="0461BED1" w14:textId="6AE0B0CE" w:rsidR="00E027C8" w:rsidRPr="00115BAD" w:rsidRDefault="00EF3B85"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EF3B85">
              <w:rPr>
                <w:rFonts w:cs="Times New Roman"/>
                <w:sz w:val="21"/>
                <w:szCs w:val="21"/>
              </w:rPr>
              <w:t>(3,894)</w:t>
            </w:r>
          </w:p>
        </w:tc>
        <w:tc>
          <w:tcPr>
            <w:tcW w:w="270" w:type="dxa"/>
            <w:vAlign w:val="bottom"/>
          </w:tcPr>
          <w:p w14:paraId="34E21033" w14:textId="77777777" w:rsidR="00E027C8" w:rsidRPr="00115BAD" w:rsidRDefault="00E027C8" w:rsidP="00933D66">
            <w:pPr>
              <w:tabs>
                <w:tab w:val="clear" w:pos="907"/>
                <w:tab w:val="left" w:pos="1440"/>
                <w:tab w:val="left" w:pos="2160"/>
              </w:tabs>
              <w:ind w:right="170"/>
              <w:jc w:val="right"/>
              <w:rPr>
                <w:rFonts w:cs="Times New Roman"/>
                <w:sz w:val="21"/>
                <w:szCs w:val="21"/>
              </w:rPr>
            </w:pPr>
          </w:p>
        </w:tc>
        <w:tc>
          <w:tcPr>
            <w:tcW w:w="1176" w:type="dxa"/>
            <w:tcBorders>
              <w:top w:val="single" w:sz="4" w:space="0" w:color="auto"/>
              <w:bottom w:val="double" w:sz="4" w:space="0" w:color="auto"/>
            </w:tcBorders>
          </w:tcPr>
          <w:p w14:paraId="5F9437D0" w14:textId="468E796B" w:rsidR="00E027C8" w:rsidRPr="00115BAD" w:rsidRDefault="00E027C8"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5,167</w:t>
            </w:r>
          </w:p>
        </w:tc>
      </w:tr>
    </w:tbl>
    <w:p w14:paraId="47171F81" w14:textId="77777777" w:rsidR="00E027C8" w:rsidRPr="00515545" w:rsidRDefault="00E027C8" w:rsidP="0084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2"/>
          <w:szCs w:val="22"/>
        </w:rPr>
      </w:pPr>
    </w:p>
    <w:p w14:paraId="5E4921D8" w14:textId="77777777" w:rsidR="001E00F7" w:rsidRPr="001019B2" w:rsidRDefault="001E00F7" w:rsidP="001E00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lastRenderedPageBreak/>
        <w:t>DIVIDENDS</w:t>
      </w:r>
    </w:p>
    <w:p w14:paraId="29674EC1" w14:textId="77777777" w:rsidR="000E6BFF" w:rsidRPr="000E6BFF" w:rsidRDefault="000E6BFF" w:rsidP="001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jc w:val="thaiDistribute"/>
        <w:rPr>
          <w:rFonts w:cs="Times New Roman"/>
          <w:caps/>
          <w:sz w:val="22"/>
          <w:szCs w:val="22"/>
        </w:rPr>
      </w:pPr>
    </w:p>
    <w:p w14:paraId="6D31239B" w14:textId="5730BC2B" w:rsidR="006E2734" w:rsidRDefault="000E6BFF" w:rsidP="001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jc w:val="thaiDistribute"/>
        <w:rPr>
          <w:caps/>
          <w:sz w:val="22"/>
          <w:szCs w:val="22"/>
        </w:rPr>
      </w:pPr>
      <w:r>
        <w:rPr>
          <w:rFonts w:cs="Cordia New"/>
          <w:sz w:val="22"/>
          <w:szCs w:val="22"/>
        </w:rPr>
        <w:t xml:space="preserve">The </w:t>
      </w:r>
      <w:r>
        <w:rPr>
          <w:sz w:val="22"/>
          <w:szCs w:val="22"/>
        </w:rPr>
        <w:t>dividends</w:t>
      </w:r>
      <w:r>
        <w:rPr>
          <w:rFonts w:cs="Cordia New"/>
          <w:sz w:val="22"/>
          <w:szCs w:val="22"/>
        </w:rPr>
        <w:t xml:space="preserve"> paid by the Company to shareholders were as follows:</w:t>
      </w:r>
      <w:r>
        <w:rPr>
          <w:caps/>
          <w:sz w:val="22"/>
          <w:szCs w:val="22"/>
        </w:rPr>
        <w:tab/>
      </w:r>
      <w:r>
        <w:rPr>
          <w:caps/>
          <w:sz w:val="22"/>
          <w:szCs w:val="22"/>
        </w:rPr>
        <w:tab/>
      </w:r>
    </w:p>
    <w:p w14:paraId="745FE238" w14:textId="77777777" w:rsidR="006E2734" w:rsidRPr="000E6BFF" w:rsidRDefault="006E2734" w:rsidP="001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jc w:val="thaiDistribute"/>
        <w:rPr>
          <w:rFonts w:cs="Times New Roman"/>
          <w:caps/>
          <w:sz w:val="22"/>
          <w:szCs w:val="22"/>
        </w:rPr>
      </w:pPr>
    </w:p>
    <w:tbl>
      <w:tblPr>
        <w:tblW w:w="9923" w:type="dxa"/>
        <w:tblLook w:val="04A0" w:firstRow="1" w:lastRow="0" w:firstColumn="1" w:lastColumn="0" w:noHBand="0" w:noVBand="1"/>
      </w:tblPr>
      <w:tblGrid>
        <w:gridCol w:w="2410"/>
        <w:gridCol w:w="1701"/>
        <w:gridCol w:w="270"/>
        <w:gridCol w:w="1710"/>
        <w:gridCol w:w="270"/>
        <w:gridCol w:w="1719"/>
        <w:gridCol w:w="270"/>
        <w:gridCol w:w="1573"/>
      </w:tblGrid>
      <w:tr w:rsidR="00E1449E" w:rsidRPr="00412EB6" w14:paraId="100B7B20" w14:textId="77777777" w:rsidTr="007A0859">
        <w:tc>
          <w:tcPr>
            <w:tcW w:w="2410" w:type="dxa"/>
          </w:tcPr>
          <w:p w14:paraId="3A32A57D"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01" w:type="dxa"/>
          </w:tcPr>
          <w:p w14:paraId="44039084" w14:textId="77777777" w:rsidR="00E1449E" w:rsidRPr="007C1A62"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rPr>
            </w:pPr>
          </w:p>
        </w:tc>
        <w:tc>
          <w:tcPr>
            <w:tcW w:w="270" w:type="dxa"/>
          </w:tcPr>
          <w:p w14:paraId="57CBE534"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4424E025" w14:textId="77777777" w:rsidR="00E1449E" w:rsidRPr="007C1A62"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rPr>
            </w:pPr>
          </w:p>
        </w:tc>
        <w:tc>
          <w:tcPr>
            <w:tcW w:w="270" w:type="dxa"/>
          </w:tcPr>
          <w:p w14:paraId="55B7C6A1"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064BEA81" w14:textId="77777777" w:rsidR="00E1449E" w:rsidRPr="007C1A62"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sz w:val="22"/>
                <w:szCs w:val="22"/>
              </w:rPr>
              <w:t>Dividend rate</w:t>
            </w:r>
          </w:p>
        </w:tc>
        <w:tc>
          <w:tcPr>
            <w:tcW w:w="270" w:type="dxa"/>
          </w:tcPr>
          <w:p w14:paraId="29700C70"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4A99F9A8" w14:textId="77777777" w:rsidR="00E1449E" w:rsidRPr="002B1495"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2B1495">
              <w:rPr>
                <w:sz w:val="22"/>
                <w:szCs w:val="22"/>
              </w:rPr>
              <w:t>Amount</w:t>
            </w:r>
          </w:p>
        </w:tc>
      </w:tr>
      <w:tr w:rsidR="00E1449E" w:rsidRPr="00412EB6" w14:paraId="4F853BE2" w14:textId="77777777" w:rsidTr="007A0859">
        <w:tc>
          <w:tcPr>
            <w:tcW w:w="2410" w:type="dxa"/>
          </w:tcPr>
          <w:p w14:paraId="237F2CFB"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01" w:type="dxa"/>
            <w:tcBorders>
              <w:bottom w:val="single" w:sz="4" w:space="0" w:color="auto"/>
            </w:tcBorders>
          </w:tcPr>
          <w:p w14:paraId="60ED4F0E" w14:textId="77777777" w:rsidR="00E1449E" w:rsidRPr="007C1A62"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Approv</w:t>
            </w:r>
            <w:r>
              <w:rPr>
                <w:rFonts w:cs="Cordia New"/>
                <w:sz w:val="22"/>
                <w:szCs w:val="22"/>
              </w:rPr>
              <w:t>al</w:t>
            </w:r>
            <w:r>
              <w:rPr>
                <w:rFonts w:cs="Times New Roman"/>
                <w:sz w:val="22"/>
                <w:szCs w:val="22"/>
              </w:rPr>
              <w:t xml:space="preserve"> date</w:t>
            </w:r>
          </w:p>
        </w:tc>
        <w:tc>
          <w:tcPr>
            <w:tcW w:w="270" w:type="dxa"/>
          </w:tcPr>
          <w:p w14:paraId="0AFEBCEE"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Borders>
              <w:bottom w:val="single" w:sz="4" w:space="0" w:color="auto"/>
            </w:tcBorders>
          </w:tcPr>
          <w:p w14:paraId="69A2BF10" w14:textId="77777777" w:rsidR="00E1449E" w:rsidRPr="007C1A62"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cs/>
              </w:rPr>
            </w:pPr>
            <w:r>
              <w:rPr>
                <w:rFonts w:cs="Times New Roman"/>
                <w:sz w:val="22"/>
                <w:szCs w:val="22"/>
              </w:rPr>
              <w:t>Payment schedule</w:t>
            </w:r>
          </w:p>
        </w:tc>
        <w:tc>
          <w:tcPr>
            <w:tcW w:w="270" w:type="dxa"/>
          </w:tcPr>
          <w:p w14:paraId="2388C964"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Borders>
              <w:bottom w:val="single" w:sz="4" w:space="0" w:color="auto"/>
            </w:tcBorders>
          </w:tcPr>
          <w:p w14:paraId="51A2CF7A" w14:textId="77777777" w:rsidR="00E1449E" w:rsidRPr="002B1495"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07"/>
              <w:rPr>
                <w:rFonts w:cstheme="minorBidi"/>
                <w:sz w:val="22"/>
                <w:szCs w:val="22"/>
              </w:rPr>
            </w:pPr>
            <w:r>
              <w:rPr>
                <w:sz w:val="22"/>
                <w:szCs w:val="22"/>
              </w:rPr>
              <w:t>per share (In Baht)</w:t>
            </w:r>
          </w:p>
        </w:tc>
        <w:tc>
          <w:tcPr>
            <w:tcW w:w="270" w:type="dxa"/>
          </w:tcPr>
          <w:p w14:paraId="6DFE6677"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Borders>
              <w:bottom w:val="single" w:sz="4" w:space="0" w:color="auto"/>
            </w:tcBorders>
          </w:tcPr>
          <w:p w14:paraId="53ADD9B1" w14:textId="77777777" w:rsidR="00E1449E" w:rsidRPr="002B1495" w:rsidRDefault="00E1449E" w:rsidP="007A085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5" w:right="-178"/>
              <w:jc w:val="left"/>
              <w:rPr>
                <w:sz w:val="22"/>
                <w:szCs w:val="22"/>
              </w:rPr>
            </w:pPr>
            <w:r>
              <w:rPr>
                <w:sz w:val="22"/>
                <w:szCs w:val="22"/>
              </w:rPr>
              <w:t>(In Million Baht)</w:t>
            </w:r>
          </w:p>
        </w:tc>
      </w:tr>
      <w:tr w:rsidR="00E1449E" w:rsidRPr="00412EB6" w14:paraId="5C888A0A" w14:textId="77777777" w:rsidTr="007A0859">
        <w:tc>
          <w:tcPr>
            <w:tcW w:w="2410" w:type="dxa"/>
          </w:tcPr>
          <w:p w14:paraId="45572C1C"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cs/>
              </w:rPr>
            </w:pPr>
          </w:p>
        </w:tc>
        <w:tc>
          <w:tcPr>
            <w:tcW w:w="1701" w:type="dxa"/>
            <w:tcBorders>
              <w:top w:val="single" w:sz="4" w:space="0" w:color="auto"/>
            </w:tcBorders>
          </w:tcPr>
          <w:p w14:paraId="3C44144D"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1ACB978E"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Borders>
              <w:top w:val="single" w:sz="4" w:space="0" w:color="auto"/>
            </w:tcBorders>
          </w:tcPr>
          <w:p w14:paraId="0F81E44D"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05201CEB"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9" w:type="dxa"/>
            <w:tcBorders>
              <w:top w:val="single" w:sz="4" w:space="0" w:color="auto"/>
            </w:tcBorders>
          </w:tcPr>
          <w:p w14:paraId="3C0206AA"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34C67070"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573" w:type="dxa"/>
            <w:tcBorders>
              <w:top w:val="single" w:sz="4" w:space="0" w:color="auto"/>
            </w:tcBorders>
          </w:tcPr>
          <w:p w14:paraId="3BD459DF"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E1449E" w:rsidRPr="00412EB6" w14:paraId="20B588EB" w14:textId="77777777" w:rsidTr="007A0859">
        <w:tc>
          <w:tcPr>
            <w:tcW w:w="2410" w:type="dxa"/>
          </w:tcPr>
          <w:p w14:paraId="7D248D27" w14:textId="5484CC91" w:rsidR="00E1449E" w:rsidRPr="002D7B04"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heme="minorBidi"/>
                <w:sz w:val="22"/>
                <w:szCs w:val="22"/>
                <w:u w:val="single"/>
                <w:cs/>
              </w:rPr>
            </w:pPr>
            <w:r w:rsidRPr="002D7B04">
              <w:rPr>
                <w:rFonts w:cs="Times New Roman" w:hint="cs"/>
                <w:sz w:val="22"/>
                <w:szCs w:val="22"/>
                <w:u w:val="single"/>
                <w:cs/>
              </w:rPr>
              <w:t>202</w:t>
            </w:r>
            <w:r>
              <w:rPr>
                <w:rFonts w:cs="Times New Roman"/>
                <w:sz w:val="22"/>
                <w:szCs w:val="22"/>
                <w:u w:val="single"/>
              </w:rPr>
              <w:t>6</w:t>
            </w:r>
          </w:p>
        </w:tc>
        <w:tc>
          <w:tcPr>
            <w:tcW w:w="1701" w:type="dxa"/>
          </w:tcPr>
          <w:p w14:paraId="7E48041B"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2BD2723A"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Pr>
          <w:p w14:paraId="4374DCA2"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75410A37"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9" w:type="dxa"/>
          </w:tcPr>
          <w:p w14:paraId="5B31D83D"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22418A88"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573" w:type="dxa"/>
          </w:tcPr>
          <w:p w14:paraId="476C4C3D"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E1449E" w:rsidRPr="00412EB6" w14:paraId="238D2A70" w14:textId="77777777" w:rsidTr="007A0859">
        <w:tc>
          <w:tcPr>
            <w:tcW w:w="2410" w:type="dxa"/>
          </w:tcPr>
          <w:p w14:paraId="6F526128" w14:textId="361C39FF"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2025</w:t>
            </w:r>
          </w:p>
        </w:tc>
        <w:tc>
          <w:tcPr>
            <w:tcW w:w="1701" w:type="dxa"/>
          </w:tcPr>
          <w:p w14:paraId="466627CD" w14:textId="4452886C"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April 2</w:t>
            </w:r>
            <w:r>
              <w:rPr>
                <w:rFonts w:cs="Cordia New"/>
                <w:sz w:val="22"/>
                <w:szCs w:val="22"/>
              </w:rPr>
              <w:t>2</w:t>
            </w:r>
            <w:r w:rsidRPr="00ED5EFE">
              <w:rPr>
                <w:rFonts w:cs="Cordia New"/>
                <w:sz w:val="22"/>
                <w:szCs w:val="22"/>
              </w:rPr>
              <w:t>, 202</w:t>
            </w:r>
            <w:r>
              <w:rPr>
                <w:rFonts w:cs="Cordia New"/>
                <w:sz w:val="22"/>
                <w:szCs w:val="22"/>
              </w:rPr>
              <w:t>6</w:t>
            </w:r>
          </w:p>
        </w:tc>
        <w:tc>
          <w:tcPr>
            <w:tcW w:w="270" w:type="dxa"/>
          </w:tcPr>
          <w:p w14:paraId="5811CF71"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3E501870" w14:textId="2986868A"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rPr>
            </w:pPr>
            <w:r>
              <w:rPr>
                <w:rFonts w:cs="Cordia New"/>
                <w:sz w:val="22"/>
                <w:szCs w:val="22"/>
              </w:rPr>
              <w:t>May</w:t>
            </w:r>
            <w:r w:rsidRPr="00ED5EFE">
              <w:rPr>
                <w:rFonts w:cs="Cordia New"/>
                <w:sz w:val="22"/>
                <w:szCs w:val="22"/>
              </w:rPr>
              <w:t xml:space="preserve"> </w:t>
            </w:r>
            <w:r>
              <w:rPr>
                <w:rFonts w:cs="Cordia New"/>
                <w:sz w:val="22"/>
                <w:szCs w:val="22"/>
              </w:rPr>
              <w:t>15</w:t>
            </w:r>
            <w:r w:rsidRPr="00ED5EFE">
              <w:rPr>
                <w:rFonts w:cs="Cordia New"/>
                <w:sz w:val="22"/>
                <w:szCs w:val="22"/>
              </w:rPr>
              <w:t>, 202</w:t>
            </w:r>
            <w:r>
              <w:rPr>
                <w:rFonts w:cs="Cordia New"/>
                <w:sz w:val="22"/>
                <w:szCs w:val="22"/>
              </w:rPr>
              <w:t>6</w:t>
            </w:r>
          </w:p>
        </w:tc>
        <w:tc>
          <w:tcPr>
            <w:tcW w:w="270" w:type="dxa"/>
          </w:tcPr>
          <w:p w14:paraId="21C65A3B"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51803F3B"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460"/>
              <w:jc w:val="right"/>
              <w:rPr>
                <w:rFonts w:cs="Times New Roman"/>
                <w:sz w:val="22"/>
                <w:szCs w:val="22"/>
              </w:rPr>
            </w:pPr>
            <w:r>
              <w:rPr>
                <w:rFonts w:cs="Times New Roman"/>
                <w:sz w:val="22"/>
                <w:szCs w:val="22"/>
              </w:rPr>
              <w:t xml:space="preserve">   </w:t>
            </w:r>
            <w:r w:rsidRPr="007C1A62">
              <w:rPr>
                <w:rFonts w:cs="Times New Roman"/>
                <w:sz w:val="22"/>
                <w:szCs w:val="22"/>
              </w:rPr>
              <w:t>0.</w:t>
            </w:r>
            <w:r>
              <w:rPr>
                <w:rFonts w:cs="Times New Roman"/>
                <w:sz w:val="22"/>
                <w:szCs w:val="22"/>
              </w:rPr>
              <w:t>20</w:t>
            </w:r>
          </w:p>
        </w:tc>
        <w:tc>
          <w:tcPr>
            <w:tcW w:w="270" w:type="dxa"/>
          </w:tcPr>
          <w:p w14:paraId="4006A44F"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59DA376D"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100</w:t>
            </w:r>
          </w:p>
        </w:tc>
      </w:tr>
      <w:tr w:rsidR="00E1449E" w:rsidRPr="00412EB6" w14:paraId="706F9DB8" w14:textId="77777777" w:rsidTr="007A0859">
        <w:tc>
          <w:tcPr>
            <w:tcW w:w="2410" w:type="dxa"/>
          </w:tcPr>
          <w:p w14:paraId="79A1DC5B"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01" w:type="dxa"/>
          </w:tcPr>
          <w:p w14:paraId="518F8ED0"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0B668FDE"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78A9E401"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289CE896"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26937D76"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460"/>
              <w:jc w:val="right"/>
              <w:rPr>
                <w:rFonts w:cs="Times New Roman"/>
                <w:sz w:val="22"/>
                <w:szCs w:val="22"/>
              </w:rPr>
            </w:pPr>
          </w:p>
        </w:tc>
        <w:tc>
          <w:tcPr>
            <w:tcW w:w="270" w:type="dxa"/>
          </w:tcPr>
          <w:p w14:paraId="0340EFD6"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6D3DA1A8"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E1449E" w:rsidRPr="00412EB6" w14:paraId="71C396F9" w14:textId="77777777" w:rsidTr="007A0859">
        <w:tc>
          <w:tcPr>
            <w:tcW w:w="2410" w:type="dxa"/>
          </w:tcPr>
          <w:p w14:paraId="05029E26" w14:textId="36D8837A" w:rsidR="00E1449E" w:rsidRPr="002D7B04"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u w:val="single"/>
              </w:rPr>
            </w:pPr>
            <w:r w:rsidRPr="002D7B04">
              <w:rPr>
                <w:rFonts w:cs="Times New Roman" w:hint="cs"/>
                <w:sz w:val="22"/>
                <w:szCs w:val="22"/>
                <w:u w:val="single"/>
                <w:cs/>
              </w:rPr>
              <w:t>202</w:t>
            </w:r>
            <w:r>
              <w:rPr>
                <w:rFonts w:cs="Times New Roman"/>
                <w:sz w:val="22"/>
                <w:szCs w:val="22"/>
                <w:u w:val="single"/>
              </w:rPr>
              <w:t>5</w:t>
            </w:r>
          </w:p>
        </w:tc>
        <w:tc>
          <w:tcPr>
            <w:tcW w:w="1701" w:type="dxa"/>
          </w:tcPr>
          <w:p w14:paraId="5079C67C"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6AC0631A"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71A6D766"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28A26708"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795764DC"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460"/>
              <w:jc w:val="right"/>
              <w:rPr>
                <w:rFonts w:cs="Times New Roman"/>
                <w:sz w:val="22"/>
                <w:szCs w:val="22"/>
              </w:rPr>
            </w:pPr>
          </w:p>
        </w:tc>
        <w:tc>
          <w:tcPr>
            <w:tcW w:w="270" w:type="dxa"/>
          </w:tcPr>
          <w:p w14:paraId="28C54CA7"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341A588B"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E1449E" w:rsidRPr="00412EB6" w14:paraId="00BD4C4A" w14:textId="77777777" w:rsidTr="007A0859">
        <w:tc>
          <w:tcPr>
            <w:tcW w:w="2410" w:type="dxa"/>
          </w:tcPr>
          <w:p w14:paraId="7783BD6C" w14:textId="67B7689B"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2024</w:t>
            </w:r>
          </w:p>
        </w:tc>
        <w:tc>
          <w:tcPr>
            <w:tcW w:w="1701" w:type="dxa"/>
          </w:tcPr>
          <w:p w14:paraId="1406D8E4" w14:textId="28DF965D"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April 2</w:t>
            </w:r>
            <w:r>
              <w:rPr>
                <w:rFonts w:cs="Cordia New"/>
                <w:sz w:val="22"/>
                <w:szCs w:val="22"/>
              </w:rPr>
              <w:t>2</w:t>
            </w:r>
            <w:r w:rsidRPr="00ED5EFE">
              <w:rPr>
                <w:rFonts w:cs="Cordia New"/>
                <w:sz w:val="22"/>
                <w:szCs w:val="22"/>
              </w:rPr>
              <w:t>, 202</w:t>
            </w:r>
            <w:r>
              <w:rPr>
                <w:rFonts w:cs="Cordia New"/>
                <w:sz w:val="22"/>
                <w:szCs w:val="22"/>
              </w:rPr>
              <w:t>5</w:t>
            </w:r>
          </w:p>
        </w:tc>
        <w:tc>
          <w:tcPr>
            <w:tcW w:w="270" w:type="dxa"/>
          </w:tcPr>
          <w:p w14:paraId="65BB51A8"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5E388806" w14:textId="13F40A3A"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r>
              <w:rPr>
                <w:rFonts w:cs="Cordia New"/>
                <w:sz w:val="22"/>
                <w:szCs w:val="22"/>
              </w:rPr>
              <w:t>May</w:t>
            </w:r>
            <w:r w:rsidRPr="00ED5EFE">
              <w:rPr>
                <w:rFonts w:cs="Cordia New"/>
                <w:sz w:val="22"/>
                <w:szCs w:val="22"/>
              </w:rPr>
              <w:t xml:space="preserve"> </w:t>
            </w:r>
            <w:r>
              <w:rPr>
                <w:rFonts w:cs="Cordia New"/>
                <w:sz w:val="22"/>
                <w:szCs w:val="22"/>
              </w:rPr>
              <w:t>16</w:t>
            </w:r>
            <w:r w:rsidRPr="00ED5EFE">
              <w:rPr>
                <w:rFonts w:cs="Cordia New"/>
                <w:sz w:val="22"/>
                <w:szCs w:val="22"/>
              </w:rPr>
              <w:t>, 202</w:t>
            </w:r>
            <w:r>
              <w:rPr>
                <w:rFonts w:cs="Cordia New"/>
                <w:sz w:val="22"/>
                <w:szCs w:val="22"/>
              </w:rPr>
              <w:t>5</w:t>
            </w:r>
          </w:p>
        </w:tc>
        <w:tc>
          <w:tcPr>
            <w:tcW w:w="270" w:type="dxa"/>
          </w:tcPr>
          <w:p w14:paraId="39C740E5"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2C116E8E" w14:textId="5490134B"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460"/>
              <w:jc w:val="right"/>
              <w:rPr>
                <w:rFonts w:cs="Times New Roman"/>
                <w:sz w:val="22"/>
                <w:szCs w:val="22"/>
              </w:rPr>
            </w:pPr>
            <w:r>
              <w:rPr>
                <w:rFonts w:cs="Times New Roman"/>
                <w:sz w:val="22"/>
                <w:szCs w:val="22"/>
              </w:rPr>
              <w:t xml:space="preserve">   </w:t>
            </w:r>
            <w:r w:rsidRPr="007C1A62">
              <w:rPr>
                <w:rFonts w:cs="Times New Roman"/>
                <w:sz w:val="22"/>
                <w:szCs w:val="22"/>
              </w:rPr>
              <w:t>0.</w:t>
            </w:r>
            <w:r>
              <w:rPr>
                <w:rFonts w:cs="Times New Roman"/>
                <w:sz w:val="22"/>
                <w:szCs w:val="22"/>
              </w:rPr>
              <w:t>20</w:t>
            </w:r>
          </w:p>
        </w:tc>
        <w:tc>
          <w:tcPr>
            <w:tcW w:w="270" w:type="dxa"/>
          </w:tcPr>
          <w:p w14:paraId="33CAFD80" w14:textId="77777777"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0D6BEF05" w14:textId="5E941D5E" w:rsidR="00E1449E" w:rsidRPr="007C1A62" w:rsidRDefault="00E1449E" w:rsidP="007A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100</w:t>
            </w:r>
          </w:p>
        </w:tc>
      </w:tr>
    </w:tbl>
    <w:p w14:paraId="3E84418E" w14:textId="77777777" w:rsidR="001E00F7" w:rsidRPr="000E6BFF" w:rsidRDefault="001E00F7" w:rsidP="000E6BFF">
      <w:pPr>
        <w:pStyle w:val="a3"/>
        <w:widowControl/>
        <w:spacing w:line="200" w:lineRule="atLeast"/>
        <w:ind w:right="-45"/>
        <w:rPr>
          <w:rFonts w:hAnsi="Times New Roman" w:cs="Times New Roman"/>
          <w:caps/>
          <w:sz w:val="22"/>
          <w:szCs w:val="22"/>
        </w:rPr>
      </w:pPr>
    </w:p>
    <w:p w14:paraId="4D360A5B" w14:textId="408E8811" w:rsidR="00C62DC4" w:rsidRPr="00515545" w:rsidRDefault="00C62DC4"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3E411300" w14:textId="53DE60BB" w:rsidR="00354170" w:rsidRPr="00543F30" w:rsidRDefault="00DB4171" w:rsidP="00DB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heme="minorBidi"/>
          <w:sz w:val="22"/>
          <w:szCs w:val="22"/>
          <w:u w:val="single"/>
          <w:cs/>
        </w:rPr>
      </w:pPr>
      <w:r w:rsidRPr="00515545">
        <w:rPr>
          <w:rFonts w:eastAsia="SimSun" w:cs="Times New Roman"/>
          <w:sz w:val="22"/>
          <w:szCs w:val="22"/>
          <w:lang w:eastAsia="zh-CN"/>
        </w:rPr>
        <w:t>Statement of financial position and statement of income are significant financial and core information of the Group that are provided regularly to the highest authority in decision</w:t>
      </w:r>
      <w:r w:rsidR="00543F30">
        <w:rPr>
          <w:rFonts w:eastAsia="SimSun" w:cs="Times New Roman"/>
          <w:sz w:val="22"/>
          <w:szCs w:val="22"/>
          <w:lang w:eastAsia="zh-CN"/>
        </w:rPr>
        <w:t xml:space="preserve"> </w:t>
      </w:r>
      <w:r w:rsidRPr="00515545">
        <w:rPr>
          <w:rFonts w:eastAsia="SimSun" w:cs="Times New Roman"/>
          <w:sz w:val="22"/>
          <w:szCs w:val="22"/>
          <w:lang w:eastAsia="zh-CN"/>
        </w:rPr>
        <w:t xml:space="preserve">making operation and also used in evaluation of financial performances of the segments. However, the Group has a single core operating segment (being internal reporting segment) by product which are </w:t>
      </w:r>
      <w:r>
        <w:rPr>
          <w:rFonts w:eastAsia="SimSun" w:cs="Times New Roman"/>
          <w:sz w:val="22"/>
          <w:szCs w:val="22"/>
          <w:lang w:eastAsia="zh-CN"/>
        </w:rPr>
        <w:t xml:space="preserve">majority of </w:t>
      </w:r>
      <w:r w:rsidRPr="00515545">
        <w:rPr>
          <w:rFonts w:eastAsia="SimSun" w:cs="Times New Roman"/>
          <w:sz w:val="22"/>
          <w:szCs w:val="22"/>
          <w:lang w:eastAsia="zh-CN"/>
        </w:rPr>
        <w:t xml:space="preserve">hire-purchase on automobile and motorcycle and letting of motorcycle for general retail customers whereby the business activities with respect of loans and nano finance, including </w:t>
      </w:r>
      <w:r>
        <w:rPr>
          <w:rFonts w:eastAsia="SimSun"/>
          <w:sz w:val="22"/>
          <w:szCs w:val="22"/>
          <w:lang w:eastAsia="zh-CN"/>
        </w:rPr>
        <w:t>n</w:t>
      </w:r>
      <w:r w:rsidRPr="00515545">
        <w:rPr>
          <w:rFonts w:eastAsia="SimSun" w:cs="Times New Roman"/>
          <w:sz w:val="22"/>
          <w:szCs w:val="22"/>
          <w:lang w:eastAsia="zh-CN"/>
        </w:rPr>
        <w:t xml:space="preserve">on-life insurance broker business and personal loan to the general retail customers are insignificant portion as compared to the entire volumes and business activities. Accordingly, </w:t>
      </w:r>
      <w:r w:rsidRPr="00515545">
        <w:rPr>
          <w:rFonts w:cs="Times New Roman"/>
          <w:sz w:val="22"/>
          <w:szCs w:val="22"/>
        </w:rPr>
        <w:t>the accompanying interim financial</w:t>
      </w:r>
      <w:r w:rsidRPr="00515545">
        <w:rPr>
          <w:rFonts w:cs="Cordia New" w:hint="cs"/>
          <w:sz w:val="22"/>
          <w:szCs w:val="22"/>
          <w:cs/>
        </w:rPr>
        <w:t xml:space="preserve"> </w:t>
      </w:r>
      <w:r w:rsidRPr="00515545">
        <w:rPr>
          <w:rFonts w:cs="Cordia New"/>
          <w:sz w:val="22"/>
          <w:szCs w:val="22"/>
        </w:rPr>
        <w:t>information</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r>
        <w:rPr>
          <w:rFonts w:eastAsia="SimSun" w:cs="Times New Roman"/>
          <w:sz w:val="22"/>
          <w:szCs w:val="22"/>
          <w:lang w:eastAsia="zh-CN"/>
        </w:rPr>
        <w:t>.</w:t>
      </w:r>
    </w:p>
    <w:p w14:paraId="00470C02" w14:textId="77777777" w:rsidR="00136CA4" w:rsidRDefault="00136CA4" w:rsidP="00C62DC4">
      <w:pPr>
        <w:tabs>
          <w:tab w:val="clear" w:pos="454"/>
          <w:tab w:val="left" w:pos="0"/>
          <w:tab w:val="left" w:pos="142"/>
        </w:tabs>
        <w:jc w:val="both"/>
        <w:rPr>
          <w:rFonts w:cs="Times New Roman"/>
          <w:sz w:val="22"/>
          <w:szCs w:val="22"/>
          <w:u w:val="single"/>
        </w:rPr>
      </w:pPr>
    </w:p>
    <w:p w14:paraId="062C31D2" w14:textId="52A4330B"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11268">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0E3D9FDC" w14:textId="77777777">
        <w:tc>
          <w:tcPr>
            <w:tcW w:w="4786" w:type="dxa"/>
            <w:vAlign w:val="bottom"/>
          </w:tcPr>
          <w:p w14:paraId="57159538" w14:textId="7F0668F3"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515545">
              <w:rPr>
                <w:rFonts w:cs="Times New Roman"/>
                <w:sz w:val="22"/>
                <w:szCs w:val="22"/>
                <w:u w:val="single"/>
              </w:rPr>
              <w:t xml:space="preserve">Three-month period ended </w:t>
            </w:r>
            <w:r w:rsidR="003A7940">
              <w:rPr>
                <w:rFonts w:cs="Times New Roman"/>
                <w:sz w:val="22"/>
                <w:szCs w:val="22"/>
                <w:u w:val="single"/>
              </w:rPr>
              <w:t>June</w:t>
            </w:r>
            <w:r w:rsidR="00772A94">
              <w:rPr>
                <w:rFonts w:cs="Times New Roman"/>
                <w:sz w:val="22"/>
                <w:szCs w:val="22"/>
                <w:u w:val="single"/>
              </w:rPr>
              <w:t xml:space="preserve"> 3</w:t>
            </w:r>
            <w:r w:rsidR="003A7940">
              <w:rPr>
                <w:rFonts w:cs="Times New Roman"/>
                <w:sz w:val="22"/>
                <w:szCs w:val="22"/>
                <w:u w:val="single"/>
              </w:rPr>
              <w:t>0</w:t>
            </w:r>
            <w:r w:rsidRPr="00515545">
              <w:rPr>
                <w:rFonts w:cs="Times New Roman"/>
                <w:sz w:val="22"/>
                <w:szCs w:val="22"/>
                <w:u w:val="single"/>
              </w:rPr>
              <w:t xml:space="preserve">, </w:t>
            </w:r>
            <w:r w:rsidR="00772A94">
              <w:rPr>
                <w:rFonts w:cs="Times New Roman"/>
                <w:sz w:val="22"/>
                <w:szCs w:val="22"/>
                <w:u w:val="single"/>
              </w:rPr>
              <w:t>202</w:t>
            </w:r>
            <w:r w:rsidR="00150236">
              <w:rPr>
                <w:rFonts w:cs="Times New Roman"/>
                <w:sz w:val="22"/>
                <w:szCs w:val="22"/>
                <w:u w:val="single"/>
              </w:rPr>
              <w:t>6</w:t>
            </w:r>
          </w:p>
        </w:tc>
        <w:tc>
          <w:tcPr>
            <w:tcW w:w="1418" w:type="dxa"/>
            <w:tcBorders>
              <w:top w:val="single" w:sz="4" w:space="0" w:color="auto"/>
            </w:tcBorders>
            <w:vAlign w:val="bottom"/>
          </w:tcPr>
          <w:p w14:paraId="720A75A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650B8F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vAlign w:val="bottom"/>
          </w:tcPr>
          <w:p w14:paraId="31D4132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2FEE8C1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vAlign w:val="bottom"/>
          </w:tcPr>
          <w:p w14:paraId="6D81238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011268" w:rsidRPr="00515545" w14:paraId="74534324" w14:textId="77777777">
        <w:tc>
          <w:tcPr>
            <w:tcW w:w="4786" w:type="dxa"/>
            <w:vAlign w:val="bottom"/>
          </w:tcPr>
          <w:p w14:paraId="6D2A60E8"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0DD4A802" w14:textId="05A4C9F2" w:rsidR="00011268" w:rsidRPr="00515545" w:rsidRDefault="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5A1F9E">
              <w:rPr>
                <w:rFonts w:cs="Times New Roman"/>
                <w:sz w:val="22"/>
                <w:szCs w:val="22"/>
              </w:rPr>
              <w:t>40,204</w:t>
            </w:r>
          </w:p>
        </w:tc>
        <w:tc>
          <w:tcPr>
            <w:tcW w:w="236" w:type="dxa"/>
            <w:vAlign w:val="bottom"/>
          </w:tcPr>
          <w:p w14:paraId="323E14C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2B06ED7" w14:textId="486710E7" w:rsidR="00011268" w:rsidRPr="00515545" w:rsidRDefault="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A1F9E">
              <w:rPr>
                <w:rFonts w:cs="Times New Roman"/>
                <w:sz w:val="22"/>
                <w:szCs w:val="22"/>
              </w:rPr>
              <w:t>87,740</w:t>
            </w:r>
          </w:p>
        </w:tc>
        <w:tc>
          <w:tcPr>
            <w:tcW w:w="236" w:type="dxa"/>
            <w:vAlign w:val="bottom"/>
          </w:tcPr>
          <w:p w14:paraId="1598DF56"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4BCA6AF" w14:textId="48B96D0E" w:rsidR="00011268" w:rsidRPr="00515545" w:rsidRDefault="005A1F9E"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A1F9E">
              <w:rPr>
                <w:rFonts w:cs="Times New Roman"/>
                <w:sz w:val="22"/>
                <w:szCs w:val="22"/>
              </w:rPr>
              <w:t>127,944</w:t>
            </w:r>
          </w:p>
        </w:tc>
      </w:tr>
      <w:tr w:rsidR="00120819" w:rsidRPr="00515545" w14:paraId="717F2262" w14:textId="77777777">
        <w:tc>
          <w:tcPr>
            <w:tcW w:w="4786" w:type="dxa"/>
            <w:vAlign w:val="bottom"/>
          </w:tcPr>
          <w:p w14:paraId="3943A56E" w14:textId="62147EC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Revenue from letting of </w:t>
            </w:r>
            <w:r w:rsidR="002F2601">
              <w:rPr>
                <w:rFonts w:cs="Times New Roman"/>
                <w:sz w:val="22"/>
                <w:szCs w:val="22"/>
              </w:rPr>
              <w:t>motorcycle</w:t>
            </w:r>
          </w:p>
        </w:tc>
        <w:tc>
          <w:tcPr>
            <w:tcW w:w="1418" w:type="dxa"/>
            <w:vAlign w:val="bottom"/>
          </w:tcPr>
          <w:p w14:paraId="732E2F6B" w14:textId="45A06902" w:rsidR="00120819" w:rsidRPr="00515545" w:rsidRDefault="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5A1F9E">
              <w:rPr>
                <w:rFonts w:cs="Times New Roman"/>
                <w:sz w:val="22"/>
                <w:szCs w:val="22"/>
              </w:rPr>
              <w:t>14,022</w:t>
            </w:r>
          </w:p>
        </w:tc>
        <w:tc>
          <w:tcPr>
            <w:tcW w:w="236" w:type="dxa"/>
            <w:vAlign w:val="bottom"/>
          </w:tcPr>
          <w:p w14:paraId="4DDE207E"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D916F18" w14:textId="2D1E4766" w:rsidR="00120819" w:rsidRPr="00515545" w:rsidRDefault="005A1F9E"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A1F9E">
              <w:rPr>
                <w:rFonts w:cs="Times New Roman"/>
                <w:sz w:val="22"/>
                <w:szCs w:val="22"/>
              </w:rPr>
              <w:t>-</w:t>
            </w:r>
          </w:p>
        </w:tc>
        <w:tc>
          <w:tcPr>
            <w:tcW w:w="236" w:type="dxa"/>
            <w:vAlign w:val="bottom"/>
          </w:tcPr>
          <w:p w14:paraId="2F5FC615"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83EEFB8" w14:textId="42240C88" w:rsidR="00120819" w:rsidRPr="00515545" w:rsidRDefault="005A1F9E"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A1F9E">
              <w:rPr>
                <w:rFonts w:cs="Times New Roman"/>
                <w:sz w:val="22"/>
                <w:szCs w:val="22"/>
              </w:rPr>
              <w:t>14,022</w:t>
            </w:r>
          </w:p>
        </w:tc>
      </w:tr>
      <w:tr w:rsidR="00011268" w:rsidRPr="00515545" w14:paraId="6FFC8DBB" w14:textId="77777777">
        <w:tc>
          <w:tcPr>
            <w:tcW w:w="4786" w:type="dxa"/>
            <w:vAlign w:val="bottom"/>
          </w:tcPr>
          <w:p w14:paraId="355700D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65C7051A" w14:textId="6CEDCE29" w:rsidR="00011268" w:rsidRPr="00515545" w:rsidRDefault="005A1F9E" w:rsidP="0028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5A1F9E">
              <w:rPr>
                <w:rFonts w:cs="Times New Roman"/>
                <w:sz w:val="22"/>
                <w:szCs w:val="22"/>
              </w:rPr>
              <w:t>59,244</w:t>
            </w:r>
          </w:p>
        </w:tc>
        <w:tc>
          <w:tcPr>
            <w:tcW w:w="236" w:type="dxa"/>
            <w:vAlign w:val="bottom"/>
          </w:tcPr>
          <w:p w14:paraId="1F1B929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7FD42E2E" w14:textId="5C6125B3" w:rsidR="00011268" w:rsidRPr="00515545" w:rsidRDefault="00360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603DF">
              <w:rPr>
                <w:rFonts w:cs="Times New Roman"/>
                <w:sz w:val="22"/>
                <w:szCs w:val="22"/>
              </w:rPr>
              <w:t>29,959</w:t>
            </w:r>
          </w:p>
        </w:tc>
        <w:tc>
          <w:tcPr>
            <w:tcW w:w="236" w:type="dxa"/>
            <w:vAlign w:val="bottom"/>
          </w:tcPr>
          <w:p w14:paraId="09FC8DC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38D8CB50" w14:textId="400E69AA" w:rsidR="00011268" w:rsidRPr="00515545" w:rsidRDefault="003603D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603DF">
              <w:rPr>
                <w:rFonts w:cs="Times New Roman"/>
                <w:sz w:val="22"/>
                <w:szCs w:val="22"/>
              </w:rPr>
              <w:t>89,203</w:t>
            </w:r>
          </w:p>
        </w:tc>
      </w:tr>
      <w:tr w:rsidR="00011268" w:rsidRPr="00515545" w14:paraId="412464A5" w14:textId="77777777">
        <w:tc>
          <w:tcPr>
            <w:tcW w:w="4786" w:type="dxa"/>
            <w:vAlign w:val="bottom"/>
          </w:tcPr>
          <w:p w14:paraId="46D63EB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42FB43D" w14:textId="263DF640" w:rsidR="00011268" w:rsidRPr="00515545" w:rsidRDefault="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5A1F9E">
              <w:rPr>
                <w:rFonts w:cs="Times New Roman"/>
                <w:sz w:val="22"/>
                <w:szCs w:val="22"/>
              </w:rPr>
              <w:t>113,470</w:t>
            </w:r>
          </w:p>
        </w:tc>
        <w:tc>
          <w:tcPr>
            <w:tcW w:w="236" w:type="dxa"/>
            <w:vAlign w:val="bottom"/>
          </w:tcPr>
          <w:p w14:paraId="55225AE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220557F6" w14:textId="7C5521DB" w:rsidR="00011268" w:rsidRPr="00515545" w:rsidRDefault="00360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603DF">
              <w:rPr>
                <w:rFonts w:cs="Times New Roman"/>
                <w:sz w:val="22"/>
                <w:szCs w:val="22"/>
              </w:rPr>
              <w:t>117,699</w:t>
            </w:r>
          </w:p>
        </w:tc>
        <w:tc>
          <w:tcPr>
            <w:tcW w:w="236" w:type="dxa"/>
            <w:vAlign w:val="bottom"/>
          </w:tcPr>
          <w:p w14:paraId="420C3343"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69176256" w14:textId="47D09749" w:rsidR="00011268" w:rsidRPr="00515545" w:rsidRDefault="003603D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603DF">
              <w:rPr>
                <w:rFonts w:cs="Times New Roman"/>
                <w:sz w:val="22"/>
                <w:szCs w:val="22"/>
              </w:rPr>
              <w:t>231,169</w:t>
            </w:r>
          </w:p>
        </w:tc>
      </w:tr>
      <w:tr w:rsidR="00011268" w:rsidRPr="00515545" w14:paraId="62602736" w14:textId="77777777">
        <w:tc>
          <w:tcPr>
            <w:tcW w:w="4786" w:type="dxa"/>
            <w:vAlign w:val="bottom"/>
          </w:tcPr>
          <w:p w14:paraId="2C35DAE5"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91B4B93" w14:textId="10AA4B9F" w:rsidR="00011268" w:rsidRPr="00515545" w:rsidRDefault="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5A1F9E">
              <w:rPr>
                <w:rFonts w:cs="Times New Roman"/>
                <w:sz w:val="22"/>
                <w:szCs w:val="22"/>
              </w:rPr>
              <w:t>(121,207)</w:t>
            </w:r>
          </w:p>
        </w:tc>
        <w:tc>
          <w:tcPr>
            <w:tcW w:w="236" w:type="dxa"/>
            <w:vAlign w:val="bottom"/>
          </w:tcPr>
          <w:p w14:paraId="172F0BB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2E11FA2" w14:textId="683952E8" w:rsidR="00011268" w:rsidRPr="00515545" w:rsidRDefault="00360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603DF">
              <w:rPr>
                <w:rFonts w:cs="Times New Roman"/>
                <w:sz w:val="22"/>
                <w:szCs w:val="22"/>
              </w:rPr>
              <w:t>(69,466)</w:t>
            </w:r>
          </w:p>
        </w:tc>
        <w:tc>
          <w:tcPr>
            <w:tcW w:w="236" w:type="dxa"/>
            <w:vAlign w:val="bottom"/>
          </w:tcPr>
          <w:p w14:paraId="11874D8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EB57542" w14:textId="1AFD7FE9" w:rsidR="00345F56" w:rsidRPr="00515545" w:rsidRDefault="003603D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603DF">
              <w:rPr>
                <w:rFonts w:cs="Times New Roman"/>
                <w:sz w:val="22"/>
                <w:szCs w:val="22"/>
              </w:rPr>
              <w:t>(190,673)</w:t>
            </w:r>
          </w:p>
        </w:tc>
      </w:tr>
      <w:tr w:rsidR="00011268" w:rsidRPr="00515545" w14:paraId="246E0CC6" w14:textId="77777777">
        <w:trPr>
          <w:trHeight w:val="56"/>
        </w:trPr>
        <w:tc>
          <w:tcPr>
            <w:tcW w:w="4786" w:type="dxa"/>
            <w:vAlign w:val="bottom"/>
          </w:tcPr>
          <w:p w14:paraId="1DCD3256" w14:textId="5E829860" w:rsidR="00011268" w:rsidRPr="00515545" w:rsidRDefault="00011268" w:rsidP="006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sidR="00647847">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vAlign w:val="bottom"/>
          </w:tcPr>
          <w:p w14:paraId="6410E069" w14:textId="643572CF" w:rsidR="00011268" w:rsidRPr="00515545" w:rsidRDefault="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5A1F9E">
              <w:rPr>
                <w:rFonts w:cs="Times New Roman"/>
                <w:sz w:val="22"/>
                <w:szCs w:val="22"/>
              </w:rPr>
              <w:t>(7,737)</w:t>
            </w:r>
          </w:p>
        </w:tc>
        <w:tc>
          <w:tcPr>
            <w:tcW w:w="236" w:type="dxa"/>
            <w:vAlign w:val="bottom"/>
          </w:tcPr>
          <w:p w14:paraId="767E0DC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5CE4AD17" w14:textId="47A710F7" w:rsidR="00011268" w:rsidRPr="00515545" w:rsidRDefault="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A1F9E">
              <w:rPr>
                <w:rFonts w:cs="Times New Roman"/>
                <w:sz w:val="22"/>
                <w:szCs w:val="22"/>
              </w:rPr>
              <w:t>48,233</w:t>
            </w:r>
          </w:p>
        </w:tc>
        <w:tc>
          <w:tcPr>
            <w:tcW w:w="236" w:type="dxa"/>
            <w:vAlign w:val="bottom"/>
          </w:tcPr>
          <w:p w14:paraId="4BD144F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364F8A01" w14:textId="5C2E0C6D" w:rsidR="00011268" w:rsidRPr="00515545" w:rsidRDefault="005A1F9E"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A1F9E">
              <w:rPr>
                <w:rFonts w:cs="Times New Roman"/>
                <w:sz w:val="22"/>
                <w:szCs w:val="22"/>
              </w:rPr>
              <w:t>40,496</w:t>
            </w:r>
          </w:p>
        </w:tc>
      </w:tr>
      <w:tr w:rsidR="00011268" w:rsidRPr="00515545" w14:paraId="6603D7A9" w14:textId="77777777">
        <w:trPr>
          <w:trHeight w:val="56"/>
        </w:trPr>
        <w:tc>
          <w:tcPr>
            <w:tcW w:w="4786" w:type="dxa"/>
            <w:vAlign w:val="bottom"/>
          </w:tcPr>
          <w:p w14:paraId="2CECDB8D"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vAlign w:val="bottom"/>
          </w:tcPr>
          <w:p w14:paraId="15AF7EF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vAlign w:val="bottom"/>
          </w:tcPr>
          <w:p w14:paraId="08A6ECA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06D08B9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vAlign w:val="bottom"/>
          </w:tcPr>
          <w:p w14:paraId="09890FE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6A33F326"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73"/>
              </w:tabs>
              <w:spacing w:line="160" w:lineRule="atLeast"/>
              <w:ind w:left="-153" w:right="34"/>
              <w:jc w:val="right"/>
              <w:rPr>
                <w:rFonts w:cs="Times New Roman"/>
                <w:sz w:val="22"/>
                <w:szCs w:val="22"/>
                <w:highlight w:val="yellow"/>
              </w:rPr>
            </w:pPr>
          </w:p>
        </w:tc>
      </w:tr>
      <w:tr w:rsidR="00011268" w:rsidRPr="00515545" w14:paraId="3B499F53" w14:textId="77777777">
        <w:tc>
          <w:tcPr>
            <w:tcW w:w="4786" w:type="dxa"/>
            <w:vAlign w:val="bottom"/>
          </w:tcPr>
          <w:p w14:paraId="1E151994" w14:textId="7346E60C" w:rsidR="00011268" w:rsidRPr="00515545" w:rsidRDefault="00772A94"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Three</w:t>
            </w:r>
            <w:r w:rsidR="00042087">
              <w:rPr>
                <w:rFonts w:cs="Times New Roman"/>
                <w:sz w:val="22"/>
                <w:szCs w:val="22"/>
                <w:u w:val="single"/>
              </w:rPr>
              <w:t>-month</w:t>
            </w:r>
            <w:r w:rsidR="00011268" w:rsidRPr="00515545">
              <w:rPr>
                <w:rFonts w:cs="Times New Roman"/>
                <w:sz w:val="22"/>
                <w:szCs w:val="22"/>
                <w:u w:val="single"/>
              </w:rPr>
              <w:t xml:space="preserve"> period ended </w:t>
            </w:r>
            <w:r w:rsidR="003A7940">
              <w:rPr>
                <w:rFonts w:cs="Times New Roman"/>
                <w:sz w:val="22"/>
                <w:szCs w:val="22"/>
                <w:u w:val="single"/>
              </w:rPr>
              <w:t>June</w:t>
            </w:r>
            <w:r>
              <w:rPr>
                <w:rFonts w:cs="Times New Roman"/>
                <w:sz w:val="22"/>
                <w:szCs w:val="22"/>
                <w:u w:val="single"/>
              </w:rPr>
              <w:t xml:space="preserve"> 3</w:t>
            </w:r>
            <w:r w:rsidR="003A7940">
              <w:rPr>
                <w:rFonts w:cs="Times New Roman"/>
                <w:sz w:val="22"/>
                <w:szCs w:val="22"/>
                <w:u w:val="single"/>
              </w:rPr>
              <w:t>0</w:t>
            </w:r>
            <w:r w:rsidR="00011268" w:rsidRPr="00515545">
              <w:rPr>
                <w:rFonts w:cs="Times New Roman"/>
                <w:sz w:val="22"/>
                <w:szCs w:val="22"/>
                <w:u w:val="single"/>
              </w:rPr>
              <w:t xml:space="preserve">, </w:t>
            </w:r>
            <w:r>
              <w:rPr>
                <w:rFonts w:cs="Times New Roman"/>
                <w:sz w:val="22"/>
                <w:szCs w:val="22"/>
                <w:u w:val="single"/>
              </w:rPr>
              <w:t>202</w:t>
            </w:r>
            <w:r w:rsidR="00150236">
              <w:rPr>
                <w:rFonts w:cs="Times New Roman"/>
                <w:sz w:val="22"/>
                <w:szCs w:val="22"/>
                <w:u w:val="single"/>
              </w:rPr>
              <w:t>5</w:t>
            </w:r>
          </w:p>
        </w:tc>
        <w:tc>
          <w:tcPr>
            <w:tcW w:w="1418" w:type="dxa"/>
            <w:vAlign w:val="bottom"/>
          </w:tcPr>
          <w:p w14:paraId="2A83072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7FB733F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32519D2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0006453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0B9A58B4"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025F2E" w:rsidRPr="00515545" w14:paraId="08C2549B" w14:textId="77777777">
        <w:tc>
          <w:tcPr>
            <w:tcW w:w="4786" w:type="dxa"/>
            <w:vAlign w:val="bottom"/>
          </w:tcPr>
          <w:p w14:paraId="1272018D"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3AB229AF" w14:textId="18F11251"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32,874</w:t>
            </w:r>
          </w:p>
        </w:tc>
        <w:tc>
          <w:tcPr>
            <w:tcW w:w="236" w:type="dxa"/>
            <w:vAlign w:val="bottom"/>
          </w:tcPr>
          <w:p w14:paraId="5FF5DF89"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68D771D" w14:textId="73585DC0"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78,682</w:t>
            </w:r>
          </w:p>
        </w:tc>
        <w:tc>
          <w:tcPr>
            <w:tcW w:w="236" w:type="dxa"/>
            <w:vAlign w:val="bottom"/>
          </w:tcPr>
          <w:p w14:paraId="2C1F8667"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073E26D" w14:textId="20119506"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111,556</w:t>
            </w:r>
          </w:p>
        </w:tc>
      </w:tr>
      <w:tr w:rsidR="00025F2E" w:rsidRPr="00515545" w14:paraId="5EA96922" w14:textId="77777777">
        <w:tc>
          <w:tcPr>
            <w:tcW w:w="4786" w:type="dxa"/>
            <w:vAlign w:val="bottom"/>
          </w:tcPr>
          <w:p w14:paraId="22346C18" w14:textId="1A2FD1CF"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Revenue from letting of </w:t>
            </w:r>
            <w:r>
              <w:rPr>
                <w:rFonts w:cs="Times New Roman"/>
                <w:sz w:val="22"/>
                <w:szCs w:val="22"/>
              </w:rPr>
              <w:t>motorcycle</w:t>
            </w:r>
          </w:p>
        </w:tc>
        <w:tc>
          <w:tcPr>
            <w:tcW w:w="1418" w:type="dxa"/>
            <w:vAlign w:val="bottom"/>
          </w:tcPr>
          <w:p w14:paraId="50238785" w14:textId="5D8ECDD6"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22,864</w:t>
            </w:r>
          </w:p>
        </w:tc>
        <w:tc>
          <w:tcPr>
            <w:tcW w:w="236" w:type="dxa"/>
            <w:vAlign w:val="bottom"/>
          </w:tcPr>
          <w:p w14:paraId="7E12D8FF"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41BAD1E" w14:textId="4A7B6F98"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EC5116">
              <w:rPr>
                <w:rFonts w:cs="Times New Roman"/>
                <w:sz w:val="22"/>
                <w:szCs w:val="22"/>
              </w:rPr>
              <w:t>-</w:t>
            </w:r>
          </w:p>
        </w:tc>
        <w:tc>
          <w:tcPr>
            <w:tcW w:w="236" w:type="dxa"/>
            <w:vAlign w:val="bottom"/>
          </w:tcPr>
          <w:p w14:paraId="24CD22C1"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CBB0B32" w14:textId="7C7506C9"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22,864</w:t>
            </w:r>
          </w:p>
        </w:tc>
      </w:tr>
      <w:tr w:rsidR="00025F2E" w:rsidRPr="00515545" w14:paraId="7913D708" w14:textId="77777777">
        <w:tc>
          <w:tcPr>
            <w:tcW w:w="4786" w:type="dxa"/>
            <w:vAlign w:val="bottom"/>
          </w:tcPr>
          <w:p w14:paraId="243333D1"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5B579312" w14:textId="309254CA"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59,7</w:t>
            </w:r>
            <w:r>
              <w:rPr>
                <w:rFonts w:cs="Times New Roman"/>
                <w:sz w:val="22"/>
                <w:szCs w:val="22"/>
              </w:rPr>
              <w:t>69</w:t>
            </w:r>
          </w:p>
        </w:tc>
        <w:tc>
          <w:tcPr>
            <w:tcW w:w="236" w:type="dxa"/>
            <w:vAlign w:val="bottom"/>
          </w:tcPr>
          <w:p w14:paraId="49B1F194"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A8DA503" w14:textId="78CBA850"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27,09</w:t>
            </w:r>
            <w:r>
              <w:rPr>
                <w:rFonts w:cs="Times New Roman"/>
                <w:sz w:val="22"/>
                <w:szCs w:val="22"/>
              </w:rPr>
              <w:t>3</w:t>
            </w:r>
          </w:p>
        </w:tc>
        <w:tc>
          <w:tcPr>
            <w:tcW w:w="236" w:type="dxa"/>
            <w:vAlign w:val="bottom"/>
          </w:tcPr>
          <w:p w14:paraId="370053A9"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2963FA1" w14:textId="38050A96"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86,862</w:t>
            </w:r>
          </w:p>
        </w:tc>
      </w:tr>
      <w:tr w:rsidR="00025F2E" w:rsidRPr="00515545" w14:paraId="65CC7375" w14:textId="77777777">
        <w:tc>
          <w:tcPr>
            <w:tcW w:w="4786" w:type="dxa"/>
            <w:vAlign w:val="bottom"/>
          </w:tcPr>
          <w:p w14:paraId="092D3C0E"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765992A" w14:textId="3473EA58"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115,50</w:t>
            </w:r>
            <w:r>
              <w:rPr>
                <w:rFonts w:cs="Times New Roman"/>
                <w:sz w:val="22"/>
                <w:szCs w:val="22"/>
              </w:rPr>
              <w:t>7</w:t>
            </w:r>
          </w:p>
        </w:tc>
        <w:tc>
          <w:tcPr>
            <w:tcW w:w="236" w:type="dxa"/>
            <w:vAlign w:val="bottom"/>
          </w:tcPr>
          <w:p w14:paraId="7FB19CF2"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5BDEF50F" w14:textId="5DF2013E"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105,77</w:t>
            </w:r>
            <w:r>
              <w:rPr>
                <w:rFonts w:cs="Times New Roman"/>
                <w:sz w:val="22"/>
                <w:szCs w:val="22"/>
              </w:rPr>
              <w:t>5</w:t>
            </w:r>
          </w:p>
        </w:tc>
        <w:tc>
          <w:tcPr>
            <w:tcW w:w="236" w:type="dxa"/>
            <w:vAlign w:val="bottom"/>
          </w:tcPr>
          <w:p w14:paraId="136C381D"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39B16715" w14:textId="2826881C"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221,282</w:t>
            </w:r>
          </w:p>
        </w:tc>
      </w:tr>
      <w:tr w:rsidR="00025F2E" w:rsidRPr="00515545" w14:paraId="7289D78A" w14:textId="77777777" w:rsidTr="003A7940">
        <w:tc>
          <w:tcPr>
            <w:tcW w:w="4786" w:type="dxa"/>
            <w:vAlign w:val="bottom"/>
          </w:tcPr>
          <w:p w14:paraId="6F763FBE"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6785FF9" w14:textId="694052D1"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(1</w:t>
            </w:r>
            <w:r>
              <w:rPr>
                <w:rFonts w:cs="Times New Roman"/>
                <w:sz w:val="22"/>
                <w:szCs w:val="22"/>
              </w:rPr>
              <w:t>23</w:t>
            </w:r>
            <w:r w:rsidRPr="00EC5116">
              <w:rPr>
                <w:rFonts w:cs="Times New Roman"/>
                <w:sz w:val="22"/>
                <w:szCs w:val="22"/>
              </w:rPr>
              <w:t>,</w:t>
            </w:r>
            <w:r>
              <w:rPr>
                <w:rFonts w:cs="Times New Roman"/>
                <w:sz w:val="22"/>
                <w:szCs w:val="22"/>
              </w:rPr>
              <w:t>367</w:t>
            </w:r>
            <w:r w:rsidRPr="00EC5116">
              <w:rPr>
                <w:rFonts w:cs="Times New Roman"/>
                <w:sz w:val="22"/>
                <w:szCs w:val="22"/>
              </w:rPr>
              <w:t>)</w:t>
            </w:r>
          </w:p>
        </w:tc>
        <w:tc>
          <w:tcPr>
            <w:tcW w:w="236" w:type="dxa"/>
            <w:vAlign w:val="bottom"/>
          </w:tcPr>
          <w:p w14:paraId="7306A859"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617556D1" w14:textId="63B6020D"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w:t>
            </w:r>
            <w:r>
              <w:rPr>
                <w:rFonts w:cs="Times New Roman"/>
                <w:sz w:val="22"/>
                <w:szCs w:val="22"/>
              </w:rPr>
              <w:t>58</w:t>
            </w:r>
            <w:r w:rsidRPr="00EC5116">
              <w:rPr>
                <w:rFonts w:cs="Times New Roman"/>
                <w:sz w:val="22"/>
                <w:szCs w:val="22"/>
              </w:rPr>
              <w:t>,8</w:t>
            </w:r>
            <w:r>
              <w:rPr>
                <w:rFonts w:cs="Times New Roman"/>
                <w:sz w:val="22"/>
                <w:szCs w:val="22"/>
              </w:rPr>
              <w:t>99</w:t>
            </w:r>
            <w:r w:rsidRPr="00EC5116">
              <w:rPr>
                <w:rFonts w:cs="Times New Roman"/>
                <w:sz w:val="22"/>
                <w:szCs w:val="22"/>
              </w:rPr>
              <w:t>)</w:t>
            </w:r>
          </w:p>
        </w:tc>
        <w:tc>
          <w:tcPr>
            <w:tcW w:w="236" w:type="dxa"/>
            <w:vAlign w:val="bottom"/>
          </w:tcPr>
          <w:p w14:paraId="6D906CC2"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58A950B3" w14:textId="58799CAA"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(182,266)</w:t>
            </w:r>
          </w:p>
        </w:tc>
      </w:tr>
      <w:tr w:rsidR="00025F2E" w:rsidRPr="00515545" w14:paraId="301E2C21" w14:textId="77777777" w:rsidTr="003A7940">
        <w:trPr>
          <w:trHeight w:val="56"/>
        </w:trPr>
        <w:tc>
          <w:tcPr>
            <w:tcW w:w="4786" w:type="dxa"/>
            <w:vAlign w:val="bottom"/>
          </w:tcPr>
          <w:p w14:paraId="2D1EB448"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vAlign w:val="bottom"/>
          </w:tcPr>
          <w:p w14:paraId="0DF6FE68" w14:textId="4C7C0DD5"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(7,860)</w:t>
            </w:r>
          </w:p>
        </w:tc>
        <w:tc>
          <w:tcPr>
            <w:tcW w:w="236" w:type="dxa"/>
            <w:vAlign w:val="bottom"/>
          </w:tcPr>
          <w:p w14:paraId="578AA3DC"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CBD2515" w14:textId="4E2B89AE"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46</w:t>
            </w:r>
            <w:r w:rsidRPr="00EC5116">
              <w:rPr>
                <w:rFonts w:cs="Times New Roman"/>
                <w:sz w:val="22"/>
                <w:szCs w:val="22"/>
              </w:rPr>
              <w:t>,</w:t>
            </w:r>
            <w:r>
              <w:rPr>
                <w:rFonts w:cs="Times New Roman"/>
                <w:sz w:val="22"/>
                <w:szCs w:val="22"/>
              </w:rPr>
              <w:t>876</w:t>
            </w:r>
          </w:p>
        </w:tc>
        <w:tc>
          <w:tcPr>
            <w:tcW w:w="236" w:type="dxa"/>
            <w:vAlign w:val="bottom"/>
          </w:tcPr>
          <w:p w14:paraId="7F44819F" w14:textId="77777777"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022DBFA7" w14:textId="774DC83A" w:rsidR="00025F2E" w:rsidRPr="00515545" w:rsidRDefault="00025F2E" w:rsidP="00025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39,016</w:t>
            </w:r>
          </w:p>
        </w:tc>
      </w:tr>
      <w:tr w:rsidR="000D6B7E" w:rsidRPr="00515545" w14:paraId="2B07FE79" w14:textId="77777777" w:rsidTr="003A7940">
        <w:trPr>
          <w:trHeight w:val="56"/>
        </w:trPr>
        <w:tc>
          <w:tcPr>
            <w:tcW w:w="4786" w:type="dxa"/>
            <w:vAlign w:val="bottom"/>
          </w:tcPr>
          <w:p w14:paraId="18472A1E" w14:textId="77777777" w:rsidR="000D6B7E" w:rsidRPr="00515545" w:rsidRDefault="000D6B7E"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tcBorders>
              <w:top w:val="double" w:sz="4" w:space="0" w:color="auto"/>
            </w:tcBorders>
            <w:vAlign w:val="bottom"/>
          </w:tcPr>
          <w:p w14:paraId="7D277A37" w14:textId="77777777" w:rsidR="000D6B7E" w:rsidRPr="00286345" w:rsidRDefault="000D6B7E"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6E888E75" w14:textId="77777777" w:rsidR="000D6B7E" w:rsidRPr="00515545" w:rsidRDefault="000D6B7E"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07CE0FB9" w14:textId="77777777" w:rsidR="000D6B7E" w:rsidRPr="00833F4E" w:rsidRDefault="000D6B7E"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073DF15F" w14:textId="77777777" w:rsidR="000D6B7E" w:rsidRPr="00515545" w:rsidRDefault="000D6B7E"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6E616FB9" w14:textId="77777777" w:rsidR="000D6B7E" w:rsidRPr="008F2D5D" w:rsidRDefault="000D6B7E"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0D6B7E" w14:paraId="23E58053" w14:textId="77777777" w:rsidTr="000D6B7E">
        <w:trPr>
          <w:trHeight w:val="56"/>
        </w:trPr>
        <w:tc>
          <w:tcPr>
            <w:tcW w:w="4786" w:type="dxa"/>
            <w:vAlign w:val="bottom"/>
          </w:tcPr>
          <w:p w14:paraId="05D1D416" w14:textId="38C59CF8" w:rsidR="000D6B7E" w:rsidRPr="00E11D1B"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
        </w:tc>
        <w:tc>
          <w:tcPr>
            <w:tcW w:w="1418" w:type="dxa"/>
            <w:vAlign w:val="bottom"/>
          </w:tcPr>
          <w:p w14:paraId="5DC20C02" w14:textId="77777777"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78539585"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99C05A1" w14:textId="77777777"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190C423"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9C1339B" w14:textId="77777777"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543F30" w14:paraId="77CD90EC" w14:textId="77777777" w:rsidTr="000D6B7E">
        <w:trPr>
          <w:trHeight w:val="56"/>
        </w:trPr>
        <w:tc>
          <w:tcPr>
            <w:tcW w:w="4786" w:type="dxa"/>
            <w:vAlign w:val="bottom"/>
          </w:tcPr>
          <w:p w14:paraId="51DD552E" w14:textId="77777777" w:rsidR="00543F30" w:rsidRPr="00E11D1B"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
        </w:tc>
        <w:tc>
          <w:tcPr>
            <w:tcW w:w="1418" w:type="dxa"/>
            <w:vAlign w:val="bottom"/>
          </w:tcPr>
          <w:p w14:paraId="3319B714"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7C914D48"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D4ECD3F"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0324E11A"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8DC559F"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0D6B7E" w14:paraId="460138F1" w14:textId="77777777" w:rsidTr="000D6B7E">
        <w:trPr>
          <w:trHeight w:val="56"/>
        </w:trPr>
        <w:tc>
          <w:tcPr>
            <w:tcW w:w="4786" w:type="dxa"/>
            <w:vAlign w:val="bottom"/>
          </w:tcPr>
          <w:p w14:paraId="3678C0C7" w14:textId="0FDCC86B"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518856DA" w14:textId="6DCFA0FF"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7678CAC0"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30714A0" w14:textId="31D259E6"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11AEEEC2"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F0A3787" w14:textId="49CF53E5"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543F30" w14:paraId="10B0EEC5" w14:textId="77777777" w:rsidTr="000D6B7E">
        <w:trPr>
          <w:trHeight w:val="56"/>
        </w:trPr>
        <w:tc>
          <w:tcPr>
            <w:tcW w:w="4786" w:type="dxa"/>
            <w:vAlign w:val="bottom"/>
          </w:tcPr>
          <w:p w14:paraId="4B35264B"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510AF8CA"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2CF74CA7"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6447265"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2AE54A5C"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96271B5"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543F30" w14:paraId="1148049A" w14:textId="77777777" w:rsidTr="000D6B7E">
        <w:trPr>
          <w:trHeight w:val="56"/>
        </w:trPr>
        <w:tc>
          <w:tcPr>
            <w:tcW w:w="4786" w:type="dxa"/>
            <w:vAlign w:val="bottom"/>
          </w:tcPr>
          <w:p w14:paraId="74D4A589"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1CDF6797"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4195D835"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C94469E"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4F65DB50"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19B6395"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543F30" w14:paraId="0A79B063" w14:textId="77777777" w:rsidTr="000D6B7E">
        <w:trPr>
          <w:trHeight w:val="56"/>
        </w:trPr>
        <w:tc>
          <w:tcPr>
            <w:tcW w:w="4786" w:type="dxa"/>
            <w:vAlign w:val="bottom"/>
          </w:tcPr>
          <w:p w14:paraId="00A353A2" w14:textId="1023B8ED"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E11D1B">
              <w:rPr>
                <w:rFonts w:cs="Times New Roman"/>
                <w:sz w:val="22"/>
                <w:szCs w:val="22"/>
                <w:u w:val="single"/>
              </w:rPr>
              <w:lastRenderedPageBreak/>
              <w:t>Six-month period ended June 30, 2026</w:t>
            </w:r>
          </w:p>
        </w:tc>
        <w:tc>
          <w:tcPr>
            <w:tcW w:w="1418" w:type="dxa"/>
            <w:vAlign w:val="bottom"/>
          </w:tcPr>
          <w:p w14:paraId="14CC13FE"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7427BC35"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36C26CB"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5718FA68"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44B5E9D" w14:textId="77777777" w:rsidR="00543F30"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543F30" w14:paraId="5519891E" w14:textId="77777777" w:rsidTr="000D6B7E">
        <w:trPr>
          <w:trHeight w:val="56"/>
        </w:trPr>
        <w:tc>
          <w:tcPr>
            <w:tcW w:w="4786" w:type="dxa"/>
            <w:vAlign w:val="bottom"/>
          </w:tcPr>
          <w:p w14:paraId="2D99B3F7" w14:textId="24015FC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7C99CBD7" w14:textId="79EE34AD" w:rsidR="00543F30"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A1F9E">
              <w:rPr>
                <w:rFonts w:cs="Times New Roman"/>
                <w:sz w:val="22"/>
                <w:szCs w:val="22"/>
              </w:rPr>
              <w:t>70,425</w:t>
            </w:r>
          </w:p>
        </w:tc>
        <w:tc>
          <w:tcPr>
            <w:tcW w:w="236" w:type="dxa"/>
            <w:vAlign w:val="bottom"/>
          </w:tcPr>
          <w:p w14:paraId="332DF164"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4924D97" w14:textId="440E8E56" w:rsidR="00543F30"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A1F9E">
              <w:rPr>
                <w:rFonts w:cs="Times New Roman"/>
                <w:sz w:val="22"/>
                <w:szCs w:val="22"/>
              </w:rPr>
              <w:t>167,559</w:t>
            </w:r>
          </w:p>
        </w:tc>
        <w:tc>
          <w:tcPr>
            <w:tcW w:w="236" w:type="dxa"/>
            <w:vAlign w:val="bottom"/>
          </w:tcPr>
          <w:p w14:paraId="7BB75F89" w14:textId="77777777" w:rsidR="00543F30" w:rsidRPr="00515545" w:rsidRDefault="00543F30"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4D90820" w14:textId="7C01DC54" w:rsidR="00543F30"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A1F9E">
              <w:rPr>
                <w:rFonts w:cs="Times New Roman"/>
                <w:sz w:val="22"/>
                <w:szCs w:val="22"/>
              </w:rPr>
              <w:t>237,984</w:t>
            </w:r>
          </w:p>
        </w:tc>
      </w:tr>
      <w:tr w:rsidR="000D6B7E" w14:paraId="379022F6" w14:textId="77777777" w:rsidTr="000D6B7E">
        <w:trPr>
          <w:trHeight w:val="56"/>
        </w:trPr>
        <w:tc>
          <w:tcPr>
            <w:tcW w:w="4786" w:type="dxa"/>
            <w:vAlign w:val="bottom"/>
          </w:tcPr>
          <w:p w14:paraId="37F25BFB" w14:textId="1AFF99BC" w:rsidR="000D6B7E" w:rsidRPr="000C70DC"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heme="minorBidi"/>
                <w:sz w:val="22"/>
                <w:szCs w:val="22"/>
              </w:rPr>
            </w:pPr>
            <w:r w:rsidRPr="00515545">
              <w:rPr>
                <w:rFonts w:cs="Times New Roman"/>
                <w:sz w:val="22"/>
                <w:szCs w:val="22"/>
              </w:rPr>
              <w:t xml:space="preserve">Revenue from letting of </w:t>
            </w:r>
            <w:r w:rsidR="000C70DC">
              <w:rPr>
                <w:rFonts w:cs="Times New Roman"/>
                <w:sz w:val="22"/>
                <w:szCs w:val="22"/>
              </w:rPr>
              <w:t>motorcycle</w:t>
            </w:r>
          </w:p>
        </w:tc>
        <w:tc>
          <w:tcPr>
            <w:tcW w:w="1418" w:type="dxa"/>
            <w:vAlign w:val="bottom"/>
          </w:tcPr>
          <w:p w14:paraId="67BF6B45" w14:textId="0C20CAD6"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A1F9E">
              <w:rPr>
                <w:rFonts w:cs="Times New Roman"/>
                <w:sz w:val="22"/>
                <w:szCs w:val="22"/>
              </w:rPr>
              <w:t>29,617</w:t>
            </w:r>
          </w:p>
        </w:tc>
        <w:tc>
          <w:tcPr>
            <w:tcW w:w="236" w:type="dxa"/>
            <w:vAlign w:val="bottom"/>
          </w:tcPr>
          <w:p w14:paraId="35833406"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56F8A9F" w14:textId="67D2EF10" w:rsidR="000D6B7E" w:rsidRDefault="005A1F9E" w:rsidP="007C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A1F9E">
              <w:rPr>
                <w:rFonts w:cs="Times New Roman"/>
                <w:sz w:val="22"/>
                <w:szCs w:val="22"/>
              </w:rPr>
              <w:t>-</w:t>
            </w:r>
          </w:p>
        </w:tc>
        <w:tc>
          <w:tcPr>
            <w:tcW w:w="236" w:type="dxa"/>
            <w:vAlign w:val="bottom"/>
          </w:tcPr>
          <w:p w14:paraId="2325B155"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810CCDD" w14:textId="0F47A005"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A1F9E">
              <w:rPr>
                <w:rFonts w:cs="Times New Roman"/>
                <w:sz w:val="22"/>
                <w:szCs w:val="22"/>
              </w:rPr>
              <w:t>29,617</w:t>
            </w:r>
          </w:p>
        </w:tc>
      </w:tr>
      <w:tr w:rsidR="000D6B7E" w14:paraId="182C32F6" w14:textId="77777777" w:rsidTr="000D6B7E">
        <w:trPr>
          <w:trHeight w:val="56"/>
        </w:trPr>
        <w:tc>
          <w:tcPr>
            <w:tcW w:w="4786" w:type="dxa"/>
            <w:vAlign w:val="bottom"/>
          </w:tcPr>
          <w:p w14:paraId="2F9A07C4"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4328C039" w14:textId="534B3FFF"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A1F9E">
              <w:rPr>
                <w:rFonts w:cs="Times New Roman"/>
                <w:sz w:val="22"/>
                <w:szCs w:val="22"/>
              </w:rPr>
              <w:t>120,711</w:t>
            </w:r>
          </w:p>
        </w:tc>
        <w:tc>
          <w:tcPr>
            <w:tcW w:w="236" w:type="dxa"/>
            <w:vAlign w:val="bottom"/>
          </w:tcPr>
          <w:p w14:paraId="0D631244"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CC08017" w14:textId="33DFE74B" w:rsidR="000D6B7E" w:rsidRDefault="003603DF"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603DF">
              <w:rPr>
                <w:rFonts w:cs="Times New Roman"/>
                <w:sz w:val="22"/>
                <w:szCs w:val="22"/>
              </w:rPr>
              <w:t>65,692</w:t>
            </w:r>
          </w:p>
        </w:tc>
        <w:tc>
          <w:tcPr>
            <w:tcW w:w="236" w:type="dxa"/>
            <w:vAlign w:val="bottom"/>
          </w:tcPr>
          <w:p w14:paraId="6FFEAD79"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1851E0DD" w14:textId="54DC7AA3" w:rsidR="000D6B7E" w:rsidRDefault="003603DF"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603DF">
              <w:rPr>
                <w:rFonts w:cs="Times New Roman"/>
                <w:sz w:val="22"/>
                <w:szCs w:val="22"/>
              </w:rPr>
              <w:t>186,403</w:t>
            </w:r>
          </w:p>
        </w:tc>
      </w:tr>
      <w:tr w:rsidR="000D6B7E" w14:paraId="4D09F57C" w14:textId="77777777" w:rsidTr="000D6B7E">
        <w:trPr>
          <w:trHeight w:val="56"/>
        </w:trPr>
        <w:tc>
          <w:tcPr>
            <w:tcW w:w="4786" w:type="dxa"/>
            <w:vAlign w:val="bottom"/>
          </w:tcPr>
          <w:p w14:paraId="72ABD571"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4528343B" w14:textId="777CBFFB"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A1F9E">
              <w:rPr>
                <w:rFonts w:cs="Times New Roman"/>
                <w:sz w:val="22"/>
                <w:szCs w:val="22"/>
              </w:rPr>
              <w:t>22</w:t>
            </w:r>
            <w:r>
              <w:rPr>
                <w:rFonts w:cs="Times New Roman"/>
                <w:sz w:val="22"/>
                <w:szCs w:val="22"/>
              </w:rPr>
              <w:t>0,</w:t>
            </w:r>
            <w:r w:rsidRPr="005A1F9E">
              <w:rPr>
                <w:rFonts w:cs="Times New Roman"/>
                <w:sz w:val="22"/>
                <w:szCs w:val="22"/>
              </w:rPr>
              <w:t>753</w:t>
            </w:r>
          </w:p>
        </w:tc>
        <w:tc>
          <w:tcPr>
            <w:tcW w:w="236" w:type="dxa"/>
            <w:vAlign w:val="bottom"/>
          </w:tcPr>
          <w:p w14:paraId="32688FBB"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705EB9AB" w14:textId="4BF1120D" w:rsidR="000D6B7E" w:rsidRDefault="003603DF" w:rsidP="00286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603DF">
              <w:rPr>
                <w:rFonts w:cs="Times New Roman"/>
                <w:sz w:val="22"/>
                <w:szCs w:val="22"/>
              </w:rPr>
              <w:t>233,251</w:t>
            </w:r>
          </w:p>
        </w:tc>
        <w:tc>
          <w:tcPr>
            <w:tcW w:w="236" w:type="dxa"/>
            <w:vAlign w:val="bottom"/>
          </w:tcPr>
          <w:p w14:paraId="7D05D2EC"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6379A709" w14:textId="0370706D" w:rsidR="000D6B7E" w:rsidRDefault="003603DF"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603DF">
              <w:rPr>
                <w:rFonts w:cs="Times New Roman"/>
                <w:sz w:val="22"/>
                <w:szCs w:val="22"/>
              </w:rPr>
              <w:t>454,004</w:t>
            </w:r>
          </w:p>
        </w:tc>
      </w:tr>
      <w:tr w:rsidR="000D6B7E" w14:paraId="2AAB4A9B" w14:textId="77777777" w:rsidTr="000D6B7E">
        <w:trPr>
          <w:trHeight w:val="56"/>
        </w:trPr>
        <w:tc>
          <w:tcPr>
            <w:tcW w:w="4786" w:type="dxa"/>
            <w:vAlign w:val="bottom"/>
          </w:tcPr>
          <w:p w14:paraId="121B817F"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4443AABF" w14:textId="1C32F877"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A1F9E">
              <w:rPr>
                <w:rFonts w:cs="Times New Roman"/>
                <w:sz w:val="22"/>
                <w:szCs w:val="22"/>
              </w:rPr>
              <w:t>(248,093)</w:t>
            </w:r>
          </w:p>
        </w:tc>
        <w:tc>
          <w:tcPr>
            <w:tcW w:w="236" w:type="dxa"/>
            <w:vAlign w:val="bottom"/>
          </w:tcPr>
          <w:p w14:paraId="72FA3168"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34662B0" w14:textId="655E2BBD" w:rsidR="000D6B7E" w:rsidRDefault="003603DF"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603DF">
              <w:rPr>
                <w:rFonts w:cs="Times New Roman"/>
                <w:sz w:val="22"/>
                <w:szCs w:val="22"/>
              </w:rPr>
              <w:t>(141,631)</w:t>
            </w:r>
          </w:p>
        </w:tc>
        <w:tc>
          <w:tcPr>
            <w:tcW w:w="236" w:type="dxa"/>
            <w:vAlign w:val="bottom"/>
          </w:tcPr>
          <w:p w14:paraId="3E44AFD0"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6C19890B" w14:textId="009687A6" w:rsidR="000D6B7E" w:rsidRDefault="003603DF"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603DF">
              <w:rPr>
                <w:rFonts w:cs="Times New Roman"/>
                <w:sz w:val="22"/>
                <w:szCs w:val="22"/>
              </w:rPr>
              <w:t>(389,724)</w:t>
            </w:r>
          </w:p>
        </w:tc>
      </w:tr>
      <w:tr w:rsidR="000D6B7E" w14:paraId="7C3E303D" w14:textId="77777777" w:rsidTr="000D6B7E">
        <w:trPr>
          <w:trHeight w:val="56"/>
        </w:trPr>
        <w:tc>
          <w:tcPr>
            <w:tcW w:w="4786" w:type="dxa"/>
            <w:vAlign w:val="bottom"/>
          </w:tcPr>
          <w:p w14:paraId="0859ED76"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vAlign w:val="bottom"/>
          </w:tcPr>
          <w:p w14:paraId="7CF7707A" w14:textId="4BFAF920"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A1F9E">
              <w:rPr>
                <w:rFonts w:cs="Times New Roman"/>
                <w:sz w:val="22"/>
                <w:szCs w:val="22"/>
              </w:rPr>
              <w:t>(27,340)</w:t>
            </w:r>
          </w:p>
        </w:tc>
        <w:tc>
          <w:tcPr>
            <w:tcW w:w="236" w:type="dxa"/>
            <w:vAlign w:val="bottom"/>
          </w:tcPr>
          <w:p w14:paraId="3BA2E365"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2FA62E5" w14:textId="66AE9E1F"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A1F9E">
              <w:rPr>
                <w:rFonts w:cs="Times New Roman"/>
                <w:sz w:val="22"/>
                <w:szCs w:val="22"/>
              </w:rPr>
              <w:t>91,620</w:t>
            </w:r>
          </w:p>
        </w:tc>
        <w:tc>
          <w:tcPr>
            <w:tcW w:w="236" w:type="dxa"/>
            <w:vAlign w:val="bottom"/>
          </w:tcPr>
          <w:p w14:paraId="0AB0D6CB"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3D2CD6EE" w14:textId="0B73F693" w:rsidR="000D6B7E" w:rsidRDefault="005A1F9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A1F9E">
              <w:rPr>
                <w:rFonts w:cs="Times New Roman"/>
                <w:sz w:val="22"/>
                <w:szCs w:val="22"/>
              </w:rPr>
              <w:t>64,280</w:t>
            </w:r>
          </w:p>
        </w:tc>
      </w:tr>
      <w:tr w:rsidR="000D6B7E" w:rsidRPr="00A45E43" w14:paraId="20BD6CB6" w14:textId="77777777" w:rsidTr="000D6B7E">
        <w:trPr>
          <w:trHeight w:val="56"/>
        </w:trPr>
        <w:tc>
          <w:tcPr>
            <w:tcW w:w="4786" w:type="dxa"/>
            <w:vAlign w:val="bottom"/>
          </w:tcPr>
          <w:p w14:paraId="78CD94CF"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tcBorders>
              <w:top w:val="double" w:sz="4" w:space="0" w:color="auto"/>
            </w:tcBorders>
            <w:vAlign w:val="bottom"/>
          </w:tcPr>
          <w:p w14:paraId="01D2C4C3" w14:textId="77777777" w:rsidR="000D6B7E" w:rsidRPr="00A45E43"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0DD30E30"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74D3F465" w14:textId="77777777" w:rsidR="000D6B7E" w:rsidRPr="00A45E43"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0253B6F0"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609DCC8F" w14:textId="77777777" w:rsidR="000D6B7E" w:rsidRPr="00A45E43"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0D6B7E" w14:paraId="26B6EE23" w14:textId="77777777" w:rsidTr="000D6B7E">
        <w:trPr>
          <w:trHeight w:val="56"/>
        </w:trPr>
        <w:tc>
          <w:tcPr>
            <w:tcW w:w="4786" w:type="dxa"/>
            <w:vAlign w:val="bottom"/>
          </w:tcPr>
          <w:p w14:paraId="1E0035AC" w14:textId="030AC884" w:rsidR="000D6B7E" w:rsidRPr="00E11D1B"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E11D1B">
              <w:rPr>
                <w:rFonts w:cs="Times New Roman"/>
                <w:sz w:val="22"/>
                <w:szCs w:val="22"/>
                <w:u w:val="single"/>
              </w:rPr>
              <w:t>Six-month period ended June 30, 202</w:t>
            </w:r>
            <w:r w:rsidR="00E11D1B">
              <w:rPr>
                <w:rFonts w:cs="Times New Roman"/>
                <w:sz w:val="22"/>
                <w:szCs w:val="22"/>
                <w:u w:val="single"/>
              </w:rPr>
              <w:t>5</w:t>
            </w:r>
          </w:p>
        </w:tc>
        <w:tc>
          <w:tcPr>
            <w:tcW w:w="1418" w:type="dxa"/>
            <w:vAlign w:val="bottom"/>
          </w:tcPr>
          <w:p w14:paraId="0917B9C4" w14:textId="77777777"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6E3E431B"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5A157C5" w14:textId="77777777"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79B10F3B" w14:textId="77777777" w:rsidR="000D6B7E" w:rsidRPr="00515545"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8A25581" w14:textId="77777777" w:rsidR="000D6B7E" w:rsidRDefault="000D6B7E" w:rsidP="0093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E11D1B" w14:paraId="5764255D" w14:textId="77777777" w:rsidTr="000D6B7E">
        <w:trPr>
          <w:trHeight w:val="56"/>
        </w:trPr>
        <w:tc>
          <w:tcPr>
            <w:tcW w:w="4786" w:type="dxa"/>
            <w:vAlign w:val="bottom"/>
          </w:tcPr>
          <w:p w14:paraId="52DA7800"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223A7630" w14:textId="48604AAE"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77,155</w:t>
            </w:r>
          </w:p>
        </w:tc>
        <w:tc>
          <w:tcPr>
            <w:tcW w:w="236" w:type="dxa"/>
            <w:vAlign w:val="bottom"/>
          </w:tcPr>
          <w:p w14:paraId="37D4CF47"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A20A756" w14:textId="311DC7B5"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157,677</w:t>
            </w:r>
          </w:p>
        </w:tc>
        <w:tc>
          <w:tcPr>
            <w:tcW w:w="236" w:type="dxa"/>
            <w:vAlign w:val="bottom"/>
          </w:tcPr>
          <w:p w14:paraId="51C0988F"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4A98BC6" w14:textId="5E834411"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234,832</w:t>
            </w:r>
          </w:p>
        </w:tc>
      </w:tr>
      <w:tr w:rsidR="00E11D1B" w14:paraId="3A4FE5C5" w14:textId="77777777" w:rsidTr="000D6B7E">
        <w:trPr>
          <w:trHeight w:val="56"/>
        </w:trPr>
        <w:tc>
          <w:tcPr>
            <w:tcW w:w="4786" w:type="dxa"/>
            <w:vAlign w:val="bottom"/>
          </w:tcPr>
          <w:p w14:paraId="37FA32FB" w14:textId="53625925" w:rsidR="00E11D1B" w:rsidRPr="000C70DC"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heme="minorBidi"/>
                <w:sz w:val="22"/>
                <w:szCs w:val="22"/>
              </w:rPr>
            </w:pPr>
            <w:r w:rsidRPr="00515545">
              <w:rPr>
                <w:rFonts w:cs="Times New Roman"/>
                <w:sz w:val="22"/>
                <w:szCs w:val="22"/>
              </w:rPr>
              <w:t xml:space="preserve">Revenue from letting of </w:t>
            </w:r>
            <w:r w:rsidR="000C70DC">
              <w:rPr>
                <w:rFonts w:cs="Times New Roman"/>
                <w:sz w:val="22"/>
                <w:szCs w:val="22"/>
              </w:rPr>
              <w:t>motorcycle</w:t>
            </w:r>
          </w:p>
        </w:tc>
        <w:tc>
          <w:tcPr>
            <w:tcW w:w="1418" w:type="dxa"/>
            <w:vAlign w:val="bottom"/>
          </w:tcPr>
          <w:p w14:paraId="1482AAFE" w14:textId="6CD72DCB"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44,473</w:t>
            </w:r>
          </w:p>
        </w:tc>
        <w:tc>
          <w:tcPr>
            <w:tcW w:w="236" w:type="dxa"/>
            <w:vAlign w:val="bottom"/>
          </w:tcPr>
          <w:p w14:paraId="73E683A6"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D556C0A" w14:textId="1604BAFC"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A45E43">
              <w:rPr>
                <w:rFonts w:cs="Times New Roman"/>
                <w:sz w:val="22"/>
                <w:szCs w:val="22"/>
              </w:rPr>
              <w:t>-</w:t>
            </w:r>
          </w:p>
        </w:tc>
        <w:tc>
          <w:tcPr>
            <w:tcW w:w="236" w:type="dxa"/>
            <w:vAlign w:val="bottom"/>
          </w:tcPr>
          <w:p w14:paraId="011EBBD7"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318D27E" w14:textId="4E86214C"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44,473</w:t>
            </w:r>
          </w:p>
        </w:tc>
      </w:tr>
      <w:tr w:rsidR="00E11D1B" w14:paraId="1BDA5B21" w14:textId="77777777" w:rsidTr="000D6B7E">
        <w:trPr>
          <w:trHeight w:val="56"/>
        </w:trPr>
        <w:tc>
          <w:tcPr>
            <w:tcW w:w="4786" w:type="dxa"/>
            <w:vAlign w:val="bottom"/>
          </w:tcPr>
          <w:p w14:paraId="262E8C2D"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62C44ECC" w14:textId="0AB852F4"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139,24</w:t>
            </w:r>
            <w:r>
              <w:rPr>
                <w:rFonts w:cs="Times New Roman"/>
                <w:sz w:val="22"/>
                <w:szCs w:val="22"/>
              </w:rPr>
              <w:t>8</w:t>
            </w:r>
          </w:p>
        </w:tc>
        <w:tc>
          <w:tcPr>
            <w:tcW w:w="236" w:type="dxa"/>
            <w:vAlign w:val="bottom"/>
          </w:tcPr>
          <w:p w14:paraId="200FC7A5"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186ACF20" w14:textId="5C531529"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70,67</w:t>
            </w:r>
            <w:r>
              <w:rPr>
                <w:rFonts w:cs="Times New Roman"/>
                <w:sz w:val="22"/>
                <w:szCs w:val="22"/>
              </w:rPr>
              <w:t>3</w:t>
            </w:r>
          </w:p>
        </w:tc>
        <w:tc>
          <w:tcPr>
            <w:tcW w:w="236" w:type="dxa"/>
            <w:vAlign w:val="bottom"/>
          </w:tcPr>
          <w:p w14:paraId="5498AB5B"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7FF2ACC1" w14:textId="7A5F9A69"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209,921</w:t>
            </w:r>
          </w:p>
        </w:tc>
      </w:tr>
      <w:tr w:rsidR="00E11D1B" w14:paraId="0ADC789D" w14:textId="77777777" w:rsidTr="000D6B7E">
        <w:trPr>
          <w:trHeight w:val="56"/>
        </w:trPr>
        <w:tc>
          <w:tcPr>
            <w:tcW w:w="4786" w:type="dxa"/>
            <w:vAlign w:val="bottom"/>
          </w:tcPr>
          <w:p w14:paraId="22E6D3F0"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0C5D5497" w14:textId="40B3AA27"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260,87</w:t>
            </w:r>
            <w:r>
              <w:rPr>
                <w:rFonts w:cs="Times New Roman"/>
                <w:sz w:val="22"/>
                <w:szCs w:val="22"/>
              </w:rPr>
              <w:t>6</w:t>
            </w:r>
          </w:p>
        </w:tc>
        <w:tc>
          <w:tcPr>
            <w:tcW w:w="236" w:type="dxa"/>
            <w:vAlign w:val="bottom"/>
          </w:tcPr>
          <w:p w14:paraId="7382D362"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7CF44F15" w14:textId="47936552"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228,3</w:t>
            </w:r>
            <w:r>
              <w:rPr>
                <w:rFonts w:cs="Times New Roman"/>
                <w:sz w:val="22"/>
                <w:szCs w:val="22"/>
              </w:rPr>
              <w:t>50</w:t>
            </w:r>
          </w:p>
        </w:tc>
        <w:tc>
          <w:tcPr>
            <w:tcW w:w="236" w:type="dxa"/>
            <w:vAlign w:val="bottom"/>
          </w:tcPr>
          <w:p w14:paraId="438ADBD4"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41202FF4" w14:textId="7CA2DBBE"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489,226</w:t>
            </w:r>
          </w:p>
        </w:tc>
      </w:tr>
      <w:tr w:rsidR="00E11D1B" w14:paraId="2A476571" w14:textId="77777777" w:rsidTr="000D6B7E">
        <w:trPr>
          <w:trHeight w:val="56"/>
        </w:trPr>
        <w:tc>
          <w:tcPr>
            <w:tcW w:w="4786" w:type="dxa"/>
            <w:vAlign w:val="bottom"/>
          </w:tcPr>
          <w:p w14:paraId="470BD1C3"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B7AFE8E" w14:textId="0ED509E1"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(2</w:t>
            </w:r>
            <w:r>
              <w:rPr>
                <w:rFonts w:cs="Times New Roman"/>
                <w:sz w:val="22"/>
                <w:szCs w:val="22"/>
              </w:rPr>
              <w:t>81</w:t>
            </w:r>
            <w:r w:rsidRPr="00A45E43">
              <w:rPr>
                <w:rFonts w:cs="Times New Roman"/>
                <w:sz w:val="22"/>
                <w:szCs w:val="22"/>
              </w:rPr>
              <w:t>,5</w:t>
            </w:r>
            <w:r>
              <w:rPr>
                <w:rFonts w:cs="Times New Roman"/>
                <w:sz w:val="22"/>
                <w:szCs w:val="22"/>
              </w:rPr>
              <w:t>27</w:t>
            </w:r>
            <w:r w:rsidRPr="00A45E43">
              <w:rPr>
                <w:rFonts w:cs="Times New Roman"/>
                <w:sz w:val="22"/>
                <w:szCs w:val="22"/>
              </w:rPr>
              <w:t>)</w:t>
            </w:r>
          </w:p>
        </w:tc>
        <w:tc>
          <w:tcPr>
            <w:tcW w:w="236" w:type="dxa"/>
            <w:vAlign w:val="bottom"/>
          </w:tcPr>
          <w:p w14:paraId="288469D3"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7ADC8E21" w14:textId="1DE8A7F9"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(1</w:t>
            </w:r>
            <w:r>
              <w:rPr>
                <w:rFonts w:cs="Times New Roman"/>
                <w:sz w:val="22"/>
                <w:szCs w:val="22"/>
              </w:rPr>
              <w:t>15</w:t>
            </w:r>
            <w:r w:rsidRPr="00A45E43">
              <w:rPr>
                <w:rFonts w:cs="Times New Roman"/>
                <w:sz w:val="22"/>
                <w:szCs w:val="22"/>
              </w:rPr>
              <w:t>,4</w:t>
            </w:r>
            <w:r>
              <w:rPr>
                <w:rFonts w:cs="Times New Roman"/>
                <w:sz w:val="22"/>
                <w:szCs w:val="22"/>
              </w:rPr>
              <w:t>78</w:t>
            </w:r>
            <w:r w:rsidRPr="00A45E43">
              <w:rPr>
                <w:rFonts w:cs="Times New Roman"/>
                <w:sz w:val="22"/>
                <w:szCs w:val="22"/>
              </w:rPr>
              <w:t>)</w:t>
            </w:r>
          </w:p>
        </w:tc>
        <w:tc>
          <w:tcPr>
            <w:tcW w:w="236" w:type="dxa"/>
            <w:vAlign w:val="bottom"/>
          </w:tcPr>
          <w:p w14:paraId="7A4576F4"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55F16F4B" w14:textId="0180CDE2"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(397,005)</w:t>
            </w:r>
          </w:p>
        </w:tc>
      </w:tr>
      <w:tr w:rsidR="00E11D1B" w14:paraId="3EBCC9FB" w14:textId="77777777" w:rsidTr="000D6B7E">
        <w:trPr>
          <w:trHeight w:val="56"/>
        </w:trPr>
        <w:tc>
          <w:tcPr>
            <w:tcW w:w="4786" w:type="dxa"/>
            <w:vAlign w:val="bottom"/>
          </w:tcPr>
          <w:p w14:paraId="100B67AF"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vAlign w:val="bottom"/>
          </w:tcPr>
          <w:p w14:paraId="209570EE" w14:textId="45670316"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w:t>
            </w:r>
            <w:r>
              <w:rPr>
                <w:rFonts w:cs="Times New Roman"/>
                <w:sz w:val="22"/>
                <w:szCs w:val="22"/>
              </w:rPr>
              <w:t>20</w:t>
            </w:r>
            <w:r w:rsidRPr="00A45E43">
              <w:rPr>
                <w:rFonts w:cs="Times New Roman"/>
                <w:sz w:val="22"/>
                <w:szCs w:val="22"/>
              </w:rPr>
              <w:t>,</w:t>
            </w:r>
            <w:r>
              <w:rPr>
                <w:rFonts w:cs="Times New Roman"/>
                <w:sz w:val="22"/>
                <w:szCs w:val="22"/>
              </w:rPr>
              <w:t>651</w:t>
            </w:r>
            <w:r w:rsidRPr="00A45E43">
              <w:rPr>
                <w:rFonts w:cs="Times New Roman"/>
                <w:sz w:val="22"/>
                <w:szCs w:val="22"/>
              </w:rPr>
              <w:t>)</w:t>
            </w:r>
          </w:p>
        </w:tc>
        <w:tc>
          <w:tcPr>
            <w:tcW w:w="236" w:type="dxa"/>
            <w:vAlign w:val="bottom"/>
          </w:tcPr>
          <w:p w14:paraId="201A1176"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231C9BC8" w14:textId="1BEE2E60"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1</w:t>
            </w:r>
            <w:r>
              <w:rPr>
                <w:rFonts w:cs="Times New Roman"/>
                <w:sz w:val="22"/>
                <w:szCs w:val="22"/>
              </w:rPr>
              <w:t>12</w:t>
            </w:r>
            <w:r w:rsidRPr="00A45E43">
              <w:rPr>
                <w:rFonts w:cs="Times New Roman"/>
                <w:sz w:val="22"/>
                <w:szCs w:val="22"/>
              </w:rPr>
              <w:t>,</w:t>
            </w:r>
            <w:r>
              <w:rPr>
                <w:rFonts w:cs="Times New Roman"/>
                <w:sz w:val="22"/>
                <w:szCs w:val="22"/>
              </w:rPr>
              <w:t>872</w:t>
            </w:r>
          </w:p>
        </w:tc>
        <w:tc>
          <w:tcPr>
            <w:tcW w:w="236" w:type="dxa"/>
            <w:vAlign w:val="bottom"/>
          </w:tcPr>
          <w:p w14:paraId="1B911F2D" w14:textId="77777777" w:rsidR="00E11D1B" w:rsidRPr="00515545"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2965BAD2" w14:textId="1B75CD7A" w:rsidR="00E11D1B" w:rsidRDefault="00E11D1B" w:rsidP="00E1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92,221</w:t>
            </w:r>
          </w:p>
        </w:tc>
      </w:tr>
    </w:tbl>
    <w:p w14:paraId="05104040" w14:textId="77777777" w:rsidR="00F47EDD"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57F04976"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 xml:space="preserve">At </w:t>
            </w:r>
            <w:r w:rsidR="00D539E9">
              <w:rPr>
                <w:rFonts w:cs="Times New Roman"/>
                <w:sz w:val="22"/>
                <w:szCs w:val="22"/>
                <w:u w:val="single"/>
              </w:rPr>
              <w:t>June</w:t>
            </w:r>
            <w:r w:rsidR="00772A94">
              <w:rPr>
                <w:rFonts w:cs="Times New Roman"/>
                <w:sz w:val="22"/>
                <w:szCs w:val="22"/>
                <w:u w:val="single"/>
              </w:rPr>
              <w:t xml:space="preserve"> 3</w:t>
            </w:r>
            <w:r w:rsidR="00D539E9">
              <w:rPr>
                <w:rFonts w:cs="Times New Roman"/>
                <w:sz w:val="22"/>
                <w:szCs w:val="22"/>
                <w:u w:val="single"/>
              </w:rPr>
              <w:t>0</w:t>
            </w:r>
            <w:r w:rsidR="00B877CA" w:rsidRPr="008376DF">
              <w:rPr>
                <w:rFonts w:cs="Times New Roman"/>
                <w:sz w:val="22"/>
                <w:szCs w:val="22"/>
                <w:u w:val="single"/>
              </w:rPr>
              <w:t>,</w:t>
            </w:r>
            <w:r w:rsidRPr="008376DF">
              <w:rPr>
                <w:rFonts w:cs="Times New Roman"/>
                <w:sz w:val="22"/>
                <w:szCs w:val="22"/>
                <w:u w:val="single"/>
              </w:rPr>
              <w:t xml:space="preserve"> </w:t>
            </w:r>
            <w:r w:rsidR="00772A94">
              <w:rPr>
                <w:rFonts w:cs="Times New Roman"/>
                <w:sz w:val="22"/>
                <w:szCs w:val="22"/>
                <w:u w:val="single"/>
              </w:rPr>
              <w:t>202</w:t>
            </w:r>
            <w:r w:rsidR="00150236">
              <w:rPr>
                <w:rFonts w:cs="Times New Roman"/>
                <w:sz w:val="22"/>
                <w:szCs w:val="22"/>
                <w:u w:val="single"/>
              </w:rPr>
              <w:t>6</w:t>
            </w:r>
          </w:p>
        </w:tc>
        <w:tc>
          <w:tcPr>
            <w:tcW w:w="1418" w:type="dxa"/>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706E0" w:rsidRPr="00515545" w14:paraId="1FECF269" w14:textId="77777777" w:rsidTr="0048323E">
        <w:tc>
          <w:tcPr>
            <w:tcW w:w="4786" w:type="dxa"/>
            <w:vAlign w:val="bottom"/>
          </w:tcPr>
          <w:p w14:paraId="4CABE1A2"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78FBDBE4" w14:textId="062BC058" w:rsidR="00E706E0" w:rsidRPr="00515545" w:rsidRDefault="006D28E3"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6D28E3">
              <w:rPr>
                <w:rFonts w:cs="Times New Roman"/>
                <w:sz w:val="22"/>
                <w:szCs w:val="22"/>
              </w:rPr>
              <w:t>4,386,187</w:t>
            </w:r>
          </w:p>
        </w:tc>
        <w:tc>
          <w:tcPr>
            <w:tcW w:w="236" w:type="dxa"/>
            <w:vAlign w:val="bottom"/>
          </w:tcPr>
          <w:p w14:paraId="712FA41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BB65C9F" w14:textId="74D82553" w:rsidR="00E706E0" w:rsidRPr="00515545" w:rsidRDefault="00A96B9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96B99">
              <w:rPr>
                <w:rFonts w:cs="Times New Roman"/>
                <w:sz w:val="22"/>
                <w:szCs w:val="22"/>
              </w:rPr>
              <w:t>1,323,197</w:t>
            </w:r>
          </w:p>
        </w:tc>
        <w:tc>
          <w:tcPr>
            <w:tcW w:w="236" w:type="dxa"/>
            <w:vAlign w:val="bottom"/>
          </w:tcPr>
          <w:p w14:paraId="2E0C130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20420600" w14:textId="14BE2905" w:rsidR="00E706E0" w:rsidRPr="00515545" w:rsidRDefault="00773B13"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773B13">
              <w:rPr>
                <w:rFonts w:cs="Times New Roman"/>
                <w:sz w:val="22"/>
                <w:szCs w:val="22"/>
              </w:rPr>
              <w:t>5,709,384</w:t>
            </w:r>
          </w:p>
        </w:tc>
      </w:tr>
      <w:tr w:rsidR="00E706E0" w:rsidRPr="00515545" w14:paraId="0B1064EE" w14:textId="77777777" w:rsidTr="0048323E">
        <w:tc>
          <w:tcPr>
            <w:tcW w:w="4786" w:type="dxa"/>
            <w:vAlign w:val="bottom"/>
          </w:tcPr>
          <w:p w14:paraId="601C79C3"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3F7822F4" w14:textId="4A98DABE" w:rsidR="00E706E0" w:rsidRPr="00515545" w:rsidRDefault="00ED1578" w:rsidP="00ED1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D1578">
              <w:rPr>
                <w:rFonts w:cs="Times New Roman"/>
                <w:sz w:val="22"/>
                <w:szCs w:val="22"/>
              </w:rPr>
              <w:t>162,152</w:t>
            </w:r>
          </w:p>
        </w:tc>
        <w:tc>
          <w:tcPr>
            <w:tcW w:w="236" w:type="dxa"/>
            <w:vAlign w:val="bottom"/>
          </w:tcPr>
          <w:p w14:paraId="7EE1C0CE"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35AE9AB2" w14:textId="4CAFC716" w:rsidR="00E706E0" w:rsidRPr="00515545" w:rsidRDefault="007273CA"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7273CA">
              <w:rPr>
                <w:rFonts w:cs="Times New Roman"/>
                <w:sz w:val="22"/>
                <w:szCs w:val="22"/>
              </w:rPr>
              <w:t>187,429</w:t>
            </w:r>
          </w:p>
        </w:tc>
        <w:tc>
          <w:tcPr>
            <w:tcW w:w="236" w:type="dxa"/>
            <w:vAlign w:val="bottom"/>
          </w:tcPr>
          <w:p w14:paraId="06715BE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5DEAFF0" w14:textId="5114EA3C" w:rsidR="00E706E0" w:rsidRPr="00515545" w:rsidRDefault="00822F40"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822F40">
              <w:rPr>
                <w:rFonts w:cs="Times New Roman"/>
                <w:sz w:val="22"/>
                <w:szCs w:val="22"/>
              </w:rPr>
              <w:t>349,581</w:t>
            </w:r>
          </w:p>
        </w:tc>
      </w:tr>
      <w:tr w:rsidR="00F45BFA" w:rsidRPr="00515545" w14:paraId="7862A60E" w14:textId="77777777" w:rsidTr="0048323E">
        <w:tc>
          <w:tcPr>
            <w:tcW w:w="4786" w:type="dxa"/>
            <w:vAlign w:val="bottom"/>
          </w:tcPr>
          <w:p w14:paraId="0EFCB0AB"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0F12381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8FD6A2B"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3CDEE1D7"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D8AD65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624E7EC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F45BFA" w:rsidRPr="00515545" w14:paraId="1EB23E2F" w14:textId="77777777" w:rsidTr="0048323E">
        <w:tc>
          <w:tcPr>
            <w:tcW w:w="4786" w:type="dxa"/>
            <w:vAlign w:val="bottom"/>
          </w:tcPr>
          <w:p w14:paraId="7B895A66" w14:textId="3971285A"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 xml:space="preserve">At December 31, </w:t>
            </w:r>
            <w:r w:rsidR="00772A94">
              <w:rPr>
                <w:rFonts w:cs="Times New Roman"/>
                <w:sz w:val="22"/>
                <w:szCs w:val="22"/>
                <w:u w:val="single"/>
              </w:rPr>
              <w:t>202</w:t>
            </w:r>
            <w:r w:rsidR="00150236">
              <w:rPr>
                <w:rFonts w:cs="Times New Roman"/>
                <w:sz w:val="22"/>
                <w:szCs w:val="22"/>
                <w:u w:val="single"/>
              </w:rPr>
              <w:t>5</w:t>
            </w:r>
          </w:p>
        </w:tc>
        <w:tc>
          <w:tcPr>
            <w:tcW w:w="1418" w:type="dxa"/>
            <w:vAlign w:val="bottom"/>
          </w:tcPr>
          <w:p w14:paraId="5F5DE9D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30E202BA"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98F76E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FD26EB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6EF202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D42F6B" w:rsidRPr="00515545" w14:paraId="1ACBA332" w14:textId="77777777" w:rsidTr="0048323E">
        <w:tc>
          <w:tcPr>
            <w:tcW w:w="4786" w:type="dxa"/>
            <w:vAlign w:val="bottom"/>
          </w:tcPr>
          <w:p w14:paraId="370850C4"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550F31D0" w14:textId="6AC2C4C0" w:rsidR="00D42F6B" w:rsidRPr="00515545" w:rsidRDefault="00F73DD7"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4,505,104</w:t>
            </w:r>
          </w:p>
        </w:tc>
        <w:tc>
          <w:tcPr>
            <w:tcW w:w="236" w:type="dxa"/>
            <w:vAlign w:val="bottom"/>
          </w:tcPr>
          <w:p w14:paraId="42F6E4C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4B2CB68" w14:textId="21461612" w:rsidR="00D42F6B" w:rsidRPr="00A42DB0" w:rsidRDefault="00F73DD7"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heme="minorBidi"/>
                <w:sz w:val="22"/>
                <w:szCs w:val="22"/>
                <w:cs/>
              </w:rPr>
            </w:pPr>
            <w:r>
              <w:rPr>
                <w:rFonts w:cstheme="minorBidi"/>
                <w:sz w:val="22"/>
                <w:szCs w:val="22"/>
              </w:rPr>
              <w:t>1,138,406</w:t>
            </w:r>
          </w:p>
        </w:tc>
        <w:tc>
          <w:tcPr>
            <w:tcW w:w="236" w:type="dxa"/>
            <w:vAlign w:val="bottom"/>
          </w:tcPr>
          <w:p w14:paraId="2A3221F6"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04D914A" w14:textId="12C13A34" w:rsidR="00D42F6B" w:rsidRPr="00515545" w:rsidRDefault="00F73DD7"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Pr>
                <w:rFonts w:cs="Times New Roman"/>
                <w:sz w:val="22"/>
                <w:szCs w:val="22"/>
              </w:rPr>
              <w:t>5,643,510</w:t>
            </w:r>
          </w:p>
        </w:tc>
      </w:tr>
      <w:tr w:rsidR="00D42F6B" w:rsidRPr="00515545" w14:paraId="4A94D42C" w14:textId="77777777" w:rsidTr="0048323E">
        <w:tc>
          <w:tcPr>
            <w:tcW w:w="4786" w:type="dxa"/>
            <w:vAlign w:val="bottom"/>
          </w:tcPr>
          <w:p w14:paraId="11406A71"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6F402A25" w14:textId="6476466B" w:rsidR="00D42F6B" w:rsidRPr="00515545" w:rsidRDefault="00F73DD7"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180,401</w:t>
            </w:r>
          </w:p>
        </w:tc>
        <w:tc>
          <w:tcPr>
            <w:tcW w:w="236" w:type="dxa"/>
            <w:vAlign w:val="bottom"/>
          </w:tcPr>
          <w:p w14:paraId="0B9DB705"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C82EBBF" w14:textId="685AA10C" w:rsidR="00D42F6B" w:rsidRPr="00515545" w:rsidRDefault="00F73DD7"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117,425</w:t>
            </w:r>
          </w:p>
        </w:tc>
        <w:tc>
          <w:tcPr>
            <w:tcW w:w="236" w:type="dxa"/>
            <w:vAlign w:val="bottom"/>
          </w:tcPr>
          <w:p w14:paraId="059AC95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E29F47B" w14:textId="73FACCE1" w:rsidR="00D42F6B" w:rsidRPr="00515545" w:rsidRDefault="00F73DD7"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Pr>
                <w:rFonts w:cs="Times New Roman"/>
                <w:sz w:val="22"/>
                <w:szCs w:val="22"/>
              </w:rPr>
              <w:t>297,826</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42BD56FB" w14:textId="1C202814" w:rsidR="00F1262E" w:rsidRPr="0043001D" w:rsidRDefault="00EE1998" w:rsidP="00F1262E">
      <w:pPr>
        <w:spacing w:line="240" w:lineRule="auto"/>
        <w:jc w:val="thaiDistribute"/>
        <w:rPr>
          <w:rFonts w:cstheme="minorBidi"/>
          <w:sz w:val="22"/>
          <w:szCs w:val="22"/>
          <w:cs/>
        </w:rPr>
      </w:pPr>
      <w:r>
        <w:rPr>
          <w:rFonts w:cs="Times New Roman"/>
          <w:sz w:val="22"/>
          <w:szCs w:val="22"/>
        </w:rPr>
        <w:t>The Group</w:t>
      </w:r>
      <w:r w:rsidR="00F1262E">
        <w:rPr>
          <w:rFonts w:cs="Times New Roman"/>
          <w:sz w:val="22"/>
          <w:szCs w:val="22"/>
        </w:rPr>
        <w:t xml:space="preserve"> had fixed assets and intangible </w:t>
      </w:r>
      <w:r w:rsidR="007D1795">
        <w:rPr>
          <w:rFonts w:cs="Times New Roman"/>
          <w:sz w:val="22"/>
          <w:szCs w:val="22"/>
        </w:rPr>
        <w:t>assets</w:t>
      </w:r>
      <w:r w:rsidR="0043001D">
        <w:rPr>
          <w:rFonts w:cs="Times New Roman"/>
          <w:sz w:val="22"/>
          <w:szCs w:val="22"/>
        </w:rPr>
        <w:t xml:space="preserve"> </w:t>
      </w:r>
      <w:r w:rsidR="007D1795">
        <w:rPr>
          <w:sz w:val="22"/>
          <w:szCs w:val="28"/>
        </w:rPr>
        <w:t>abroad</w:t>
      </w:r>
      <w:r w:rsidR="00AB4DC7">
        <w:rPr>
          <w:sz w:val="22"/>
          <w:szCs w:val="28"/>
        </w:rPr>
        <w:t xml:space="preserve"> </w:t>
      </w:r>
      <w:r w:rsidR="00F1262E">
        <w:rPr>
          <w:rFonts w:cs="Times New Roman"/>
          <w:sz w:val="22"/>
          <w:szCs w:val="22"/>
        </w:rPr>
        <w:t xml:space="preserve">as at </w:t>
      </w:r>
      <w:r w:rsidR="00110385">
        <w:rPr>
          <w:rFonts w:cs="Times New Roman"/>
          <w:sz w:val="22"/>
          <w:szCs w:val="22"/>
        </w:rPr>
        <w:t>June</w:t>
      </w:r>
      <w:r w:rsidR="00F1262E">
        <w:rPr>
          <w:rFonts w:cs="Times New Roman"/>
          <w:sz w:val="22"/>
          <w:szCs w:val="22"/>
        </w:rPr>
        <w:t xml:space="preserve"> 3</w:t>
      </w:r>
      <w:r w:rsidR="00110385">
        <w:rPr>
          <w:rFonts w:cs="Times New Roman"/>
          <w:sz w:val="22"/>
          <w:szCs w:val="22"/>
        </w:rPr>
        <w:t>0</w:t>
      </w:r>
      <w:r w:rsidR="00F1262E">
        <w:rPr>
          <w:rFonts w:cs="Times New Roman"/>
          <w:sz w:val="22"/>
          <w:szCs w:val="22"/>
        </w:rPr>
        <w:t>, 2026 and December 31, 2025 as</w:t>
      </w:r>
      <w:r w:rsidR="000D7840">
        <w:rPr>
          <w:rFonts w:cstheme="minorBidi" w:hint="cs"/>
          <w:sz w:val="22"/>
          <w:szCs w:val="22"/>
          <w:cs/>
        </w:rPr>
        <w:t xml:space="preserve"> </w:t>
      </w:r>
      <w:r w:rsidR="00F1262E">
        <w:rPr>
          <w:rFonts w:cs="Times New Roman"/>
          <w:sz w:val="22"/>
          <w:szCs w:val="22"/>
        </w:rPr>
        <w:t>follows:</w:t>
      </w:r>
    </w:p>
    <w:p w14:paraId="2F586D1B" w14:textId="77777777" w:rsidR="00F1262E" w:rsidRDefault="00F1262E" w:rsidP="00D42F6B">
      <w:pPr>
        <w:tabs>
          <w:tab w:val="clear" w:pos="454"/>
          <w:tab w:val="left" w:pos="0"/>
          <w:tab w:val="left" w:pos="142"/>
        </w:tabs>
        <w:jc w:val="both"/>
        <w:rPr>
          <w:rFonts w:cs="Times New Roman"/>
          <w:sz w:val="22"/>
          <w:szCs w:val="22"/>
        </w:rPr>
      </w:pPr>
    </w:p>
    <w:tbl>
      <w:tblPr>
        <w:tblW w:w="9342" w:type="dxa"/>
        <w:tblLook w:val="04A0" w:firstRow="1" w:lastRow="0" w:firstColumn="1" w:lastColumn="0" w:noHBand="0" w:noVBand="1"/>
      </w:tblPr>
      <w:tblGrid>
        <w:gridCol w:w="5481"/>
        <w:gridCol w:w="236"/>
        <w:gridCol w:w="1640"/>
        <w:gridCol w:w="236"/>
        <w:gridCol w:w="1749"/>
      </w:tblGrid>
      <w:tr w:rsidR="00F1262E" w:rsidRPr="002A2373" w14:paraId="4026727F" w14:textId="77777777" w:rsidTr="008018C2">
        <w:tc>
          <w:tcPr>
            <w:tcW w:w="5481" w:type="dxa"/>
          </w:tcPr>
          <w:p w14:paraId="373BE5D3"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0FEC97E3" w14:textId="77777777" w:rsidR="00F1262E" w:rsidRPr="002A2373" w:rsidRDefault="00F1262E" w:rsidP="008018C2">
            <w:pPr>
              <w:spacing w:line="240" w:lineRule="auto"/>
              <w:jc w:val="both"/>
              <w:rPr>
                <w:rFonts w:cs="Times New Roman"/>
                <w:sz w:val="22"/>
                <w:szCs w:val="22"/>
                <w:highlight w:val="yellow"/>
              </w:rPr>
            </w:pPr>
          </w:p>
        </w:tc>
        <w:tc>
          <w:tcPr>
            <w:tcW w:w="3625" w:type="dxa"/>
            <w:gridSpan w:val="3"/>
          </w:tcPr>
          <w:p w14:paraId="028B96D7" w14:textId="77777777" w:rsidR="00F1262E" w:rsidRPr="002A2373" w:rsidRDefault="00F1262E" w:rsidP="008018C2">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F1262E" w:rsidRPr="002A2373" w14:paraId="3C808DB0" w14:textId="77777777" w:rsidTr="008018C2">
        <w:tc>
          <w:tcPr>
            <w:tcW w:w="5481" w:type="dxa"/>
          </w:tcPr>
          <w:p w14:paraId="1E035B6A"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01D6C3DC" w14:textId="77777777" w:rsidR="00F1262E" w:rsidRPr="002A2373" w:rsidRDefault="00F1262E" w:rsidP="008018C2">
            <w:pPr>
              <w:spacing w:line="240" w:lineRule="auto"/>
              <w:jc w:val="both"/>
              <w:rPr>
                <w:rFonts w:cs="Times New Roman"/>
                <w:sz w:val="22"/>
                <w:szCs w:val="22"/>
                <w:highlight w:val="yellow"/>
              </w:rPr>
            </w:pPr>
          </w:p>
        </w:tc>
        <w:tc>
          <w:tcPr>
            <w:tcW w:w="3625" w:type="dxa"/>
            <w:gridSpan w:val="3"/>
            <w:tcBorders>
              <w:bottom w:val="single" w:sz="4" w:space="0" w:color="auto"/>
            </w:tcBorders>
          </w:tcPr>
          <w:p w14:paraId="272473F0" w14:textId="77777777" w:rsidR="00F1262E" w:rsidRDefault="00F1262E" w:rsidP="008018C2">
            <w:pPr>
              <w:spacing w:line="240" w:lineRule="auto"/>
              <w:jc w:val="center"/>
              <w:rPr>
                <w:rFonts w:cs="Times New Roman"/>
                <w:sz w:val="22"/>
                <w:szCs w:val="22"/>
              </w:rPr>
            </w:pPr>
            <w:r w:rsidRPr="002A2373">
              <w:rPr>
                <w:rFonts w:cs="Times New Roman"/>
                <w:sz w:val="22"/>
                <w:szCs w:val="22"/>
              </w:rPr>
              <w:t>(In Thousand Baht)</w:t>
            </w:r>
          </w:p>
        </w:tc>
      </w:tr>
      <w:tr w:rsidR="00F1262E" w:rsidRPr="002A2373" w14:paraId="18FD37E5" w14:textId="77777777" w:rsidTr="008018C2">
        <w:tc>
          <w:tcPr>
            <w:tcW w:w="5481" w:type="dxa"/>
          </w:tcPr>
          <w:p w14:paraId="2AC87F11"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68BF78C1" w14:textId="77777777" w:rsidR="00F1262E" w:rsidRPr="002A2373" w:rsidRDefault="00F1262E" w:rsidP="008018C2">
            <w:pPr>
              <w:spacing w:line="240" w:lineRule="auto"/>
              <w:jc w:val="center"/>
              <w:rPr>
                <w:rFonts w:cs="Times New Roman"/>
                <w:sz w:val="22"/>
                <w:szCs w:val="22"/>
              </w:rPr>
            </w:pPr>
          </w:p>
        </w:tc>
        <w:tc>
          <w:tcPr>
            <w:tcW w:w="1640" w:type="dxa"/>
            <w:tcBorders>
              <w:top w:val="single" w:sz="4" w:space="0" w:color="auto"/>
            </w:tcBorders>
          </w:tcPr>
          <w:p w14:paraId="14886C31" w14:textId="1F15FEDF" w:rsidR="00F1262E" w:rsidRPr="002A2373" w:rsidRDefault="00110385" w:rsidP="008018C2">
            <w:pPr>
              <w:spacing w:line="240" w:lineRule="auto"/>
              <w:jc w:val="center"/>
              <w:rPr>
                <w:rFonts w:cs="Times New Roman"/>
                <w:sz w:val="22"/>
                <w:szCs w:val="22"/>
              </w:rPr>
            </w:pPr>
            <w:r>
              <w:rPr>
                <w:rFonts w:cs="Times New Roman"/>
                <w:sz w:val="22"/>
                <w:szCs w:val="22"/>
              </w:rPr>
              <w:t>June</w:t>
            </w:r>
            <w:r w:rsidR="00F1262E" w:rsidRPr="00CC440B">
              <w:rPr>
                <w:rFonts w:cs="Times New Roman"/>
                <w:sz w:val="22"/>
                <w:szCs w:val="22"/>
              </w:rPr>
              <w:t xml:space="preserve"> 3</w:t>
            </w:r>
            <w:r>
              <w:rPr>
                <w:rFonts w:cs="Times New Roman"/>
                <w:sz w:val="22"/>
                <w:szCs w:val="22"/>
              </w:rPr>
              <w:t>0</w:t>
            </w:r>
            <w:r w:rsidR="00F1262E">
              <w:rPr>
                <w:rFonts w:cs="Times New Roman"/>
                <w:sz w:val="22"/>
                <w:szCs w:val="22"/>
              </w:rPr>
              <w:t>,</w:t>
            </w:r>
          </w:p>
        </w:tc>
        <w:tc>
          <w:tcPr>
            <w:tcW w:w="236" w:type="dxa"/>
            <w:tcBorders>
              <w:top w:val="single" w:sz="4" w:space="0" w:color="auto"/>
            </w:tcBorders>
          </w:tcPr>
          <w:p w14:paraId="50AB52BD" w14:textId="77777777" w:rsidR="00F1262E" w:rsidRPr="002A2373" w:rsidRDefault="00F1262E" w:rsidP="008018C2">
            <w:pPr>
              <w:spacing w:line="240" w:lineRule="auto"/>
              <w:jc w:val="center"/>
              <w:rPr>
                <w:rFonts w:cs="Times New Roman"/>
                <w:sz w:val="22"/>
                <w:szCs w:val="22"/>
              </w:rPr>
            </w:pPr>
          </w:p>
        </w:tc>
        <w:tc>
          <w:tcPr>
            <w:tcW w:w="1749" w:type="dxa"/>
            <w:tcBorders>
              <w:top w:val="single" w:sz="4" w:space="0" w:color="auto"/>
            </w:tcBorders>
          </w:tcPr>
          <w:p w14:paraId="57920CAD" w14:textId="77777777" w:rsidR="00F1262E" w:rsidRPr="002A2373" w:rsidRDefault="00F1262E" w:rsidP="008018C2">
            <w:pPr>
              <w:spacing w:line="240" w:lineRule="auto"/>
              <w:jc w:val="center"/>
              <w:rPr>
                <w:rFonts w:cs="Times New Roman"/>
                <w:sz w:val="22"/>
                <w:szCs w:val="22"/>
              </w:rPr>
            </w:pPr>
            <w:r w:rsidRPr="00CC440B">
              <w:rPr>
                <w:rFonts w:cs="Times New Roman"/>
                <w:sz w:val="22"/>
                <w:szCs w:val="22"/>
              </w:rPr>
              <w:t>December 31,</w:t>
            </w:r>
          </w:p>
        </w:tc>
      </w:tr>
      <w:tr w:rsidR="00F1262E" w:rsidRPr="002A2373" w14:paraId="1E1AD726" w14:textId="77777777" w:rsidTr="008018C2">
        <w:tc>
          <w:tcPr>
            <w:tcW w:w="5481" w:type="dxa"/>
          </w:tcPr>
          <w:p w14:paraId="45560703"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1057C81F" w14:textId="77777777" w:rsidR="00F1262E" w:rsidRPr="002A2373" w:rsidRDefault="00F1262E" w:rsidP="008018C2">
            <w:pPr>
              <w:spacing w:line="240" w:lineRule="auto"/>
              <w:jc w:val="center"/>
              <w:rPr>
                <w:rFonts w:cs="Times New Roman"/>
                <w:sz w:val="22"/>
                <w:szCs w:val="22"/>
              </w:rPr>
            </w:pPr>
          </w:p>
        </w:tc>
        <w:tc>
          <w:tcPr>
            <w:tcW w:w="1640" w:type="dxa"/>
            <w:tcBorders>
              <w:bottom w:val="single" w:sz="4" w:space="0" w:color="auto"/>
            </w:tcBorders>
          </w:tcPr>
          <w:p w14:paraId="12A5126C" w14:textId="77777777" w:rsidR="00F1262E" w:rsidRDefault="00F1262E" w:rsidP="008018C2">
            <w:pPr>
              <w:spacing w:line="240" w:lineRule="auto"/>
              <w:jc w:val="center"/>
              <w:rPr>
                <w:rFonts w:cs="Times New Roman"/>
                <w:sz w:val="22"/>
                <w:szCs w:val="22"/>
              </w:rPr>
            </w:pPr>
            <w:r>
              <w:rPr>
                <w:rFonts w:cs="Times New Roman"/>
                <w:sz w:val="22"/>
                <w:szCs w:val="22"/>
              </w:rPr>
              <w:t>2026</w:t>
            </w:r>
          </w:p>
        </w:tc>
        <w:tc>
          <w:tcPr>
            <w:tcW w:w="236" w:type="dxa"/>
          </w:tcPr>
          <w:p w14:paraId="61C085CF" w14:textId="77777777" w:rsidR="00F1262E" w:rsidRPr="002A2373" w:rsidRDefault="00F1262E" w:rsidP="008018C2">
            <w:pPr>
              <w:spacing w:line="240" w:lineRule="auto"/>
              <w:jc w:val="center"/>
              <w:rPr>
                <w:rFonts w:cs="Times New Roman"/>
                <w:sz w:val="22"/>
                <w:szCs w:val="22"/>
              </w:rPr>
            </w:pPr>
          </w:p>
        </w:tc>
        <w:tc>
          <w:tcPr>
            <w:tcW w:w="1749" w:type="dxa"/>
            <w:tcBorders>
              <w:bottom w:val="single" w:sz="4" w:space="0" w:color="auto"/>
            </w:tcBorders>
          </w:tcPr>
          <w:p w14:paraId="31DA4877" w14:textId="77777777" w:rsidR="00F1262E" w:rsidRDefault="00F1262E" w:rsidP="008018C2">
            <w:pPr>
              <w:spacing w:line="240" w:lineRule="auto"/>
              <w:jc w:val="center"/>
              <w:rPr>
                <w:rFonts w:cs="Times New Roman"/>
                <w:sz w:val="22"/>
                <w:szCs w:val="22"/>
              </w:rPr>
            </w:pPr>
            <w:r>
              <w:rPr>
                <w:rFonts w:cs="Times New Roman"/>
                <w:sz w:val="22"/>
                <w:szCs w:val="22"/>
              </w:rPr>
              <w:t>2025</w:t>
            </w:r>
          </w:p>
        </w:tc>
      </w:tr>
      <w:tr w:rsidR="00F1262E" w:rsidRPr="002A2373" w14:paraId="7A9F6928" w14:textId="77777777" w:rsidTr="00496130">
        <w:trPr>
          <w:trHeight w:hRule="exact" w:val="204"/>
        </w:trPr>
        <w:tc>
          <w:tcPr>
            <w:tcW w:w="5481" w:type="dxa"/>
          </w:tcPr>
          <w:p w14:paraId="06BC7F16"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Pr>
                <w:rFonts w:cs="Times New Roman"/>
                <w:sz w:val="22"/>
                <w:szCs w:val="22"/>
              </w:rPr>
            </w:pPr>
          </w:p>
        </w:tc>
        <w:tc>
          <w:tcPr>
            <w:tcW w:w="236" w:type="dxa"/>
          </w:tcPr>
          <w:p w14:paraId="08641DE7"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03DBCF29"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2A6F9C4"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7AC88B92"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F1262E" w:rsidRPr="002A2373" w14:paraId="59DE7DDC" w14:textId="77777777" w:rsidTr="008018C2">
        <w:tc>
          <w:tcPr>
            <w:tcW w:w="5481" w:type="dxa"/>
            <w:vAlign w:val="bottom"/>
          </w:tcPr>
          <w:p w14:paraId="50920CF4" w14:textId="77777777" w:rsidR="00F1262E" w:rsidRPr="001F2265" w:rsidRDefault="00F1262E" w:rsidP="008018C2">
            <w:pPr>
              <w:spacing w:line="240" w:lineRule="auto"/>
              <w:ind w:left="-108"/>
              <w:jc w:val="both"/>
              <w:rPr>
                <w:rFonts w:cs="Times New Roman"/>
                <w:sz w:val="22"/>
                <w:szCs w:val="22"/>
                <w:highlight w:val="yellow"/>
              </w:rPr>
            </w:pPr>
            <w:r w:rsidRPr="005B1785">
              <w:rPr>
                <w:rFonts w:cs="Times New Roman"/>
                <w:color w:val="000000"/>
                <w:sz w:val="22"/>
                <w:szCs w:val="22"/>
              </w:rPr>
              <w:t>Cambodia</w:t>
            </w:r>
          </w:p>
        </w:tc>
        <w:tc>
          <w:tcPr>
            <w:tcW w:w="236" w:type="dxa"/>
          </w:tcPr>
          <w:p w14:paraId="0E07DC5D" w14:textId="77777777" w:rsidR="00F1262E" w:rsidRPr="002A2373" w:rsidRDefault="00F1262E" w:rsidP="008018C2">
            <w:pPr>
              <w:spacing w:line="240" w:lineRule="auto"/>
              <w:jc w:val="both"/>
              <w:rPr>
                <w:rFonts w:cs="Times New Roman"/>
                <w:sz w:val="22"/>
                <w:szCs w:val="22"/>
                <w:highlight w:val="yellow"/>
              </w:rPr>
            </w:pPr>
          </w:p>
        </w:tc>
        <w:tc>
          <w:tcPr>
            <w:tcW w:w="1640" w:type="dxa"/>
            <w:vAlign w:val="bottom"/>
          </w:tcPr>
          <w:p w14:paraId="5E9D8897" w14:textId="3F77966E" w:rsidR="00F1262E" w:rsidRPr="002A2373" w:rsidRDefault="00837E5D" w:rsidP="008018C2">
            <w:pPr>
              <w:tabs>
                <w:tab w:val="clear" w:pos="907"/>
                <w:tab w:val="left" w:pos="1283"/>
              </w:tabs>
              <w:ind w:right="170"/>
              <w:jc w:val="right"/>
              <w:rPr>
                <w:rFonts w:cs="Times New Roman"/>
                <w:sz w:val="22"/>
                <w:szCs w:val="22"/>
              </w:rPr>
            </w:pPr>
            <w:r w:rsidRPr="00837E5D">
              <w:rPr>
                <w:rFonts w:cs="Times New Roman"/>
                <w:sz w:val="22"/>
                <w:szCs w:val="22"/>
              </w:rPr>
              <w:t>19,075</w:t>
            </w:r>
          </w:p>
        </w:tc>
        <w:tc>
          <w:tcPr>
            <w:tcW w:w="236" w:type="dxa"/>
          </w:tcPr>
          <w:p w14:paraId="5C8DFA85" w14:textId="77777777" w:rsidR="00F1262E" w:rsidRPr="002A2373" w:rsidRDefault="00F1262E" w:rsidP="008018C2">
            <w:pPr>
              <w:spacing w:line="240" w:lineRule="auto"/>
              <w:jc w:val="both"/>
              <w:rPr>
                <w:rFonts w:cs="Times New Roman"/>
                <w:sz w:val="22"/>
                <w:szCs w:val="22"/>
                <w:highlight w:val="yellow"/>
              </w:rPr>
            </w:pPr>
          </w:p>
        </w:tc>
        <w:tc>
          <w:tcPr>
            <w:tcW w:w="1749" w:type="dxa"/>
            <w:vAlign w:val="bottom"/>
          </w:tcPr>
          <w:p w14:paraId="4DD0AF36" w14:textId="77777777" w:rsidR="00F1262E" w:rsidRPr="002A2373" w:rsidRDefault="00F1262E" w:rsidP="008018C2">
            <w:pPr>
              <w:tabs>
                <w:tab w:val="clear" w:pos="907"/>
                <w:tab w:val="left" w:pos="1283"/>
              </w:tabs>
              <w:ind w:right="170"/>
              <w:jc w:val="right"/>
              <w:rPr>
                <w:rFonts w:cs="Times New Roman"/>
                <w:sz w:val="22"/>
                <w:szCs w:val="22"/>
              </w:rPr>
            </w:pPr>
            <w:r>
              <w:rPr>
                <w:rFonts w:cs="Times New Roman"/>
                <w:sz w:val="22"/>
                <w:szCs w:val="22"/>
              </w:rPr>
              <w:t>18,989</w:t>
            </w:r>
          </w:p>
        </w:tc>
      </w:tr>
      <w:tr w:rsidR="00F1262E" w:rsidRPr="002A2373" w14:paraId="7BD6D9F3" w14:textId="77777777" w:rsidTr="008018C2">
        <w:tc>
          <w:tcPr>
            <w:tcW w:w="5481" w:type="dxa"/>
            <w:vAlign w:val="bottom"/>
          </w:tcPr>
          <w:p w14:paraId="478F598E" w14:textId="77777777" w:rsidR="00F1262E" w:rsidRDefault="00F1262E" w:rsidP="008018C2">
            <w:pPr>
              <w:spacing w:line="240" w:lineRule="auto"/>
              <w:ind w:left="-108"/>
              <w:jc w:val="both"/>
              <w:rPr>
                <w:rFonts w:cs="Times New Roman"/>
                <w:sz w:val="22"/>
                <w:szCs w:val="22"/>
              </w:rPr>
            </w:pPr>
            <w:r w:rsidRPr="005B1785">
              <w:rPr>
                <w:rFonts w:cs="Times New Roman"/>
                <w:color w:val="000000"/>
                <w:sz w:val="22"/>
                <w:szCs w:val="22"/>
              </w:rPr>
              <w:t>Lao PDR</w:t>
            </w:r>
          </w:p>
        </w:tc>
        <w:tc>
          <w:tcPr>
            <w:tcW w:w="236" w:type="dxa"/>
          </w:tcPr>
          <w:p w14:paraId="616B875B" w14:textId="77777777" w:rsidR="00F1262E" w:rsidRPr="002A2373" w:rsidRDefault="00F1262E" w:rsidP="008018C2">
            <w:pPr>
              <w:spacing w:line="240" w:lineRule="auto"/>
              <w:jc w:val="both"/>
              <w:rPr>
                <w:rFonts w:cs="Times New Roman"/>
                <w:sz w:val="22"/>
                <w:szCs w:val="22"/>
                <w:highlight w:val="yellow"/>
              </w:rPr>
            </w:pPr>
          </w:p>
        </w:tc>
        <w:tc>
          <w:tcPr>
            <w:tcW w:w="1640" w:type="dxa"/>
            <w:tcBorders>
              <w:bottom w:val="single" w:sz="4" w:space="0" w:color="auto"/>
            </w:tcBorders>
            <w:vAlign w:val="bottom"/>
          </w:tcPr>
          <w:p w14:paraId="7534A80A" w14:textId="66A1BA6A" w:rsidR="00F1262E" w:rsidRDefault="00E81D26" w:rsidP="008018C2">
            <w:pPr>
              <w:tabs>
                <w:tab w:val="clear" w:pos="907"/>
                <w:tab w:val="left" w:pos="1283"/>
              </w:tabs>
              <w:ind w:right="170"/>
              <w:jc w:val="right"/>
              <w:rPr>
                <w:rFonts w:cs="Times New Roman"/>
                <w:sz w:val="22"/>
                <w:szCs w:val="22"/>
              </w:rPr>
            </w:pPr>
            <w:r w:rsidRPr="00E81D26">
              <w:rPr>
                <w:rFonts w:cs="Times New Roman"/>
                <w:sz w:val="22"/>
                <w:szCs w:val="22"/>
              </w:rPr>
              <w:t>880</w:t>
            </w:r>
          </w:p>
        </w:tc>
        <w:tc>
          <w:tcPr>
            <w:tcW w:w="236" w:type="dxa"/>
          </w:tcPr>
          <w:p w14:paraId="001F7CC0" w14:textId="77777777" w:rsidR="00F1262E" w:rsidRPr="002A2373" w:rsidRDefault="00F1262E" w:rsidP="008018C2">
            <w:pPr>
              <w:spacing w:line="240" w:lineRule="auto"/>
              <w:jc w:val="both"/>
              <w:rPr>
                <w:rFonts w:cs="Times New Roman"/>
                <w:sz w:val="22"/>
                <w:szCs w:val="22"/>
                <w:highlight w:val="yellow"/>
              </w:rPr>
            </w:pPr>
          </w:p>
        </w:tc>
        <w:tc>
          <w:tcPr>
            <w:tcW w:w="1749" w:type="dxa"/>
            <w:tcBorders>
              <w:bottom w:val="single" w:sz="4" w:space="0" w:color="auto"/>
            </w:tcBorders>
            <w:vAlign w:val="bottom"/>
          </w:tcPr>
          <w:p w14:paraId="530181A1" w14:textId="77777777" w:rsidR="00F1262E" w:rsidRDefault="00F1262E" w:rsidP="008018C2">
            <w:pPr>
              <w:tabs>
                <w:tab w:val="clear" w:pos="907"/>
                <w:tab w:val="left" w:pos="1283"/>
              </w:tabs>
              <w:ind w:right="170"/>
              <w:jc w:val="right"/>
              <w:rPr>
                <w:rFonts w:cs="Times New Roman"/>
                <w:sz w:val="22"/>
                <w:szCs w:val="22"/>
              </w:rPr>
            </w:pPr>
            <w:r>
              <w:rPr>
                <w:rFonts w:cs="Times New Roman"/>
                <w:sz w:val="22"/>
                <w:szCs w:val="22"/>
              </w:rPr>
              <w:t>372</w:t>
            </w:r>
          </w:p>
        </w:tc>
      </w:tr>
      <w:tr w:rsidR="00F1262E" w:rsidRPr="002A2373" w14:paraId="4BDBEA8A" w14:textId="77777777" w:rsidTr="008018C2">
        <w:tc>
          <w:tcPr>
            <w:tcW w:w="5481" w:type="dxa"/>
            <w:vAlign w:val="bottom"/>
          </w:tcPr>
          <w:p w14:paraId="7C742D0B" w14:textId="77777777" w:rsidR="00F1262E" w:rsidRPr="005B1785" w:rsidRDefault="00F1262E" w:rsidP="008018C2">
            <w:pPr>
              <w:spacing w:line="240" w:lineRule="auto"/>
              <w:ind w:left="-108"/>
              <w:jc w:val="both"/>
              <w:rPr>
                <w:rFonts w:cs="Times New Roman"/>
                <w:color w:val="000000"/>
                <w:sz w:val="22"/>
                <w:szCs w:val="22"/>
              </w:rPr>
            </w:pPr>
            <w:r>
              <w:rPr>
                <w:rFonts w:cs="Times New Roman"/>
                <w:color w:val="000000"/>
                <w:sz w:val="22"/>
                <w:szCs w:val="22"/>
              </w:rPr>
              <w:t>Total</w:t>
            </w:r>
          </w:p>
        </w:tc>
        <w:tc>
          <w:tcPr>
            <w:tcW w:w="236" w:type="dxa"/>
          </w:tcPr>
          <w:p w14:paraId="0FF1033F" w14:textId="77777777" w:rsidR="00F1262E" w:rsidRPr="002A2373" w:rsidRDefault="00F1262E" w:rsidP="008018C2">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2C16524B" w14:textId="523CCFCF" w:rsidR="00F1262E" w:rsidRDefault="00B4190E" w:rsidP="008018C2">
            <w:pPr>
              <w:tabs>
                <w:tab w:val="clear" w:pos="907"/>
                <w:tab w:val="left" w:pos="1283"/>
              </w:tabs>
              <w:ind w:right="170"/>
              <w:jc w:val="right"/>
              <w:rPr>
                <w:rFonts w:cs="Times New Roman"/>
                <w:sz w:val="22"/>
                <w:szCs w:val="22"/>
              </w:rPr>
            </w:pPr>
            <w:r w:rsidRPr="00B4190E">
              <w:rPr>
                <w:rFonts w:cs="Times New Roman"/>
                <w:sz w:val="22"/>
                <w:szCs w:val="22"/>
              </w:rPr>
              <w:t>19,955</w:t>
            </w:r>
          </w:p>
        </w:tc>
        <w:tc>
          <w:tcPr>
            <w:tcW w:w="236" w:type="dxa"/>
          </w:tcPr>
          <w:p w14:paraId="6F5FC8E1" w14:textId="77777777" w:rsidR="00F1262E" w:rsidRPr="002A2373" w:rsidRDefault="00F1262E" w:rsidP="008018C2">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48AA6470" w14:textId="77777777" w:rsidR="00F1262E" w:rsidRDefault="00F1262E" w:rsidP="008018C2">
            <w:pPr>
              <w:tabs>
                <w:tab w:val="clear" w:pos="907"/>
                <w:tab w:val="left" w:pos="1283"/>
              </w:tabs>
              <w:ind w:right="170"/>
              <w:jc w:val="right"/>
              <w:rPr>
                <w:rFonts w:cs="Times New Roman"/>
                <w:sz w:val="22"/>
                <w:szCs w:val="22"/>
              </w:rPr>
            </w:pPr>
            <w:r>
              <w:rPr>
                <w:rFonts w:cs="Times New Roman"/>
                <w:sz w:val="22"/>
                <w:szCs w:val="22"/>
              </w:rPr>
              <w:t>19,361</w:t>
            </w:r>
          </w:p>
        </w:tc>
      </w:tr>
    </w:tbl>
    <w:p w14:paraId="3789F65E" w14:textId="77777777" w:rsidR="00F1262E" w:rsidRDefault="00F1262E" w:rsidP="00D42F6B">
      <w:pPr>
        <w:tabs>
          <w:tab w:val="clear" w:pos="454"/>
          <w:tab w:val="left" w:pos="0"/>
          <w:tab w:val="left" w:pos="142"/>
        </w:tabs>
        <w:jc w:val="both"/>
        <w:rPr>
          <w:rFonts w:cs="Times New Roman"/>
          <w:sz w:val="22"/>
          <w:szCs w:val="22"/>
        </w:rPr>
      </w:pPr>
    </w:p>
    <w:p w14:paraId="38FB628C" w14:textId="77777777" w:rsidR="00F1262E" w:rsidRDefault="00F1262E" w:rsidP="00D42F6B">
      <w:pPr>
        <w:tabs>
          <w:tab w:val="clear" w:pos="454"/>
          <w:tab w:val="left" w:pos="0"/>
          <w:tab w:val="left" w:pos="142"/>
        </w:tabs>
        <w:jc w:val="both"/>
        <w:rPr>
          <w:rFonts w:cs="Times New Roman"/>
          <w:sz w:val="22"/>
          <w:szCs w:val="22"/>
        </w:rPr>
      </w:pPr>
      <w:r>
        <w:rPr>
          <w:rFonts w:cs="Times New Roman"/>
          <w:sz w:val="22"/>
          <w:szCs w:val="22"/>
        </w:rPr>
        <w:br w:type="page"/>
      </w:r>
    </w:p>
    <w:p w14:paraId="699F3F16" w14:textId="30AF41D9" w:rsidR="00D42F6B" w:rsidRDefault="00D42F6B" w:rsidP="00D42F6B">
      <w:pPr>
        <w:tabs>
          <w:tab w:val="clear" w:pos="454"/>
          <w:tab w:val="left" w:pos="0"/>
          <w:tab w:val="left" w:pos="142"/>
        </w:tabs>
        <w:jc w:val="both"/>
        <w:rPr>
          <w:rFonts w:cs="Times New Roman"/>
          <w:sz w:val="22"/>
          <w:szCs w:val="22"/>
        </w:rPr>
      </w:pPr>
      <w:r w:rsidRPr="00515545">
        <w:rPr>
          <w:rFonts w:cs="Times New Roman"/>
          <w:sz w:val="22"/>
          <w:szCs w:val="22"/>
        </w:rPr>
        <w:t xml:space="preserve">Interest income on hire purchase </w:t>
      </w:r>
      <w:r w:rsidR="00CD1E9B">
        <w:rPr>
          <w:rFonts w:cs="Times New Roman"/>
          <w:sz w:val="22"/>
          <w:szCs w:val="22"/>
        </w:rPr>
        <w:t>-</w:t>
      </w:r>
      <w:r w:rsidRPr="00515545">
        <w:rPr>
          <w:rFonts w:cs="Times New Roman"/>
          <w:sz w:val="22"/>
          <w:szCs w:val="22"/>
        </w:rPr>
        <w:t xml:space="preserve"> abroad</w:t>
      </w:r>
    </w:p>
    <w:p w14:paraId="542A166A" w14:textId="77777777" w:rsidR="001E5163" w:rsidRDefault="001E5163" w:rsidP="00D42F6B">
      <w:pPr>
        <w:tabs>
          <w:tab w:val="clear" w:pos="454"/>
          <w:tab w:val="left" w:pos="0"/>
          <w:tab w:val="left" w:pos="142"/>
        </w:tabs>
        <w:jc w:val="both"/>
        <w:rPr>
          <w:rFonts w:cs="Times New Roman"/>
          <w:sz w:val="22"/>
          <w:szCs w:val="22"/>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1E5163" w:rsidRPr="00515545" w14:paraId="311A3734" w14:textId="77777777" w:rsidTr="00D6073B">
        <w:tc>
          <w:tcPr>
            <w:tcW w:w="3510" w:type="dxa"/>
          </w:tcPr>
          <w:p w14:paraId="1BCF9E3D" w14:textId="77777777" w:rsidR="001E5163" w:rsidRPr="00515545" w:rsidRDefault="001E5163" w:rsidP="00D6073B">
            <w:pPr>
              <w:spacing w:line="240" w:lineRule="auto"/>
              <w:jc w:val="both"/>
              <w:rPr>
                <w:rFonts w:cs="Times New Roman"/>
                <w:sz w:val="22"/>
                <w:szCs w:val="22"/>
                <w:highlight w:val="yellow"/>
              </w:rPr>
            </w:pPr>
          </w:p>
        </w:tc>
        <w:tc>
          <w:tcPr>
            <w:tcW w:w="5954" w:type="dxa"/>
            <w:gridSpan w:val="7"/>
            <w:tcBorders>
              <w:bottom w:val="single" w:sz="4" w:space="0" w:color="auto"/>
            </w:tcBorders>
          </w:tcPr>
          <w:p w14:paraId="06F6474E" w14:textId="77777777" w:rsidR="001E5163" w:rsidRPr="00515545" w:rsidRDefault="001E5163" w:rsidP="00D6073B">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1E5163" w:rsidRPr="00515545" w14:paraId="5B175116" w14:textId="77777777" w:rsidTr="00D6073B">
        <w:tc>
          <w:tcPr>
            <w:tcW w:w="3510" w:type="dxa"/>
          </w:tcPr>
          <w:p w14:paraId="55C4A4C0" w14:textId="77777777" w:rsidR="001E5163" w:rsidRPr="00515545" w:rsidRDefault="001E5163" w:rsidP="00D6073B">
            <w:pPr>
              <w:spacing w:line="240" w:lineRule="auto"/>
              <w:jc w:val="both"/>
              <w:rPr>
                <w:rFonts w:cs="Times New Roman"/>
                <w:sz w:val="22"/>
                <w:szCs w:val="22"/>
                <w:highlight w:val="yellow"/>
              </w:rPr>
            </w:pPr>
          </w:p>
        </w:tc>
        <w:tc>
          <w:tcPr>
            <w:tcW w:w="2835" w:type="dxa"/>
            <w:gridSpan w:val="3"/>
            <w:tcBorders>
              <w:top w:val="single" w:sz="4" w:space="0" w:color="auto"/>
            </w:tcBorders>
          </w:tcPr>
          <w:p w14:paraId="73F131F0" w14:textId="77777777" w:rsidR="001E5163" w:rsidRPr="00515545" w:rsidRDefault="001E5163" w:rsidP="00D6073B">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0715BC60" w14:textId="77777777" w:rsidR="001E5163" w:rsidRPr="00515545" w:rsidRDefault="001E5163" w:rsidP="00D6073B">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67E86FD6" w14:textId="77777777" w:rsidR="001E5163" w:rsidRPr="00515545" w:rsidRDefault="001E5163" w:rsidP="00D6073B">
            <w:pPr>
              <w:spacing w:line="240" w:lineRule="auto"/>
              <w:jc w:val="center"/>
              <w:rPr>
                <w:rFonts w:cs="Times New Roman"/>
                <w:sz w:val="22"/>
                <w:szCs w:val="22"/>
                <w:highlight w:val="yellow"/>
              </w:rPr>
            </w:pPr>
            <w:r w:rsidRPr="00515545">
              <w:rPr>
                <w:rFonts w:cs="Times New Roman"/>
                <w:sz w:val="22"/>
                <w:szCs w:val="22"/>
              </w:rPr>
              <w:t>Six-month periods</w:t>
            </w:r>
          </w:p>
        </w:tc>
      </w:tr>
      <w:tr w:rsidR="001E5163" w:rsidRPr="00515545" w14:paraId="5BDC84BA" w14:textId="77777777" w:rsidTr="00D6073B">
        <w:tc>
          <w:tcPr>
            <w:tcW w:w="3510" w:type="dxa"/>
          </w:tcPr>
          <w:p w14:paraId="288EABDC" w14:textId="77777777" w:rsidR="001E5163" w:rsidRPr="00515545" w:rsidRDefault="001E5163" w:rsidP="00D6073B">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0463DBDC" w14:textId="536E7F0A" w:rsidR="001E5163" w:rsidRPr="00515545" w:rsidRDefault="001E5163" w:rsidP="00D6073B">
            <w:pPr>
              <w:spacing w:line="240" w:lineRule="auto"/>
              <w:jc w:val="center"/>
              <w:rPr>
                <w:rFonts w:cs="Times New Roman"/>
                <w:sz w:val="22"/>
                <w:szCs w:val="22"/>
              </w:rPr>
            </w:pPr>
            <w:r w:rsidRPr="00515545">
              <w:rPr>
                <w:rFonts w:cs="Times New Roman"/>
                <w:sz w:val="22"/>
                <w:szCs w:val="22"/>
              </w:rPr>
              <w:t>202</w:t>
            </w:r>
            <w:r>
              <w:rPr>
                <w:rFonts w:cs="Times New Roman"/>
                <w:sz w:val="22"/>
                <w:szCs w:val="22"/>
              </w:rPr>
              <w:t>6</w:t>
            </w:r>
          </w:p>
        </w:tc>
        <w:tc>
          <w:tcPr>
            <w:tcW w:w="236" w:type="dxa"/>
            <w:tcBorders>
              <w:top w:val="single" w:sz="4" w:space="0" w:color="auto"/>
            </w:tcBorders>
          </w:tcPr>
          <w:p w14:paraId="05F63E99" w14:textId="77777777" w:rsidR="001E5163" w:rsidRPr="00515545" w:rsidRDefault="001E5163" w:rsidP="00D6073B">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52CC257C" w14:textId="46539D3E" w:rsidR="001E5163" w:rsidRPr="00515545" w:rsidRDefault="001E5163" w:rsidP="00D6073B">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Pr>
          <w:p w14:paraId="7CC6DED5" w14:textId="77777777" w:rsidR="001E5163" w:rsidRPr="00515545" w:rsidRDefault="001E5163" w:rsidP="00D6073B">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745F9AF2" w14:textId="50A21602" w:rsidR="001E5163" w:rsidRPr="00515545" w:rsidRDefault="001E5163" w:rsidP="00D6073B">
            <w:pPr>
              <w:spacing w:line="240" w:lineRule="auto"/>
              <w:jc w:val="center"/>
              <w:rPr>
                <w:rFonts w:cs="Times New Roman"/>
                <w:sz w:val="22"/>
                <w:szCs w:val="22"/>
              </w:rPr>
            </w:pPr>
            <w:r w:rsidRPr="00515545">
              <w:rPr>
                <w:rFonts w:cs="Times New Roman"/>
                <w:sz w:val="22"/>
                <w:szCs w:val="22"/>
              </w:rPr>
              <w:t>202</w:t>
            </w:r>
            <w:r>
              <w:rPr>
                <w:rFonts w:cs="Times New Roman"/>
                <w:sz w:val="22"/>
                <w:szCs w:val="22"/>
              </w:rPr>
              <w:t>6</w:t>
            </w:r>
          </w:p>
        </w:tc>
        <w:tc>
          <w:tcPr>
            <w:tcW w:w="236" w:type="dxa"/>
            <w:tcBorders>
              <w:top w:val="single" w:sz="4" w:space="0" w:color="auto"/>
            </w:tcBorders>
          </w:tcPr>
          <w:p w14:paraId="12C822A3" w14:textId="77777777" w:rsidR="001E5163" w:rsidRPr="00515545" w:rsidRDefault="001E5163" w:rsidP="00D6073B">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22E59046" w14:textId="3DD9F7D2" w:rsidR="001E5163" w:rsidRPr="00515545" w:rsidRDefault="001E5163" w:rsidP="00D6073B">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r>
      <w:tr w:rsidR="001E5163" w:rsidRPr="00515545" w14:paraId="4913A584" w14:textId="77777777" w:rsidTr="00D6073B">
        <w:tc>
          <w:tcPr>
            <w:tcW w:w="3510" w:type="dxa"/>
          </w:tcPr>
          <w:p w14:paraId="35DCAF5C"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275" w:type="dxa"/>
            <w:tcBorders>
              <w:top w:val="single" w:sz="4" w:space="0" w:color="auto"/>
            </w:tcBorders>
          </w:tcPr>
          <w:p w14:paraId="6E402374"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D9CFA79"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7A41CBFF"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493BDFE3"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1908D0D3"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023FDB77"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3" w:type="dxa"/>
            <w:tcBorders>
              <w:top w:val="single" w:sz="4" w:space="0" w:color="auto"/>
            </w:tcBorders>
          </w:tcPr>
          <w:p w14:paraId="66D3092B" w14:textId="77777777" w:rsidR="001E5163" w:rsidRPr="00515545" w:rsidRDefault="001E5163" w:rsidP="00D6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1E5163" w:rsidRPr="00515545" w14:paraId="56332211" w14:textId="77777777" w:rsidTr="00D6073B">
        <w:tc>
          <w:tcPr>
            <w:tcW w:w="3510" w:type="dxa"/>
          </w:tcPr>
          <w:p w14:paraId="11C1A334" w14:textId="77777777" w:rsidR="001E5163" w:rsidRPr="00515545" w:rsidRDefault="001E5163" w:rsidP="001E5163">
            <w:pPr>
              <w:spacing w:line="240" w:lineRule="auto"/>
              <w:jc w:val="both"/>
              <w:rPr>
                <w:rFonts w:cs="Times New Roman"/>
                <w:sz w:val="22"/>
                <w:szCs w:val="22"/>
              </w:rPr>
            </w:pPr>
            <w:r w:rsidRPr="00515545">
              <w:rPr>
                <w:rFonts w:cs="Times New Roman"/>
                <w:color w:val="000000"/>
                <w:sz w:val="22"/>
                <w:szCs w:val="22"/>
              </w:rPr>
              <w:t>Cambodia</w:t>
            </w:r>
          </w:p>
        </w:tc>
        <w:tc>
          <w:tcPr>
            <w:tcW w:w="1275" w:type="dxa"/>
          </w:tcPr>
          <w:p w14:paraId="4C9ECB18" w14:textId="6AB73C50" w:rsidR="001E5163" w:rsidRPr="00515545" w:rsidRDefault="00D14F26"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D14F26">
              <w:rPr>
                <w:rFonts w:cs="Times New Roman"/>
                <w:sz w:val="22"/>
                <w:szCs w:val="22"/>
              </w:rPr>
              <w:t>73,720</w:t>
            </w:r>
          </w:p>
        </w:tc>
        <w:tc>
          <w:tcPr>
            <w:tcW w:w="236" w:type="dxa"/>
          </w:tcPr>
          <w:p w14:paraId="02E24352" w14:textId="77777777" w:rsidR="001E5163" w:rsidRPr="00515545" w:rsidRDefault="001E5163" w:rsidP="001E5163">
            <w:pPr>
              <w:spacing w:line="240" w:lineRule="auto"/>
              <w:jc w:val="both"/>
              <w:rPr>
                <w:rFonts w:cs="Times New Roman"/>
                <w:sz w:val="22"/>
                <w:szCs w:val="22"/>
              </w:rPr>
            </w:pPr>
          </w:p>
        </w:tc>
        <w:tc>
          <w:tcPr>
            <w:tcW w:w="1324" w:type="dxa"/>
          </w:tcPr>
          <w:p w14:paraId="3D3D4DF9" w14:textId="168E2B66"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66,673</w:t>
            </w:r>
          </w:p>
        </w:tc>
        <w:tc>
          <w:tcPr>
            <w:tcW w:w="236" w:type="dxa"/>
          </w:tcPr>
          <w:p w14:paraId="73E5113D" w14:textId="77777777" w:rsidR="001E5163" w:rsidRPr="00515545" w:rsidRDefault="001E5163" w:rsidP="001E5163">
            <w:pPr>
              <w:spacing w:line="240" w:lineRule="auto"/>
              <w:jc w:val="both"/>
              <w:rPr>
                <w:rFonts w:cs="Times New Roman"/>
                <w:sz w:val="22"/>
                <w:szCs w:val="22"/>
              </w:rPr>
            </w:pPr>
          </w:p>
        </w:tc>
        <w:tc>
          <w:tcPr>
            <w:tcW w:w="1324" w:type="dxa"/>
            <w:vAlign w:val="bottom"/>
          </w:tcPr>
          <w:p w14:paraId="35D34274" w14:textId="2B290898" w:rsidR="001E5163" w:rsidRPr="00515545" w:rsidRDefault="00A3368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3683">
              <w:rPr>
                <w:rFonts w:cs="Times New Roman"/>
                <w:sz w:val="22"/>
                <w:szCs w:val="22"/>
              </w:rPr>
              <w:t>140,953</w:t>
            </w:r>
          </w:p>
        </w:tc>
        <w:tc>
          <w:tcPr>
            <w:tcW w:w="236" w:type="dxa"/>
          </w:tcPr>
          <w:p w14:paraId="04A92832" w14:textId="77777777" w:rsidR="001E5163" w:rsidRPr="00515545" w:rsidRDefault="001E5163" w:rsidP="001E5163">
            <w:pPr>
              <w:spacing w:line="240" w:lineRule="auto"/>
              <w:jc w:val="both"/>
              <w:rPr>
                <w:rFonts w:cs="Times New Roman"/>
                <w:sz w:val="22"/>
                <w:szCs w:val="22"/>
              </w:rPr>
            </w:pPr>
          </w:p>
        </w:tc>
        <w:tc>
          <w:tcPr>
            <w:tcW w:w="1323" w:type="dxa"/>
            <w:vAlign w:val="bottom"/>
          </w:tcPr>
          <w:p w14:paraId="6877C7A6" w14:textId="4F84FDB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7B606D">
              <w:rPr>
                <w:rFonts w:cs="Times New Roman"/>
                <w:sz w:val="22"/>
                <w:szCs w:val="22"/>
              </w:rPr>
              <w:t>132,381</w:t>
            </w:r>
          </w:p>
        </w:tc>
      </w:tr>
      <w:tr w:rsidR="001E5163" w:rsidRPr="00515545" w14:paraId="79F32245" w14:textId="77777777" w:rsidTr="00D6073B">
        <w:tc>
          <w:tcPr>
            <w:tcW w:w="3510" w:type="dxa"/>
          </w:tcPr>
          <w:p w14:paraId="02AEBC33" w14:textId="77777777" w:rsidR="001E5163" w:rsidRPr="00515545" w:rsidRDefault="001E5163" w:rsidP="001E5163">
            <w:pPr>
              <w:spacing w:line="240" w:lineRule="auto"/>
              <w:jc w:val="both"/>
              <w:rPr>
                <w:rFonts w:cs="Times New Roman"/>
                <w:sz w:val="22"/>
                <w:szCs w:val="22"/>
              </w:rPr>
            </w:pPr>
            <w:r w:rsidRPr="00515545">
              <w:rPr>
                <w:rFonts w:cs="Times New Roman"/>
                <w:color w:val="000000"/>
                <w:sz w:val="22"/>
                <w:szCs w:val="22"/>
              </w:rPr>
              <w:t>Lao PDR</w:t>
            </w:r>
          </w:p>
        </w:tc>
        <w:tc>
          <w:tcPr>
            <w:tcW w:w="1275" w:type="dxa"/>
            <w:tcBorders>
              <w:bottom w:val="single" w:sz="4" w:space="0" w:color="auto"/>
            </w:tcBorders>
          </w:tcPr>
          <w:p w14:paraId="047691B9" w14:textId="5724DADE" w:rsidR="001E5163" w:rsidRPr="00515545" w:rsidRDefault="0003139F"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3139F">
              <w:rPr>
                <w:rFonts w:cs="Times New Roman"/>
                <w:sz w:val="22"/>
                <w:szCs w:val="22"/>
              </w:rPr>
              <w:t>14,020</w:t>
            </w:r>
          </w:p>
        </w:tc>
        <w:tc>
          <w:tcPr>
            <w:tcW w:w="236" w:type="dxa"/>
          </w:tcPr>
          <w:p w14:paraId="53C12B98" w14:textId="77777777" w:rsidR="001E5163" w:rsidRPr="00515545" w:rsidRDefault="001E5163" w:rsidP="001E5163">
            <w:pPr>
              <w:spacing w:line="240" w:lineRule="auto"/>
              <w:jc w:val="both"/>
              <w:rPr>
                <w:rFonts w:cs="Times New Roman"/>
                <w:sz w:val="22"/>
                <w:szCs w:val="22"/>
              </w:rPr>
            </w:pPr>
          </w:p>
        </w:tc>
        <w:tc>
          <w:tcPr>
            <w:tcW w:w="1324" w:type="dxa"/>
            <w:tcBorders>
              <w:bottom w:val="single" w:sz="4" w:space="0" w:color="auto"/>
            </w:tcBorders>
          </w:tcPr>
          <w:p w14:paraId="34B23855" w14:textId="672396A8"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12,00</w:t>
            </w:r>
            <w:r>
              <w:rPr>
                <w:rFonts w:cs="Times New Roman"/>
                <w:sz w:val="22"/>
                <w:szCs w:val="22"/>
              </w:rPr>
              <w:t>9</w:t>
            </w:r>
          </w:p>
        </w:tc>
        <w:tc>
          <w:tcPr>
            <w:tcW w:w="236" w:type="dxa"/>
          </w:tcPr>
          <w:p w14:paraId="3427E26E" w14:textId="77777777" w:rsidR="001E5163" w:rsidRPr="00515545" w:rsidRDefault="001E5163" w:rsidP="001E5163">
            <w:pPr>
              <w:spacing w:line="240" w:lineRule="auto"/>
              <w:jc w:val="both"/>
              <w:rPr>
                <w:rFonts w:cs="Times New Roman"/>
                <w:sz w:val="22"/>
                <w:szCs w:val="22"/>
              </w:rPr>
            </w:pPr>
          </w:p>
        </w:tc>
        <w:tc>
          <w:tcPr>
            <w:tcW w:w="1324" w:type="dxa"/>
            <w:tcBorders>
              <w:bottom w:val="single" w:sz="4" w:space="0" w:color="auto"/>
            </w:tcBorders>
            <w:vAlign w:val="bottom"/>
          </w:tcPr>
          <w:p w14:paraId="79266FB9" w14:textId="10613768" w:rsidR="001E5163" w:rsidRPr="00515545" w:rsidRDefault="00E17C2A"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E17C2A">
              <w:rPr>
                <w:rFonts w:cs="Times New Roman"/>
                <w:sz w:val="22"/>
                <w:szCs w:val="22"/>
              </w:rPr>
              <w:t>26,606</w:t>
            </w:r>
          </w:p>
        </w:tc>
        <w:tc>
          <w:tcPr>
            <w:tcW w:w="236" w:type="dxa"/>
          </w:tcPr>
          <w:p w14:paraId="5298FD46" w14:textId="77777777" w:rsidR="001E5163" w:rsidRPr="00515545" w:rsidRDefault="001E5163" w:rsidP="001E5163">
            <w:pPr>
              <w:spacing w:line="240" w:lineRule="auto"/>
              <w:jc w:val="both"/>
              <w:rPr>
                <w:rFonts w:cs="Times New Roman"/>
                <w:sz w:val="22"/>
                <w:szCs w:val="22"/>
              </w:rPr>
            </w:pPr>
          </w:p>
        </w:tc>
        <w:tc>
          <w:tcPr>
            <w:tcW w:w="1323" w:type="dxa"/>
            <w:tcBorders>
              <w:bottom w:val="single" w:sz="4" w:space="0" w:color="auto"/>
            </w:tcBorders>
            <w:vAlign w:val="bottom"/>
          </w:tcPr>
          <w:p w14:paraId="52394404" w14:textId="3C062AF9"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7B606D">
              <w:rPr>
                <w:rFonts w:cs="Times New Roman"/>
                <w:sz w:val="22"/>
                <w:szCs w:val="22"/>
              </w:rPr>
              <w:t>25,29</w:t>
            </w:r>
            <w:r>
              <w:rPr>
                <w:rFonts w:cs="Times New Roman"/>
                <w:sz w:val="22"/>
                <w:szCs w:val="22"/>
              </w:rPr>
              <w:t>6</w:t>
            </w:r>
          </w:p>
        </w:tc>
      </w:tr>
      <w:tr w:rsidR="001E5163" w:rsidRPr="00515545" w14:paraId="5843F585" w14:textId="77777777" w:rsidTr="00D6073B">
        <w:tc>
          <w:tcPr>
            <w:tcW w:w="3510" w:type="dxa"/>
          </w:tcPr>
          <w:p w14:paraId="7F76A294" w14:textId="77777777" w:rsidR="001E5163" w:rsidRPr="00515545" w:rsidRDefault="001E5163" w:rsidP="001E5163">
            <w:pPr>
              <w:spacing w:line="240" w:lineRule="auto"/>
              <w:jc w:val="both"/>
              <w:rPr>
                <w:rFonts w:cs="Times New Roman"/>
                <w:sz w:val="22"/>
                <w:szCs w:val="22"/>
              </w:rPr>
            </w:pPr>
            <w:r w:rsidRPr="00515545">
              <w:rPr>
                <w:rFonts w:cs="Times New Roman"/>
                <w:sz w:val="22"/>
                <w:szCs w:val="22"/>
              </w:rPr>
              <w:t>Total</w:t>
            </w:r>
          </w:p>
        </w:tc>
        <w:tc>
          <w:tcPr>
            <w:tcW w:w="1275" w:type="dxa"/>
            <w:tcBorders>
              <w:top w:val="single" w:sz="4" w:space="0" w:color="auto"/>
              <w:bottom w:val="double" w:sz="4" w:space="0" w:color="auto"/>
            </w:tcBorders>
          </w:tcPr>
          <w:p w14:paraId="05480F2A" w14:textId="6142CF81" w:rsidR="001E5163" w:rsidRPr="00515545" w:rsidRDefault="008A2972"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8A2972">
              <w:rPr>
                <w:rFonts w:cs="Times New Roman"/>
                <w:sz w:val="22"/>
                <w:szCs w:val="22"/>
              </w:rPr>
              <w:t>87,740</w:t>
            </w:r>
          </w:p>
        </w:tc>
        <w:tc>
          <w:tcPr>
            <w:tcW w:w="236" w:type="dxa"/>
          </w:tcPr>
          <w:p w14:paraId="387A7A6D" w14:textId="77777777" w:rsidR="001E5163" w:rsidRPr="00515545" w:rsidRDefault="001E5163" w:rsidP="001E5163">
            <w:pPr>
              <w:spacing w:line="240" w:lineRule="auto"/>
              <w:jc w:val="both"/>
              <w:rPr>
                <w:rFonts w:cs="Times New Roman"/>
                <w:sz w:val="22"/>
                <w:szCs w:val="22"/>
              </w:rPr>
            </w:pPr>
          </w:p>
        </w:tc>
        <w:tc>
          <w:tcPr>
            <w:tcW w:w="1324" w:type="dxa"/>
            <w:tcBorders>
              <w:top w:val="single" w:sz="4" w:space="0" w:color="auto"/>
              <w:bottom w:val="double" w:sz="4" w:space="0" w:color="auto"/>
            </w:tcBorders>
          </w:tcPr>
          <w:p w14:paraId="4DB77BF7" w14:textId="5B57AA7C"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78,68</w:t>
            </w:r>
            <w:r>
              <w:rPr>
                <w:rFonts w:cs="Times New Roman"/>
                <w:sz w:val="22"/>
                <w:szCs w:val="22"/>
              </w:rPr>
              <w:t>2</w:t>
            </w:r>
          </w:p>
        </w:tc>
        <w:tc>
          <w:tcPr>
            <w:tcW w:w="236" w:type="dxa"/>
          </w:tcPr>
          <w:p w14:paraId="131BA0CE" w14:textId="77777777" w:rsidR="001E5163" w:rsidRPr="00515545" w:rsidRDefault="001E5163" w:rsidP="001E5163">
            <w:pPr>
              <w:spacing w:line="240" w:lineRule="auto"/>
              <w:jc w:val="both"/>
              <w:rPr>
                <w:rFonts w:cs="Times New Roman"/>
                <w:sz w:val="22"/>
                <w:szCs w:val="22"/>
              </w:rPr>
            </w:pPr>
          </w:p>
        </w:tc>
        <w:tc>
          <w:tcPr>
            <w:tcW w:w="1324" w:type="dxa"/>
            <w:tcBorders>
              <w:top w:val="single" w:sz="4" w:space="0" w:color="auto"/>
              <w:bottom w:val="double" w:sz="4" w:space="0" w:color="auto"/>
            </w:tcBorders>
            <w:vAlign w:val="bottom"/>
          </w:tcPr>
          <w:p w14:paraId="25F4ABCB" w14:textId="62C0D491" w:rsidR="001E5163" w:rsidRPr="00515545" w:rsidRDefault="005F4E2E"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F4E2E">
              <w:rPr>
                <w:rFonts w:cs="Times New Roman"/>
                <w:sz w:val="22"/>
                <w:szCs w:val="22"/>
              </w:rPr>
              <w:t>167,559</w:t>
            </w:r>
          </w:p>
        </w:tc>
        <w:tc>
          <w:tcPr>
            <w:tcW w:w="236" w:type="dxa"/>
          </w:tcPr>
          <w:p w14:paraId="366F63FD" w14:textId="77777777" w:rsidR="001E5163" w:rsidRPr="00515545" w:rsidRDefault="001E5163" w:rsidP="001E5163">
            <w:pPr>
              <w:spacing w:line="240" w:lineRule="auto"/>
              <w:jc w:val="both"/>
              <w:rPr>
                <w:rFonts w:cs="Times New Roman"/>
                <w:sz w:val="22"/>
                <w:szCs w:val="22"/>
              </w:rPr>
            </w:pPr>
          </w:p>
        </w:tc>
        <w:tc>
          <w:tcPr>
            <w:tcW w:w="1323" w:type="dxa"/>
            <w:tcBorders>
              <w:top w:val="single" w:sz="4" w:space="0" w:color="auto"/>
              <w:bottom w:val="double" w:sz="4" w:space="0" w:color="auto"/>
            </w:tcBorders>
            <w:vAlign w:val="bottom"/>
          </w:tcPr>
          <w:p w14:paraId="6A5BA132" w14:textId="53AB75F6"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7B606D">
              <w:rPr>
                <w:rFonts w:cs="Times New Roman"/>
                <w:sz w:val="22"/>
                <w:szCs w:val="22"/>
              </w:rPr>
              <w:t>157,67</w:t>
            </w:r>
            <w:r>
              <w:rPr>
                <w:rFonts w:cs="Times New Roman"/>
                <w:sz w:val="22"/>
                <w:szCs w:val="22"/>
              </w:rPr>
              <w:t>7</w:t>
            </w:r>
          </w:p>
        </w:tc>
      </w:tr>
    </w:tbl>
    <w:p w14:paraId="6F58B28D" w14:textId="77777777" w:rsidR="00F1262E" w:rsidRDefault="00F1262E" w:rsidP="00D42F6B">
      <w:pPr>
        <w:pStyle w:val="a3"/>
        <w:widowControl/>
        <w:tabs>
          <w:tab w:val="num" w:pos="709"/>
        </w:tabs>
        <w:spacing w:line="240" w:lineRule="atLeast"/>
        <w:ind w:right="-23"/>
        <w:jc w:val="thaiDistribute"/>
        <w:rPr>
          <w:rFonts w:hAnsi="Times New Roman" w:cs="Times New Roman"/>
          <w:b w:val="0"/>
          <w:bCs w:val="0"/>
          <w:sz w:val="22"/>
          <w:szCs w:val="22"/>
        </w:rPr>
      </w:pPr>
    </w:p>
    <w:p w14:paraId="6AD7987F" w14:textId="1F00736C" w:rsidR="00D42F6B" w:rsidRDefault="00D42F6B" w:rsidP="00D42F6B">
      <w:pPr>
        <w:pStyle w:val="a3"/>
        <w:widowControl/>
        <w:tabs>
          <w:tab w:val="num" w:pos="709"/>
        </w:tabs>
        <w:spacing w:line="240" w:lineRule="atLeast"/>
        <w:ind w:right="-23"/>
        <w:jc w:val="thaiDistribute"/>
        <w:rPr>
          <w:rFonts w:hAnsi="Times New Roman" w:cs="Times New Roman"/>
          <w:b w:val="0"/>
          <w:bCs w:val="0"/>
          <w:sz w:val="22"/>
          <w:szCs w:val="22"/>
        </w:rPr>
      </w:pPr>
      <w:r w:rsidRPr="00AA1145">
        <w:rPr>
          <w:rFonts w:hAnsi="Times New Roman" w:cs="Times New Roman"/>
          <w:b w:val="0"/>
          <w:bCs w:val="0"/>
          <w:sz w:val="22"/>
          <w:szCs w:val="22"/>
        </w:rPr>
        <w:t xml:space="preserve">Other income </w:t>
      </w:r>
      <w:r w:rsidR="00F1262E">
        <w:rPr>
          <w:rFonts w:hAnsi="Times New Roman" w:cs="Times New Roman"/>
          <w:b w:val="0"/>
          <w:bCs w:val="0"/>
          <w:sz w:val="22"/>
          <w:szCs w:val="22"/>
        </w:rPr>
        <w:t xml:space="preserve">classified by geographic segment and </w:t>
      </w:r>
      <w:r w:rsidRPr="00AA1145">
        <w:rPr>
          <w:rFonts w:hAnsi="Times New Roman" w:cs="Times New Roman"/>
          <w:b w:val="0"/>
          <w:bCs w:val="0"/>
          <w:sz w:val="22"/>
          <w:szCs w:val="22"/>
        </w:rPr>
        <w:t>included revenues from contracts with customers which are not attributable to core business activities. Such revenues had timing of recognition as follows:</w:t>
      </w:r>
    </w:p>
    <w:p w14:paraId="2BD41FC3" w14:textId="77777777" w:rsidR="0089442C" w:rsidRDefault="0089442C" w:rsidP="00D42F6B">
      <w:pPr>
        <w:pStyle w:val="a3"/>
        <w:widowControl/>
        <w:tabs>
          <w:tab w:val="num" w:pos="709"/>
        </w:tabs>
        <w:spacing w:line="240" w:lineRule="atLeast"/>
        <w:ind w:right="-23"/>
        <w:jc w:val="thaiDistribute"/>
        <w:rPr>
          <w:rFonts w:hAnsi="Times New Roman" w:cs="Times New Roman"/>
          <w:b w:val="0"/>
          <w:bCs w:val="0"/>
          <w:sz w:val="22"/>
          <w:szCs w:val="22"/>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89442C" w:rsidRPr="00515545" w14:paraId="58DAC562" w14:textId="77777777" w:rsidTr="00002FE6">
        <w:tc>
          <w:tcPr>
            <w:tcW w:w="4786" w:type="dxa"/>
            <w:vAlign w:val="bottom"/>
          </w:tcPr>
          <w:p w14:paraId="4E822FFD"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377E00A"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89442C" w:rsidRPr="00515545" w14:paraId="5583A26A" w14:textId="77777777" w:rsidTr="00002FE6">
        <w:tc>
          <w:tcPr>
            <w:tcW w:w="4786" w:type="dxa"/>
            <w:vAlign w:val="bottom"/>
          </w:tcPr>
          <w:p w14:paraId="5BD33437"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5087063C"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670706FC"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13A3CD90"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0E11C2E4"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5A6E536F"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AF5FB5" w:rsidRPr="00515545" w14:paraId="5D79C4B2" w14:textId="77777777" w:rsidTr="001A433B">
        <w:tc>
          <w:tcPr>
            <w:tcW w:w="4786" w:type="dxa"/>
          </w:tcPr>
          <w:p w14:paraId="35FA9539" w14:textId="544D42E0" w:rsidR="00AF5FB5" w:rsidRPr="008376DF"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w:t>
            </w:r>
            <w:r w:rsidRPr="00D35838">
              <w:rPr>
                <w:rFonts w:cs="Times New Roman"/>
                <w:sz w:val="22"/>
                <w:szCs w:val="22"/>
                <w:u w:val="single"/>
              </w:rPr>
              <w:t xml:space="preserve">hree-month period ended </w:t>
            </w:r>
            <w:r w:rsidR="001E5163">
              <w:rPr>
                <w:rFonts w:cs="Times New Roman"/>
                <w:sz w:val="22"/>
                <w:szCs w:val="22"/>
                <w:u w:val="single"/>
              </w:rPr>
              <w:t>June</w:t>
            </w:r>
            <w:r>
              <w:rPr>
                <w:rFonts w:cs="Times New Roman"/>
                <w:sz w:val="22"/>
                <w:szCs w:val="22"/>
                <w:u w:val="single"/>
              </w:rPr>
              <w:t xml:space="preserve"> 3</w:t>
            </w:r>
            <w:r w:rsidR="001E5163">
              <w:rPr>
                <w:rFonts w:cs="Times New Roman"/>
                <w:sz w:val="22"/>
                <w:szCs w:val="22"/>
                <w:u w:val="single"/>
              </w:rPr>
              <w:t>0</w:t>
            </w:r>
            <w:r>
              <w:rPr>
                <w:rFonts w:cs="Times New Roman"/>
                <w:sz w:val="22"/>
                <w:szCs w:val="22"/>
                <w:u w:val="single"/>
              </w:rPr>
              <w:t>, 2026</w:t>
            </w:r>
          </w:p>
        </w:tc>
        <w:tc>
          <w:tcPr>
            <w:tcW w:w="1418" w:type="dxa"/>
            <w:vAlign w:val="bottom"/>
          </w:tcPr>
          <w:p w14:paraId="693B87F1"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2BDB1965"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0F6A004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709A3DD2"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684295C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AF5FB5" w:rsidRPr="00515545" w14:paraId="117C08DF" w14:textId="77777777" w:rsidTr="00002FE6">
        <w:tc>
          <w:tcPr>
            <w:tcW w:w="4786" w:type="dxa"/>
            <w:vAlign w:val="bottom"/>
          </w:tcPr>
          <w:p w14:paraId="237BB7BC" w14:textId="135E2DAE"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At a point in time</w:t>
            </w:r>
          </w:p>
        </w:tc>
        <w:tc>
          <w:tcPr>
            <w:tcW w:w="1418" w:type="dxa"/>
            <w:vAlign w:val="bottom"/>
          </w:tcPr>
          <w:p w14:paraId="5C445D52" w14:textId="354416C1" w:rsidR="00AF5FB5" w:rsidRPr="00515545" w:rsidRDefault="00090286"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090286">
              <w:rPr>
                <w:rFonts w:cs="Times New Roman"/>
                <w:sz w:val="22"/>
                <w:szCs w:val="22"/>
              </w:rPr>
              <w:t>18,046</w:t>
            </w:r>
          </w:p>
        </w:tc>
        <w:tc>
          <w:tcPr>
            <w:tcW w:w="236" w:type="dxa"/>
            <w:vAlign w:val="bottom"/>
          </w:tcPr>
          <w:p w14:paraId="45BCEB34"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7B98109D" w14:textId="005CD46E" w:rsidR="00AF5FB5" w:rsidRPr="00515545" w:rsidRDefault="00090286"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090286">
              <w:rPr>
                <w:rFonts w:cs="Times New Roman"/>
                <w:sz w:val="22"/>
                <w:szCs w:val="22"/>
              </w:rPr>
              <w:t>21,6</w:t>
            </w:r>
            <w:r w:rsidR="007F6A36">
              <w:rPr>
                <w:rFonts w:cs="Times New Roman"/>
                <w:sz w:val="22"/>
                <w:szCs w:val="22"/>
              </w:rPr>
              <w:t>09</w:t>
            </w:r>
          </w:p>
        </w:tc>
        <w:tc>
          <w:tcPr>
            <w:tcW w:w="236" w:type="dxa"/>
            <w:vAlign w:val="bottom"/>
          </w:tcPr>
          <w:p w14:paraId="13C2585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21C4AF0B" w14:textId="46F2C30B" w:rsidR="00AF5FB5" w:rsidRPr="00515545" w:rsidRDefault="00090286"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090286">
              <w:rPr>
                <w:rFonts w:cs="Times New Roman"/>
                <w:sz w:val="22"/>
                <w:szCs w:val="22"/>
              </w:rPr>
              <w:t>39,65</w:t>
            </w:r>
            <w:r w:rsidR="007F6A36">
              <w:rPr>
                <w:rFonts w:cs="Times New Roman"/>
                <w:sz w:val="22"/>
                <w:szCs w:val="22"/>
              </w:rPr>
              <w:t>5</w:t>
            </w:r>
          </w:p>
        </w:tc>
      </w:tr>
      <w:tr w:rsidR="00AF5FB5" w:rsidRPr="00515545" w14:paraId="2155BFF9" w14:textId="77777777" w:rsidTr="00002FE6">
        <w:tc>
          <w:tcPr>
            <w:tcW w:w="4786" w:type="dxa"/>
            <w:vAlign w:val="bottom"/>
          </w:tcPr>
          <w:p w14:paraId="5E6D1E9D" w14:textId="5C58FF72"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Over time</w:t>
            </w:r>
          </w:p>
        </w:tc>
        <w:tc>
          <w:tcPr>
            <w:tcW w:w="1418" w:type="dxa"/>
            <w:vAlign w:val="bottom"/>
          </w:tcPr>
          <w:p w14:paraId="1B3C5171" w14:textId="1972AB56" w:rsidR="00AF5FB5" w:rsidRPr="00515545" w:rsidRDefault="00090286"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090286">
              <w:rPr>
                <w:rFonts w:cs="Times New Roman"/>
                <w:sz w:val="22"/>
                <w:szCs w:val="22"/>
              </w:rPr>
              <w:t>330</w:t>
            </w:r>
          </w:p>
        </w:tc>
        <w:tc>
          <w:tcPr>
            <w:tcW w:w="236" w:type="dxa"/>
            <w:vAlign w:val="bottom"/>
          </w:tcPr>
          <w:p w14:paraId="740D1ECF"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3663E555" w14:textId="69BA9FE3" w:rsidR="00AF5FB5" w:rsidRPr="00515545" w:rsidRDefault="00090286"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3161CAB7"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0FAAAA59" w14:textId="48DC4675" w:rsidR="00AF5FB5" w:rsidRPr="00515545" w:rsidRDefault="00090286"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090286">
              <w:rPr>
                <w:rFonts w:cs="Times New Roman"/>
                <w:sz w:val="22"/>
                <w:szCs w:val="22"/>
              </w:rPr>
              <w:t>330</w:t>
            </w:r>
          </w:p>
        </w:tc>
      </w:tr>
      <w:tr w:rsidR="00AF5FB5" w:rsidRPr="00515545" w14:paraId="5152E3E7" w14:textId="77777777" w:rsidTr="00496130">
        <w:trPr>
          <w:trHeight w:hRule="exact" w:val="204"/>
        </w:trPr>
        <w:tc>
          <w:tcPr>
            <w:tcW w:w="4786" w:type="dxa"/>
            <w:vAlign w:val="bottom"/>
          </w:tcPr>
          <w:p w14:paraId="71B26A4D" w14:textId="77777777" w:rsidR="00AF5FB5" w:rsidRPr="008376DF"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64A50AA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2A976EAF"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0E7DEF44"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1050C651"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05D4D743"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AF5FB5" w:rsidRPr="00515545" w14:paraId="672195BD" w14:textId="77777777" w:rsidTr="00002FE6">
        <w:tc>
          <w:tcPr>
            <w:tcW w:w="4786" w:type="dxa"/>
            <w:vAlign w:val="bottom"/>
          </w:tcPr>
          <w:p w14:paraId="73FE0874" w14:textId="63F89C41" w:rsidR="00AF5FB5" w:rsidRPr="008376DF"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w:t>
            </w:r>
            <w:r w:rsidRPr="00D35838">
              <w:rPr>
                <w:rFonts w:cs="Times New Roman"/>
                <w:sz w:val="22"/>
                <w:szCs w:val="22"/>
                <w:u w:val="single"/>
              </w:rPr>
              <w:t xml:space="preserve">hree-month period ended </w:t>
            </w:r>
            <w:r w:rsidR="001E5163">
              <w:rPr>
                <w:rFonts w:cs="Times New Roman"/>
                <w:sz w:val="22"/>
                <w:szCs w:val="22"/>
                <w:u w:val="single"/>
              </w:rPr>
              <w:t>June</w:t>
            </w:r>
            <w:r>
              <w:rPr>
                <w:rFonts w:cs="Times New Roman"/>
                <w:sz w:val="22"/>
                <w:szCs w:val="22"/>
                <w:u w:val="single"/>
              </w:rPr>
              <w:t xml:space="preserve"> 3</w:t>
            </w:r>
            <w:r w:rsidR="001E5163">
              <w:rPr>
                <w:rFonts w:cs="Times New Roman"/>
                <w:sz w:val="22"/>
                <w:szCs w:val="22"/>
                <w:u w:val="single"/>
              </w:rPr>
              <w:t>0</w:t>
            </w:r>
            <w:r>
              <w:rPr>
                <w:rFonts w:cs="Times New Roman"/>
                <w:sz w:val="22"/>
                <w:szCs w:val="22"/>
                <w:u w:val="single"/>
              </w:rPr>
              <w:t>, 2025</w:t>
            </w:r>
          </w:p>
        </w:tc>
        <w:tc>
          <w:tcPr>
            <w:tcW w:w="1418" w:type="dxa"/>
            <w:vAlign w:val="bottom"/>
          </w:tcPr>
          <w:p w14:paraId="73974DC9"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0E901DC5"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9D2CAE2"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6BE2269"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73AD59C"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AF5FB5" w:rsidRPr="00515545" w14:paraId="34052CDB" w14:textId="77777777" w:rsidTr="001E5163">
        <w:trPr>
          <w:trHeight w:val="187"/>
        </w:trPr>
        <w:tc>
          <w:tcPr>
            <w:tcW w:w="4786" w:type="dxa"/>
            <w:vAlign w:val="bottom"/>
          </w:tcPr>
          <w:p w14:paraId="0E7A6C39" w14:textId="47D0D0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At a point in time</w:t>
            </w:r>
          </w:p>
        </w:tc>
        <w:tc>
          <w:tcPr>
            <w:tcW w:w="1418" w:type="dxa"/>
            <w:vAlign w:val="bottom"/>
          </w:tcPr>
          <w:p w14:paraId="09968427" w14:textId="02C1D46F" w:rsidR="00AF5FB5"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E5163">
              <w:rPr>
                <w:rFonts w:cs="Times New Roman"/>
                <w:sz w:val="22"/>
                <w:szCs w:val="22"/>
              </w:rPr>
              <w:t>12,239</w:t>
            </w:r>
          </w:p>
        </w:tc>
        <w:tc>
          <w:tcPr>
            <w:tcW w:w="236" w:type="dxa"/>
            <w:vAlign w:val="bottom"/>
          </w:tcPr>
          <w:p w14:paraId="6E587D8B"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3D5323C" w14:textId="0DCF8813" w:rsidR="00AF5FB5" w:rsidRPr="001E5163"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cs/>
              </w:rPr>
            </w:pPr>
            <w:r w:rsidRPr="001E5163">
              <w:rPr>
                <w:rFonts w:cs="Times New Roman"/>
                <w:sz w:val="22"/>
                <w:szCs w:val="22"/>
              </w:rPr>
              <w:t>16,569</w:t>
            </w:r>
          </w:p>
        </w:tc>
        <w:tc>
          <w:tcPr>
            <w:tcW w:w="236" w:type="dxa"/>
            <w:vAlign w:val="bottom"/>
          </w:tcPr>
          <w:p w14:paraId="34F501A3"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64C9BE3" w14:textId="501E5C5F" w:rsidR="00AF5FB5"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sidRPr="001E5163">
              <w:rPr>
                <w:rFonts w:cs="Times New Roman"/>
                <w:sz w:val="22"/>
                <w:szCs w:val="22"/>
              </w:rPr>
              <w:t>28,808</w:t>
            </w:r>
          </w:p>
        </w:tc>
      </w:tr>
      <w:tr w:rsidR="00AF5FB5" w:rsidRPr="00515545" w14:paraId="19F9E945" w14:textId="77777777" w:rsidTr="00002FE6">
        <w:tc>
          <w:tcPr>
            <w:tcW w:w="4786" w:type="dxa"/>
            <w:vAlign w:val="bottom"/>
          </w:tcPr>
          <w:p w14:paraId="45969BC9" w14:textId="3A8C1B3C"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Over time</w:t>
            </w:r>
          </w:p>
        </w:tc>
        <w:tc>
          <w:tcPr>
            <w:tcW w:w="1418" w:type="dxa"/>
            <w:vAlign w:val="bottom"/>
          </w:tcPr>
          <w:p w14:paraId="3DE339C6" w14:textId="5ED5939C" w:rsidR="00AF5FB5"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E5163">
              <w:rPr>
                <w:rFonts w:cs="Times New Roman"/>
                <w:sz w:val="22"/>
                <w:szCs w:val="22"/>
              </w:rPr>
              <w:t>228</w:t>
            </w:r>
          </w:p>
        </w:tc>
        <w:tc>
          <w:tcPr>
            <w:tcW w:w="236" w:type="dxa"/>
            <w:vAlign w:val="bottom"/>
          </w:tcPr>
          <w:p w14:paraId="512C2CE8"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6C3A12A" w14:textId="3C1137D7" w:rsidR="00AF5FB5"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E5163">
              <w:rPr>
                <w:rFonts w:cs="Times New Roman"/>
                <w:sz w:val="22"/>
                <w:szCs w:val="22"/>
              </w:rPr>
              <w:t>-</w:t>
            </w:r>
          </w:p>
        </w:tc>
        <w:tc>
          <w:tcPr>
            <w:tcW w:w="236" w:type="dxa"/>
            <w:vAlign w:val="bottom"/>
          </w:tcPr>
          <w:p w14:paraId="3A0A9CC7"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42D53F0" w14:textId="3ABA031A" w:rsidR="00AF5FB5"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1E5163">
              <w:rPr>
                <w:rFonts w:cs="Times New Roman"/>
                <w:sz w:val="22"/>
                <w:szCs w:val="22"/>
              </w:rPr>
              <w:t>228</w:t>
            </w:r>
          </w:p>
        </w:tc>
      </w:tr>
      <w:tr w:rsidR="001E5163" w:rsidRPr="00515545" w14:paraId="55624A43" w14:textId="77777777" w:rsidTr="001E5163">
        <w:trPr>
          <w:trHeight w:hRule="exact" w:val="204"/>
        </w:trPr>
        <w:tc>
          <w:tcPr>
            <w:tcW w:w="4786" w:type="dxa"/>
            <w:vAlign w:val="bottom"/>
          </w:tcPr>
          <w:p w14:paraId="20C26309" w14:textId="77777777" w:rsidR="001E5163" w:rsidRPr="0089442C"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5C5E1D25" w14:textId="77777777" w:rsidR="001E5163"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2190FC38" w14:textId="77777777" w:rsidR="001E5163"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228B9C6" w14:textId="77777777" w:rsidR="001E5163"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vAlign w:val="bottom"/>
          </w:tcPr>
          <w:p w14:paraId="7F6BBB11" w14:textId="77777777" w:rsidR="001E5163"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2F468B8" w14:textId="77777777" w:rsidR="001E5163" w:rsidRPr="00515545" w:rsidRDefault="001E5163"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p>
        </w:tc>
      </w:tr>
      <w:tr w:rsidR="001E5163" w:rsidRPr="00515545" w14:paraId="322F9B3B" w14:textId="77777777" w:rsidTr="00EE38F3">
        <w:tc>
          <w:tcPr>
            <w:tcW w:w="4786" w:type="dxa"/>
          </w:tcPr>
          <w:p w14:paraId="16177A72" w14:textId="78B094A9" w:rsidR="001E5163" w:rsidRPr="0089442C"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Pr>
                <w:rFonts w:cs="Times New Roman"/>
                <w:sz w:val="22"/>
                <w:szCs w:val="22"/>
                <w:u w:val="single"/>
              </w:rPr>
              <w:t>Six</w:t>
            </w:r>
            <w:r w:rsidRPr="00D35838">
              <w:rPr>
                <w:rFonts w:cs="Times New Roman"/>
                <w:sz w:val="22"/>
                <w:szCs w:val="22"/>
                <w:u w:val="single"/>
              </w:rPr>
              <w:t xml:space="preserve">-month period ended </w:t>
            </w:r>
            <w:r>
              <w:rPr>
                <w:rFonts w:cs="Times New Roman"/>
                <w:sz w:val="22"/>
                <w:szCs w:val="22"/>
                <w:u w:val="single"/>
              </w:rPr>
              <w:t>June 30, 2026</w:t>
            </w:r>
          </w:p>
        </w:tc>
        <w:tc>
          <w:tcPr>
            <w:tcW w:w="1418" w:type="dxa"/>
            <w:vAlign w:val="bottom"/>
          </w:tcPr>
          <w:p w14:paraId="1DC12395"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157EDF80"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F50F935"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vAlign w:val="bottom"/>
          </w:tcPr>
          <w:p w14:paraId="20753994"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C2E95A4"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p>
        </w:tc>
      </w:tr>
      <w:tr w:rsidR="001E5163" w:rsidRPr="00515545" w14:paraId="12147CEA" w14:textId="77777777" w:rsidTr="00002FE6">
        <w:tc>
          <w:tcPr>
            <w:tcW w:w="4786" w:type="dxa"/>
            <w:vAlign w:val="bottom"/>
          </w:tcPr>
          <w:p w14:paraId="530FADCF" w14:textId="5F284456" w:rsidR="001E5163" w:rsidRPr="0089442C"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At a point in time</w:t>
            </w:r>
          </w:p>
        </w:tc>
        <w:tc>
          <w:tcPr>
            <w:tcW w:w="1418" w:type="dxa"/>
            <w:vAlign w:val="bottom"/>
          </w:tcPr>
          <w:p w14:paraId="1B8BB51E" w14:textId="1A42D422" w:rsidR="001E5163" w:rsidRPr="00515545" w:rsidRDefault="00090286"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090286">
              <w:rPr>
                <w:rFonts w:cs="Times New Roman"/>
                <w:sz w:val="22"/>
                <w:szCs w:val="22"/>
              </w:rPr>
              <w:t>33,238</w:t>
            </w:r>
          </w:p>
        </w:tc>
        <w:tc>
          <w:tcPr>
            <w:tcW w:w="236" w:type="dxa"/>
            <w:vAlign w:val="bottom"/>
          </w:tcPr>
          <w:p w14:paraId="59B00E59"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2234CFD" w14:textId="47886EFE" w:rsidR="001E5163" w:rsidRPr="00515545" w:rsidRDefault="00090286" w:rsidP="0009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090286">
              <w:rPr>
                <w:rFonts w:cs="Times New Roman"/>
                <w:sz w:val="22"/>
                <w:szCs w:val="22"/>
              </w:rPr>
              <w:t>47,88</w:t>
            </w:r>
            <w:r w:rsidR="007F6A36">
              <w:rPr>
                <w:rFonts w:cs="Times New Roman"/>
                <w:sz w:val="22"/>
                <w:szCs w:val="22"/>
              </w:rPr>
              <w:t>3</w:t>
            </w:r>
          </w:p>
        </w:tc>
        <w:tc>
          <w:tcPr>
            <w:tcW w:w="236" w:type="dxa"/>
            <w:vAlign w:val="bottom"/>
          </w:tcPr>
          <w:p w14:paraId="2F4D6BE4"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830C579" w14:textId="317714BE" w:rsidR="001E5163" w:rsidRPr="00515545" w:rsidRDefault="00090286"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090286">
              <w:rPr>
                <w:rFonts w:cs="Times New Roman"/>
                <w:sz w:val="22"/>
                <w:szCs w:val="22"/>
              </w:rPr>
              <w:t>81,12</w:t>
            </w:r>
            <w:r w:rsidR="007F6A36">
              <w:rPr>
                <w:rFonts w:cs="Times New Roman"/>
                <w:sz w:val="22"/>
                <w:szCs w:val="22"/>
              </w:rPr>
              <w:t>1</w:t>
            </w:r>
          </w:p>
        </w:tc>
      </w:tr>
      <w:tr w:rsidR="001E5163" w:rsidRPr="00515545" w14:paraId="2EE98469" w14:textId="77777777" w:rsidTr="00002FE6">
        <w:tc>
          <w:tcPr>
            <w:tcW w:w="4786" w:type="dxa"/>
            <w:vAlign w:val="bottom"/>
          </w:tcPr>
          <w:p w14:paraId="5061DE92" w14:textId="26D28D68" w:rsidR="001E5163" w:rsidRPr="0089442C"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Over time</w:t>
            </w:r>
          </w:p>
        </w:tc>
        <w:tc>
          <w:tcPr>
            <w:tcW w:w="1418" w:type="dxa"/>
            <w:vAlign w:val="bottom"/>
          </w:tcPr>
          <w:p w14:paraId="55A4563D" w14:textId="35556A22" w:rsidR="001E5163" w:rsidRPr="00515545" w:rsidRDefault="00090286"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090286">
              <w:rPr>
                <w:rFonts w:cs="Times New Roman"/>
                <w:sz w:val="22"/>
                <w:szCs w:val="22"/>
              </w:rPr>
              <w:t>660</w:t>
            </w:r>
          </w:p>
        </w:tc>
        <w:tc>
          <w:tcPr>
            <w:tcW w:w="236" w:type="dxa"/>
            <w:vAlign w:val="bottom"/>
          </w:tcPr>
          <w:p w14:paraId="1C8D3BC7"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13AFE0F" w14:textId="6849A388" w:rsidR="001E5163" w:rsidRPr="00515545" w:rsidRDefault="00090286"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7F316B33"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5EA7725" w14:textId="5A65FE42" w:rsidR="001E5163" w:rsidRPr="00515545" w:rsidRDefault="00090286"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090286">
              <w:rPr>
                <w:rFonts w:cs="Times New Roman"/>
                <w:sz w:val="22"/>
                <w:szCs w:val="22"/>
              </w:rPr>
              <w:t>660</w:t>
            </w:r>
          </w:p>
        </w:tc>
      </w:tr>
      <w:tr w:rsidR="001E5163" w:rsidRPr="00515545" w14:paraId="7FCD5A1F" w14:textId="77777777" w:rsidTr="001E5163">
        <w:trPr>
          <w:trHeight w:hRule="exact" w:val="204"/>
        </w:trPr>
        <w:tc>
          <w:tcPr>
            <w:tcW w:w="4786" w:type="dxa"/>
            <w:vAlign w:val="bottom"/>
          </w:tcPr>
          <w:p w14:paraId="5533F423" w14:textId="77777777" w:rsidR="001E5163" w:rsidRPr="0089442C"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4529D5A8"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70F659EE"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5E4FFBD"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vAlign w:val="bottom"/>
          </w:tcPr>
          <w:p w14:paraId="2D33CE4D"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77E353E"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p>
        </w:tc>
      </w:tr>
      <w:tr w:rsidR="001E5163" w:rsidRPr="00515545" w14:paraId="5AD91303" w14:textId="77777777" w:rsidTr="00002FE6">
        <w:tc>
          <w:tcPr>
            <w:tcW w:w="4786" w:type="dxa"/>
            <w:vAlign w:val="bottom"/>
          </w:tcPr>
          <w:p w14:paraId="6BD0933D" w14:textId="140F4F8D" w:rsidR="001E5163" w:rsidRPr="0089442C"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Pr>
                <w:rFonts w:cs="Times New Roman"/>
                <w:sz w:val="22"/>
                <w:szCs w:val="22"/>
                <w:u w:val="single"/>
              </w:rPr>
              <w:t>Six</w:t>
            </w:r>
            <w:r w:rsidRPr="00D35838">
              <w:rPr>
                <w:rFonts w:cs="Times New Roman"/>
                <w:sz w:val="22"/>
                <w:szCs w:val="22"/>
                <w:u w:val="single"/>
              </w:rPr>
              <w:t xml:space="preserve">-month period ended </w:t>
            </w:r>
            <w:r>
              <w:rPr>
                <w:rFonts w:cs="Times New Roman"/>
                <w:sz w:val="22"/>
                <w:szCs w:val="22"/>
                <w:u w:val="single"/>
              </w:rPr>
              <w:t>June 30, 2025</w:t>
            </w:r>
          </w:p>
        </w:tc>
        <w:tc>
          <w:tcPr>
            <w:tcW w:w="1418" w:type="dxa"/>
            <w:vAlign w:val="bottom"/>
          </w:tcPr>
          <w:p w14:paraId="3BAD6A18"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06CBF9F5"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A40DA4F"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vAlign w:val="bottom"/>
          </w:tcPr>
          <w:p w14:paraId="0503EC48"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28C48FF"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p>
        </w:tc>
      </w:tr>
      <w:tr w:rsidR="001E5163" w:rsidRPr="00515545" w14:paraId="632588BF" w14:textId="77777777" w:rsidTr="00002FE6">
        <w:tc>
          <w:tcPr>
            <w:tcW w:w="4786" w:type="dxa"/>
            <w:vAlign w:val="bottom"/>
          </w:tcPr>
          <w:p w14:paraId="7B5C00A2" w14:textId="4A2F3208" w:rsidR="001E5163" w:rsidRPr="0089442C"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At a point in time</w:t>
            </w:r>
          </w:p>
        </w:tc>
        <w:tc>
          <w:tcPr>
            <w:tcW w:w="1418" w:type="dxa"/>
            <w:vAlign w:val="bottom"/>
          </w:tcPr>
          <w:p w14:paraId="139133CD" w14:textId="51F1D154"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E5163">
              <w:rPr>
                <w:rFonts w:cs="Times New Roman"/>
                <w:sz w:val="22"/>
                <w:szCs w:val="22"/>
              </w:rPr>
              <w:t>26,610</w:t>
            </w:r>
          </w:p>
        </w:tc>
        <w:tc>
          <w:tcPr>
            <w:tcW w:w="236" w:type="dxa"/>
            <w:vAlign w:val="bottom"/>
          </w:tcPr>
          <w:p w14:paraId="447CF725"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9221EB6" w14:textId="5222A8E3"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E5163">
              <w:rPr>
                <w:rFonts w:cs="Times New Roman"/>
                <w:sz w:val="22"/>
                <w:szCs w:val="22"/>
              </w:rPr>
              <w:t>46,265</w:t>
            </w:r>
          </w:p>
        </w:tc>
        <w:tc>
          <w:tcPr>
            <w:tcW w:w="236" w:type="dxa"/>
            <w:vAlign w:val="bottom"/>
          </w:tcPr>
          <w:p w14:paraId="7D00DE8A"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5665DB4" w14:textId="35006B06"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1E5163">
              <w:rPr>
                <w:rFonts w:cs="Times New Roman"/>
                <w:sz w:val="22"/>
                <w:szCs w:val="22"/>
              </w:rPr>
              <w:t>72,875</w:t>
            </w:r>
          </w:p>
        </w:tc>
      </w:tr>
      <w:tr w:rsidR="001E5163" w:rsidRPr="00515545" w14:paraId="68420F0C" w14:textId="77777777" w:rsidTr="00002FE6">
        <w:tc>
          <w:tcPr>
            <w:tcW w:w="4786" w:type="dxa"/>
            <w:vAlign w:val="bottom"/>
          </w:tcPr>
          <w:p w14:paraId="7B4AD87D" w14:textId="48069C60" w:rsidR="001E5163" w:rsidRPr="0089442C"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Over time</w:t>
            </w:r>
          </w:p>
        </w:tc>
        <w:tc>
          <w:tcPr>
            <w:tcW w:w="1418" w:type="dxa"/>
            <w:vAlign w:val="bottom"/>
          </w:tcPr>
          <w:p w14:paraId="01603F15" w14:textId="76CA77A6"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E5163">
              <w:rPr>
                <w:rFonts w:cs="Times New Roman"/>
                <w:sz w:val="22"/>
                <w:szCs w:val="22"/>
              </w:rPr>
              <w:t>456</w:t>
            </w:r>
          </w:p>
        </w:tc>
        <w:tc>
          <w:tcPr>
            <w:tcW w:w="236" w:type="dxa"/>
            <w:vAlign w:val="bottom"/>
          </w:tcPr>
          <w:p w14:paraId="6460ABEB"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BB0456A" w14:textId="5694230A"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E5163">
              <w:rPr>
                <w:rFonts w:cs="Times New Roman"/>
                <w:sz w:val="22"/>
                <w:szCs w:val="22"/>
              </w:rPr>
              <w:t>-</w:t>
            </w:r>
          </w:p>
        </w:tc>
        <w:tc>
          <w:tcPr>
            <w:tcW w:w="236" w:type="dxa"/>
            <w:vAlign w:val="bottom"/>
          </w:tcPr>
          <w:p w14:paraId="6463E027" w14:textId="7777777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69B20B1" w14:textId="1FAF4DD7" w:rsidR="001E5163" w:rsidRPr="00515545" w:rsidRDefault="001E5163" w:rsidP="001E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1E5163">
              <w:rPr>
                <w:rFonts w:cs="Times New Roman"/>
                <w:sz w:val="22"/>
                <w:szCs w:val="22"/>
              </w:rPr>
              <w:t>456</w:t>
            </w:r>
          </w:p>
        </w:tc>
      </w:tr>
    </w:tbl>
    <w:p w14:paraId="2F8ECE36" w14:textId="77777777" w:rsidR="00F45BFA" w:rsidRPr="004F018B" w:rsidRDefault="00F45BFA" w:rsidP="003F17CF">
      <w:pPr>
        <w:tabs>
          <w:tab w:val="clear" w:pos="454"/>
          <w:tab w:val="left" w:pos="0"/>
          <w:tab w:val="left" w:pos="142"/>
        </w:tabs>
        <w:jc w:val="both"/>
        <w:rPr>
          <w:rFonts w:cs="Times New Roman"/>
          <w:sz w:val="22"/>
          <w:szCs w:val="22"/>
          <w:highlight w:val="yellow"/>
        </w:rPr>
      </w:pPr>
    </w:p>
    <w:p w14:paraId="1489CAAE" w14:textId="56DABE68"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Fair values</w:t>
      </w:r>
    </w:p>
    <w:p w14:paraId="05313F9E" w14:textId="77777777" w:rsidR="00794C9A" w:rsidRPr="00515545" w:rsidRDefault="00794C9A" w:rsidP="00794C9A">
      <w:pPr>
        <w:pStyle w:val="a3"/>
        <w:widowControl/>
        <w:tabs>
          <w:tab w:val="num" w:pos="709"/>
        </w:tabs>
        <w:spacing w:line="240" w:lineRule="atLeast"/>
        <w:ind w:right="-45"/>
        <w:jc w:val="thaiDistribute"/>
        <w:rPr>
          <w:rFonts w:hAnsi="Times New Roman" w:cs="Times New Roman"/>
          <w:b w:val="0"/>
          <w:bCs w:val="0"/>
          <w:sz w:val="22"/>
          <w:szCs w:val="22"/>
        </w:rPr>
      </w:pPr>
    </w:p>
    <w:p w14:paraId="4D625209" w14:textId="3A306B7A" w:rsidR="00794C9A" w:rsidRPr="00515545" w:rsidRDefault="00794C9A" w:rsidP="001F2265">
      <w:pPr>
        <w:pStyle w:val="a3"/>
        <w:widowControl/>
        <w:tabs>
          <w:tab w:val="num" w:pos="709"/>
        </w:tabs>
        <w:spacing w:line="240" w:lineRule="atLeast"/>
        <w:ind w:right="-45"/>
        <w:jc w:val="thaiDistribute"/>
        <w:rPr>
          <w:rFonts w:hAnsi="Times New Roman" w:cs="Times New Roman"/>
          <w:b w:val="0"/>
          <w:bCs w:val="0"/>
          <w:sz w:val="22"/>
          <w:szCs w:val="22"/>
        </w:rPr>
      </w:pPr>
      <w:r w:rsidRPr="00515545">
        <w:rPr>
          <w:rFonts w:hAnsi="Times New Roman" w:cs="Times New Roman"/>
          <w:b w:val="0"/>
          <w:bCs w:val="0"/>
          <w:sz w:val="22"/>
          <w:szCs w:val="22"/>
        </w:rPr>
        <w:t>Significant financial assets</w:t>
      </w:r>
      <w:r w:rsidRPr="00515545">
        <w:rPr>
          <w:rFonts w:hAnsi="Times New Roman" w:cs="Times New Roman" w:hint="cs"/>
          <w:b w:val="0"/>
          <w:bCs w:val="0"/>
          <w:sz w:val="22"/>
          <w:szCs w:val="22"/>
          <w:cs/>
        </w:rPr>
        <w:t xml:space="preserve"> </w:t>
      </w:r>
      <w:r w:rsidR="00EE0A4C">
        <w:rPr>
          <w:rFonts w:hAnsi="Times New Roman" w:cs="Times New Roman"/>
          <w:b w:val="0"/>
          <w:bCs w:val="0"/>
          <w:sz w:val="22"/>
          <w:szCs w:val="22"/>
        </w:rPr>
        <w:t>(</w:t>
      </w:r>
      <w:r w:rsidRPr="00515545">
        <w:rPr>
          <w:rFonts w:hAnsi="Times New Roman" w:cs="Times New Roman"/>
          <w:b w:val="0"/>
          <w:bCs w:val="0"/>
          <w:sz w:val="22"/>
          <w:szCs w:val="22"/>
        </w:rPr>
        <w:t>excluding assets which management</w:t>
      </w:r>
      <w:r w:rsidR="00F52413" w:rsidRPr="00515545">
        <w:rPr>
          <w:rFonts w:hAnsi="Times New Roman" w:cs="Times New Roman"/>
          <w:b w:val="0"/>
          <w:bCs w:val="0"/>
          <w:sz w:val="22"/>
          <w:szCs w:val="22"/>
        </w:rPr>
        <w:t xml:space="preserve"> </w:t>
      </w:r>
      <w:r w:rsidRPr="00515545">
        <w:rPr>
          <w:rFonts w:hAnsi="Times New Roman" w:cs="Times New Roman"/>
          <w:b w:val="0"/>
          <w:bCs w:val="0"/>
          <w:sz w:val="22"/>
          <w:szCs w:val="22"/>
        </w:rPr>
        <w:t>believes that</w:t>
      </w:r>
      <w:r w:rsidRPr="00515545">
        <w:rPr>
          <w:rFonts w:hAnsi="Times New Roman" w:cs="Times New Roman" w:hint="cs"/>
          <w:b w:val="0"/>
          <w:bCs w:val="0"/>
          <w:sz w:val="22"/>
          <w:szCs w:val="22"/>
          <w:cs/>
        </w:rPr>
        <w:t xml:space="preserve"> </w:t>
      </w:r>
      <w:r w:rsidR="001F2265" w:rsidRPr="00515545">
        <w:rPr>
          <w:rFonts w:hAnsi="Times New Roman" w:cs="Times New Roman"/>
          <w:b w:val="0"/>
          <w:bCs w:val="0"/>
          <w:sz w:val="22"/>
          <w:szCs w:val="22"/>
        </w:rPr>
        <w:t xml:space="preserve">their </w:t>
      </w:r>
      <w:r w:rsidRPr="00515545">
        <w:rPr>
          <w:rFonts w:hAnsi="Times New Roman" w:cs="Times New Roman"/>
          <w:b w:val="0"/>
          <w:bCs w:val="0"/>
          <w:sz w:val="22"/>
          <w:szCs w:val="22"/>
        </w:rPr>
        <w:t>carrying amounts were not materially different from fair values)</w:t>
      </w:r>
      <w:r w:rsidRPr="00515545">
        <w:rPr>
          <w:rFonts w:hAnsi="Times New Roman" w:cs="Times New Roman" w:hint="cs"/>
          <w:b w:val="0"/>
          <w:bCs w:val="0"/>
          <w:sz w:val="22"/>
          <w:szCs w:val="22"/>
          <w:cs/>
        </w:rPr>
        <w:t xml:space="preserve"> </w:t>
      </w:r>
      <w:r w:rsidRPr="00515545">
        <w:rPr>
          <w:rFonts w:hAnsi="Times New Roman" w:cs="Times New Roman"/>
          <w:b w:val="0"/>
          <w:bCs w:val="0"/>
          <w:sz w:val="22"/>
          <w:szCs w:val="22"/>
        </w:rPr>
        <w:t xml:space="preserve">that are not measured and presented at fair value in the statements of financial position as at </w:t>
      </w:r>
      <w:r w:rsidR="007E784F">
        <w:rPr>
          <w:rFonts w:hAnsi="Times New Roman" w:cs="Times New Roman"/>
          <w:b w:val="0"/>
          <w:bCs w:val="0"/>
          <w:sz w:val="22"/>
          <w:szCs w:val="22"/>
        </w:rPr>
        <w:t>June</w:t>
      </w:r>
      <w:r w:rsidR="00772A94">
        <w:rPr>
          <w:rFonts w:hAnsi="Times New Roman" w:cs="Times New Roman"/>
          <w:b w:val="0"/>
          <w:bCs w:val="0"/>
          <w:sz w:val="22"/>
          <w:szCs w:val="22"/>
        </w:rPr>
        <w:t xml:space="preserve"> 3</w:t>
      </w:r>
      <w:r w:rsidR="007E784F">
        <w:rPr>
          <w:rFonts w:hAnsi="Times New Roman" w:cs="Times New Roman"/>
          <w:b w:val="0"/>
          <w:bCs w:val="0"/>
          <w:sz w:val="22"/>
          <w:szCs w:val="22"/>
        </w:rPr>
        <w:t>0</w:t>
      </w:r>
      <w:r w:rsidR="007F4AF0" w:rsidRPr="00515545">
        <w:rPr>
          <w:rFonts w:hAnsi="Times New Roman" w:cs="Times New Roman"/>
          <w:b w:val="0"/>
          <w:bCs w:val="0"/>
          <w:sz w:val="22"/>
          <w:szCs w:val="22"/>
        </w:rPr>
        <w:t>,</w:t>
      </w:r>
      <w:r w:rsidRPr="00515545">
        <w:rPr>
          <w:rFonts w:hAnsi="Times New Roman" w:cs="Times New Roman"/>
          <w:b w:val="0"/>
          <w:bCs w:val="0"/>
          <w:sz w:val="22"/>
          <w:szCs w:val="22"/>
        </w:rPr>
        <w:t xml:space="preserve"> </w:t>
      </w:r>
      <w:r w:rsidR="00772A94">
        <w:rPr>
          <w:rFonts w:hAnsi="Times New Roman" w:cs="Times New Roman"/>
          <w:b w:val="0"/>
          <w:bCs w:val="0"/>
          <w:sz w:val="22"/>
          <w:szCs w:val="22"/>
        </w:rPr>
        <w:t>202</w:t>
      </w:r>
      <w:r w:rsidR="002A373F">
        <w:rPr>
          <w:rFonts w:hAnsi="Times New Roman" w:cs="Times New Roman"/>
          <w:b w:val="0"/>
          <w:bCs w:val="0"/>
          <w:sz w:val="22"/>
          <w:szCs w:val="22"/>
        </w:rPr>
        <w:t>6</w:t>
      </w:r>
      <w:r w:rsidRPr="00515545">
        <w:rPr>
          <w:rFonts w:hAnsi="Times New Roman" w:cs="Times New Roman"/>
          <w:b w:val="0"/>
          <w:bCs w:val="0"/>
          <w:sz w:val="22"/>
          <w:szCs w:val="22"/>
        </w:rPr>
        <w:t xml:space="preserve"> and December 31, </w:t>
      </w:r>
      <w:r w:rsidR="00772A94">
        <w:rPr>
          <w:rFonts w:hAnsi="Times New Roman" w:cs="Times New Roman"/>
          <w:b w:val="0"/>
          <w:bCs w:val="0"/>
          <w:sz w:val="22"/>
          <w:szCs w:val="22"/>
        </w:rPr>
        <w:t>202</w:t>
      </w:r>
      <w:r w:rsidR="002A373F">
        <w:rPr>
          <w:rFonts w:hAnsi="Times New Roman" w:cs="Times New Roman"/>
          <w:b w:val="0"/>
          <w:bCs w:val="0"/>
          <w:sz w:val="22"/>
          <w:szCs w:val="22"/>
        </w:rPr>
        <w:t>5</w:t>
      </w:r>
      <w:r w:rsidRPr="00515545">
        <w:rPr>
          <w:rFonts w:hAnsi="Times New Roman" w:cs="Times New Roman"/>
          <w:b w:val="0"/>
          <w:bCs w:val="0"/>
          <w:sz w:val="22"/>
          <w:szCs w:val="22"/>
        </w:rPr>
        <w:t xml:space="preserve"> had their relevant fair values as follows:</w:t>
      </w:r>
    </w:p>
    <w:p w14:paraId="4FF2019B" w14:textId="77777777" w:rsidR="00794C9A" w:rsidRDefault="00794C9A" w:rsidP="00794C9A">
      <w:pPr>
        <w:tabs>
          <w:tab w:val="left" w:pos="540"/>
        </w:tabs>
        <w:jc w:val="thaiDistribute"/>
        <w:rPr>
          <w:rFonts w:cs="Times New Roman"/>
          <w:b/>
          <w:bCs/>
          <w:sz w:val="22"/>
          <w:szCs w:val="22"/>
          <w:highlight w:val="yellow"/>
        </w:rPr>
      </w:pPr>
    </w:p>
    <w:tbl>
      <w:tblPr>
        <w:tblW w:w="9780" w:type="dxa"/>
        <w:tblLook w:val="04A0" w:firstRow="1" w:lastRow="0" w:firstColumn="1" w:lastColumn="0" w:noHBand="0" w:noVBand="1"/>
      </w:tblPr>
      <w:tblGrid>
        <w:gridCol w:w="3261"/>
        <w:gridCol w:w="270"/>
        <w:gridCol w:w="1572"/>
        <w:gridCol w:w="270"/>
        <w:gridCol w:w="1715"/>
        <w:gridCol w:w="235"/>
        <w:gridCol w:w="2457"/>
      </w:tblGrid>
      <w:tr w:rsidR="002A373F" w:rsidRPr="00515545" w14:paraId="7051AE6F" w14:textId="77777777" w:rsidTr="002A373F">
        <w:tc>
          <w:tcPr>
            <w:tcW w:w="3261" w:type="dxa"/>
          </w:tcPr>
          <w:p w14:paraId="2B770ECD"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117F9B34"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c>
          <w:tcPr>
            <w:tcW w:w="3557" w:type="dxa"/>
            <w:gridSpan w:val="3"/>
            <w:tcBorders>
              <w:bottom w:val="single" w:sz="4" w:space="0" w:color="auto"/>
            </w:tcBorders>
          </w:tcPr>
          <w:p w14:paraId="6771CD5D" w14:textId="77777777" w:rsidR="002A373F" w:rsidRPr="00515545" w:rsidRDefault="002A373F" w:rsidP="00DC56A8">
            <w:pPr>
              <w:pStyle w:val="NoSpacing"/>
              <w:widowControl w:val="0"/>
              <w:tabs>
                <w:tab w:val="clear" w:pos="2580"/>
              </w:tabs>
              <w:overflowPunct w:val="0"/>
              <w:autoSpaceDE w:val="0"/>
              <w:autoSpaceDN w:val="0"/>
              <w:adjustRightInd w:val="0"/>
              <w:ind w:left="-148" w:right="-108"/>
              <w:jc w:val="center"/>
              <w:textAlignment w:val="baseline"/>
              <w:rPr>
                <w:rFonts w:cs="Times New Roman"/>
                <w:sz w:val="22"/>
                <w:szCs w:val="22"/>
              </w:rPr>
            </w:pPr>
            <w:r w:rsidRPr="00515545">
              <w:rPr>
                <w:rFonts w:cs="Times New Roman"/>
                <w:sz w:val="22"/>
                <w:szCs w:val="22"/>
              </w:rPr>
              <w:t xml:space="preserve">Fair value </w:t>
            </w:r>
            <w:r>
              <w:rPr>
                <w:rFonts w:cs="Times New Roman"/>
                <w:sz w:val="22"/>
                <w:szCs w:val="22"/>
              </w:rPr>
              <w:t>-</w:t>
            </w:r>
            <w:r w:rsidRPr="00515545">
              <w:rPr>
                <w:rFonts w:cs="Times New Roman"/>
                <w:sz w:val="22"/>
                <w:szCs w:val="22"/>
              </w:rPr>
              <w:t xml:space="preserve"> Consolidated</w:t>
            </w:r>
            <w:r>
              <w:rPr>
                <w:rFonts w:cstheme="minorBidi" w:hint="cs"/>
                <w:sz w:val="22"/>
                <w:szCs w:val="22"/>
                <w:cs/>
              </w:rPr>
              <w:t xml:space="preserve"> </w:t>
            </w:r>
            <w:r>
              <w:rPr>
                <w:rFonts w:cstheme="minorBidi"/>
                <w:sz w:val="22"/>
                <w:szCs w:val="22"/>
              </w:rPr>
              <w:t xml:space="preserve">                  </w:t>
            </w:r>
            <w:r w:rsidRPr="00515545">
              <w:rPr>
                <w:rFonts w:cs="Times New Roman"/>
                <w:sz w:val="22"/>
                <w:szCs w:val="22"/>
              </w:rPr>
              <w:t>financial statements (In Million Baht)</w:t>
            </w:r>
          </w:p>
        </w:tc>
        <w:tc>
          <w:tcPr>
            <w:tcW w:w="235" w:type="dxa"/>
          </w:tcPr>
          <w:p w14:paraId="13E060D3"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c>
          <w:tcPr>
            <w:tcW w:w="2457" w:type="dxa"/>
          </w:tcPr>
          <w:p w14:paraId="21EF31AE"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r>
      <w:tr w:rsidR="002A373F" w:rsidRPr="00515545" w14:paraId="02C65C18" w14:textId="77777777" w:rsidTr="002A373F">
        <w:tc>
          <w:tcPr>
            <w:tcW w:w="3261" w:type="dxa"/>
            <w:tcBorders>
              <w:bottom w:val="single" w:sz="4" w:space="0" w:color="auto"/>
            </w:tcBorders>
          </w:tcPr>
          <w:p w14:paraId="089DCA7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286C1D1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2" w:type="dxa"/>
            <w:tcBorders>
              <w:top w:val="single" w:sz="4" w:space="0" w:color="auto"/>
              <w:bottom w:val="single" w:sz="4" w:space="0" w:color="auto"/>
            </w:tcBorders>
          </w:tcPr>
          <w:p w14:paraId="56A5564B" w14:textId="2FE61A67" w:rsidR="002A373F" w:rsidRPr="00515545" w:rsidRDefault="007E784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June</w:t>
            </w:r>
            <w:r w:rsidR="002A373F">
              <w:rPr>
                <w:rFonts w:cs="Times New Roman"/>
                <w:sz w:val="22"/>
                <w:szCs w:val="22"/>
              </w:rPr>
              <w:t xml:space="preserve"> 3</w:t>
            </w:r>
            <w:r>
              <w:rPr>
                <w:rFonts w:cs="Times New Roman"/>
                <w:sz w:val="22"/>
                <w:szCs w:val="22"/>
              </w:rPr>
              <w:t>0</w:t>
            </w:r>
            <w:r w:rsidR="002A373F">
              <w:rPr>
                <w:rFonts w:cs="Times New Roman"/>
                <w:sz w:val="22"/>
                <w:szCs w:val="22"/>
              </w:rPr>
              <w:t>, 2026</w:t>
            </w:r>
          </w:p>
        </w:tc>
        <w:tc>
          <w:tcPr>
            <w:tcW w:w="270" w:type="dxa"/>
            <w:tcBorders>
              <w:top w:val="single" w:sz="4" w:space="0" w:color="auto"/>
            </w:tcBorders>
          </w:tcPr>
          <w:p w14:paraId="1FEC720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Borders>
              <w:top w:val="single" w:sz="4" w:space="0" w:color="auto"/>
              <w:bottom w:val="single" w:sz="4" w:space="0" w:color="auto"/>
            </w:tcBorders>
          </w:tcPr>
          <w:p w14:paraId="4CDE8CBE" w14:textId="1155549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December 31, 2025</w:t>
            </w:r>
          </w:p>
        </w:tc>
        <w:tc>
          <w:tcPr>
            <w:tcW w:w="235" w:type="dxa"/>
          </w:tcPr>
          <w:p w14:paraId="10CA42F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Borders>
              <w:bottom w:val="single" w:sz="4" w:space="0" w:color="auto"/>
            </w:tcBorders>
          </w:tcPr>
          <w:p w14:paraId="3A77034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2A373F" w:rsidRPr="00515545" w14:paraId="54A7B467" w14:textId="77777777" w:rsidTr="002A373F">
        <w:tc>
          <w:tcPr>
            <w:tcW w:w="3261" w:type="dxa"/>
          </w:tcPr>
          <w:p w14:paraId="0EC7C443" w14:textId="77777777" w:rsidR="002A373F" w:rsidRPr="00515545" w:rsidRDefault="002A373F" w:rsidP="002A373F">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20C0F305"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Borders>
              <w:top w:val="single" w:sz="4" w:space="0" w:color="auto"/>
            </w:tcBorders>
          </w:tcPr>
          <w:p w14:paraId="2537C589"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67A1CD8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715" w:type="dxa"/>
            <w:tcBorders>
              <w:top w:val="single" w:sz="4" w:space="0" w:color="auto"/>
            </w:tcBorders>
          </w:tcPr>
          <w:p w14:paraId="45563C5C"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1856757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47E5C447"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highlight w:val="yellow"/>
              </w:rPr>
            </w:pPr>
          </w:p>
        </w:tc>
      </w:tr>
      <w:tr w:rsidR="002A373F" w:rsidRPr="00515545" w14:paraId="31B2CE5E" w14:textId="77777777" w:rsidTr="002A373F">
        <w:tc>
          <w:tcPr>
            <w:tcW w:w="3261" w:type="dxa"/>
          </w:tcPr>
          <w:p w14:paraId="40C0C0BD"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3DAEED06"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AC7DB43" w14:textId="75D0C1B4" w:rsidR="002A373F" w:rsidRPr="00DA5348" w:rsidRDefault="00CD511F" w:rsidP="00C04572">
            <w:pPr>
              <w:pStyle w:val="NoSpacing"/>
              <w:tabs>
                <w:tab w:val="clear" w:pos="680"/>
                <w:tab w:val="clear" w:pos="907"/>
              </w:tabs>
              <w:spacing w:line="240" w:lineRule="atLeast"/>
              <w:ind w:right="170"/>
              <w:jc w:val="right"/>
              <w:rPr>
                <w:rFonts w:cs="Times New Roman"/>
                <w:sz w:val="22"/>
                <w:szCs w:val="22"/>
              </w:rPr>
            </w:pPr>
            <w:r w:rsidRPr="00CD511F">
              <w:rPr>
                <w:rFonts w:cs="Times New Roman"/>
                <w:sz w:val="22"/>
                <w:szCs w:val="22"/>
              </w:rPr>
              <w:t>1,861.6</w:t>
            </w:r>
          </w:p>
        </w:tc>
        <w:tc>
          <w:tcPr>
            <w:tcW w:w="270" w:type="dxa"/>
          </w:tcPr>
          <w:p w14:paraId="6033A29B"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37F20B85" w14:textId="303149F3"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1,430.5</w:t>
            </w:r>
          </w:p>
        </w:tc>
        <w:tc>
          <w:tcPr>
            <w:tcW w:w="235" w:type="dxa"/>
          </w:tcPr>
          <w:p w14:paraId="5BB0C6C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val="restart"/>
          </w:tcPr>
          <w:p w14:paraId="27C6BBDA"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0E2161D5"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Pr>
                <w:rFonts w:cs="Cordia New"/>
                <w:sz w:val="22"/>
                <w:szCs w:val="22"/>
              </w:rPr>
              <w:t xml:space="preserve">the </w:t>
            </w:r>
            <w:r w:rsidRPr="00515545">
              <w:rPr>
                <w:rFonts w:cs="Cordia New"/>
                <w:sz w:val="22"/>
                <w:szCs w:val="22"/>
              </w:rPr>
              <w:t>similar credits</w:t>
            </w:r>
            <w:r w:rsidRPr="00515545">
              <w:rPr>
                <w:rFonts w:cs="Times New Roman"/>
                <w:sz w:val="22"/>
                <w:szCs w:val="22"/>
              </w:rPr>
              <w:t>)</w:t>
            </w:r>
          </w:p>
        </w:tc>
      </w:tr>
      <w:tr w:rsidR="002A373F" w:rsidRPr="00515545" w14:paraId="48661154" w14:textId="77777777" w:rsidTr="002A373F">
        <w:tc>
          <w:tcPr>
            <w:tcW w:w="3261" w:type="dxa"/>
          </w:tcPr>
          <w:p w14:paraId="33A3C983" w14:textId="77777777" w:rsidR="002A373F" w:rsidRPr="00AA11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 receivables</w:t>
            </w:r>
          </w:p>
        </w:tc>
        <w:tc>
          <w:tcPr>
            <w:tcW w:w="270" w:type="dxa"/>
          </w:tcPr>
          <w:p w14:paraId="2D766681"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32473A61" w14:textId="44B7A8A5" w:rsidR="002A373F" w:rsidRPr="00DA5348" w:rsidRDefault="007D10C9" w:rsidP="002A373F">
            <w:pPr>
              <w:pStyle w:val="NoSpacing"/>
              <w:tabs>
                <w:tab w:val="clear" w:pos="680"/>
                <w:tab w:val="clear" w:pos="907"/>
                <w:tab w:val="clear" w:pos="1644"/>
                <w:tab w:val="left" w:pos="1319"/>
              </w:tabs>
              <w:spacing w:line="240" w:lineRule="atLeast"/>
              <w:ind w:right="170"/>
              <w:jc w:val="right"/>
              <w:rPr>
                <w:rFonts w:cs="Times New Roman"/>
                <w:sz w:val="22"/>
                <w:szCs w:val="22"/>
              </w:rPr>
            </w:pPr>
            <w:r w:rsidRPr="007D10C9">
              <w:rPr>
                <w:rFonts w:cs="Times New Roman"/>
                <w:sz w:val="22"/>
                <w:szCs w:val="22"/>
              </w:rPr>
              <w:t>46.6</w:t>
            </w:r>
          </w:p>
        </w:tc>
        <w:tc>
          <w:tcPr>
            <w:tcW w:w="270" w:type="dxa"/>
          </w:tcPr>
          <w:p w14:paraId="71977B12"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5B594797" w14:textId="7CE592B9" w:rsidR="002A373F" w:rsidRDefault="002A373F" w:rsidP="002A373F">
            <w:pPr>
              <w:pStyle w:val="NoSpacing"/>
              <w:tabs>
                <w:tab w:val="clear" w:pos="680"/>
                <w:tab w:val="clear" w:pos="907"/>
              </w:tabs>
              <w:spacing w:line="240" w:lineRule="atLeast"/>
              <w:ind w:right="170"/>
              <w:jc w:val="right"/>
              <w:rPr>
                <w:rFonts w:cstheme="minorBidi"/>
                <w:sz w:val="22"/>
                <w:szCs w:val="22"/>
              </w:rPr>
            </w:pPr>
            <w:r w:rsidRPr="00332A3F">
              <w:rPr>
                <w:rFonts w:cs="Times New Roman"/>
                <w:sz w:val="22"/>
                <w:szCs w:val="22"/>
              </w:rPr>
              <w:t>64.4</w:t>
            </w:r>
          </w:p>
        </w:tc>
        <w:tc>
          <w:tcPr>
            <w:tcW w:w="235" w:type="dxa"/>
          </w:tcPr>
          <w:p w14:paraId="0B1C54F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58F4F4F4"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1DFEC440" w14:textId="77777777" w:rsidTr="002A373F">
        <w:tc>
          <w:tcPr>
            <w:tcW w:w="3261" w:type="dxa"/>
          </w:tcPr>
          <w:p w14:paraId="0EB39172"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Nano finance receivables</w:t>
            </w:r>
          </w:p>
        </w:tc>
        <w:tc>
          <w:tcPr>
            <w:tcW w:w="270" w:type="dxa"/>
          </w:tcPr>
          <w:p w14:paraId="19DF724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2C3083B6" w14:textId="52D9307F" w:rsidR="002A373F" w:rsidRPr="00DA5348" w:rsidRDefault="00D90D38" w:rsidP="002A373F">
            <w:pPr>
              <w:pStyle w:val="NoSpacing"/>
              <w:tabs>
                <w:tab w:val="clear" w:pos="680"/>
                <w:tab w:val="clear" w:pos="907"/>
              </w:tabs>
              <w:spacing w:line="240" w:lineRule="atLeast"/>
              <w:ind w:right="170"/>
              <w:jc w:val="right"/>
              <w:rPr>
                <w:rFonts w:cs="Times New Roman"/>
                <w:sz w:val="22"/>
                <w:szCs w:val="22"/>
              </w:rPr>
            </w:pPr>
            <w:r w:rsidRPr="00D90D38">
              <w:rPr>
                <w:rFonts w:cs="Times New Roman"/>
                <w:sz w:val="22"/>
                <w:szCs w:val="22"/>
              </w:rPr>
              <w:t>0.1</w:t>
            </w:r>
          </w:p>
        </w:tc>
        <w:tc>
          <w:tcPr>
            <w:tcW w:w="270" w:type="dxa"/>
          </w:tcPr>
          <w:p w14:paraId="5C399623"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28419F52" w14:textId="7D3F7DB8"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0.6</w:t>
            </w:r>
          </w:p>
        </w:tc>
        <w:tc>
          <w:tcPr>
            <w:tcW w:w="235" w:type="dxa"/>
          </w:tcPr>
          <w:p w14:paraId="7889E82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5D9AFD9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2A373F" w:rsidRPr="00515545" w14:paraId="7A727596" w14:textId="77777777" w:rsidTr="002A373F">
        <w:tc>
          <w:tcPr>
            <w:tcW w:w="3261" w:type="dxa"/>
          </w:tcPr>
          <w:p w14:paraId="51BB888A" w14:textId="77777777" w:rsidR="002A373F" w:rsidRPr="00AA11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2272064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0B688E98" w14:textId="42FC4623" w:rsidR="002A373F" w:rsidRPr="00A375FD" w:rsidRDefault="000175F0" w:rsidP="002A373F">
            <w:pPr>
              <w:pStyle w:val="NoSpacing"/>
              <w:tabs>
                <w:tab w:val="clear" w:pos="680"/>
                <w:tab w:val="clear" w:pos="907"/>
              </w:tabs>
              <w:spacing w:line="240" w:lineRule="atLeast"/>
              <w:ind w:right="170"/>
              <w:jc w:val="right"/>
              <w:rPr>
                <w:rFonts w:cs="Times New Roman"/>
                <w:sz w:val="22"/>
                <w:szCs w:val="22"/>
              </w:rPr>
            </w:pPr>
            <w:r w:rsidRPr="000175F0">
              <w:rPr>
                <w:rFonts w:cs="Times New Roman"/>
                <w:sz w:val="22"/>
                <w:szCs w:val="22"/>
              </w:rPr>
              <w:t>16.</w:t>
            </w:r>
            <w:r w:rsidR="009D2E6D">
              <w:rPr>
                <w:rFonts w:cs="Times New Roman"/>
                <w:sz w:val="22"/>
                <w:szCs w:val="22"/>
              </w:rPr>
              <w:t>4</w:t>
            </w:r>
          </w:p>
        </w:tc>
        <w:tc>
          <w:tcPr>
            <w:tcW w:w="270" w:type="dxa"/>
          </w:tcPr>
          <w:p w14:paraId="45330FCC"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52F1CFE3" w14:textId="769257C2" w:rsidR="002A373F"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16.7</w:t>
            </w:r>
          </w:p>
        </w:tc>
        <w:tc>
          <w:tcPr>
            <w:tcW w:w="235" w:type="dxa"/>
          </w:tcPr>
          <w:p w14:paraId="21C11BF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0859DCA6"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2A373F" w:rsidRPr="00515545" w14:paraId="35355883" w14:textId="77777777" w:rsidTr="002A373F">
        <w:tc>
          <w:tcPr>
            <w:tcW w:w="3261" w:type="dxa"/>
          </w:tcPr>
          <w:p w14:paraId="1415FEEB"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2AE147E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F911EAC" w14:textId="77777777" w:rsidR="002A373F" w:rsidRPr="00DA5348" w:rsidRDefault="002A373F" w:rsidP="002A373F">
            <w:pPr>
              <w:pStyle w:val="NoSpacing"/>
              <w:tabs>
                <w:tab w:val="clear" w:pos="680"/>
                <w:tab w:val="clear" w:pos="907"/>
              </w:tabs>
              <w:spacing w:line="240" w:lineRule="atLeast"/>
              <w:ind w:right="170"/>
              <w:jc w:val="right"/>
              <w:rPr>
                <w:rFonts w:cs="Times New Roman"/>
                <w:sz w:val="22"/>
                <w:szCs w:val="22"/>
              </w:rPr>
            </w:pPr>
          </w:p>
        </w:tc>
        <w:tc>
          <w:tcPr>
            <w:tcW w:w="270" w:type="dxa"/>
          </w:tcPr>
          <w:p w14:paraId="1D528294"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0168364B"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p>
        </w:tc>
        <w:tc>
          <w:tcPr>
            <w:tcW w:w="235" w:type="dxa"/>
          </w:tcPr>
          <w:p w14:paraId="15F79C83"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573C0915"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09EE597B" w14:textId="77777777" w:rsidTr="002A373F">
        <w:tc>
          <w:tcPr>
            <w:tcW w:w="3261" w:type="dxa"/>
          </w:tcPr>
          <w:p w14:paraId="5A916EB5" w14:textId="77777777" w:rsidR="002A373F" w:rsidRPr="00515545" w:rsidRDefault="002A373F" w:rsidP="002A373F">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1850FCC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5FE5520" w14:textId="5DF2A505" w:rsidR="002A373F" w:rsidRPr="00DA5348" w:rsidRDefault="00CE64AB" w:rsidP="00CE64AB">
            <w:pPr>
              <w:pStyle w:val="NoSpacing"/>
              <w:tabs>
                <w:tab w:val="clear" w:pos="680"/>
                <w:tab w:val="clear" w:pos="907"/>
              </w:tabs>
              <w:spacing w:line="240" w:lineRule="atLeast"/>
              <w:ind w:right="170"/>
              <w:jc w:val="right"/>
              <w:rPr>
                <w:rFonts w:cs="Times New Roman"/>
                <w:sz w:val="22"/>
                <w:szCs w:val="22"/>
              </w:rPr>
            </w:pPr>
            <w:r w:rsidRPr="00CE64AB">
              <w:rPr>
                <w:rFonts w:cs="Times New Roman"/>
                <w:sz w:val="22"/>
                <w:szCs w:val="22"/>
              </w:rPr>
              <w:t>1,156.5</w:t>
            </w:r>
          </w:p>
        </w:tc>
        <w:tc>
          <w:tcPr>
            <w:tcW w:w="270" w:type="dxa"/>
          </w:tcPr>
          <w:p w14:paraId="3914AFFA"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69AFCD54" w14:textId="421D767A"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1,048.9</w:t>
            </w:r>
          </w:p>
        </w:tc>
        <w:tc>
          <w:tcPr>
            <w:tcW w:w="235" w:type="dxa"/>
          </w:tcPr>
          <w:p w14:paraId="1865029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7621CE25"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Level 2 inputs</w:t>
            </w:r>
          </w:p>
        </w:tc>
      </w:tr>
      <w:tr w:rsidR="002A373F" w:rsidRPr="00515545" w14:paraId="7347E713" w14:textId="77777777" w:rsidTr="002A373F">
        <w:tc>
          <w:tcPr>
            <w:tcW w:w="3261" w:type="dxa"/>
          </w:tcPr>
          <w:p w14:paraId="17EB76DD" w14:textId="77777777" w:rsidR="002A373F" w:rsidRPr="00515545" w:rsidRDefault="002A373F" w:rsidP="00DC56A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3F3BB216"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02BB980" w14:textId="77777777" w:rsidR="002A373F" w:rsidRPr="00DA5348" w:rsidRDefault="002A373F" w:rsidP="00DC56A8">
            <w:pPr>
              <w:pStyle w:val="NoSpacing"/>
              <w:tabs>
                <w:tab w:val="clear" w:pos="680"/>
                <w:tab w:val="clear" w:pos="907"/>
              </w:tabs>
              <w:spacing w:line="240" w:lineRule="atLeast"/>
              <w:ind w:right="170"/>
              <w:jc w:val="right"/>
              <w:rPr>
                <w:rFonts w:cs="Times New Roman"/>
                <w:sz w:val="22"/>
                <w:szCs w:val="22"/>
              </w:rPr>
            </w:pPr>
          </w:p>
        </w:tc>
        <w:tc>
          <w:tcPr>
            <w:tcW w:w="270" w:type="dxa"/>
          </w:tcPr>
          <w:p w14:paraId="58785697" w14:textId="77777777" w:rsidR="002A373F" w:rsidRPr="00DA5348"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1B9EB8B2" w14:textId="77777777" w:rsidR="002A373F" w:rsidRPr="00515545" w:rsidRDefault="002A373F" w:rsidP="00DC56A8">
            <w:pPr>
              <w:pStyle w:val="NoSpacing"/>
              <w:tabs>
                <w:tab w:val="clear" w:pos="680"/>
                <w:tab w:val="clear" w:pos="907"/>
              </w:tabs>
              <w:spacing w:line="240" w:lineRule="atLeast"/>
              <w:ind w:right="170"/>
              <w:jc w:val="right"/>
              <w:rPr>
                <w:rFonts w:cs="Times New Roman"/>
                <w:sz w:val="22"/>
                <w:szCs w:val="22"/>
              </w:rPr>
            </w:pPr>
          </w:p>
        </w:tc>
        <w:tc>
          <w:tcPr>
            <w:tcW w:w="235" w:type="dxa"/>
          </w:tcPr>
          <w:p w14:paraId="33205656"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7A9CFAA1"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7E784F" w:rsidRPr="00515545" w14:paraId="7B694B23" w14:textId="77777777" w:rsidTr="002A373F">
        <w:tc>
          <w:tcPr>
            <w:tcW w:w="3261" w:type="dxa"/>
          </w:tcPr>
          <w:p w14:paraId="66DDA255" w14:textId="77777777" w:rsidR="007E784F" w:rsidRPr="00515545" w:rsidRDefault="007E784F" w:rsidP="00DC56A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5FA9739A"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02C4BF81" w14:textId="77777777" w:rsidR="007E784F" w:rsidRPr="00DA5348" w:rsidRDefault="007E784F" w:rsidP="00DC56A8">
            <w:pPr>
              <w:pStyle w:val="NoSpacing"/>
              <w:tabs>
                <w:tab w:val="clear" w:pos="680"/>
                <w:tab w:val="clear" w:pos="907"/>
              </w:tabs>
              <w:spacing w:line="240" w:lineRule="atLeast"/>
              <w:ind w:right="170"/>
              <w:jc w:val="right"/>
              <w:rPr>
                <w:rFonts w:cs="Times New Roman"/>
                <w:sz w:val="22"/>
                <w:szCs w:val="22"/>
              </w:rPr>
            </w:pPr>
          </w:p>
        </w:tc>
        <w:tc>
          <w:tcPr>
            <w:tcW w:w="270" w:type="dxa"/>
          </w:tcPr>
          <w:p w14:paraId="50F36232" w14:textId="77777777" w:rsidR="007E784F" w:rsidRPr="00DA5348"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240B0A0F" w14:textId="77777777" w:rsidR="007E784F" w:rsidRPr="00515545" w:rsidRDefault="007E784F" w:rsidP="00DC56A8">
            <w:pPr>
              <w:pStyle w:val="NoSpacing"/>
              <w:tabs>
                <w:tab w:val="clear" w:pos="680"/>
                <w:tab w:val="clear" w:pos="907"/>
              </w:tabs>
              <w:spacing w:line="240" w:lineRule="atLeast"/>
              <w:ind w:right="170"/>
              <w:jc w:val="right"/>
              <w:rPr>
                <w:rFonts w:cs="Times New Roman"/>
                <w:sz w:val="22"/>
                <w:szCs w:val="22"/>
              </w:rPr>
            </w:pPr>
          </w:p>
        </w:tc>
        <w:tc>
          <w:tcPr>
            <w:tcW w:w="235" w:type="dxa"/>
          </w:tcPr>
          <w:p w14:paraId="568DAF86"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14938BDD"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7E784F" w:rsidRPr="00515545" w14:paraId="26280969" w14:textId="77777777" w:rsidTr="002A373F">
        <w:tc>
          <w:tcPr>
            <w:tcW w:w="3261" w:type="dxa"/>
          </w:tcPr>
          <w:p w14:paraId="11DFE45A" w14:textId="77777777" w:rsidR="007E784F" w:rsidRPr="00515545" w:rsidRDefault="007E784F" w:rsidP="00DC56A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5548103C"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48A3A8D6" w14:textId="77777777" w:rsidR="007E784F" w:rsidRPr="00DA5348" w:rsidRDefault="007E784F" w:rsidP="00DC56A8">
            <w:pPr>
              <w:pStyle w:val="NoSpacing"/>
              <w:tabs>
                <w:tab w:val="clear" w:pos="680"/>
                <w:tab w:val="clear" w:pos="907"/>
              </w:tabs>
              <w:spacing w:line="240" w:lineRule="atLeast"/>
              <w:ind w:right="170"/>
              <w:jc w:val="right"/>
              <w:rPr>
                <w:rFonts w:cs="Times New Roman"/>
                <w:sz w:val="22"/>
                <w:szCs w:val="22"/>
              </w:rPr>
            </w:pPr>
          </w:p>
        </w:tc>
        <w:tc>
          <w:tcPr>
            <w:tcW w:w="270" w:type="dxa"/>
          </w:tcPr>
          <w:p w14:paraId="4990E7D1" w14:textId="77777777" w:rsidR="007E784F" w:rsidRPr="00DA5348"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571A211B" w14:textId="77777777" w:rsidR="007E784F" w:rsidRPr="00515545" w:rsidRDefault="007E784F" w:rsidP="00DC56A8">
            <w:pPr>
              <w:pStyle w:val="NoSpacing"/>
              <w:tabs>
                <w:tab w:val="clear" w:pos="680"/>
                <w:tab w:val="clear" w:pos="907"/>
              </w:tabs>
              <w:spacing w:line="240" w:lineRule="atLeast"/>
              <w:ind w:right="170"/>
              <w:jc w:val="right"/>
              <w:rPr>
                <w:rFonts w:cs="Times New Roman"/>
                <w:sz w:val="22"/>
                <w:szCs w:val="22"/>
              </w:rPr>
            </w:pPr>
          </w:p>
        </w:tc>
        <w:tc>
          <w:tcPr>
            <w:tcW w:w="235" w:type="dxa"/>
          </w:tcPr>
          <w:p w14:paraId="2074DD08"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3E5035AD"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7E784F" w:rsidRPr="00515545" w14:paraId="456C7E45" w14:textId="77777777" w:rsidTr="002A373F">
        <w:tc>
          <w:tcPr>
            <w:tcW w:w="3261" w:type="dxa"/>
          </w:tcPr>
          <w:p w14:paraId="66B2F9CC" w14:textId="77777777" w:rsidR="007E784F" w:rsidRPr="00515545" w:rsidRDefault="007E784F" w:rsidP="00DC56A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7B25FF11"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BB727F5" w14:textId="77777777" w:rsidR="007E784F" w:rsidRPr="00DA5348" w:rsidRDefault="007E784F" w:rsidP="00DC56A8">
            <w:pPr>
              <w:pStyle w:val="NoSpacing"/>
              <w:tabs>
                <w:tab w:val="clear" w:pos="680"/>
                <w:tab w:val="clear" w:pos="907"/>
              </w:tabs>
              <w:spacing w:line="240" w:lineRule="atLeast"/>
              <w:ind w:right="170"/>
              <w:jc w:val="right"/>
              <w:rPr>
                <w:rFonts w:cs="Times New Roman"/>
                <w:sz w:val="22"/>
                <w:szCs w:val="22"/>
              </w:rPr>
            </w:pPr>
          </w:p>
        </w:tc>
        <w:tc>
          <w:tcPr>
            <w:tcW w:w="270" w:type="dxa"/>
          </w:tcPr>
          <w:p w14:paraId="3C84DAB7" w14:textId="77777777" w:rsidR="007E784F" w:rsidRPr="00DA5348"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4FC769EF" w14:textId="77777777" w:rsidR="007E784F" w:rsidRPr="00515545" w:rsidRDefault="007E784F" w:rsidP="00DC56A8">
            <w:pPr>
              <w:pStyle w:val="NoSpacing"/>
              <w:tabs>
                <w:tab w:val="clear" w:pos="680"/>
                <w:tab w:val="clear" w:pos="907"/>
              </w:tabs>
              <w:spacing w:line="240" w:lineRule="atLeast"/>
              <w:ind w:right="170"/>
              <w:jc w:val="right"/>
              <w:rPr>
                <w:rFonts w:cs="Times New Roman"/>
                <w:sz w:val="22"/>
                <w:szCs w:val="22"/>
              </w:rPr>
            </w:pPr>
          </w:p>
        </w:tc>
        <w:tc>
          <w:tcPr>
            <w:tcW w:w="235" w:type="dxa"/>
          </w:tcPr>
          <w:p w14:paraId="3037CC4B"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67A5243F" w14:textId="77777777" w:rsidR="007E784F" w:rsidRPr="00515545" w:rsidRDefault="007E784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2A373F" w:rsidRPr="00515545" w14:paraId="0A2444D4" w14:textId="77777777" w:rsidTr="002A373F">
        <w:tc>
          <w:tcPr>
            <w:tcW w:w="3261" w:type="dxa"/>
          </w:tcPr>
          <w:p w14:paraId="2878B605"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39EBA9DF"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c>
          <w:tcPr>
            <w:tcW w:w="3557" w:type="dxa"/>
            <w:gridSpan w:val="3"/>
            <w:tcBorders>
              <w:bottom w:val="single" w:sz="4" w:space="0" w:color="auto"/>
            </w:tcBorders>
          </w:tcPr>
          <w:p w14:paraId="20E09180" w14:textId="77777777" w:rsidR="002A373F" w:rsidRPr="00DA5348" w:rsidRDefault="002A373F" w:rsidP="00DC56A8">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DA5348">
              <w:rPr>
                <w:rFonts w:cs="Times New Roman"/>
                <w:sz w:val="22"/>
                <w:szCs w:val="22"/>
              </w:rPr>
              <w:t xml:space="preserve">Fair value - Separate </w:t>
            </w:r>
          </w:p>
          <w:p w14:paraId="623AABE5" w14:textId="77777777" w:rsidR="002A373F" w:rsidRPr="00DA5348" w:rsidRDefault="002A373F" w:rsidP="00DC56A8">
            <w:pPr>
              <w:pStyle w:val="NoSpacing"/>
              <w:widowControl w:val="0"/>
              <w:tabs>
                <w:tab w:val="clear" w:pos="2580"/>
              </w:tabs>
              <w:overflowPunct w:val="0"/>
              <w:autoSpaceDE w:val="0"/>
              <w:autoSpaceDN w:val="0"/>
              <w:adjustRightInd w:val="0"/>
              <w:ind w:left="-60" w:right="-68"/>
              <w:jc w:val="center"/>
              <w:textAlignment w:val="baseline"/>
              <w:rPr>
                <w:rFonts w:cs="Times New Roman"/>
                <w:sz w:val="22"/>
                <w:szCs w:val="22"/>
              </w:rPr>
            </w:pPr>
            <w:r w:rsidRPr="00DA5348">
              <w:rPr>
                <w:rFonts w:cs="Times New Roman"/>
                <w:sz w:val="22"/>
                <w:szCs w:val="22"/>
              </w:rPr>
              <w:t>financial statements (In Million Baht)</w:t>
            </w:r>
          </w:p>
        </w:tc>
        <w:tc>
          <w:tcPr>
            <w:tcW w:w="235" w:type="dxa"/>
          </w:tcPr>
          <w:p w14:paraId="7FE16C92"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highlight w:val="yellow"/>
              </w:rPr>
            </w:pPr>
          </w:p>
        </w:tc>
        <w:tc>
          <w:tcPr>
            <w:tcW w:w="2457" w:type="dxa"/>
          </w:tcPr>
          <w:p w14:paraId="060F0AF6"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r>
      <w:tr w:rsidR="002A373F" w:rsidRPr="00515545" w14:paraId="0930BDF4" w14:textId="77777777" w:rsidTr="002A373F">
        <w:tc>
          <w:tcPr>
            <w:tcW w:w="3261" w:type="dxa"/>
            <w:tcBorders>
              <w:bottom w:val="single" w:sz="4" w:space="0" w:color="auto"/>
            </w:tcBorders>
          </w:tcPr>
          <w:p w14:paraId="2C713B1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0EF5363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2" w:type="dxa"/>
            <w:tcBorders>
              <w:top w:val="single" w:sz="4" w:space="0" w:color="auto"/>
              <w:bottom w:val="single" w:sz="4" w:space="0" w:color="auto"/>
            </w:tcBorders>
          </w:tcPr>
          <w:p w14:paraId="702E2A7B" w14:textId="5A2E0237" w:rsidR="002A373F" w:rsidRPr="00DA5348" w:rsidRDefault="007E784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June</w:t>
            </w:r>
            <w:r w:rsidR="002A373F">
              <w:rPr>
                <w:rFonts w:cs="Times New Roman"/>
                <w:sz w:val="22"/>
                <w:szCs w:val="22"/>
              </w:rPr>
              <w:t xml:space="preserve"> 3</w:t>
            </w:r>
            <w:r>
              <w:rPr>
                <w:rFonts w:cs="Times New Roman"/>
                <w:sz w:val="22"/>
                <w:szCs w:val="22"/>
              </w:rPr>
              <w:t>0</w:t>
            </w:r>
            <w:r w:rsidR="002A373F">
              <w:rPr>
                <w:rFonts w:cs="Times New Roman"/>
                <w:sz w:val="22"/>
                <w:szCs w:val="22"/>
              </w:rPr>
              <w:t>, 2026</w:t>
            </w:r>
          </w:p>
        </w:tc>
        <w:tc>
          <w:tcPr>
            <w:tcW w:w="270" w:type="dxa"/>
            <w:tcBorders>
              <w:top w:val="single" w:sz="4" w:space="0" w:color="auto"/>
            </w:tcBorders>
          </w:tcPr>
          <w:p w14:paraId="3620A19A"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Borders>
              <w:top w:val="single" w:sz="4" w:space="0" w:color="auto"/>
              <w:bottom w:val="single" w:sz="4" w:space="0" w:color="auto"/>
            </w:tcBorders>
          </w:tcPr>
          <w:p w14:paraId="1CE46099" w14:textId="35048F44"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December 31, 2025</w:t>
            </w:r>
          </w:p>
        </w:tc>
        <w:tc>
          <w:tcPr>
            <w:tcW w:w="235" w:type="dxa"/>
          </w:tcPr>
          <w:p w14:paraId="005A8449"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Borders>
              <w:bottom w:val="single" w:sz="4" w:space="0" w:color="auto"/>
            </w:tcBorders>
          </w:tcPr>
          <w:p w14:paraId="2B91889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2A373F" w:rsidRPr="00515545" w14:paraId="258D1B7E" w14:textId="77777777" w:rsidTr="002A373F">
        <w:tc>
          <w:tcPr>
            <w:tcW w:w="3261" w:type="dxa"/>
          </w:tcPr>
          <w:p w14:paraId="2DF40000" w14:textId="77777777" w:rsidR="002A373F" w:rsidRPr="00515545" w:rsidRDefault="002A373F" w:rsidP="00DC56A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04B0C8FC"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Borders>
              <w:top w:val="single" w:sz="4" w:space="0" w:color="auto"/>
            </w:tcBorders>
          </w:tcPr>
          <w:p w14:paraId="0D1B1BE1" w14:textId="77777777" w:rsidR="002A373F" w:rsidRPr="00DA5348" w:rsidRDefault="002A373F" w:rsidP="00DC56A8">
            <w:pPr>
              <w:pStyle w:val="NoSpacing"/>
              <w:tabs>
                <w:tab w:val="clear" w:pos="680"/>
                <w:tab w:val="clear" w:pos="907"/>
              </w:tabs>
              <w:spacing w:line="240" w:lineRule="atLeast"/>
              <w:ind w:right="170"/>
              <w:jc w:val="right"/>
              <w:rPr>
                <w:rFonts w:cs="Times New Roman"/>
                <w:sz w:val="22"/>
                <w:szCs w:val="22"/>
              </w:rPr>
            </w:pPr>
          </w:p>
        </w:tc>
        <w:tc>
          <w:tcPr>
            <w:tcW w:w="270" w:type="dxa"/>
          </w:tcPr>
          <w:p w14:paraId="64094048" w14:textId="77777777" w:rsidR="002A373F" w:rsidRPr="00DA5348"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Borders>
              <w:top w:val="single" w:sz="4" w:space="0" w:color="auto"/>
            </w:tcBorders>
          </w:tcPr>
          <w:p w14:paraId="51F3F72D" w14:textId="77777777" w:rsidR="002A373F" w:rsidRPr="00515545" w:rsidRDefault="002A373F" w:rsidP="00DC56A8">
            <w:pPr>
              <w:pStyle w:val="NoSpacing"/>
              <w:tabs>
                <w:tab w:val="clear" w:pos="680"/>
                <w:tab w:val="clear" w:pos="907"/>
              </w:tabs>
              <w:spacing w:line="240" w:lineRule="atLeast"/>
              <w:ind w:right="170"/>
              <w:jc w:val="right"/>
              <w:rPr>
                <w:rFonts w:cs="Times New Roman"/>
                <w:sz w:val="22"/>
                <w:szCs w:val="22"/>
              </w:rPr>
            </w:pPr>
          </w:p>
        </w:tc>
        <w:tc>
          <w:tcPr>
            <w:tcW w:w="235" w:type="dxa"/>
          </w:tcPr>
          <w:p w14:paraId="175E5E34"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1A50B71A" w14:textId="77777777" w:rsidR="002A373F" w:rsidRPr="00515545" w:rsidRDefault="002A373F" w:rsidP="00DC56A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0E171DD6" w14:textId="77777777" w:rsidTr="002A373F">
        <w:tc>
          <w:tcPr>
            <w:tcW w:w="3261" w:type="dxa"/>
          </w:tcPr>
          <w:p w14:paraId="31646958"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742A342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21EA3B1" w14:textId="4CFDA2ED" w:rsidR="002A373F" w:rsidRPr="00DA5348" w:rsidRDefault="00883035" w:rsidP="002A373F">
            <w:pPr>
              <w:pStyle w:val="NoSpacing"/>
              <w:tabs>
                <w:tab w:val="clear" w:pos="680"/>
                <w:tab w:val="clear" w:pos="907"/>
              </w:tabs>
              <w:spacing w:line="240" w:lineRule="atLeast"/>
              <w:ind w:right="170"/>
              <w:jc w:val="right"/>
              <w:rPr>
                <w:rFonts w:cs="Times New Roman"/>
                <w:sz w:val="22"/>
                <w:szCs w:val="22"/>
              </w:rPr>
            </w:pPr>
            <w:r w:rsidRPr="00883035">
              <w:rPr>
                <w:rFonts w:cs="Times New Roman"/>
                <w:sz w:val="22"/>
                <w:szCs w:val="22"/>
              </w:rPr>
              <w:t>682.3</w:t>
            </w:r>
          </w:p>
        </w:tc>
        <w:tc>
          <w:tcPr>
            <w:tcW w:w="270" w:type="dxa"/>
          </w:tcPr>
          <w:p w14:paraId="3C7A7EB7"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425BFBE9" w14:textId="61F67F44"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sidRPr="00BA12B3">
              <w:rPr>
                <w:rFonts w:cs="Times New Roman"/>
                <w:sz w:val="22"/>
                <w:szCs w:val="22"/>
              </w:rPr>
              <w:t>407.8</w:t>
            </w:r>
          </w:p>
        </w:tc>
        <w:tc>
          <w:tcPr>
            <w:tcW w:w="235" w:type="dxa"/>
          </w:tcPr>
          <w:p w14:paraId="5DDBF3C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val="restart"/>
          </w:tcPr>
          <w:p w14:paraId="5A242D33"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38E6ECCC"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the similar credits</w:t>
            </w:r>
            <w:r w:rsidRPr="00515545">
              <w:rPr>
                <w:rFonts w:cs="Times New Roman"/>
                <w:sz w:val="22"/>
                <w:szCs w:val="22"/>
              </w:rPr>
              <w:t>)</w:t>
            </w:r>
          </w:p>
        </w:tc>
      </w:tr>
      <w:tr w:rsidR="002A373F" w:rsidRPr="00515545" w14:paraId="4BCDBD8B" w14:textId="77777777" w:rsidTr="002A373F">
        <w:tc>
          <w:tcPr>
            <w:tcW w:w="3261" w:type="dxa"/>
          </w:tcPr>
          <w:p w14:paraId="27E05869" w14:textId="77777777" w:rsidR="002A373F" w:rsidRPr="00AA11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64AC7A6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47E18FF9" w14:textId="1A888CF6" w:rsidR="002A373F" w:rsidRPr="00DA5348" w:rsidRDefault="00BB3BF7" w:rsidP="00C04572">
            <w:pPr>
              <w:pStyle w:val="NoSpacing"/>
              <w:tabs>
                <w:tab w:val="clear" w:pos="680"/>
                <w:tab w:val="clear" w:pos="907"/>
              </w:tabs>
              <w:spacing w:line="240" w:lineRule="atLeast"/>
              <w:ind w:right="170"/>
              <w:jc w:val="right"/>
              <w:rPr>
                <w:rFonts w:cs="Times New Roman"/>
                <w:sz w:val="22"/>
                <w:szCs w:val="22"/>
              </w:rPr>
            </w:pPr>
            <w:r w:rsidRPr="00BB3BF7">
              <w:rPr>
                <w:rFonts w:cs="Times New Roman"/>
                <w:sz w:val="22"/>
                <w:szCs w:val="22"/>
              </w:rPr>
              <w:t>16.</w:t>
            </w:r>
            <w:r w:rsidR="009D2E6D">
              <w:rPr>
                <w:rFonts w:cs="Times New Roman"/>
                <w:sz w:val="22"/>
                <w:szCs w:val="22"/>
              </w:rPr>
              <w:t>4</w:t>
            </w:r>
          </w:p>
        </w:tc>
        <w:tc>
          <w:tcPr>
            <w:tcW w:w="270" w:type="dxa"/>
          </w:tcPr>
          <w:p w14:paraId="335D1E45"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165F1C9A" w14:textId="077985F4" w:rsidR="002A373F"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16.7</w:t>
            </w:r>
          </w:p>
        </w:tc>
        <w:tc>
          <w:tcPr>
            <w:tcW w:w="235" w:type="dxa"/>
          </w:tcPr>
          <w:p w14:paraId="59D90A2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766640B8"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35DB68E3" w14:textId="77777777" w:rsidTr="002A373F">
        <w:tc>
          <w:tcPr>
            <w:tcW w:w="3261" w:type="dxa"/>
          </w:tcPr>
          <w:p w14:paraId="2EED4A26"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p>
        </w:tc>
        <w:tc>
          <w:tcPr>
            <w:tcW w:w="270" w:type="dxa"/>
          </w:tcPr>
          <w:p w14:paraId="604266A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6E69D0A3" w14:textId="77777777" w:rsidR="002A373F" w:rsidRPr="00DA5348" w:rsidRDefault="002A373F" w:rsidP="002A373F">
            <w:pPr>
              <w:pStyle w:val="NoSpacing"/>
              <w:tabs>
                <w:tab w:val="clear" w:pos="680"/>
                <w:tab w:val="clear" w:pos="907"/>
              </w:tabs>
              <w:spacing w:line="240" w:lineRule="atLeast"/>
              <w:ind w:right="170"/>
              <w:jc w:val="right"/>
              <w:rPr>
                <w:rFonts w:cs="Times New Roman"/>
                <w:sz w:val="22"/>
                <w:szCs w:val="22"/>
              </w:rPr>
            </w:pPr>
          </w:p>
        </w:tc>
        <w:tc>
          <w:tcPr>
            <w:tcW w:w="270" w:type="dxa"/>
          </w:tcPr>
          <w:p w14:paraId="6C75FC97"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056824F8"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p>
        </w:tc>
        <w:tc>
          <w:tcPr>
            <w:tcW w:w="235" w:type="dxa"/>
          </w:tcPr>
          <w:p w14:paraId="075EF82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6163345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2A373F" w:rsidRPr="00515545" w14:paraId="48388E42" w14:textId="77777777" w:rsidTr="002A373F">
        <w:tc>
          <w:tcPr>
            <w:tcW w:w="3261" w:type="dxa"/>
          </w:tcPr>
          <w:p w14:paraId="3D53954C"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Cordia New"/>
                <w:sz w:val="22"/>
                <w:szCs w:val="22"/>
                <w:highlight w:val="yellow"/>
              </w:rPr>
            </w:pPr>
          </w:p>
        </w:tc>
        <w:tc>
          <w:tcPr>
            <w:tcW w:w="270" w:type="dxa"/>
          </w:tcPr>
          <w:p w14:paraId="4A934D5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00BD0F0" w14:textId="77777777" w:rsidR="002A373F" w:rsidRPr="00DA5348" w:rsidRDefault="002A373F" w:rsidP="002A373F">
            <w:pPr>
              <w:pStyle w:val="NoSpacing"/>
              <w:tabs>
                <w:tab w:val="clear" w:pos="680"/>
                <w:tab w:val="clear" w:pos="907"/>
              </w:tabs>
              <w:spacing w:line="240" w:lineRule="atLeast"/>
              <w:ind w:right="170"/>
              <w:jc w:val="right"/>
              <w:rPr>
                <w:rFonts w:cs="Times New Roman"/>
                <w:sz w:val="22"/>
                <w:szCs w:val="22"/>
              </w:rPr>
            </w:pPr>
          </w:p>
        </w:tc>
        <w:tc>
          <w:tcPr>
            <w:tcW w:w="270" w:type="dxa"/>
          </w:tcPr>
          <w:p w14:paraId="305B4D19"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39A97D9E"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644DF7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0B3D42CE"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2A373F" w:rsidRPr="00515545" w14:paraId="013DD97C" w14:textId="77777777" w:rsidTr="002A373F">
        <w:tc>
          <w:tcPr>
            <w:tcW w:w="3261" w:type="dxa"/>
          </w:tcPr>
          <w:p w14:paraId="3CB6675F"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highlight w:val="yellow"/>
              </w:rPr>
            </w:pPr>
            <w:r>
              <w:rPr>
                <w:rFonts w:cs="Times New Roman"/>
                <w:sz w:val="22"/>
                <w:szCs w:val="22"/>
              </w:rPr>
              <w:t xml:space="preserve">Investments in debt securities </w:t>
            </w:r>
          </w:p>
        </w:tc>
        <w:tc>
          <w:tcPr>
            <w:tcW w:w="270" w:type="dxa"/>
          </w:tcPr>
          <w:p w14:paraId="3CA888D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28969E70"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3548EB9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715" w:type="dxa"/>
          </w:tcPr>
          <w:p w14:paraId="498366A2"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51054013"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5177EFF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2A373F" w:rsidRPr="00515545" w14:paraId="156CBB07" w14:textId="77777777" w:rsidTr="002A373F">
        <w:tc>
          <w:tcPr>
            <w:tcW w:w="3261" w:type="dxa"/>
          </w:tcPr>
          <w:p w14:paraId="3CCD1C19" w14:textId="77777777" w:rsidR="002A373F" w:rsidRPr="00515545" w:rsidRDefault="002A373F" w:rsidP="002A373F">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23BBD1D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76CD8A0" w14:textId="25C2A8CA" w:rsidR="002A373F" w:rsidRPr="00100529" w:rsidRDefault="00CE64AB" w:rsidP="002A373F">
            <w:pPr>
              <w:pStyle w:val="NoSpacing"/>
              <w:tabs>
                <w:tab w:val="clear" w:pos="680"/>
                <w:tab w:val="clear" w:pos="907"/>
              </w:tabs>
              <w:spacing w:line="240" w:lineRule="atLeast"/>
              <w:ind w:right="170"/>
              <w:jc w:val="right"/>
              <w:rPr>
                <w:rFonts w:cs="Times New Roman"/>
                <w:sz w:val="22"/>
                <w:szCs w:val="22"/>
              </w:rPr>
            </w:pPr>
            <w:r w:rsidRPr="00CE64AB">
              <w:rPr>
                <w:rFonts w:cs="Times New Roman"/>
                <w:sz w:val="22"/>
                <w:szCs w:val="22"/>
              </w:rPr>
              <w:t>993.5</w:t>
            </w:r>
          </w:p>
        </w:tc>
        <w:tc>
          <w:tcPr>
            <w:tcW w:w="270" w:type="dxa"/>
          </w:tcPr>
          <w:p w14:paraId="25BF579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715" w:type="dxa"/>
          </w:tcPr>
          <w:p w14:paraId="388FA082" w14:textId="1CE5CEDB" w:rsidR="002A373F" w:rsidRPr="00EE0A4C" w:rsidRDefault="002A373F" w:rsidP="002A373F">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925.6</w:t>
            </w:r>
          </w:p>
        </w:tc>
        <w:tc>
          <w:tcPr>
            <w:tcW w:w="235" w:type="dxa"/>
          </w:tcPr>
          <w:p w14:paraId="790D6999"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129912A3"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r w:rsidRPr="00515545">
              <w:rPr>
                <w:rFonts w:cs="Times New Roman"/>
                <w:sz w:val="22"/>
                <w:szCs w:val="22"/>
              </w:rPr>
              <w:t>Level 2 inputs</w:t>
            </w:r>
          </w:p>
        </w:tc>
      </w:tr>
    </w:tbl>
    <w:p w14:paraId="21900835" w14:textId="77777777" w:rsidR="002A59B7" w:rsidRPr="002A59B7" w:rsidRDefault="002A59B7" w:rsidP="002A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3849AEC7" w14:textId="1BE0FE7F" w:rsidR="003D0FF2" w:rsidRPr="00515545" w:rsidRDefault="003D0FF2" w:rsidP="003D0FF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COMMITMENTS ON LONG-TERM SERVICE AGREEMENTS</w:t>
      </w:r>
    </w:p>
    <w:p w14:paraId="7DC2D2D8"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6BEE6E20" w:rsidR="003D0FF2" w:rsidRPr="00515545" w:rsidRDefault="003D0FF2" w:rsidP="003D0FF2">
      <w:pPr>
        <w:tabs>
          <w:tab w:val="left" w:pos="540"/>
        </w:tabs>
        <w:jc w:val="both"/>
        <w:rPr>
          <w:rFonts w:cs="Times New Roman"/>
          <w:sz w:val="22"/>
          <w:szCs w:val="22"/>
        </w:rPr>
      </w:pPr>
      <w:r w:rsidRPr="00515545">
        <w:rPr>
          <w:rFonts w:cs="Times New Roman"/>
          <w:sz w:val="22"/>
          <w:szCs w:val="22"/>
        </w:rPr>
        <w:t xml:space="preserve">As at </w:t>
      </w:r>
      <w:r w:rsidR="00BF2C5A">
        <w:rPr>
          <w:sz w:val="22"/>
          <w:szCs w:val="22"/>
        </w:rPr>
        <w:t>June</w:t>
      </w:r>
      <w:r w:rsidR="00772A94">
        <w:rPr>
          <w:sz w:val="22"/>
          <w:szCs w:val="22"/>
        </w:rPr>
        <w:t xml:space="preserve"> 3</w:t>
      </w:r>
      <w:r w:rsidR="00BF2C5A">
        <w:rPr>
          <w:sz w:val="22"/>
          <w:szCs w:val="22"/>
        </w:rPr>
        <w:t>0</w:t>
      </w:r>
      <w:r w:rsidR="00580D20" w:rsidRPr="00515545">
        <w:rPr>
          <w:sz w:val="22"/>
          <w:szCs w:val="22"/>
        </w:rPr>
        <w:t>,</w:t>
      </w:r>
      <w:r w:rsidRPr="00515545">
        <w:rPr>
          <w:rFonts w:cs="Times New Roman"/>
          <w:sz w:val="22"/>
          <w:szCs w:val="22"/>
        </w:rPr>
        <w:t xml:space="preserve"> </w:t>
      </w:r>
      <w:r w:rsidR="00772A94">
        <w:rPr>
          <w:rFonts w:cs="Times New Roman"/>
          <w:sz w:val="22"/>
          <w:szCs w:val="22"/>
        </w:rPr>
        <w:t>202</w:t>
      </w:r>
      <w:r w:rsidR="002A373F">
        <w:rPr>
          <w:rFonts w:cstheme="minorBidi"/>
          <w:sz w:val="22"/>
          <w:szCs w:val="22"/>
        </w:rPr>
        <w:t>6</w:t>
      </w:r>
      <w:r w:rsidRPr="00515545">
        <w:rPr>
          <w:rFonts w:cs="Times New Roman"/>
          <w:sz w:val="22"/>
          <w:szCs w:val="22"/>
        </w:rPr>
        <w:t>, the Group had commitments on service agreements in connection with the building</w:t>
      </w:r>
      <w:r w:rsidRPr="00515545">
        <w:rPr>
          <w:rFonts w:cs="Times New Roman" w:hint="cs"/>
          <w:sz w:val="22"/>
          <w:szCs w:val="22"/>
          <w:cs/>
        </w:rPr>
        <w:t xml:space="preserve"> </w:t>
      </w:r>
      <w:r w:rsidRPr="00515545">
        <w:rPr>
          <w:rFonts w:cs="Times New Roman"/>
          <w:sz w:val="22"/>
          <w:szCs w:val="22"/>
        </w:rPr>
        <w:t>space lease agreements for office premises and branches whereby the related service fees are committed to pay as follows:</w:t>
      </w:r>
    </w:p>
    <w:p w14:paraId="760CD205"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highlight w:val="yellow"/>
        </w:rPr>
      </w:pPr>
    </w:p>
    <w:tbl>
      <w:tblPr>
        <w:tblW w:w="9389" w:type="dxa"/>
        <w:tblLook w:val="04A0" w:firstRow="1" w:lastRow="0" w:firstColumn="1" w:lastColumn="0" w:noHBand="0" w:noVBand="1"/>
      </w:tblPr>
      <w:tblGrid>
        <w:gridCol w:w="7513"/>
        <w:gridCol w:w="1876"/>
      </w:tblGrid>
      <w:tr w:rsidR="00817EA1" w:rsidRPr="00515545" w14:paraId="131555B8" w14:textId="77777777" w:rsidTr="000B08EE">
        <w:tc>
          <w:tcPr>
            <w:tcW w:w="7513" w:type="dxa"/>
            <w:vAlign w:val="bottom"/>
          </w:tcPr>
          <w:p w14:paraId="64E20CA4" w14:textId="77777777" w:rsidR="00817EA1" w:rsidRPr="00515545" w:rsidRDefault="00817EA1" w:rsidP="008C5BB4">
            <w:pPr>
              <w:pStyle w:val="BodyText2"/>
              <w:widowControl w:val="0"/>
              <w:overflowPunct w:val="0"/>
              <w:autoSpaceDE w:val="0"/>
              <w:autoSpaceDN w:val="0"/>
              <w:adjustRightInd w:val="0"/>
              <w:textAlignment w:val="baseline"/>
              <w:rPr>
                <w:rFonts w:cs="Times New Roman"/>
                <w:sz w:val="22"/>
                <w:szCs w:val="22"/>
                <w:highlight w:val="yellow"/>
                <w:lang w:val="en-US" w:eastAsia="en-US"/>
              </w:rPr>
            </w:pPr>
          </w:p>
        </w:tc>
        <w:tc>
          <w:tcPr>
            <w:tcW w:w="1876" w:type="dxa"/>
            <w:tcBorders>
              <w:bottom w:val="single" w:sz="4" w:space="0" w:color="auto"/>
            </w:tcBorders>
            <w:vAlign w:val="bottom"/>
          </w:tcPr>
          <w:p w14:paraId="4F0BCF1C" w14:textId="51184309" w:rsidR="00817EA1" w:rsidRPr="005155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 xml:space="preserve">In </w:t>
            </w:r>
            <w:r w:rsidR="00D42F6B">
              <w:rPr>
                <w:rFonts w:cs="Times New Roman"/>
                <w:sz w:val="22"/>
                <w:szCs w:val="22"/>
                <w:lang w:val="en-US"/>
              </w:rPr>
              <w:t>Thousand</w:t>
            </w:r>
            <w:r w:rsidRPr="00515545">
              <w:rPr>
                <w:rFonts w:cs="Times New Roman"/>
                <w:sz w:val="22"/>
                <w:szCs w:val="22"/>
                <w:lang w:val="en-US"/>
              </w:rPr>
              <w:t xml:space="preserve"> Baht</w:t>
            </w:r>
          </w:p>
        </w:tc>
      </w:tr>
      <w:tr w:rsidR="003D0FF2" w:rsidRPr="00515545" w14:paraId="6A60AF6E" w14:textId="77777777" w:rsidTr="000B08EE">
        <w:tc>
          <w:tcPr>
            <w:tcW w:w="7513" w:type="dxa"/>
            <w:vAlign w:val="bottom"/>
          </w:tcPr>
          <w:p w14:paraId="34862094" w14:textId="77777777" w:rsidR="003D0FF2" w:rsidRPr="005155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76" w:type="dxa"/>
            <w:tcBorders>
              <w:bottom w:val="single" w:sz="4" w:space="0" w:color="auto"/>
            </w:tcBorders>
            <w:vAlign w:val="bottom"/>
          </w:tcPr>
          <w:p w14:paraId="25ED28CE" w14:textId="77777777" w:rsidR="000B08EE"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Consolidated</w:t>
            </w:r>
            <w:r w:rsidR="002C5486" w:rsidRPr="00515545">
              <w:rPr>
                <w:rFonts w:cs="Times New Roman"/>
                <w:sz w:val="22"/>
                <w:szCs w:val="22"/>
                <w:lang w:val="en-US"/>
              </w:rPr>
              <w:t xml:space="preserve"> </w:t>
            </w:r>
          </w:p>
          <w:p w14:paraId="189C921A" w14:textId="7538FA74" w:rsidR="003D0FF2" w:rsidRPr="00515545" w:rsidRDefault="002C5486"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financial statements</w:t>
            </w:r>
            <w:r w:rsidR="000B08EE">
              <w:rPr>
                <w:rFonts w:cs="Times New Roman"/>
                <w:sz w:val="22"/>
                <w:szCs w:val="22"/>
                <w:lang w:val="en-US"/>
              </w:rPr>
              <w:t xml:space="preserve"> </w:t>
            </w:r>
            <w:r w:rsidRPr="00515545">
              <w:rPr>
                <w:rFonts w:cs="Times New Roman"/>
                <w:sz w:val="22"/>
                <w:szCs w:val="22"/>
                <w:lang w:val="en-US"/>
              </w:rPr>
              <w:t xml:space="preserve">/ </w:t>
            </w:r>
          </w:p>
          <w:p w14:paraId="499DBC19" w14:textId="77777777" w:rsidR="002C5486" w:rsidRPr="005155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515545">
              <w:rPr>
                <w:rFonts w:cs="Times New Roman"/>
                <w:sz w:val="22"/>
                <w:szCs w:val="22"/>
                <w:lang w:val="en-US"/>
              </w:rPr>
              <w:t>Separate</w:t>
            </w:r>
            <w:r w:rsidR="00D94FF9" w:rsidRPr="00515545">
              <w:rPr>
                <w:rFonts w:cs="Times New Roman"/>
                <w:sz w:val="22"/>
                <w:szCs w:val="22"/>
                <w:lang w:val="en-US"/>
              </w:rPr>
              <w:t xml:space="preserve"> </w:t>
            </w:r>
          </w:p>
          <w:p w14:paraId="4345DDF4" w14:textId="77777777" w:rsidR="003D0FF2" w:rsidRPr="005155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515545">
              <w:rPr>
                <w:rFonts w:cs="Times New Roman"/>
                <w:sz w:val="22"/>
                <w:szCs w:val="22"/>
                <w:lang w:val="en-US"/>
              </w:rPr>
              <w:t>financial statements</w:t>
            </w:r>
          </w:p>
        </w:tc>
      </w:tr>
      <w:tr w:rsidR="002C5486" w:rsidRPr="00515545" w14:paraId="7690EA0D" w14:textId="77777777" w:rsidTr="000B08EE">
        <w:tc>
          <w:tcPr>
            <w:tcW w:w="7513" w:type="dxa"/>
            <w:vAlign w:val="bottom"/>
          </w:tcPr>
          <w:p w14:paraId="1A370E57"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76" w:type="dxa"/>
            <w:vAlign w:val="bottom"/>
          </w:tcPr>
          <w:p w14:paraId="4D2DF15A"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highlight w:val="yellow"/>
              </w:rPr>
            </w:pPr>
          </w:p>
        </w:tc>
      </w:tr>
      <w:tr w:rsidR="00555CB2" w:rsidRPr="00515545" w14:paraId="6DA1D6C9" w14:textId="77777777" w:rsidTr="000B08EE">
        <w:tc>
          <w:tcPr>
            <w:tcW w:w="7513" w:type="dxa"/>
            <w:vAlign w:val="bottom"/>
          </w:tcPr>
          <w:p w14:paraId="306FE531" w14:textId="3B392743" w:rsidR="00555CB2" w:rsidRPr="005155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Due within 1 year</w:t>
            </w:r>
          </w:p>
        </w:tc>
        <w:tc>
          <w:tcPr>
            <w:tcW w:w="1876" w:type="dxa"/>
          </w:tcPr>
          <w:p w14:paraId="4FB85501" w14:textId="40965C64" w:rsidR="00555CB2" w:rsidRPr="00E94A82" w:rsidRDefault="00E87297" w:rsidP="007B2F80">
            <w:pPr>
              <w:pStyle w:val="NoSpacing"/>
              <w:tabs>
                <w:tab w:val="clear" w:pos="680"/>
                <w:tab w:val="clear" w:pos="907"/>
              </w:tabs>
              <w:spacing w:line="240" w:lineRule="atLeast"/>
              <w:ind w:right="321"/>
              <w:jc w:val="right"/>
              <w:rPr>
                <w:rFonts w:cstheme="minorBidi"/>
                <w:sz w:val="22"/>
                <w:szCs w:val="22"/>
              </w:rPr>
            </w:pPr>
            <w:r w:rsidRPr="00E87297">
              <w:rPr>
                <w:rFonts w:cstheme="minorBidi"/>
                <w:sz w:val="22"/>
                <w:szCs w:val="22"/>
              </w:rPr>
              <w:t>8,211</w:t>
            </w:r>
          </w:p>
        </w:tc>
      </w:tr>
      <w:tr w:rsidR="00681427" w:rsidRPr="00515545" w14:paraId="35B69561" w14:textId="77777777" w:rsidTr="000B08EE">
        <w:tc>
          <w:tcPr>
            <w:tcW w:w="7513" w:type="dxa"/>
            <w:vAlign w:val="bottom"/>
          </w:tcPr>
          <w:p w14:paraId="74B9CB89" w14:textId="4BA22833" w:rsidR="00681427" w:rsidRPr="00515545"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 xml:space="preserve">Due after 1 year but not over </w:t>
            </w:r>
            <w:r>
              <w:rPr>
                <w:rFonts w:cs="Cordia New"/>
                <w:sz w:val="22"/>
                <w:szCs w:val="22"/>
              </w:rPr>
              <w:t>3</w:t>
            </w:r>
            <w:r w:rsidRPr="00515545">
              <w:rPr>
                <w:rFonts w:cs="Cordia New"/>
                <w:sz w:val="22"/>
                <w:szCs w:val="22"/>
              </w:rPr>
              <w:t xml:space="preserve"> years</w:t>
            </w:r>
          </w:p>
        </w:tc>
        <w:tc>
          <w:tcPr>
            <w:tcW w:w="1876" w:type="dxa"/>
            <w:tcBorders>
              <w:bottom w:val="single" w:sz="4" w:space="0" w:color="auto"/>
            </w:tcBorders>
          </w:tcPr>
          <w:p w14:paraId="16C243FA" w14:textId="7E501BCD" w:rsidR="00681427" w:rsidRPr="00681427" w:rsidRDefault="00DC2BF1" w:rsidP="00681427">
            <w:pPr>
              <w:pStyle w:val="NoSpacing"/>
              <w:tabs>
                <w:tab w:val="clear" w:pos="680"/>
                <w:tab w:val="clear" w:pos="907"/>
              </w:tabs>
              <w:spacing w:line="240" w:lineRule="atLeast"/>
              <w:ind w:right="321"/>
              <w:jc w:val="right"/>
              <w:rPr>
                <w:rFonts w:cstheme="minorBidi"/>
                <w:sz w:val="22"/>
                <w:szCs w:val="22"/>
              </w:rPr>
            </w:pPr>
            <w:r w:rsidRPr="00DC2BF1">
              <w:rPr>
                <w:rFonts w:cstheme="minorBidi"/>
                <w:sz w:val="22"/>
                <w:szCs w:val="22"/>
              </w:rPr>
              <w:t>12,137</w:t>
            </w:r>
          </w:p>
        </w:tc>
      </w:tr>
      <w:tr w:rsidR="00681427" w:rsidRPr="00515545" w14:paraId="0D49186E" w14:textId="77777777" w:rsidTr="000B08EE">
        <w:tc>
          <w:tcPr>
            <w:tcW w:w="7513" w:type="dxa"/>
            <w:vAlign w:val="bottom"/>
          </w:tcPr>
          <w:p w14:paraId="388D6F9F" w14:textId="77777777" w:rsidR="00681427" w:rsidRPr="00515545" w:rsidRDefault="00681427" w:rsidP="00681427">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515545">
              <w:rPr>
                <w:rFonts w:cs="Times New Roman"/>
                <w:color w:val="000000"/>
                <w:sz w:val="22"/>
                <w:szCs w:val="22"/>
              </w:rPr>
              <w:t>Total</w:t>
            </w:r>
          </w:p>
        </w:tc>
        <w:tc>
          <w:tcPr>
            <w:tcW w:w="1876" w:type="dxa"/>
            <w:tcBorders>
              <w:top w:val="single" w:sz="4" w:space="0" w:color="auto"/>
              <w:bottom w:val="double" w:sz="4" w:space="0" w:color="auto"/>
            </w:tcBorders>
          </w:tcPr>
          <w:p w14:paraId="2500083F" w14:textId="25FD1DA8" w:rsidR="00681427" w:rsidRPr="00681427" w:rsidRDefault="00F8111B" w:rsidP="00681427">
            <w:pPr>
              <w:pStyle w:val="NoSpacing"/>
              <w:tabs>
                <w:tab w:val="clear" w:pos="680"/>
                <w:tab w:val="clear" w:pos="907"/>
              </w:tabs>
              <w:spacing w:line="240" w:lineRule="atLeast"/>
              <w:ind w:right="321"/>
              <w:jc w:val="right"/>
              <w:rPr>
                <w:rFonts w:cstheme="minorBidi"/>
                <w:sz w:val="22"/>
                <w:szCs w:val="22"/>
              </w:rPr>
            </w:pPr>
            <w:r w:rsidRPr="00F8111B">
              <w:rPr>
                <w:rFonts w:cstheme="minorBidi"/>
                <w:sz w:val="22"/>
                <w:szCs w:val="22"/>
              </w:rPr>
              <w:t>20,348</w:t>
            </w:r>
          </w:p>
        </w:tc>
      </w:tr>
    </w:tbl>
    <w:p w14:paraId="483AE8A3" w14:textId="77777777" w:rsidR="005323BB" w:rsidRDefault="005323BB" w:rsidP="0053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p w14:paraId="2DBD4057" w14:textId="77777777" w:rsidR="00CE43D6" w:rsidRDefault="00CE43D6" w:rsidP="00CE43D6">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Pr>
          <w:rFonts w:cs="Times New Roman"/>
          <w:b/>
          <w:bCs/>
          <w:caps/>
          <w:sz w:val="22"/>
          <w:szCs w:val="22"/>
        </w:rPr>
        <w:t>OTHERS</w:t>
      </w:r>
    </w:p>
    <w:p w14:paraId="505A1E6C" w14:textId="77777777" w:rsidR="00CE43D6" w:rsidRDefault="00CE43D6" w:rsidP="00CE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3B3EDC7E" w14:textId="1B32A952" w:rsidR="00CE43D6" w:rsidRDefault="001A32DD" w:rsidP="00CE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Pr>
          <w:sz w:val="22"/>
          <w:szCs w:val="28"/>
        </w:rPr>
        <w:t>T</w:t>
      </w:r>
      <w:r w:rsidR="00CE43D6" w:rsidRPr="00CE43D6">
        <w:rPr>
          <w:rFonts w:cs="Times New Roman"/>
          <w:sz w:val="22"/>
          <w:szCs w:val="22"/>
        </w:rPr>
        <w:t xml:space="preserve">he Company and another company entered into agreements to provide credit facilities to </w:t>
      </w:r>
      <w:r w:rsidR="00333920">
        <w:rPr>
          <w:rFonts w:cs="Times New Roman"/>
          <w:sz w:val="22"/>
          <w:szCs w:val="22"/>
        </w:rPr>
        <w:t xml:space="preserve">certain </w:t>
      </w:r>
      <w:r w:rsidR="00CE43D6" w:rsidRPr="00CE43D6">
        <w:rPr>
          <w:rFonts w:cs="Times New Roman"/>
          <w:sz w:val="22"/>
          <w:szCs w:val="22"/>
        </w:rPr>
        <w:t>customers ranging from 60% to 85% for the Company, and 15% to 40% for another company. The credit facilities consist of credit facilities under hire-purchase agreements and credit facilities under short-term lending agreements.</w:t>
      </w:r>
    </w:p>
    <w:p w14:paraId="6B563BD1" w14:textId="77777777" w:rsidR="00CE43D6" w:rsidRPr="00CE43D6" w:rsidRDefault="00CE43D6" w:rsidP="00CE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p>
    <w:p w14:paraId="4362C212" w14:textId="77777777" w:rsidR="002F3142" w:rsidRDefault="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6387B1B" w14:textId="72A1C72B" w:rsidR="00681427" w:rsidRPr="00AA1145" w:rsidRDefault="00681427" w:rsidP="0068142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AA1145">
        <w:rPr>
          <w:rFonts w:cs="Times New Roman"/>
          <w:b/>
          <w:bCs/>
          <w:caps/>
          <w:sz w:val="22"/>
          <w:szCs w:val="22"/>
        </w:rPr>
        <w:t>R</w:t>
      </w:r>
      <w:r w:rsidRPr="00681427">
        <w:rPr>
          <w:rFonts w:cs="Times New Roman"/>
          <w:b/>
          <w:bCs/>
          <w:caps/>
          <w:sz w:val="22"/>
          <w:szCs w:val="22"/>
        </w:rPr>
        <w:t>ECLASSIFICATION OF ACCOUNTS</w:t>
      </w:r>
    </w:p>
    <w:p w14:paraId="2FD796BF" w14:textId="77777777" w:rsidR="00681427" w:rsidRPr="00AA1145"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CBEF25A" w14:textId="3F6B1FB6" w:rsidR="00681427" w:rsidRPr="00AA1145"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sidRPr="00AA1145">
        <w:rPr>
          <w:rFonts w:cs="Times New Roman"/>
          <w:sz w:val="22"/>
          <w:szCs w:val="22"/>
        </w:rPr>
        <w:t xml:space="preserve">Certain accounts in the </w:t>
      </w:r>
      <w:r>
        <w:rPr>
          <w:rFonts w:cs="Times New Roman"/>
          <w:sz w:val="22"/>
          <w:szCs w:val="22"/>
        </w:rPr>
        <w:t xml:space="preserve">consolidated financial statements and separate financial statements as at December 31, 2025 </w:t>
      </w:r>
      <w:r w:rsidRPr="00AA1145">
        <w:rPr>
          <w:rFonts w:cs="Times New Roman"/>
          <w:sz w:val="22"/>
          <w:szCs w:val="22"/>
        </w:rPr>
        <w:t xml:space="preserve">have been reclassified to conform to the presentation in the </w:t>
      </w:r>
      <w:r>
        <w:rPr>
          <w:rFonts w:cs="Times New Roman"/>
          <w:sz w:val="22"/>
          <w:szCs w:val="22"/>
        </w:rPr>
        <w:t xml:space="preserve">consolidated financial </w:t>
      </w:r>
      <w:r w:rsidRPr="00AA1145">
        <w:rPr>
          <w:rFonts w:cs="Times New Roman"/>
          <w:sz w:val="22"/>
          <w:szCs w:val="22"/>
        </w:rPr>
        <w:t>statement</w:t>
      </w:r>
      <w:r>
        <w:rPr>
          <w:rFonts w:cs="Times New Roman"/>
          <w:sz w:val="22"/>
          <w:szCs w:val="22"/>
        </w:rPr>
        <w:t>s and separate financial statements</w:t>
      </w:r>
      <w:r w:rsidRPr="00AA1145">
        <w:rPr>
          <w:rFonts w:cs="Times New Roman"/>
          <w:sz w:val="22"/>
          <w:szCs w:val="22"/>
        </w:rPr>
        <w:t xml:space="preserve"> </w:t>
      </w:r>
      <w:r>
        <w:rPr>
          <w:rFonts w:cs="Times New Roman"/>
          <w:sz w:val="22"/>
          <w:szCs w:val="22"/>
        </w:rPr>
        <w:t xml:space="preserve">as at </w:t>
      </w:r>
      <w:r w:rsidR="0027291B">
        <w:rPr>
          <w:rFonts w:cs="Times New Roman"/>
          <w:sz w:val="22"/>
          <w:szCs w:val="22"/>
        </w:rPr>
        <w:t>June</w:t>
      </w:r>
      <w:r>
        <w:rPr>
          <w:rFonts w:cs="Times New Roman"/>
          <w:sz w:val="22"/>
          <w:szCs w:val="22"/>
        </w:rPr>
        <w:t xml:space="preserve"> 3</w:t>
      </w:r>
      <w:r w:rsidR="0027291B">
        <w:rPr>
          <w:rFonts w:cs="Times New Roman"/>
          <w:sz w:val="22"/>
          <w:szCs w:val="22"/>
        </w:rPr>
        <w:t>0</w:t>
      </w:r>
      <w:r>
        <w:rPr>
          <w:rFonts w:cs="Times New Roman"/>
          <w:sz w:val="22"/>
          <w:szCs w:val="22"/>
        </w:rPr>
        <w:t xml:space="preserve">, 2026 </w:t>
      </w:r>
      <w:r w:rsidRPr="00AA1145">
        <w:rPr>
          <w:rFonts w:cs="Times New Roman"/>
          <w:sz w:val="22"/>
          <w:szCs w:val="22"/>
        </w:rPr>
        <w:t>as follows:</w:t>
      </w:r>
    </w:p>
    <w:p w14:paraId="44646626" w14:textId="77777777" w:rsidR="00681427" w:rsidRPr="00521B03"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852" w:type="dxa"/>
        <w:tblLook w:val="04A0" w:firstRow="1" w:lastRow="0" w:firstColumn="1" w:lastColumn="0" w:noHBand="0" w:noVBand="1"/>
      </w:tblPr>
      <w:tblGrid>
        <w:gridCol w:w="4536"/>
        <w:gridCol w:w="1587"/>
        <w:gridCol w:w="279"/>
        <w:gridCol w:w="1622"/>
        <w:gridCol w:w="280"/>
        <w:gridCol w:w="1548"/>
      </w:tblGrid>
      <w:tr w:rsidR="00681427" w:rsidRPr="00AA1145" w14:paraId="016435F6" w14:textId="77777777" w:rsidTr="00DD76F6">
        <w:tc>
          <w:tcPr>
            <w:tcW w:w="4536" w:type="dxa"/>
          </w:tcPr>
          <w:p w14:paraId="5AAF9898"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5316" w:type="dxa"/>
            <w:gridSpan w:val="5"/>
          </w:tcPr>
          <w:p w14:paraId="1D7DE26D"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AA1145">
              <w:rPr>
                <w:sz w:val="22"/>
                <w:szCs w:val="28"/>
              </w:rPr>
              <w:t>In Thousand Baht</w:t>
            </w:r>
          </w:p>
        </w:tc>
      </w:tr>
      <w:tr w:rsidR="00681427" w:rsidRPr="00AA1145" w14:paraId="5C96D9FB" w14:textId="77777777" w:rsidTr="00DD76F6">
        <w:tc>
          <w:tcPr>
            <w:tcW w:w="4536" w:type="dxa"/>
          </w:tcPr>
          <w:p w14:paraId="7C76C0FB"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top w:val="single" w:sz="4" w:space="0" w:color="auto"/>
            </w:tcBorders>
          </w:tcPr>
          <w:p w14:paraId="72D65A3D"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Before</w:t>
            </w:r>
          </w:p>
        </w:tc>
        <w:tc>
          <w:tcPr>
            <w:tcW w:w="279" w:type="dxa"/>
            <w:tcBorders>
              <w:top w:val="single" w:sz="4" w:space="0" w:color="auto"/>
            </w:tcBorders>
          </w:tcPr>
          <w:p w14:paraId="2450C1AF"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top w:val="single" w:sz="4" w:space="0" w:color="auto"/>
            </w:tcBorders>
          </w:tcPr>
          <w:p w14:paraId="4923233A"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280" w:type="dxa"/>
            <w:tcBorders>
              <w:top w:val="single" w:sz="4" w:space="0" w:color="auto"/>
            </w:tcBorders>
          </w:tcPr>
          <w:p w14:paraId="640B3AF0"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top w:val="single" w:sz="4" w:space="0" w:color="auto"/>
            </w:tcBorders>
          </w:tcPr>
          <w:p w14:paraId="1DE10559"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After</w:t>
            </w:r>
          </w:p>
        </w:tc>
      </w:tr>
      <w:tr w:rsidR="00681427" w:rsidRPr="00AA1145" w14:paraId="57F5E36F" w14:textId="77777777" w:rsidTr="00DD76F6">
        <w:tc>
          <w:tcPr>
            <w:tcW w:w="4536" w:type="dxa"/>
          </w:tcPr>
          <w:p w14:paraId="22356A4C"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bottom w:val="single" w:sz="4" w:space="0" w:color="auto"/>
            </w:tcBorders>
          </w:tcPr>
          <w:p w14:paraId="763B9F9A"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c>
          <w:tcPr>
            <w:tcW w:w="279" w:type="dxa"/>
          </w:tcPr>
          <w:p w14:paraId="6866C769"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bottom w:val="single" w:sz="4" w:space="0" w:color="auto"/>
            </w:tcBorders>
          </w:tcPr>
          <w:p w14:paraId="49FCF9B6"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c>
          <w:tcPr>
            <w:tcW w:w="280" w:type="dxa"/>
          </w:tcPr>
          <w:p w14:paraId="09048A8B"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bottom w:val="single" w:sz="4" w:space="0" w:color="auto"/>
            </w:tcBorders>
          </w:tcPr>
          <w:p w14:paraId="0E43BEA8"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r>
      <w:tr w:rsidR="00681427" w:rsidRPr="00AA1145" w14:paraId="00BB823A" w14:textId="77777777" w:rsidTr="00DD76F6">
        <w:tc>
          <w:tcPr>
            <w:tcW w:w="4536" w:type="dxa"/>
          </w:tcPr>
          <w:p w14:paraId="0F230034"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sidRPr="00F44A26">
              <w:rPr>
                <w:rFonts w:cs="Times New Roman"/>
                <w:sz w:val="22"/>
                <w:szCs w:val="22"/>
                <w:u w:val="single"/>
              </w:rPr>
              <w:t xml:space="preserve">Consolidated </w:t>
            </w:r>
            <w:r>
              <w:rPr>
                <w:rFonts w:cs="Times New Roman"/>
                <w:sz w:val="22"/>
                <w:szCs w:val="22"/>
                <w:u w:val="single"/>
              </w:rPr>
              <w:t xml:space="preserve">statement of </w:t>
            </w:r>
            <w:r w:rsidRPr="00F44A26">
              <w:rPr>
                <w:rFonts w:cs="Times New Roman"/>
                <w:sz w:val="22"/>
                <w:szCs w:val="22"/>
                <w:u w:val="single"/>
              </w:rPr>
              <w:t xml:space="preserve">financial </w:t>
            </w:r>
            <w:r>
              <w:rPr>
                <w:rFonts w:cs="Times New Roman"/>
                <w:sz w:val="22"/>
                <w:szCs w:val="22"/>
                <w:u w:val="single"/>
              </w:rPr>
              <w:t>position</w:t>
            </w:r>
          </w:p>
        </w:tc>
        <w:tc>
          <w:tcPr>
            <w:tcW w:w="1587" w:type="dxa"/>
          </w:tcPr>
          <w:p w14:paraId="4CCB8D6D"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79" w:type="dxa"/>
          </w:tcPr>
          <w:p w14:paraId="37FD73D4"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22" w:type="dxa"/>
          </w:tcPr>
          <w:p w14:paraId="11514EB4"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80" w:type="dxa"/>
          </w:tcPr>
          <w:p w14:paraId="77451C30"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548" w:type="dxa"/>
          </w:tcPr>
          <w:p w14:paraId="3157649C"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681427" w:rsidRPr="00F44A26" w14:paraId="2156DBDA" w14:textId="77777777" w:rsidTr="00DD76F6">
        <w:tc>
          <w:tcPr>
            <w:tcW w:w="4536" w:type="dxa"/>
          </w:tcPr>
          <w:p w14:paraId="347F9E79" w14:textId="33EF0816" w:rsidR="00681427" w:rsidRPr="001F5F69"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current</w:t>
            </w:r>
            <w:r>
              <w:rPr>
                <w:rFonts w:cs="Times New Roman"/>
                <w:sz w:val="22"/>
                <w:szCs w:val="22"/>
              </w:rPr>
              <w:t xml:space="preserve"> receivables</w:t>
            </w:r>
          </w:p>
        </w:tc>
        <w:tc>
          <w:tcPr>
            <w:tcW w:w="1587" w:type="dxa"/>
          </w:tcPr>
          <w:p w14:paraId="1EEF52AA" w14:textId="1D367913"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681427">
              <w:rPr>
                <w:rFonts w:cs="Times New Roman"/>
                <w:color w:val="000000"/>
                <w:sz w:val="22"/>
                <w:szCs w:val="22"/>
              </w:rPr>
              <w:t>44,549</w:t>
            </w:r>
          </w:p>
        </w:tc>
        <w:tc>
          <w:tcPr>
            <w:tcW w:w="279" w:type="dxa"/>
          </w:tcPr>
          <w:p w14:paraId="5E430668"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4C59A048" w14:textId="00A6659C" w:rsidR="00681427" w:rsidRPr="00205CFE" w:rsidRDefault="00B37B3D"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(11,027)</w:t>
            </w:r>
          </w:p>
        </w:tc>
        <w:tc>
          <w:tcPr>
            <w:tcW w:w="280" w:type="dxa"/>
          </w:tcPr>
          <w:p w14:paraId="2566B9E2"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70F5D0C4" w14:textId="766B6537" w:rsidR="00681427" w:rsidRPr="00205CFE" w:rsidRDefault="00B37B3D"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33,522</w:t>
            </w:r>
          </w:p>
        </w:tc>
      </w:tr>
      <w:tr w:rsidR="00681427" w:rsidRPr="00F44A26" w14:paraId="3523FC43" w14:textId="77777777" w:rsidTr="00DD76F6">
        <w:tc>
          <w:tcPr>
            <w:tcW w:w="4536" w:type="dxa"/>
          </w:tcPr>
          <w:p w14:paraId="1C3CFC5C" w14:textId="7424DCD9" w:rsidR="00681427"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non-</w:t>
            </w:r>
            <w:r>
              <w:rPr>
                <w:rFonts w:cs="Times New Roman"/>
                <w:sz w:val="22"/>
                <w:szCs w:val="22"/>
              </w:rPr>
              <w:t>current receivables</w:t>
            </w:r>
          </w:p>
        </w:tc>
        <w:tc>
          <w:tcPr>
            <w:tcW w:w="1587" w:type="dxa"/>
          </w:tcPr>
          <w:p w14:paraId="6AAA17CE" w14:textId="77777777" w:rsidR="00681427" w:rsidRPr="00205CFE" w:rsidRDefault="00681427" w:rsidP="00DD76F6">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c>
          <w:tcPr>
            <w:tcW w:w="279" w:type="dxa"/>
          </w:tcPr>
          <w:p w14:paraId="1A60377E"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783DA7B3" w14:textId="37D2844B" w:rsidR="00681427" w:rsidRPr="00205CFE" w:rsidRDefault="00B37B3D"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11,027</w:t>
            </w:r>
          </w:p>
        </w:tc>
        <w:tc>
          <w:tcPr>
            <w:tcW w:w="280" w:type="dxa"/>
          </w:tcPr>
          <w:p w14:paraId="70577071"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658186F9" w14:textId="4F83CA42" w:rsidR="00681427" w:rsidRPr="00205CFE" w:rsidRDefault="00B37B3D"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11,027</w:t>
            </w:r>
          </w:p>
        </w:tc>
      </w:tr>
      <w:tr w:rsidR="002F3142" w:rsidRPr="00F44A26" w14:paraId="694B7F26" w14:textId="77777777" w:rsidTr="00DD76F6">
        <w:tc>
          <w:tcPr>
            <w:tcW w:w="4536" w:type="dxa"/>
          </w:tcPr>
          <w:p w14:paraId="33A2DD52" w14:textId="1AA12563" w:rsid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2F3142">
              <w:rPr>
                <w:rFonts w:cs="Times New Roman"/>
                <w:sz w:val="22"/>
                <w:szCs w:val="22"/>
              </w:rPr>
              <w:t>Right-of-use assets - net</w:t>
            </w:r>
          </w:p>
        </w:tc>
        <w:tc>
          <w:tcPr>
            <w:tcW w:w="1587" w:type="dxa"/>
          </w:tcPr>
          <w:p w14:paraId="0A116C8F" w14:textId="0D6C5120"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83,187</w:t>
            </w:r>
          </w:p>
        </w:tc>
        <w:tc>
          <w:tcPr>
            <w:tcW w:w="279" w:type="dxa"/>
          </w:tcPr>
          <w:p w14:paraId="597E4E4A"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5D8E4A64" w14:textId="0F70FE3D"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(9,777)</w:t>
            </w:r>
          </w:p>
        </w:tc>
        <w:tc>
          <w:tcPr>
            <w:tcW w:w="280" w:type="dxa"/>
          </w:tcPr>
          <w:p w14:paraId="36C8D28B"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5141EDC5" w14:textId="7CD613D1"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73,410</w:t>
            </w:r>
          </w:p>
        </w:tc>
      </w:tr>
      <w:tr w:rsidR="002F3142" w:rsidRPr="00F44A26" w14:paraId="7D6061FE" w14:textId="77777777" w:rsidTr="00DD76F6">
        <w:tc>
          <w:tcPr>
            <w:tcW w:w="4536" w:type="dxa"/>
          </w:tcPr>
          <w:p w14:paraId="0F2FB06F" w14:textId="243ADEE1" w:rsid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2F3142">
              <w:rPr>
                <w:rFonts w:cs="Times New Roman"/>
                <w:sz w:val="22"/>
                <w:szCs w:val="22"/>
              </w:rPr>
              <w:t>Other non-current assets</w:t>
            </w:r>
          </w:p>
        </w:tc>
        <w:tc>
          <w:tcPr>
            <w:tcW w:w="1587" w:type="dxa"/>
          </w:tcPr>
          <w:p w14:paraId="339059A8" w14:textId="3BC338D4"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23,787</w:t>
            </w:r>
          </w:p>
        </w:tc>
        <w:tc>
          <w:tcPr>
            <w:tcW w:w="279" w:type="dxa"/>
          </w:tcPr>
          <w:p w14:paraId="43CC58E0"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117A50DC" w14:textId="4B67F941"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9,777</w:t>
            </w:r>
          </w:p>
        </w:tc>
        <w:tc>
          <w:tcPr>
            <w:tcW w:w="280" w:type="dxa"/>
          </w:tcPr>
          <w:p w14:paraId="1C7CC657"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79D1B6D7" w14:textId="6ED1FD1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33,564</w:t>
            </w:r>
          </w:p>
        </w:tc>
      </w:tr>
      <w:tr w:rsidR="00681427" w:rsidRPr="00F44A26" w14:paraId="475DA667" w14:textId="77777777" w:rsidTr="00DD76F6">
        <w:tc>
          <w:tcPr>
            <w:tcW w:w="4536" w:type="dxa"/>
          </w:tcPr>
          <w:p w14:paraId="757B8718" w14:textId="77777777" w:rsidR="00681427"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1EFAA665"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10CE4224"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53CC2390"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597D25E6"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3123D98C"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681427" w:rsidRPr="00F44A26" w14:paraId="406C74FE" w14:textId="77777777" w:rsidTr="00DD76F6">
        <w:tc>
          <w:tcPr>
            <w:tcW w:w="4536" w:type="dxa"/>
          </w:tcPr>
          <w:p w14:paraId="6EC58F63" w14:textId="77777777" w:rsidR="00681427" w:rsidRPr="00F44A26"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u w:val="single"/>
              </w:rPr>
              <w:t>Separate</w:t>
            </w:r>
            <w:r w:rsidRPr="00F44A26">
              <w:rPr>
                <w:rFonts w:cs="Times New Roman"/>
                <w:sz w:val="22"/>
                <w:szCs w:val="22"/>
                <w:u w:val="single"/>
              </w:rPr>
              <w:t xml:space="preserve"> </w:t>
            </w:r>
            <w:r>
              <w:rPr>
                <w:rFonts w:cs="Times New Roman"/>
                <w:sz w:val="22"/>
                <w:szCs w:val="22"/>
                <w:u w:val="single"/>
              </w:rPr>
              <w:t xml:space="preserve">statement of </w:t>
            </w:r>
            <w:r w:rsidRPr="00F44A26">
              <w:rPr>
                <w:rFonts w:cs="Times New Roman"/>
                <w:sz w:val="22"/>
                <w:szCs w:val="22"/>
                <w:u w:val="single"/>
              </w:rPr>
              <w:t xml:space="preserve">financial </w:t>
            </w:r>
            <w:r>
              <w:rPr>
                <w:rFonts w:cs="Times New Roman"/>
                <w:sz w:val="22"/>
                <w:szCs w:val="22"/>
                <w:u w:val="single"/>
              </w:rPr>
              <w:t>position</w:t>
            </w:r>
          </w:p>
        </w:tc>
        <w:tc>
          <w:tcPr>
            <w:tcW w:w="1587" w:type="dxa"/>
          </w:tcPr>
          <w:p w14:paraId="2C1ABE3B"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19009B41"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4750BA78"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7F0E6DB9"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67945421"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681427" w:rsidRPr="00F44A26" w14:paraId="5BD42FA8" w14:textId="77777777" w:rsidTr="00DD76F6">
        <w:tc>
          <w:tcPr>
            <w:tcW w:w="4536" w:type="dxa"/>
          </w:tcPr>
          <w:p w14:paraId="1BD1098B" w14:textId="7599D127" w:rsidR="00681427" w:rsidRPr="00F44A26"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current</w:t>
            </w:r>
            <w:r>
              <w:rPr>
                <w:rFonts w:cs="Times New Roman"/>
                <w:sz w:val="22"/>
                <w:szCs w:val="22"/>
              </w:rPr>
              <w:t xml:space="preserve"> receivables</w:t>
            </w:r>
          </w:p>
        </w:tc>
        <w:tc>
          <w:tcPr>
            <w:tcW w:w="1587" w:type="dxa"/>
          </w:tcPr>
          <w:p w14:paraId="3D67E819" w14:textId="4409392F"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21,028</w:t>
            </w:r>
          </w:p>
        </w:tc>
        <w:tc>
          <w:tcPr>
            <w:tcW w:w="279" w:type="dxa"/>
          </w:tcPr>
          <w:p w14:paraId="563FCF50"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69010DCC" w14:textId="61C83F8B"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(2,226)</w:t>
            </w:r>
          </w:p>
        </w:tc>
        <w:tc>
          <w:tcPr>
            <w:tcW w:w="280" w:type="dxa"/>
          </w:tcPr>
          <w:p w14:paraId="687B2DDD"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589B608F" w14:textId="0B4BA5E0" w:rsidR="00681427" w:rsidRPr="00205CFE"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18,802</w:t>
            </w:r>
          </w:p>
        </w:tc>
      </w:tr>
      <w:tr w:rsidR="00681427" w:rsidRPr="00F44A26" w14:paraId="61E3FC9A" w14:textId="77777777" w:rsidTr="00DD76F6">
        <w:tc>
          <w:tcPr>
            <w:tcW w:w="4536" w:type="dxa"/>
          </w:tcPr>
          <w:p w14:paraId="76351479" w14:textId="40CD2D36" w:rsidR="00681427" w:rsidRPr="00F44A26"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non-</w:t>
            </w:r>
            <w:r>
              <w:rPr>
                <w:rFonts w:cs="Times New Roman"/>
                <w:sz w:val="22"/>
                <w:szCs w:val="22"/>
              </w:rPr>
              <w:t>current receivables</w:t>
            </w:r>
          </w:p>
        </w:tc>
        <w:tc>
          <w:tcPr>
            <w:tcW w:w="1587" w:type="dxa"/>
          </w:tcPr>
          <w:p w14:paraId="6D5F5AFE" w14:textId="77777777" w:rsidR="00681427" w:rsidRPr="00205CFE" w:rsidRDefault="00681427" w:rsidP="00DD76F6">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c>
          <w:tcPr>
            <w:tcW w:w="279" w:type="dxa"/>
          </w:tcPr>
          <w:p w14:paraId="7E32B7FB"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7AC9262B" w14:textId="4EBD4636"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2,226</w:t>
            </w:r>
          </w:p>
        </w:tc>
        <w:tc>
          <w:tcPr>
            <w:tcW w:w="280" w:type="dxa"/>
          </w:tcPr>
          <w:p w14:paraId="11CA47EB"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1835C56F" w14:textId="049A085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2,226</w:t>
            </w:r>
          </w:p>
        </w:tc>
      </w:tr>
      <w:tr w:rsidR="002F3142" w:rsidRPr="00F44A26" w14:paraId="5BA13278" w14:textId="77777777" w:rsidTr="00DD76F6">
        <w:tc>
          <w:tcPr>
            <w:tcW w:w="4536" w:type="dxa"/>
          </w:tcPr>
          <w:p w14:paraId="78B39062" w14:textId="07187DC8" w:rsid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2F3142">
              <w:rPr>
                <w:rFonts w:cs="Times New Roman"/>
                <w:sz w:val="22"/>
                <w:szCs w:val="22"/>
              </w:rPr>
              <w:t>Right-of-use assets - net</w:t>
            </w:r>
          </w:p>
        </w:tc>
        <w:tc>
          <w:tcPr>
            <w:tcW w:w="1587" w:type="dxa"/>
          </w:tcPr>
          <w:p w14:paraId="1BB6EAAD" w14:textId="4D360513"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58,740</w:t>
            </w:r>
          </w:p>
        </w:tc>
        <w:tc>
          <w:tcPr>
            <w:tcW w:w="279" w:type="dxa"/>
          </w:tcPr>
          <w:p w14:paraId="5355B80D"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1A82B653" w14:textId="2C6D8385"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(5,976)</w:t>
            </w:r>
          </w:p>
        </w:tc>
        <w:tc>
          <w:tcPr>
            <w:tcW w:w="280" w:type="dxa"/>
          </w:tcPr>
          <w:p w14:paraId="23993B56"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48861A06" w14:textId="005B4216"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52,764</w:t>
            </w:r>
          </w:p>
        </w:tc>
      </w:tr>
      <w:tr w:rsidR="002F3142" w:rsidRPr="00F44A26" w14:paraId="3ECFEE68" w14:textId="77777777" w:rsidTr="00DD76F6">
        <w:tc>
          <w:tcPr>
            <w:tcW w:w="4536" w:type="dxa"/>
          </w:tcPr>
          <w:p w14:paraId="06CBF118" w14:textId="1751405B" w:rsid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2F3142">
              <w:rPr>
                <w:rFonts w:cs="Times New Roman"/>
                <w:sz w:val="22"/>
                <w:szCs w:val="22"/>
              </w:rPr>
              <w:t>Other non-current assets</w:t>
            </w:r>
          </w:p>
        </w:tc>
        <w:tc>
          <w:tcPr>
            <w:tcW w:w="1587" w:type="dxa"/>
          </w:tcPr>
          <w:p w14:paraId="58ECE794" w14:textId="48030562"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23,230</w:t>
            </w:r>
          </w:p>
        </w:tc>
        <w:tc>
          <w:tcPr>
            <w:tcW w:w="279" w:type="dxa"/>
          </w:tcPr>
          <w:p w14:paraId="137D0C02"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3F426A24" w14:textId="36F24DB5"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5,976</w:t>
            </w:r>
          </w:p>
        </w:tc>
        <w:tc>
          <w:tcPr>
            <w:tcW w:w="280" w:type="dxa"/>
          </w:tcPr>
          <w:p w14:paraId="71EEB081"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6CF6455D" w14:textId="089BD719"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F3142">
              <w:rPr>
                <w:rFonts w:cs="Times New Roman"/>
                <w:color w:val="000000"/>
                <w:sz w:val="22"/>
                <w:szCs w:val="22"/>
              </w:rPr>
              <w:t>29,206</w:t>
            </w:r>
          </w:p>
        </w:tc>
      </w:tr>
    </w:tbl>
    <w:p w14:paraId="49B3FF25" w14:textId="77777777" w:rsidR="002F3142" w:rsidRPr="002F3142" w:rsidRDefault="002F3142" w:rsidP="002F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2E5F4E9B" w14:textId="5219FAB6" w:rsidR="003D0FF2" w:rsidRPr="00515545" w:rsidRDefault="001F2265" w:rsidP="0068142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 xml:space="preserve">APPROVAL OF </w:t>
      </w:r>
      <w:r w:rsidR="003D0FF2" w:rsidRPr="00515545">
        <w:rPr>
          <w:rFonts w:cs="Times New Roman"/>
          <w:b/>
          <w:bCs/>
          <w:caps/>
          <w:sz w:val="22"/>
          <w:szCs w:val="22"/>
        </w:rPr>
        <w:t>INTERIM FINANCIAL INFORMATION</w:t>
      </w:r>
    </w:p>
    <w:p w14:paraId="19576308" w14:textId="77777777" w:rsidR="00AB66A6" w:rsidRPr="005155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487EF1C3" w14:textId="04ACFDE0" w:rsidR="00AB66A6" w:rsidRPr="00515545" w:rsidRDefault="001F2265"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imes New Roman"/>
          <w:sz w:val="22"/>
          <w:szCs w:val="22"/>
        </w:rPr>
      </w:pPr>
      <w:r w:rsidRPr="00BF492C">
        <w:rPr>
          <w:rFonts w:cs="Times New Roman"/>
          <w:spacing w:val="-4"/>
          <w:sz w:val="22"/>
          <w:szCs w:val="22"/>
        </w:rPr>
        <w:t xml:space="preserve">This </w:t>
      </w:r>
      <w:r w:rsidR="003D0FF2" w:rsidRPr="00BF492C">
        <w:rPr>
          <w:rFonts w:cs="Times New Roman"/>
          <w:spacing w:val="-4"/>
          <w:sz w:val="22"/>
          <w:szCs w:val="22"/>
        </w:rPr>
        <w:t xml:space="preserve">interim financial information </w:t>
      </w:r>
      <w:r w:rsidR="00E73327" w:rsidRPr="00BF492C">
        <w:rPr>
          <w:rFonts w:cs="Times New Roman"/>
          <w:spacing w:val="-4"/>
          <w:sz w:val="22"/>
          <w:szCs w:val="22"/>
        </w:rPr>
        <w:t>has been approved by</w:t>
      </w:r>
      <w:r w:rsidR="003D0FF2" w:rsidRPr="00BF492C">
        <w:rPr>
          <w:rFonts w:cs="Times New Roman"/>
          <w:spacing w:val="-4"/>
          <w:sz w:val="22"/>
          <w:szCs w:val="22"/>
        </w:rPr>
        <w:t xml:space="preserve"> the Board of </w:t>
      </w:r>
      <w:r w:rsidRPr="00BF492C">
        <w:rPr>
          <w:rFonts w:cs="Times New Roman"/>
          <w:spacing w:val="-4"/>
          <w:sz w:val="22"/>
          <w:szCs w:val="22"/>
        </w:rPr>
        <w:t>D</w:t>
      </w:r>
      <w:r w:rsidR="003D0FF2" w:rsidRPr="00BF492C">
        <w:rPr>
          <w:rFonts w:cs="Times New Roman"/>
          <w:spacing w:val="-4"/>
          <w:sz w:val="22"/>
          <w:szCs w:val="22"/>
        </w:rPr>
        <w:t>irector</w:t>
      </w:r>
      <w:r w:rsidR="00CF5E58" w:rsidRPr="00BF492C">
        <w:rPr>
          <w:rFonts w:cs="Times New Roman"/>
          <w:spacing w:val="-4"/>
          <w:sz w:val="22"/>
          <w:szCs w:val="22"/>
        </w:rPr>
        <w:t>s of Company</w:t>
      </w:r>
      <w:r w:rsidR="003D0FF2" w:rsidRPr="00BF492C">
        <w:rPr>
          <w:rFonts w:cs="Times New Roman"/>
          <w:spacing w:val="-4"/>
          <w:sz w:val="22"/>
          <w:szCs w:val="22"/>
        </w:rPr>
        <w:t xml:space="preserve"> on </w:t>
      </w:r>
      <w:r w:rsidR="00CC63BA">
        <w:rPr>
          <w:rFonts w:cs="Cordia New"/>
          <w:spacing w:val="-4"/>
          <w:sz w:val="22"/>
          <w:szCs w:val="22"/>
        </w:rPr>
        <w:t>August</w:t>
      </w:r>
      <w:r w:rsidR="00D42F6B">
        <w:rPr>
          <w:rFonts w:cs="Cordia New"/>
          <w:spacing w:val="-4"/>
          <w:sz w:val="22"/>
          <w:szCs w:val="22"/>
        </w:rPr>
        <w:t xml:space="preserve"> 1</w:t>
      </w:r>
      <w:r w:rsidR="00DC7896">
        <w:rPr>
          <w:rFonts w:cs="Cordia New"/>
          <w:spacing w:val="-4"/>
          <w:sz w:val="22"/>
          <w:szCs w:val="22"/>
        </w:rPr>
        <w:t>1</w:t>
      </w:r>
      <w:r w:rsidR="003D0FF2" w:rsidRPr="00BF492C">
        <w:rPr>
          <w:rFonts w:cs="Times New Roman"/>
          <w:spacing w:val="-4"/>
          <w:sz w:val="22"/>
          <w:szCs w:val="22"/>
        </w:rPr>
        <w:t>,</w:t>
      </w:r>
      <w:r w:rsidR="003D0FF2" w:rsidRPr="00CF5E58">
        <w:rPr>
          <w:rFonts w:cs="Times New Roman"/>
          <w:spacing w:val="-2"/>
          <w:sz w:val="22"/>
          <w:szCs w:val="22"/>
        </w:rPr>
        <w:t xml:space="preserve"> </w:t>
      </w:r>
      <w:r w:rsidR="00772A94">
        <w:rPr>
          <w:rFonts w:cs="Times New Roman"/>
          <w:sz w:val="22"/>
          <w:szCs w:val="22"/>
        </w:rPr>
        <w:t>202</w:t>
      </w:r>
      <w:r w:rsidR="009F3D13">
        <w:rPr>
          <w:rFonts w:cs="Times New Roman"/>
          <w:sz w:val="22"/>
          <w:szCs w:val="22"/>
        </w:rPr>
        <w:t>6</w:t>
      </w:r>
      <w:r w:rsidR="003D0FF2" w:rsidRPr="00515545">
        <w:rPr>
          <w:rFonts w:cs="Times New Roman"/>
          <w:sz w:val="22"/>
          <w:szCs w:val="22"/>
        </w:rPr>
        <w:t>.</w:t>
      </w:r>
    </w:p>
    <w:sectPr w:rsidR="00AB66A6" w:rsidRPr="00515545" w:rsidSect="00E46AAA">
      <w:pgSz w:w="11909" w:h="16834" w:code="9"/>
      <w:pgMar w:top="1440" w:right="1136" w:bottom="805" w:left="1440" w:header="992" w:footer="340" w:gutter="0"/>
      <w:pgNumType w:start="27"/>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CBD2" w14:textId="77777777" w:rsidR="00775D87" w:rsidRDefault="00775D87">
      <w:r>
        <w:separator/>
      </w:r>
    </w:p>
  </w:endnote>
  <w:endnote w:type="continuationSeparator" w:id="0">
    <w:p w14:paraId="73A5E01B" w14:textId="77777777" w:rsidR="00775D87" w:rsidRDefault="0077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AAD6" w14:textId="77777777" w:rsidR="00DF63DF" w:rsidRPr="00FE772E" w:rsidRDefault="00DF63DF">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sidR="0099722D">
      <w:rPr>
        <w:rFonts w:cs="Times New Roman"/>
        <w:noProof/>
        <w:sz w:val="22"/>
        <w:szCs w:val="22"/>
      </w:rPr>
      <w:t>19</w:t>
    </w:r>
    <w:r w:rsidRPr="00FE772E">
      <w:rPr>
        <w:rFonts w:cs="Times New Roman"/>
        <w:sz w:val="22"/>
        <w:szCs w:val="22"/>
      </w:rPr>
      <w:fldChar w:fldCharType="end"/>
    </w:r>
  </w:p>
  <w:p w14:paraId="7F2DC734" w14:textId="77777777" w:rsidR="00DF63DF" w:rsidRPr="008F02A1" w:rsidRDefault="00DF63DF" w:rsidP="008F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9064" w14:textId="77777777" w:rsidR="00DF63DF" w:rsidRPr="00EA4405" w:rsidRDefault="0060126C" w:rsidP="009F0244">
    <w:pPr>
      <w:pStyle w:val="Footer"/>
      <w:jc w:val="right"/>
      <w:rPr>
        <w:rFonts w:cs="Cordia New"/>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12</w:t>
    </w:r>
    <w:r w:rsidRPr="00F14B20">
      <w:rPr>
        <w:sz w:val="22"/>
        <w:szCs w:val="22"/>
      </w:rPr>
      <w:fldChar w:fldCharType="end"/>
    </w:r>
  </w:p>
  <w:p w14:paraId="1C9B16F6" w14:textId="77777777" w:rsidR="00DF63DF" w:rsidRPr="001673E7" w:rsidRDefault="00DF63DF">
    <w:pPr>
      <w:pStyle w:val="Footer"/>
      <w:rPr>
        <w:rFonts w:ascii="Angsana New" w:hAnsi="Angsana New"/>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C768" w14:textId="77777777" w:rsidR="00775D87" w:rsidRDefault="00775D87">
      <w:r>
        <w:separator/>
      </w:r>
    </w:p>
  </w:footnote>
  <w:footnote w:type="continuationSeparator" w:id="0">
    <w:p w14:paraId="638EACA0" w14:textId="77777777" w:rsidR="00775D87" w:rsidRDefault="00775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1A2D" w14:textId="77777777" w:rsidR="00DF63DF" w:rsidRPr="008F69D3" w:rsidRDefault="00DF63DF" w:rsidP="00243CCD">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6613393D" w14:textId="3E4392B0"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8F69D3">
      <w:rPr>
        <w:rFonts w:cs="Times New Roman"/>
        <w:b/>
        <w:bCs/>
        <w:sz w:val="24"/>
        <w:szCs w:val="24"/>
      </w:rPr>
      <w:t>Condensed Notes to Financial Statements (Continued)</w:t>
    </w:r>
  </w:p>
  <w:p w14:paraId="0A87D3F9" w14:textId="67501768" w:rsidR="00DF63DF" w:rsidRPr="008F69D3" w:rsidRDefault="00D1530B" w:rsidP="002363E0">
    <w:pPr>
      <w:pStyle w:val="Heading5"/>
      <w:tabs>
        <w:tab w:val="left" w:pos="540"/>
      </w:tabs>
      <w:spacing w:line="260" w:lineRule="atLeast"/>
      <w:rPr>
        <w:rFonts w:cs="Times New Roman"/>
        <w:sz w:val="24"/>
        <w:szCs w:val="24"/>
      </w:rPr>
    </w:pPr>
    <w:r>
      <w:rPr>
        <w:rFonts w:cs="Times New Roman"/>
        <w:sz w:val="24"/>
        <w:szCs w:val="24"/>
        <w:lang w:val="en-US"/>
      </w:rPr>
      <w:t>June</w:t>
    </w:r>
    <w:r w:rsidR="00772A94">
      <w:rPr>
        <w:rFonts w:cs="Times New Roman"/>
        <w:sz w:val="24"/>
        <w:szCs w:val="24"/>
        <w:lang w:val="en-US"/>
      </w:rPr>
      <w:t xml:space="preserve"> 3</w:t>
    </w:r>
    <w:r>
      <w:rPr>
        <w:rFonts w:cs="Times New Roman"/>
        <w:sz w:val="24"/>
        <w:szCs w:val="24"/>
        <w:lang w:val="en-US"/>
      </w:rPr>
      <w:t>0</w:t>
    </w:r>
    <w:r w:rsidR="007D0F4E">
      <w:rPr>
        <w:rFonts w:cs="Times New Roman"/>
        <w:sz w:val="24"/>
        <w:szCs w:val="24"/>
        <w:lang w:val="en-US"/>
      </w:rPr>
      <w:t>,</w:t>
    </w:r>
    <w:r w:rsidR="00DF63DF" w:rsidRPr="008F69D3">
      <w:rPr>
        <w:rFonts w:cs="Times New Roman"/>
        <w:sz w:val="24"/>
        <w:szCs w:val="24"/>
      </w:rPr>
      <w:t xml:space="preserve"> </w:t>
    </w:r>
    <w:r w:rsidR="00772A94">
      <w:rPr>
        <w:rFonts w:cs="Times New Roman"/>
        <w:sz w:val="24"/>
        <w:szCs w:val="24"/>
      </w:rPr>
      <w:t>202</w:t>
    </w:r>
    <w:r w:rsidR="001D6023">
      <w:rPr>
        <w:rFonts w:cs="Times New Roman"/>
        <w:sz w:val="24"/>
        <w:szCs w:val="24"/>
      </w:rPr>
      <w:t>6</w:t>
    </w:r>
    <w:r w:rsidR="00DF63DF" w:rsidRPr="008F69D3">
      <w:rPr>
        <w:rFonts w:cs="Times New Roman"/>
        <w:sz w:val="24"/>
        <w:szCs w:val="24"/>
      </w:rPr>
      <w:t xml:space="preserve"> and </w:t>
    </w:r>
    <w:r w:rsidR="00772A94">
      <w:rPr>
        <w:rFonts w:cs="Times New Roman"/>
        <w:sz w:val="24"/>
        <w:szCs w:val="24"/>
      </w:rPr>
      <w:t>202</w:t>
    </w:r>
    <w:r w:rsidR="001D6023">
      <w:rPr>
        <w:rFonts w:cs="Times New Roman"/>
        <w:sz w:val="24"/>
        <w:szCs w:val="24"/>
      </w:rPr>
      <w:t>5</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17DB9FC5" w14:textId="3ED5B9C8" w:rsidR="00DF63DF" w:rsidRDefault="00DF63DF" w:rsidP="007D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w:t>
    </w:r>
    <w:r w:rsidR="001D6023">
      <w:rPr>
        <w:rFonts w:cs="Times New Roman"/>
        <w:b/>
        <w:bCs/>
        <w:sz w:val="24"/>
        <w:szCs w:val="24"/>
      </w:rPr>
      <w:t>5</w:t>
    </w:r>
    <w:r w:rsidRPr="008F69D3">
      <w:rPr>
        <w:rFonts w:cs="Times New Roman"/>
        <w:b/>
        <w:bCs/>
        <w:sz w:val="24"/>
        <w:szCs w:val="24"/>
      </w:rPr>
      <w:t xml:space="preserve"> (Audited)</w:t>
    </w:r>
    <w:r w:rsidR="007D0F4E">
      <w:rPr>
        <w:rFonts w:cs="Times New Roman"/>
        <w:b/>
        <w:bCs/>
        <w:sz w:val="24"/>
        <w:szCs w:val="24"/>
      </w:rPr>
      <w:tab/>
    </w:r>
  </w:p>
  <w:p w14:paraId="5F8D17C4" w14:textId="77777777" w:rsidR="00DF63DF" w:rsidRDefault="00DF63DF">
    <w:pPr>
      <w:pStyle w:val="Header"/>
      <w:rPr>
        <w:sz w:val="28"/>
        <w:szCs w:val="28"/>
      </w:rPr>
    </w:pPr>
  </w:p>
  <w:p w14:paraId="42D593D1" w14:textId="77777777" w:rsidR="00DF63DF" w:rsidRPr="00F96851" w:rsidRDefault="00DF63DF">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4E79" w14:textId="77777777" w:rsidR="00DF63DF" w:rsidRPr="008F69D3" w:rsidRDefault="00DF63DF"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7702CDA" w14:textId="5832F505"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Financial Statements</w:t>
    </w:r>
  </w:p>
  <w:p w14:paraId="2575B08A" w14:textId="74F7BFCD" w:rsidR="00DF63DF" w:rsidRPr="008F69D3" w:rsidRDefault="00D1530B" w:rsidP="00B9450B">
    <w:pPr>
      <w:pStyle w:val="Heading5"/>
      <w:tabs>
        <w:tab w:val="left" w:pos="540"/>
      </w:tabs>
      <w:spacing w:line="260" w:lineRule="atLeast"/>
      <w:rPr>
        <w:rFonts w:cs="Times New Roman"/>
        <w:sz w:val="24"/>
        <w:szCs w:val="24"/>
      </w:rPr>
    </w:pPr>
    <w:r>
      <w:rPr>
        <w:rFonts w:cstheme="minorBidi"/>
        <w:sz w:val="24"/>
        <w:szCs w:val="24"/>
        <w:lang w:val="en-US"/>
      </w:rPr>
      <w:t>June</w:t>
    </w:r>
    <w:r w:rsidR="00772A94">
      <w:rPr>
        <w:rFonts w:cs="Times New Roman"/>
        <w:sz w:val="24"/>
        <w:szCs w:val="24"/>
        <w:lang w:val="en-US"/>
      </w:rPr>
      <w:t xml:space="preserve"> 3</w:t>
    </w:r>
    <w:r>
      <w:rPr>
        <w:rFonts w:cs="Times New Roman"/>
        <w:sz w:val="24"/>
        <w:szCs w:val="24"/>
        <w:lang w:val="en-US"/>
      </w:rPr>
      <w:t>0</w:t>
    </w:r>
    <w:r w:rsidR="007D0F4E">
      <w:rPr>
        <w:rFonts w:cs="Times New Roman"/>
        <w:sz w:val="24"/>
        <w:szCs w:val="24"/>
        <w:lang w:val="en-US"/>
      </w:rPr>
      <w:t>,</w:t>
    </w:r>
    <w:r w:rsidR="00DF63DF" w:rsidRPr="008F69D3">
      <w:rPr>
        <w:rFonts w:cs="Times New Roman"/>
        <w:sz w:val="24"/>
        <w:szCs w:val="24"/>
      </w:rPr>
      <w:t xml:space="preserve"> </w:t>
    </w:r>
    <w:r w:rsidR="00772A94">
      <w:rPr>
        <w:rFonts w:cs="Times New Roman"/>
        <w:sz w:val="24"/>
        <w:szCs w:val="24"/>
      </w:rPr>
      <w:t>202</w:t>
    </w:r>
    <w:r w:rsidR="001D6023">
      <w:rPr>
        <w:rFonts w:cs="Times New Roman"/>
        <w:sz w:val="24"/>
        <w:szCs w:val="24"/>
      </w:rPr>
      <w:t>6</w:t>
    </w:r>
    <w:r w:rsidR="00DF63DF" w:rsidRPr="008F69D3">
      <w:rPr>
        <w:rFonts w:cs="Times New Roman"/>
        <w:sz w:val="24"/>
        <w:szCs w:val="24"/>
      </w:rPr>
      <w:t xml:space="preserve"> and </w:t>
    </w:r>
    <w:r w:rsidR="00772A94">
      <w:rPr>
        <w:rFonts w:cs="Times New Roman"/>
        <w:sz w:val="24"/>
        <w:szCs w:val="24"/>
      </w:rPr>
      <w:t>202</w:t>
    </w:r>
    <w:r w:rsidR="001D6023">
      <w:rPr>
        <w:rFonts w:cs="Times New Roman"/>
        <w:sz w:val="24"/>
        <w:szCs w:val="24"/>
      </w:rPr>
      <w:t>5</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2F027606" w14:textId="4DC3B33C"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w:t>
    </w:r>
    <w:r w:rsidR="001D6023">
      <w:rPr>
        <w:rFonts w:cs="Times New Roman"/>
        <w:b/>
        <w:bCs/>
        <w:sz w:val="24"/>
        <w:szCs w:val="24"/>
      </w:rPr>
      <w:t>5</w:t>
    </w:r>
    <w:r w:rsidRPr="008F69D3">
      <w:rPr>
        <w:rFonts w:cs="Times New Roman"/>
        <w:b/>
        <w:bCs/>
        <w:sz w:val="24"/>
        <w:szCs w:val="24"/>
      </w:rPr>
      <w:t xml:space="preserve"> (Audited)</w:t>
    </w:r>
  </w:p>
  <w:p w14:paraId="0C76A07F" w14:textId="77777777"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3DF7D339" w14:textId="77777777" w:rsidR="00DF63DF" w:rsidRPr="00F96851"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1DF36CA6"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Financial Statements</w:t>
    </w:r>
    <w:r>
      <w:rPr>
        <w:rFonts w:cs="Times New Roman"/>
        <w:b/>
        <w:bCs/>
        <w:sz w:val="24"/>
        <w:szCs w:val="24"/>
      </w:rPr>
      <w:t xml:space="preserve"> </w:t>
    </w:r>
    <w:r>
      <w:rPr>
        <w:b/>
        <w:bCs/>
        <w:sz w:val="24"/>
        <w:szCs w:val="24"/>
      </w:rPr>
      <w:t>(Continued)</w:t>
    </w:r>
  </w:p>
  <w:p w14:paraId="08AEFCE7" w14:textId="77EA7A03" w:rsidR="00094C2C" w:rsidRPr="008F69D3" w:rsidRDefault="00D1530B" w:rsidP="00B9450B">
    <w:pPr>
      <w:pStyle w:val="Heading5"/>
      <w:tabs>
        <w:tab w:val="left" w:pos="540"/>
      </w:tabs>
      <w:spacing w:line="260" w:lineRule="atLeast"/>
      <w:rPr>
        <w:rFonts w:cs="Times New Roman"/>
        <w:sz w:val="24"/>
        <w:szCs w:val="24"/>
      </w:rPr>
    </w:pPr>
    <w:r>
      <w:rPr>
        <w:rFonts w:cs="Times New Roman"/>
        <w:sz w:val="24"/>
        <w:szCs w:val="24"/>
        <w:lang w:val="en-US"/>
      </w:rPr>
      <w:t>June</w:t>
    </w:r>
    <w:r w:rsidR="00772A94">
      <w:rPr>
        <w:rFonts w:cs="Times New Roman"/>
        <w:sz w:val="24"/>
        <w:szCs w:val="24"/>
        <w:lang w:val="en-US"/>
      </w:rPr>
      <w:t xml:space="preserve"> 3</w:t>
    </w:r>
    <w:r>
      <w:rPr>
        <w:rFonts w:cs="Times New Roman"/>
        <w:sz w:val="24"/>
        <w:szCs w:val="24"/>
        <w:lang w:val="en-US"/>
      </w:rPr>
      <w:t>0</w:t>
    </w:r>
    <w:r w:rsidR="007D0F4E">
      <w:rPr>
        <w:rFonts w:cs="Times New Roman"/>
        <w:sz w:val="24"/>
        <w:szCs w:val="24"/>
        <w:lang w:val="en-US"/>
      </w:rPr>
      <w:t>,</w:t>
    </w:r>
    <w:r w:rsidR="00094C2C" w:rsidRPr="008F69D3">
      <w:rPr>
        <w:rFonts w:cs="Times New Roman"/>
        <w:sz w:val="24"/>
        <w:szCs w:val="24"/>
      </w:rPr>
      <w:t xml:space="preserve"> </w:t>
    </w:r>
    <w:r w:rsidR="00772A94">
      <w:rPr>
        <w:rFonts w:cs="Times New Roman"/>
        <w:sz w:val="24"/>
        <w:szCs w:val="24"/>
      </w:rPr>
      <w:t>202</w:t>
    </w:r>
    <w:r w:rsidR="001D6023">
      <w:rPr>
        <w:rFonts w:cs="Times New Roman"/>
        <w:sz w:val="24"/>
        <w:szCs w:val="24"/>
      </w:rPr>
      <w:t>6</w:t>
    </w:r>
    <w:r w:rsidR="00094C2C" w:rsidRPr="008F69D3">
      <w:rPr>
        <w:rFonts w:cs="Times New Roman"/>
        <w:sz w:val="24"/>
        <w:szCs w:val="24"/>
      </w:rPr>
      <w:t xml:space="preserve"> and </w:t>
    </w:r>
    <w:r w:rsidR="00772A94">
      <w:rPr>
        <w:rFonts w:cs="Times New Roman"/>
        <w:sz w:val="24"/>
        <w:szCs w:val="24"/>
      </w:rPr>
      <w:t>202</w:t>
    </w:r>
    <w:r w:rsidR="001D6023">
      <w:rPr>
        <w:rFonts w:cs="Times New Roman"/>
        <w:sz w:val="24"/>
        <w:szCs w:val="24"/>
      </w:rPr>
      <w:t>5</w:t>
    </w:r>
    <w:r w:rsidR="00094C2C" w:rsidRPr="008F69D3">
      <w:rPr>
        <w:rFonts w:cs="Times New Roman"/>
        <w:sz w:val="24"/>
        <w:szCs w:val="24"/>
      </w:rPr>
      <w:t xml:space="preserve"> (Unaudited</w:t>
    </w:r>
    <w:r w:rsidR="00094C2C">
      <w:rPr>
        <w:rFonts w:cs="Times New Roman"/>
        <w:sz w:val="24"/>
        <w:szCs w:val="24"/>
        <w:lang w:val="en-US"/>
      </w:rPr>
      <w:t>/</w:t>
    </w:r>
    <w:r w:rsidR="00094C2C" w:rsidRPr="008F69D3">
      <w:rPr>
        <w:rFonts w:cs="Times New Roman"/>
        <w:sz w:val="24"/>
        <w:szCs w:val="24"/>
      </w:rPr>
      <w:t xml:space="preserve">Reviewed) </w:t>
    </w:r>
  </w:p>
  <w:p w14:paraId="3C28D0CE" w14:textId="21072154"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w:t>
    </w:r>
    <w:r w:rsidR="001D6023">
      <w:rPr>
        <w:rFonts w:cs="Times New Roman"/>
        <w:b/>
        <w:bCs/>
        <w:sz w:val="24"/>
        <w:szCs w:val="24"/>
      </w:rPr>
      <w:t>5</w:t>
    </w:r>
    <w:r w:rsidRPr="008F69D3">
      <w:rPr>
        <w:rFonts w:cs="Times New Roman"/>
        <w:b/>
        <w:bCs/>
        <w:sz w:val="24"/>
        <w:szCs w:val="24"/>
      </w:rPr>
      <w:t xml:space="preserve"> (Audited)</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F7E5" w14:textId="77777777" w:rsidR="00471E21" w:rsidRPr="008F69D3" w:rsidRDefault="00471E21"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201CE2E3" w14:textId="3F73AC1C" w:rsidR="00471E21" w:rsidRPr="008F69D3" w:rsidRDefault="00471E21"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Financial Statements</w:t>
    </w:r>
    <w:r>
      <w:rPr>
        <w:rFonts w:cs="Times New Roman"/>
        <w:b/>
        <w:bCs/>
        <w:sz w:val="24"/>
        <w:szCs w:val="24"/>
      </w:rPr>
      <w:t xml:space="preserve"> </w:t>
    </w:r>
    <w:r>
      <w:rPr>
        <w:b/>
        <w:bCs/>
        <w:sz w:val="24"/>
        <w:szCs w:val="24"/>
      </w:rPr>
      <w:t>(Continued)</w:t>
    </w:r>
  </w:p>
  <w:p w14:paraId="0F38D803" w14:textId="6732E58B" w:rsidR="00471E21" w:rsidRPr="008F69D3" w:rsidRDefault="00D1530B" w:rsidP="00B9450B">
    <w:pPr>
      <w:pStyle w:val="Heading5"/>
      <w:tabs>
        <w:tab w:val="left" w:pos="540"/>
      </w:tabs>
      <w:spacing w:line="260" w:lineRule="atLeast"/>
      <w:rPr>
        <w:rFonts w:cs="Times New Roman"/>
        <w:sz w:val="24"/>
        <w:szCs w:val="24"/>
      </w:rPr>
    </w:pPr>
    <w:r>
      <w:rPr>
        <w:rFonts w:cs="Times New Roman"/>
        <w:sz w:val="24"/>
        <w:szCs w:val="24"/>
        <w:lang w:val="en-US"/>
      </w:rPr>
      <w:t>June</w:t>
    </w:r>
    <w:r w:rsidR="00471E21">
      <w:rPr>
        <w:rFonts w:cs="Times New Roman"/>
        <w:sz w:val="24"/>
        <w:szCs w:val="24"/>
        <w:lang w:val="en-US"/>
      </w:rPr>
      <w:t xml:space="preserve"> 3</w:t>
    </w:r>
    <w:r>
      <w:rPr>
        <w:rFonts w:cs="Times New Roman"/>
        <w:sz w:val="24"/>
        <w:szCs w:val="24"/>
        <w:lang w:val="en-US"/>
      </w:rPr>
      <w:t>0</w:t>
    </w:r>
    <w:r w:rsidR="00471E21">
      <w:rPr>
        <w:rFonts w:cs="Times New Roman"/>
        <w:sz w:val="24"/>
        <w:szCs w:val="24"/>
        <w:lang w:val="en-US"/>
      </w:rPr>
      <w:t>,</w:t>
    </w:r>
    <w:r w:rsidR="00471E21" w:rsidRPr="008F69D3">
      <w:rPr>
        <w:rFonts w:cs="Times New Roman"/>
        <w:sz w:val="24"/>
        <w:szCs w:val="24"/>
      </w:rPr>
      <w:t xml:space="preserve"> </w:t>
    </w:r>
    <w:r w:rsidR="00471E21">
      <w:rPr>
        <w:rFonts w:cs="Times New Roman"/>
        <w:sz w:val="24"/>
        <w:szCs w:val="24"/>
      </w:rPr>
      <w:t>202</w:t>
    </w:r>
    <w:r w:rsidR="00FE64D7">
      <w:rPr>
        <w:rFonts w:cs="Times New Roman"/>
        <w:sz w:val="24"/>
        <w:szCs w:val="24"/>
      </w:rPr>
      <w:t>6</w:t>
    </w:r>
    <w:r w:rsidR="00471E21" w:rsidRPr="008F69D3">
      <w:rPr>
        <w:rFonts w:cs="Times New Roman"/>
        <w:sz w:val="24"/>
        <w:szCs w:val="24"/>
      </w:rPr>
      <w:t xml:space="preserve"> and </w:t>
    </w:r>
    <w:r w:rsidR="00471E21">
      <w:rPr>
        <w:rFonts w:cs="Times New Roman"/>
        <w:sz w:val="24"/>
        <w:szCs w:val="24"/>
      </w:rPr>
      <w:t>20</w:t>
    </w:r>
    <w:r w:rsidR="00FE64D7">
      <w:rPr>
        <w:rFonts w:cs="Times New Roman"/>
        <w:sz w:val="24"/>
        <w:szCs w:val="24"/>
      </w:rPr>
      <w:t>25</w:t>
    </w:r>
    <w:r w:rsidR="00471E21" w:rsidRPr="008F69D3">
      <w:rPr>
        <w:rFonts w:cs="Times New Roman"/>
        <w:sz w:val="24"/>
        <w:szCs w:val="24"/>
      </w:rPr>
      <w:t xml:space="preserve"> (Unaudited</w:t>
    </w:r>
    <w:r w:rsidR="00471E21">
      <w:rPr>
        <w:rFonts w:cs="Times New Roman"/>
        <w:sz w:val="24"/>
        <w:szCs w:val="24"/>
        <w:lang w:val="en-US"/>
      </w:rPr>
      <w:t>/</w:t>
    </w:r>
    <w:r w:rsidR="00471E21" w:rsidRPr="008F69D3">
      <w:rPr>
        <w:rFonts w:cs="Times New Roman"/>
        <w:sz w:val="24"/>
        <w:szCs w:val="24"/>
      </w:rPr>
      <w:t xml:space="preserve">Reviewed) </w:t>
    </w:r>
  </w:p>
  <w:p w14:paraId="12C3B1C0" w14:textId="37AB48F3"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Pr>
        <w:rFonts w:cs="Times New Roman"/>
        <w:b/>
        <w:bCs/>
        <w:sz w:val="24"/>
        <w:szCs w:val="24"/>
      </w:rPr>
      <w:t>202</w:t>
    </w:r>
    <w:r w:rsidR="00FE64D7">
      <w:rPr>
        <w:rFonts w:cs="Times New Roman"/>
        <w:b/>
        <w:bCs/>
        <w:sz w:val="24"/>
        <w:szCs w:val="24"/>
      </w:rPr>
      <w:t>5</w:t>
    </w:r>
    <w:r w:rsidRPr="008F69D3">
      <w:rPr>
        <w:rFonts w:cs="Times New Roman"/>
        <w:b/>
        <w:bCs/>
        <w:sz w:val="24"/>
        <w:szCs w:val="24"/>
      </w:rPr>
      <w:t xml:space="preserve"> (Audited)</w:t>
    </w:r>
  </w:p>
  <w:p w14:paraId="7886D13D"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6715FDBB" w14:textId="77777777" w:rsidR="00471E21" w:rsidRPr="00F9685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1E2034"/>
    <w:multiLevelType w:val="hybridMultilevel"/>
    <w:tmpl w:val="E5440A3C"/>
    <w:lvl w:ilvl="0" w:tplc="0F884D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F1B569F"/>
    <w:multiLevelType w:val="hybridMultilevel"/>
    <w:tmpl w:val="A1CA5EFE"/>
    <w:lvl w:ilvl="0" w:tplc="FFFFFFFF">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833190">
    <w:abstractNumId w:val="6"/>
  </w:num>
  <w:num w:numId="2" w16cid:durableId="42217153">
    <w:abstractNumId w:val="5"/>
  </w:num>
  <w:num w:numId="3" w16cid:durableId="1902208184">
    <w:abstractNumId w:val="9"/>
  </w:num>
  <w:num w:numId="4" w16cid:durableId="1083601123">
    <w:abstractNumId w:val="7"/>
  </w:num>
  <w:num w:numId="5" w16cid:durableId="77096177">
    <w:abstractNumId w:val="8"/>
  </w:num>
  <w:num w:numId="6" w16cid:durableId="1098601130">
    <w:abstractNumId w:val="3"/>
  </w:num>
  <w:num w:numId="7" w16cid:durableId="223640792">
    <w:abstractNumId w:val="2"/>
  </w:num>
  <w:num w:numId="8" w16cid:durableId="760107044">
    <w:abstractNumId w:val="0"/>
  </w:num>
  <w:num w:numId="9" w16cid:durableId="1079517411">
    <w:abstractNumId w:val="1"/>
  </w:num>
  <w:num w:numId="10" w16cid:durableId="1254701113">
    <w:abstractNumId w:val="4"/>
  </w:num>
  <w:num w:numId="11" w16cid:durableId="750542887">
    <w:abstractNumId w:val="18"/>
  </w:num>
  <w:num w:numId="12" w16cid:durableId="292637981">
    <w:abstractNumId w:val="14"/>
  </w:num>
  <w:num w:numId="13" w16cid:durableId="393818840">
    <w:abstractNumId w:val="20"/>
  </w:num>
  <w:num w:numId="14" w16cid:durableId="1450397116">
    <w:abstractNumId w:val="17"/>
  </w:num>
  <w:num w:numId="15" w16cid:durableId="1659113515">
    <w:abstractNumId w:val="19"/>
  </w:num>
  <w:num w:numId="16" w16cid:durableId="1933583161">
    <w:abstractNumId w:val="10"/>
  </w:num>
  <w:num w:numId="17" w16cid:durableId="1780642792">
    <w:abstractNumId w:val="13"/>
  </w:num>
  <w:num w:numId="18" w16cid:durableId="1603687038">
    <w:abstractNumId w:val="15"/>
  </w:num>
  <w:num w:numId="19" w16cid:durableId="2052151697">
    <w:abstractNumId w:val="12"/>
  </w:num>
  <w:num w:numId="20" w16cid:durableId="1889992897">
    <w:abstractNumId w:val="11"/>
  </w:num>
  <w:num w:numId="21" w16cid:durableId="1427116094">
    <w:abstractNumId w:val="21"/>
  </w:num>
  <w:num w:numId="22" w16cid:durableId="141944482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082"/>
    <w:rsid w:val="000007F3"/>
    <w:rsid w:val="000007F6"/>
    <w:rsid w:val="00000890"/>
    <w:rsid w:val="00000D7B"/>
    <w:rsid w:val="00001501"/>
    <w:rsid w:val="000015B6"/>
    <w:rsid w:val="000017A1"/>
    <w:rsid w:val="0000193F"/>
    <w:rsid w:val="000020D0"/>
    <w:rsid w:val="0000231A"/>
    <w:rsid w:val="00002716"/>
    <w:rsid w:val="00002871"/>
    <w:rsid w:val="00002AEA"/>
    <w:rsid w:val="00002C64"/>
    <w:rsid w:val="00002E83"/>
    <w:rsid w:val="0000310E"/>
    <w:rsid w:val="00003144"/>
    <w:rsid w:val="000032C2"/>
    <w:rsid w:val="0000343F"/>
    <w:rsid w:val="000034E4"/>
    <w:rsid w:val="000035BA"/>
    <w:rsid w:val="00003D39"/>
    <w:rsid w:val="00003DA6"/>
    <w:rsid w:val="00004473"/>
    <w:rsid w:val="00004C9E"/>
    <w:rsid w:val="00004D02"/>
    <w:rsid w:val="00004D6C"/>
    <w:rsid w:val="00004E66"/>
    <w:rsid w:val="00004EB4"/>
    <w:rsid w:val="00004F95"/>
    <w:rsid w:val="000054B5"/>
    <w:rsid w:val="000057E6"/>
    <w:rsid w:val="0000597C"/>
    <w:rsid w:val="00005CFE"/>
    <w:rsid w:val="00005E5C"/>
    <w:rsid w:val="0000648C"/>
    <w:rsid w:val="000064C4"/>
    <w:rsid w:val="00006520"/>
    <w:rsid w:val="00006EB2"/>
    <w:rsid w:val="0000759B"/>
    <w:rsid w:val="00007669"/>
    <w:rsid w:val="000078BD"/>
    <w:rsid w:val="00007BE3"/>
    <w:rsid w:val="00007D59"/>
    <w:rsid w:val="000104BD"/>
    <w:rsid w:val="0001072F"/>
    <w:rsid w:val="0001079B"/>
    <w:rsid w:val="00010915"/>
    <w:rsid w:val="000109B1"/>
    <w:rsid w:val="00010DF1"/>
    <w:rsid w:val="00010F00"/>
    <w:rsid w:val="000110A8"/>
    <w:rsid w:val="00011268"/>
    <w:rsid w:val="0001137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343"/>
    <w:rsid w:val="00014476"/>
    <w:rsid w:val="00014863"/>
    <w:rsid w:val="00014E03"/>
    <w:rsid w:val="0001506C"/>
    <w:rsid w:val="000150EF"/>
    <w:rsid w:val="000152E6"/>
    <w:rsid w:val="000154ED"/>
    <w:rsid w:val="000158BC"/>
    <w:rsid w:val="00015923"/>
    <w:rsid w:val="00016540"/>
    <w:rsid w:val="000166A6"/>
    <w:rsid w:val="00016925"/>
    <w:rsid w:val="000170F7"/>
    <w:rsid w:val="000172AD"/>
    <w:rsid w:val="00017449"/>
    <w:rsid w:val="00017570"/>
    <w:rsid w:val="000175F0"/>
    <w:rsid w:val="000179CF"/>
    <w:rsid w:val="00017D20"/>
    <w:rsid w:val="00017FFA"/>
    <w:rsid w:val="00020AAA"/>
    <w:rsid w:val="00020B33"/>
    <w:rsid w:val="00020F2A"/>
    <w:rsid w:val="000210CE"/>
    <w:rsid w:val="00021332"/>
    <w:rsid w:val="000213DC"/>
    <w:rsid w:val="0002167B"/>
    <w:rsid w:val="00021BF2"/>
    <w:rsid w:val="00021F34"/>
    <w:rsid w:val="00021FBB"/>
    <w:rsid w:val="00021FFD"/>
    <w:rsid w:val="00022326"/>
    <w:rsid w:val="00022513"/>
    <w:rsid w:val="0002308F"/>
    <w:rsid w:val="0002318C"/>
    <w:rsid w:val="00023ABB"/>
    <w:rsid w:val="00023ED8"/>
    <w:rsid w:val="00023EFE"/>
    <w:rsid w:val="00024A02"/>
    <w:rsid w:val="00024A9D"/>
    <w:rsid w:val="00024D32"/>
    <w:rsid w:val="000251E1"/>
    <w:rsid w:val="0002523D"/>
    <w:rsid w:val="00025412"/>
    <w:rsid w:val="00025730"/>
    <w:rsid w:val="00025A4A"/>
    <w:rsid w:val="00025BBF"/>
    <w:rsid w:val="00025DFB"/>
    <w:rsid w:val="00025F2E"/>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CBB"/>
    <w:rsid w:val="00030DA0"/>
    <w:rsid w:val="00030E18"/>
    <w:rsid w:val="0003139F"/>
    <w:rsid w:val="0003202F"/>
    <w:rsid w:val="00032128"/>
    <w:rsid w:val="0003232B"/>
    <w:rsid w:val="00032389"/>
    <w:rsid w:val="0003243B"/>
    <w:rsid w:val="000325B4"/>
    <w:rsid w:val="00032772"/>
    <w:rsid w:val="0003278B"/>
    <w:rsid w:val="00032B4B"/>
    <w:rsid w:val="00032E32"/>
    <w:rsid w:val="00033182"/>
    <w:rsid w:val="000337C1"/>
    <w:rsid w:val="000337CE"/>
    <w:rsid w:val="000344EE"/>
    <w:rsid w:val="000346DF"/>
    <w:rsid w:val="00034907"/>
    <w:rsid w:val="000349DB"/>
    <w:rsid w:val="00034AF1"/>
    <w:rsid w:val="00035134"/>
    <w:rsid w:val="00035276"/>
    <w:rsid w:val="00035396"/>
    <w:rsid w:val="00035512"/>
    <w:rsid w:val="000356D5"/>
    <w:rsid w:val="000357E4"/>
    <w:rsid w:val="00035868"/>
    <w:rsid w:val="0003694A"/>
    <w:rsid w:val="00036E0D"/>
    <w:rsid w:val="00036E17"/>
    <w:rsid w:val="00036EEE"/>
    <w:rsid w:val="0003735D"/>
    <w:rsid w:val="0003747C"/>
    <w:rsid w:val="00037552"/>
    <w:rsid w:val="00037AE1"/>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652"/>
    <w:rsid w:val="00042750"/>
    <w:rsid w:val="000428F0"/>
    <w:rsid w:val="00042BD5"/>
    <w:rsid w:val="00042F5D"/>
    <w:rsid w:val="0004307E"/>
    <w:rsid w:val="0004322A"/>
    <w:rsid w:val="000432B7"/>
    <w:rsid w:val="000436FC"/>
    <w:rsid w:val="0004397B"/>
    <w:rsid w:val="00043E4C"/>
    <w:rsid w:val="000440FF"/>
    <w:rsid w:val="0004459F"/>
    <w:rsid w:val="00044620"/>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5EC"/>
    <w:rsid w:val="00052821"/>
    <w:rsid w:val="000529E1"/>
    <w:rsid w:val="00052B6D"/>
    <w:rsid w:val="00052C30"/>
    <w:rsid w:val="00052F68"/>
    <w:rsid w:val="000532E3"/>
    <w:rsid w:val="0005371E"/>
    <w:rsid w:val="00053957"/>
    <w:rsid w:val="00053CDC"/>
    <w:rsid w:val="00053D75"/>
    <w:rsid w:val="00054200"/>
    <w:rsid w:val="0005459A"/>
    <w:rsid w:val="00054825"/>
    <w:rsid w:val="000548C9"/>
    <w:rsid w:val="00054CA1"/>
    <w:rsid w:val="00054FB5"/>
    <w:rsid w:val="000556D7"/>
    <w:rsid w:val="00055C32"/>
    <w:rsid w:val="0005622F"/>
    <w:rsid w:val="000563C8"/>
    <w:rsid w:val="000565D8"/>
    <w:rsid w:val="00056ED8"/>
    <w:rsid w:val="00057187"/>
    <w:rsid w:val="000574BD"/>
    <w:rsid w:val="00057706"/>
    <w:rsid w:val="00057E16"/>
    <w:rsid w:val="00060630"/>
    <w:rsid w:val="000606AB"/>
    <w:rsid w:val="000607C1"/>
    <w:rsid w:val="00060B0F"/>
    <w:rsid w:val="00060C59"/>
    <w:rsid w:val="00060F6B"/>
    <w:rsid w:val="000610F8"/>
    <w:rsid w:val="00061906"/>
    <w:rsid w:val="0006190C"/>
    <w:rsid w:val="00062397"/>
    <w:rsid w:val="0006252E"/>
    <w:rsid w:val="000626BC"/>
    <w:rsid w:val="00062A2F"/>
    <w:rsid w:val="00062BDA"/>
    <w:rsid w:val="000633A9"/>
    <w:rsid w:val="000634F9"/>
    <w:rsid w:val="000635A6"/>
    <w:rsid w:val="00063726"/>
    <w:rsid w:val="000637FC"/>
    <w:rsid w:val="0006394F"/>
    <w:rsid w:val="00063CE6"/>
    <w:rsid w:val="00063E2C"/>
    <w:rsid w:val="00064011"/>
    <w:rsid w:val="0006445E"/>
    <w:rsid w:val="00064ACB"/>
    <w:rsid w:val="00064BBD"/>
    <w:rsid w:val="00064F0A"/>
    <w:rsid w:val="000654D3"/>
    <w:rsid w:val="00065504"/>
    <w:rsid w:val="00065B0A"/>
    <w:rsid w:val="00065CD1"/>
    <w:rsid w:val="00065D00"/>
    <w:rsid w:val="00065DE1"/>
    <w:rsid w:val="00065E61"/>
    <w:rsid w:val="00066048"/>
    <w:rsid w:val="0006629C"/>
    <w:rsid w:val="00066459"/>
    <w:rsid w:val="00066687"/>
    <w:rsid w:val="00066989"/>
    <w:rsid w:val="00066B5A"/>
    <w:rsid w:val="00066C1A"/>
    <w:rsid w:val="0006707A"/>
    <w:rsid w:val="00067171"/>
    <w:rsid w:val="00067A00"/>
    <w:rsid w:val="0007003A"/>
    <w:rsid w:val="00070123"/>
    <w:rsid w:val="000706B2"/>
    <w:rsid w:val="00070723"/>
    <w:rsid w:val="0007074B"/>
    <w:rsid w:val="0007079D"/>
    <w:rsid w:val="00070CFF"/>
    <w:rsid w:val="00071297"/>
    <w:rsid w:val="0007133A"/>
    <w:rsid w:val="00071531"/>
    <w:rsid w:val="0007197F"/>
    <w:rsid w:val="00071BD0"/>
    <w:rsid w:val="00071D2D"/>
    <w:rsid w:val="0007201A"/>
    <w:rsid w:val="0007215E"/>
    <w:rsid w:val="0007269E"/>
    <w:rsid w:val="00072B1F"/>
    <w:rsid w:val="00072BDF"/>
    <w:rsid w:val="00072F0C"/>
    <w:rsid w:val="00072FC5"/>
    <w:rsid w:val="000731C6"/>
    <w:rsid w:val="000734B2"/>
    <w:rsid w:val="000735B1"/>
    <w:rsid w:val="00073626"/>
    <w:rsid w:val="00073798"/>
    <w:rsid w:val="00073994"/>
    <w:rsid w:val="000742B8"/>
    <w:rsid w:val="000742EE"/>
    <w:rsid w:val="00074311"/>
    <w:rsid w:val="00075052"/>
    <w:rsid w:val="000751EE"/>
    <w:rsid w:val="000753F9"/>
    <w:rsid w:val="00075940"/>
    <w:rsid w:val="00075BEC"/>
    <w:rsid w:val="00075CB9"/>
    <w:rsid w:val="00076247"/>
    <w:rsid w:val="0007641E"/>
    <w:rsid w:val="00076572"/>
    <w:rsid w:val="000766D3"/>
    <w:rsid w:val="00076BB5"/>
    <w:rsid w:val="000772CB"/>
    <w:rsid w:val="00077480"/>
    <w:rsid w:val="00077D85"/>
    <w:rsid w:val="000800B3"/>
    <w:rsid w:val="00080702"/>
    <w:rsid w:val="0008090A"/>
    <w:rsid w:val="0008113A"/>
    <w:rsid w:val="000814B0"/>
    <w:rsid w:val="00081C45"/>
    <w:rsid w:val="00081D91"/>
    <w:rsid w:val="00082870"/>
    <w:rsid w:val="0008288F"/>
    <w:rsid w:val="000828CF"/>
    <w:rsid w:val="00083189"/>
    <w:rsid w:val="00083CA0"/>
    <w:rsid w:val="00083EE3"/>
    <w:rsid w:val="0008407F"/>
    <w:rsid w:val="00084260"/>
    <w:rsid w:val="000849C6"/>
    <w:rsid w:val="000852F6"/>
    <w:rsid w:val="00085862"/>
    <w:rsid w:val="000859A7"/>
    <w:rsid w:val="00085A46"/>
    <w:rsid w:val="00085D54"/>
    <w:rsid w:val="00085F98"/>
    <w:rsid w:val="000860FE"/>
    <w:rsid w:val="0008656E"/>
    <w:rsid w:val="00086A74"/>
    <w:rsid w:val="00086B92"/>
    <w:rsid w:val="00086C3F"/>
    <w:rsid w:val="00087049"/>
    <w:rsid w:val="00087F4A"/>
    <w:rsid w:val="000901D0"/>
    <w:rsid w:val="00090286"/>
    <w:rsid w:val="000904C8"/>
    <w:rsid w:val="0009095B"/>
    <w:rsid w:val="00090C01"/>
    <w:rsid w:val="00090CE2"/>
    <w:rsid w:val="00090D18"/>
    <w:rsid w:val="00091068"/>
    <w:rsid w:val="000912CF"/>
    <w:rsid w:val="00091742"/>
    <w:rsid w:val="00091745"/>
    <w:rsid w:val="00091834"/>
    <w:rsid w:val="00091AD8"/>
    <w:rsid w:val="000922F1"/>
    <w:rsid w:val="00092447"/>
    <w:rsid w:val="00092639"/>
    <w:rsid w:val="000926A0"/>
    <w:rsid w:val="000927B2"/>
    <w:rsid w:val="00092BDB"/>
    <w:rsid w:val="00093997"/>
    <w:rsid w:val="00093BAD"/>
    <w:rsid w:val="00093C15"/>
    <w:rsid w:val="000946A0"/>
    <w:rsid w:val="000946EE"/>
    <w:rsid w:val="0009476A"/>
    <w:rsid w:val="00094C1F"/>
    <w:rsid w:val="00094C2C"/>
    <w:rsid w:val="00094CDF"/>
    <w:rsid w:val="000952B0"/>
    <w:rsid w:val="000954A3"/>
    <w:rsid w:val="0009590E"/>
    <w:rsid w:val="00095D4C"/>
    <w:rsid w:val="00095DED"/>
    <w:rsid w:val="00095EC8"/>
    <w:rsid w:val="00096008"/>
    <w:rsid w:val="0009608A"/>
    <w:rsid w:val="000960BC"/>
    <w:rsid w:val="00096634"/>
    <w:rsid w:val="000966C4"/>
    <w:rsid w:val="000967A3"/>
    <w:rsid w:val="00096CA3"/>
    <w:rsid w:val="00097361"/>
    <w:rsid w:val="0009754E"/>
    <w:rsid w:val="000977C4"/>
    <w:rsid w:val="0009792C"/>
    <w:rsid w:val="000A02DD"/>
    <w:rsid w:val="000A0A3E"/>
    <w:rsid w:val="000A0B3B"/>
    <w:rsid w:val="000A12DE"/>
    <w:rsid w:val="000A12EB"/>
    <w:rsid w:val="000A14F6"/>
    <w:rsid w:val="000A18A0"/>
    <w:rsid w:val="000A2092"/>
    <w:rsid w:val="000A20C9"/>
    <w:rsid w:val="000A21CE"/>
    <w:rsid w:val="000A2469"/>
    <w:rsid w:val="000A2B4D"/>
    <w:rsid w:val="000A2E8A"/>
    <w:rsid w:val="000A3872"/>
    <w:rsid w:val="000A4051"/>
    <w:rsid w:val="000A41F5"/>
    <w:rsid w:val="000A5191"/>
    <w:rsid w:val="000A55CC"/>
    <w:rsid w:val="000A5731"/>
    <w:rsid w:val="000A584C"/>
    <w:rsid w:val="000A58D5"/>
    <w:rsid w:val="000A5BAB"/>
    <w:rsid w:val="000A5FA0"/>
    <w:rsid w:val="000A6034"/>
    <w:rsid w:val="000A604F"/>
    <w:rsid w:val="000A6527"/>
    <w:rsid w:val="000A693D"/>
    <w:rsid w:val="000A6A73"/>
    <w:rsid w:val="000A6C85"/>
    <w:rsid w:val="000A6F16"/>
    <w:rsid w:val="000A708B"/>
    <w:rsid w:val="000A7E97"/>
    <w:rsid w:val="000A7EB5"/>
    <w:rsid w:val="000B00B2"/>
    <w:rsid w:val="000B08EE"/>
    <w:rsid w:val="000B0BE1"/>
    <w:rsid w:val="000B0C2D"/>
    <w:rsid w:val="000B0D5B"/>
    <w:rsid w:val="000B11BE"/>
    <w:rsid w:val="000B1378"/>
    <w:rsid w:val="000B1439"/>
    <w:rsid w:val="000B164C"/>
    <w:rsid w:val="000B1672"/>
    <w:rsid w:val="000B1BF5"/>
    <w:rsid w:val="000B2397"/>
    <w:rsid w:val="000B2733"/>
    <w:rsid w:val="000B27E9"/>
    <w:rsid w:val="000B286C"/>
    <w:rsid w:val="000B2897"/>
    <w:rsid w:val="000B28AA"/>
    <w:rsid w:val="000B2992"/>
    <w:rsid w:val="000B2C4B"/>
    <w:rsid w:val="000B3524"/>
    <w:rsid w:val="000B415E"/>
    <w:rsid w:val="000B4627"/>
    <w:rsid w:val="000B4A55"/>
    <w:rsid w:val="000B4B1B"/>
    <w:rsid w:val="000B504D"/>
    <w:rsid w:val="000B517F"/>
    <w:rsid w:val="000B55AB"/>
    <w:rsid w:val="000B561C"/>
    <w:rsid w:val="000B5939"/>
    <w:rsid w:val="000B594C"/>
    <w:rsid w:val="000B67D9"/>
    <w:rsid w:val="000B6B69"/>
    <w:rsid w:val="000B779F"/>
    <w:rsid w:val="000B7822"/>
    <w:rsid w:val="000B7823"/>
    <w:rsid w:val="000B7C11"/>
    <w:rsid w:val="000B7C99"/>
    <w:rsid w:val="000B7D94"/>
    <w:rsid w:val="000B7FD2"/>
    <w:rsid w:val="000C00FA"/>
    <w:rsid w:val="000C01B9"/>
    <w:rsid w:val="000C03C2"/>
    <w:rsid w:val="000C03D2"/>
    <w:rsid w:val="000C04CD"/>
    <w:rsid w:val="000C089C"/>
    <w:rsid w:val="000C102C"/>
    <w:rsid w:val="000C1843"/>
    <w:rsid w:val="000C1A61"/>
    <w:rsid w:val="000C1A94"/>
    <w:rsid w:val="000C1AFD"/>
    <w:rsid w:val="000C1C6A"/>
    <w:rsid w:val="000C1C77"/>
    <w:rsid w:val="000C1E42"/>
    <w:rsid w:val="000C1EDB"/>
    <w:rsid w:val="000C1EF6"/>
    <w:rsid w:val="000C245D"/>
    <w:rsid w:val="000C25AB"/>
    <w:rsid w:val="000C2601"/>
    <w:rsid w:val="000C2C95"/>
    <w:rsid w:val="000C3143"/>
    <w:rsid w:val="000C364C"/>
    <w:rsid w:val="000C393B"/>
    <w:rsid w:val="000C4047"/>
    <w:rsid w:val="000C4455"/>
    <w:rsid w:val="000C44EA"/>
    <w:rsid w:val="000C456B"/>
    <w:rsid w:val="000C46F9"/>
    <w:rsid w:val="000C471E"/>
    <w:rsid w:val="000C4A02"/>
    <w:rsid w:val="000C552C"/>
    <w:rsid w:val="000C5635"/>
    <w:rsid w:val="000C577E"/>
    <w:rsid w:val="000C5849"/>
    <w:rsid w:val="000C58F0"/>
    <w:rsid w:val="000C594B"/>
    <w:rsid w:val="000C59C5"/>
    <w:rsid w:val="000C5AFE"/>
    <w:rsid w:val="000C630C"/>
    <w:rsid w:val="000C6422"/>
    <w:rsid w:val="000C6892"/>
    <w:rsid w:val="000C68EA"/>
    <w:rsid w:val="000C6C60"/>
    <w:rsid w:val="000C6EF5"/>
    <w:rsid w:val="000C70DC"/>
    <w:rsid w:val="000C71B7"/>
    <w:rsid w:val="000C7284"/>
    <w:rsid w:val="000C75A1"/>
    <w:rsid w:val="000C786B"/>
    <w:rsid w:val="000C7961"/>
    <w:rsid w:val="000C79DC"/>
    <w:rsid w:val="000C7C00"/>
    <w:rsid w:val="000C7C63"/>
    <w:rsid w:val="000D04E0"/>
    <w:rsid w:val="000D08DF"/>
    <w:rsid w:val="000D0A68"/>
    <w:rsid w:val="000D1467"/>
    <w:rsid w:val="000D1CCC"/>
    <w:rsid w:val="000D1D8B"/>
    <w:rsid w:val="000D1FD2"/>
    <w:rsid w:val="000D20BC"/>
    <w:rsid w:val="000D2107"/>
    <w:rsid w:val="000D21F2"/>
    <w:rsid w:val="000D27CB"/>
    <w:rsid w:val="000D27FF"/>
    <w:rsid w:val="000D2876"/>
    <w:rsid w:val="000D28EA"/>
    <w:rsid w:val="000D2A18"/>
    <w:rsid w:val="000D2A47"/>
    <w:rsid w:val="000D2A76"/>
    <w:rsid w:val="000D2B79"/>
    <w:rsid w:val="000D2ECF"/>
    <w:rsid w:val="000D33A3"/>
    <w:rsid w:val="000D3552"/>
    <w:rsid w:val="000D4004"/>
    <w:rsid w:val="000D4052"/>
    <w:rsid w:val="000D40BD"/>
    <w:rsid w:val="000D4289"/>
    <w:rsid w:val="000D440F"/>
    <w:rsid w:val="000D4962"/>
    <w:rsid w:val="000D4BDD"/>
    <w:rsid w:val="000D503D"/>
    <w:rsid w:val="000D52B8"/>
    <w:rsid w:val="000D5568"/>
    <w:rsid w:val="000D5717"/>
    <w:rsid w:val="000D57AC"/>
    <w:rsid w:val="000D607E"/>
    <w:rsid w:val="000D6B6F"/>
    <w:rsid w:val="000D6B7E"/>
    <w:rsid w:val="000D6BEB"/>
    <w:rsid w:val="000D6BED"/>
    <w:rsid w:val="000D6BFB"/>
    <w:rsid w:val="000D6F02"/>
    <w:rsid w:val="000D6FF4"/>
    <w:rsid w:val="000D714F"/>
    <w:rsid w:val="000D7840"/>
    <w:rsid w:val="000D7B0C"/>
    <w:rsid w:val="000D7B13"/>
    <w:rsid w:val="000D7D93"/>
    <w:rsid w:val="000E04F9"/>
    <w:rsid w:val="000E0CB1"/>
    <w:rsid w:val="000E128F"/>
    <w:rsid w:val="000E1D33"/>
    <w:rsid w:val="000E1D61"/>
    <w:rsid w:val="000E2DF9"/>
    <w:rsid w:val="000E332F"/>
    <w:rsid w:val="000E3704"/>
    <w:rsid w:val="000E3DFD"/>
    <w:rsid w:val="000E3F5D"/>
    <w:rsid w:val="000E4BB8"/>
    <w:rsid w:val="000E4C83"/>
    <w:rsid w:val="000E4FAC"/>
    <w:rsid w:val="000E572C"/>
    <w:rsid w:val="000E5B45"/>
    <w:rsid w:val="000E5DB3"/>
    <w:rsid w:val="000E6258"/>
    <w:rsid w:val="000E63E9"/>
    <w:rsid w:val="000E643B"/>
    <w:rsid w:val="000E6688"/>
    <w:rsid w:val="000E67E3"/>
    <w:rsid w:val="000E6804"/>
    <w:rsid w:val="000E6981"/>
    <w:rsid w:val="000E6AF0"/>
    <w:rsid w:val="000E6BFF"/>
    <w:rsid w:val="000E7003"/>
    <w:rsid w:val="000E7449"/>
    <w:rsid w:val="000E75E6"/>
    <w:rsid w:val="000E7705"/>
    <w:rsid w:val="000E775D"/>
    <w:rsid w:val="000E77EF"/>
    <w:rsid w:val="000E7AE8"/>
    <w:rsid w:val="000F04E6"/>
    <w:rsid w:val="000F063A"/>
    <w:rsid w:val="000F06CD"/>
    <w:rsid w:val="000F071E"/>
    <w:rsid w:val="000F09B0"/>
    <w:rsid w:val="000F09E1"/>
    <w:rsid w:val="000F0BAA"/>
    <w:rsid w:val="000F0DBF"/>
    <w:rsid w:val="000F10A8"/>
    <w:rsid w:val="000F1105"/>
    <w:rsid w:val="000F1517"/>
    <w:rsid w:val="000F1FDF"/>
    <w:rsid w:val="000F2009"/>
    <w:rsid w:val="000F2377"/>
    <w:rsid w:val="000F2470"/>
    <w:rsid w:val="000F2521"/>
    <w:rsid w:val="000F26D8"/>
    <w:rsid w:val="000F2749"/>
    <w:rsid w:val="000F2A34"/>
    <w:rsid w:val="000F2A3E"/>
    <w:rsid w:val="000F2C50"/>
    <w:rsid w:val="000F2D06"/>
    <w:rsid w:val="000F33B4"/>
    <w:rsid w:val="000F3517"/>
    <w:rsid w:val="000F362A"/>
    <w:rsid w:val="000F39A0"/>
    <w:rsid w:val="000F3C52"/>
    <w:rsid w:val="000F3D86"/>
    <w:rsid w:val="000F440F"/>
    <w:rsid w:val="000F4432"/>
    <w:rsid w:val="000F44B9"/>
    <w:rsid w:val="000F4516"/>
    <w:rsid w:val="000F458E"/>
    <w:rsid w:val="000F45CD"/>
    <w:rsid w:val="000F4777"/>
    <w:rsid w:val="000F4B7E"/>
    <w:rsid w:val="000F4C2E"/>
    <w:rsid w:val="000F4C91"/>
    <w:rsid w:val="000F4CF8"/>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0F7449"/>
    <w:rsid w:val="000F7552"/>
    <w:rsid w:val="0010020C"/>
    <w:rsid w:val="00100300"/>
    <w:rsid w:val="00100529"/>
    <w:rsid w:val="001005F6"/>
    <w:rsid w:val="00100699"/>
    <w:rsid w:val="00100957"/>
    <w:rsid w:val="00100E59"/>
    <w:rsid w:val="00100FFD"/>
    <w:rsid w:val="00101297"/>
    <w:rsid w:val="0010161A"/>
    <w:rsid w:val="00101820"/>
    <w:rsid w:val="0010185A"/>
    <w:rsid w:val="001019BA"/>
    <w:rsid w:val="00101D57"/>
    <w:rsid w:val="001023AF"/>
    <w:rsid w:val="00102414"/>
    <w:rsid w:val="00102EB5"/>
    <w:rsid w:val="00103075"/>
    <w:rsid w:val="00103257"/>
    <w:rsid w:val="001034E9"/>
    <w:rsid w:val="0010381D"/>
    <w:rsid w:val="00103DBA"/>
    <w:rsid w:val="00103FD6"/>
    <w:rsid w:val="00104692"/>
    <w:rsid w:val="00104B10"/>
    <w:rsid w:val="00104B8F"/>
    <w:rsid w:val="00104D0C"/>
    <w:rsid w:val="00105217"/>
    <w:rsid w:val="00105306"/>
    <w:rsid w:val="00105344"/>
    <w:rsid w:val="00105534"/>
    <w:rsid w:val="00105A00"/>
    <w:rsid w:val="00105E4C"/>
    <w:rsid w:val="00105EDA"/>
    <w:rsid w:val="00105FBE"/>
    <w:rsid w:val="001061A4"/>
    <w:rsid w:val="00106654"/>
    <w:rsid w:val="001066FF"/>
    <w:rsid w:val="00106763"/>
    <w:rsid w:val="00106BD3"/>
    <w:rsid w:val="00106CC3"/>
    <w:rsid w:val="00107081"/>
    <w:rsid w:val="0010722F"/>
    <w:rsid w:val="001075CD"/>
    <w:rsid w:val="00107991"/>
    <w:rsid w:val="00107996"/>
    <w:rsid w:val="00107B4B"/>
    <w:rsid w:val="00107C6D"/>
    <w:rsid w:val="00107DD0"/>
    <w:rsid w:val="00107ED5"/>
    <w:rsid w:val="00110014"/>
    <w:rsid w:val="0011002A"/>
    <w:rsid w:val="00110385"/>
    <w:rsid w:val="00110AE5"/>
    <w:rsid w:val="00110FD1"/>
    <w:rsid w:val="00111192"/>
    <w:rsid w:val="001111FC"/>
    <w:rsid w:val="00111543"/>
    <w:rsid w:val="00111674"/>
    <w:rsid w:val="0011215C"/>
    <w:rsid w:val="00112CE6"/>
    <w:rsid w:val="00112CFB"/>
    <w:rsid w:val="00112E72"/>
    <w:rsid w:val="00113068"/>
    <w:rsid w:val="0011356D"/>
    <w:rsid w:val="001136E5"/>
    <w:rsid w:val="001138AB"/>
    <w:rsid w:val="00113BAC"/>
    <w:rsid w:val="00113DC9"/>
    <w:rsid w:val="001141EE"/>
    <w:rsid w:val="00114714"/>
    <w:rsid w:val="00115147"/>
    <w:rsid w:val="0011515E"/>
    <w:rsid w:val="00115412"/>
    <w:rsid w:val="00115A06"/>
    <w:rsid w:val="00115BC8"/>
    <w:rsid w:val="001165B7"/>
    <w:rsid w:val="00116C25"/>
    <w:rsid w:val="00116FD9"/>
    <w:rsid w:val="001170D2"/>
    <w:rsid w:val="001179EE"/>
    <w:rsid w:val="001200C5"/>
    <w:rsid w:val="001203A7"/>
    <w:rsid w:val="00120419"/>
    <w:rsid w:val="00120819"/>
    <w:rsid w:val="00120C73"/>
    <w:rsid w:val="00120DEA"/>
    <w:rsid w:val="00121639"/>
    <w:rsid w:val="00121DBE"/>
    <w:rsid w:val="0012256B"/>
    <w:rsid w:val="0012272A"/>
    <w:rsid w:val="00122A90"/>
    <w:rsid w:val="00123191"/>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51E"/>
    <w:rsid w:val="00126604"/>
    <w:rsid w:val="00126A8C"/>
    <w:rsid w:val="00126A98"/>
    <w:rsid w:val="00126B81"/>
    <w:rsid w:val="00127AEB"/>
    <w:rsid w:val="00127CEA"/>
    <w:rsid w:val="00127DD0"/>
    <w:rsid w:val="00127E69"/>
    <w:rsid w:val="00127F20"/>
    <w:rsid w:val="00127FC6"/>
    <w:rsid w:val="00130AF2"/>
    <w:rsid w:val="00130BF9"/>
    <w:rsid w:val="00130EEE"/>
    <w:rsid w:val="00130F4A"/>
    <w:rsid w:val="00131151"/>
    <w:rsid w:val="00131D7A"/>
    <w:rsid w:val="00131E38"/>
    <w:rsid w:val="0013204C"/>
    <w:rsid w:val="001321E6"/>
    <w:rsid w:val="0013256A"/>
    <w:rsid w:val="00132877"/>
    <w:rsid w:val="001329AD"/>
    <w:rsid w:val="00132CD1"/>
    <w:rsid w:val="00133096"/>
    <w:rsid w:val="001330E3"/>
    <w:rsid w:val="00133207"/>
    <w:rsid w:val="001332B9"/>
    <w:rsid w:val="001332E0"/>
    <w:rsid w:val="00133391"/>
    <w:rsid w:val="001335C7"/>
    <w:rsid w:val="0013367E"/>
    <w:rsid w:val="001338C9"/>
    <w:rsid w:val="00134217"/>
    <w:rsid w:val="00134338"/>
    <w:rsid w:val="001346D9"/>
    <w:rsid w:val="00134890"/>
    <w:rsid w:val="00134928"/>
    <w:rsid w:val="00134A1B"/>
    <w:rsid w:val="00134BA9"/>
    <w:rsid w:val="00134D16"/>
    <w:rsid w:val="00134D2C"/>
    <w:rsid w:val="0013505F"/>
    <w:rsid w:val="0013551A"/>
    <w:rsid w:val="00135AF3"/>
    <w:rsid w:val="0013628E"/>
    <w:rsid w:val="00136603"/>
    <w:rsid w:val="00136A61"/>
    <w:rsid w:val="00136BCD"/>
    <w:rsid w:val="00136CA4"/>
    <w:rsid w:val="001371B3"/>
    <w:rsid w:val="00137A0D"/>
    <w:rsid w:val="00137A0E"/>
    <w:rsid w:val="00137A34"/>
    <w:rsid w:val="00137D93"/>
    <w:rsid w:val="00137DD3"/>
    <w:rsid w:val="00137DF6"/>
    <w:rsid w:val="0014045D"/>
    <w:rsid w:val="001406BF"/>
    <w:rsid w:val="00140C85"/>
    <w:rsid w:val="00140F5E"/>
    <w:rsid w:val="00141AE9"/>
    <w:rsid w:val="00141EA3"/>
    <w:rsid w:val="0014259F"/>
    <w:rsid w:val="001428EF"/>
    <w:rsid w:val="0014290D"/>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A3"/>
    <w:rsid w:val="00147FC2"/>
    <w:rsid w:val="00150236"/>
    <w:rsid w:val="0015052D"/>
    <w:rsid w:val="001506D6"/>
    <w:rsid w:val="001507EA"/>
    <w:rsid w:val="00150D34"/>
    <w:rsid w:val="00150D49"/>
    <w:rsid w:val="00150F6B"/>
    <w:rsid w:val="00151023"/>
    <w:rsid w:val="001512BD"/>
    <w:rsid w:val="001513D6"/>
    <w:rsid w:val="001513F8"/>
    <w:rsid w:val="001515FC"/>
    <w:rsid w:val="00151C52"/>
    <w:rsid w:val="00151D03"/>
    <w:rsid w:val="00151D40"/>
    <w:rsid w:val="00151FFD"/>
    <w:rsid w:val="001527F2"/>
    <w:rsid w:val="00152CCC"/>
    <w:rsid w:val="00152ED9"/>
    <w:rsid w:val="00153B16"/>
    <w:rsid w:val="00153C7F"/>
    <w:rsid w:val="00153D6C"/>
    <w:rsid w:val="001541F0"/>
    <w:rsid w:val="00154621"/>
    <w:rsid w:val="001547D1"/>
    <w:rsid w:val="001548EB"/>
    <w:rsid w:val="00154B62"/>
    <w:rsid w:val="00154D8A"/>
    <w:rsid w:val="00154F1A"/>
    <w:rsid w:val="00154F39"/>
    <w:rsid w:val="00155078"/>
    <w:rsid w:val="0015576F"/>
    <w:rsid w:val="00155A09"/>
    <w:rsid w:val="00155C76"/>
    <w:rsid w:val="00155CDE"/>
    <w:rsid w:val="00155DEA"/>
    <w:rsid w:val="0015672D"/>
    <w:rsid w:val="00156B88"/>
    <w:rsid w:val="00156F4E"/>
    <w:rsid w:val="00157339"/>
    <w:rsid w:val="001573BD"/>
    <w:rsid w:val="001573E7"/>
    <w:rsid w:val="00157434"/>
    <w:rsid w:val="001577B1"/>
    <w:rsid w:val="0016088F"/>
    <w:rsid w:val="00160AD7"/>
    <w:rsid w:val="001618F3"/>
    <w:rsid w:val="001619C2"/>
    <w:rsid w:val="00161F56"/>
    <w:rsid w:val="0016218E"/>
    <w:rsid w:val="00162237"/>
    <w:rsid w:val="0016282B"/>
    <w:rsid w:val="001630BA"/>
    <w:rsid w:val="00163154"/>
    <w:rsid w:val="0016351E"/>
    <w:rsid w:val="0016385D"/>
    <w:rsid w:val="00163863"/>
    <w:rsid w:val="001639BA"/>
    <w:rsid w:val="00163A43"/>
    <w:rsid w:val="0016401D"/>
    <w:rsid w:val="00164CF3"/>
    <w:rsid w:val="00164D53"/>
    <w:rsid w:val="00164E77"/>
    <w:rsid w:val="00164F65"/>
    <w:rsid w:val="00165267"/>
    <w:rsid w:val="0016530A"/>
    <w:rsid w:val="0016540E"/>
    <w:rsid w:val="001658FE"/>
    <w:rsid w:val="00165949"/>
    <w:rsid w:val="00165B68"/>
    <w:rsid w:val="00165B72"/>
    <w:rsid w:val="001660B4"/>
    <w:rsid w:val="001664D0"/>
    <w:rsid w:val="00166574"/>
    <w:rsid w:val="00166CF6"/>
    <w:rsid w:val="001672E1"/>
    <w:rsid w:val="001673E7"/>
    <w:rsid w:val="0016770F"/>
    <w:rsid w:val="00167989"/>
    <w:rsid w:val="00170352"/>
    <w:rsid w:val="0017066C"/>
    <w:rsid w:val="00170E0C"/>
    <w:rsid w:val="001712A4"/>
    <w:rsid w:val="0017170F"/>
    <w:rsid w:val="0017179B"/>
    <w:rsid w:val="001717E6"/>
    <w:rsid w:val="0017183E"/>
    <w:rsid w:val="00171C09"/>
    <w:rsid w:val="001720EF"/>
    <w:rsid w:val="00172630"/>
    <w:rsid w:val="001728A8"/>
    <w:rsid w:val="00172A70"/>
    <w:rsid w:val="00172D4A"/>
    <w:rsid w:val="00173200"/>
    <w:rsid w:val="00173713"/>
    <w:rsid w:val="00173CC5"/>
    <w:rsid w:val="00173DA0"/>
    <w:rsid w:val="00173E55"/>
    <w:rsid w:val="00173E5A"/>
    <w:rsid w:val="00173ED4"/>
    <w:rsid w:val="00173F1A"/>
    <w:rsid w:val="00173FC9"/>
    <w:rsid w:val="0017455A"/>
    <w:rsid w:val="001748FF"/>
    <w:rsid w:val="0017562D"/>
    <w:rsid w:val="00175B69"/>
    <w:rsid w:val="00175E19"/>
    <w:rsid w:val="0017605A"/>
    <w:rsid w:val="001762E1"/>
    <w:rsid w:val="0017630D"/>
    <w:rsid w:val="0017639C"/>
    <w:rsid w:val="00176409"/>
    <w:rsid w:val="00176DB5"/>
    <w:rsid w:val="00176DFA"/>
    <w:rsid w:val="00176EA1"/>
    <w:rsid w:val="00176FAD"/>
    <w:rsid w:val="00176FB7"/>
    <w:rsid w:val="00177186"/>
    <w:rsid w:val="00177264"/>
    <w:rsid w:val="001775F4"/>
    <w:rsid w:val="00177952"/>
    <w:rsid w:val="00177DE4"/>
    <w:rsid w:val="0018020D"/>
    <w:rsid w:val="00180860"/>
    <w:rsid w:val="00180DC6"/>
    <w:rsid w:val="00180E34"/>
    <w:rsid w:val="0018105D"/>
    <w:rsid w:val="001816C9"/>
    <w:rsid w:val="00181C4A"/>
    <w:rsid w:val="00181CB3"/>
    <w:rsid w:val="0018220B"/>
    <w:rsid w:val="0018251F"/>
    <w:rsid w:val="00182C86"/>
    <w:rsid w:val="00182DF9"/>
    <w:rsid w:val="0018304C"/>
    <w:rsid w:val="001835E0"/>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846"/>
    <w:rsid w:val="00185AEF"/>
    <w:rsid w:val="00185D4D"/>
    <w:rsid w:val="00185E0D"/>
    <w:rsid w:val="00185E7B"/>
    <w:rsid w:val="00185F11"/>
    <w:rsid w:val="00186018"/>
    <w:rsid w:val="001861F2"/>
    <w:rsid w:val="0018652F"/>
    <w:rsid w:val="00186A08"/>
    <w:rsid w:val="00186B86"/>
    <w:rsid w:val="00186C84"/>
    <w:rsid w:val="00186FD9"/>
    <w:rsid w:val="00187025"/>
    <w:rsid w:val="001871D8"/>
    <w:rsid w:val="001872DA"/>
    <w:rsid w:val="00187345"/>
    <w:rsid w:val="00187D60"/>
    <w:rsid w:val="00190188"/>
    <w:rsid w:val="001916FA"/>
    <w:rsid w:val="00191E06"/>
    <w:rsid w:val="00192370"/>
    <w:rsid w:val="00192396"/>
    <w:rsid w:val="0019280A"/>
    <w:rsid w:val="001929E9"/>
    <w:rsid w:val="00192A7E"/>
    <w:rsid w:val="0019315D"/>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C23"/>
    <w:rsid w:val="00196EBD"/>
    <w:rsid w:val="00197238"/>
    <w:rsid w:val="00197284"/>
    <w:rsid w:val="001973F0"/>
    <w:rsid w:val="00197738"/>
    <w:rsid w:val="0019785C"/>
    <w:rsid w:val="00197CA6"/>
    <w:rsid w:val="00197D84"/>
    <w:rsid w:val="00197E74"/>
    <w:rsid w:val="00197FB9"/>
    <w:rsid w:val="001A0059"/>
    <w:rsid w:val="001A01E0"/>
    <w:rsid w:val="001A0438"/>
    <w:rsid w:val="001A0520"/>
    <w:rsid w:val="001A0EDC"/>
    <w:rsid w:val="001A0F8D"/>
    <w:rsid w:val="001A138E"/>
    <w:rsid w:val="001A15F0"/>
    <w:rsid w:val="001A1B39"/>
    <w:rsid w:val="001A1B64"/>
    <w:rsid w:val="001A242F"/>
    <w:rsid w:val="001A250A"/>
    <w:rsid w:val="001A25FB"/>
    <w:rsid w:val="001A266D"/>
    <w:rsid w:val="001A2779"/>
    <w:rsid w:val="001A278D"/>
    <w:rsid w:val="001A2B24"/>
    <w:rsid w:val="001A32DD"/>
    <w:rsid w:val="001A38B1"/>
    <w:rsid w:val="001A3C1A"/>
    <w:rsid w:val="001A3C23"/>
    <w:rsid w:val="001A3E43"/>
    <w:rsid w:val="001A44DF"/>
    <w:rsid w:val="001A46E2"/>
    <w:rsid w:val="001A484F"/>
    <w:rsid w:val="001A48F6"/>
    <w:rsid w:val="001A4C1B"/>
    <w:rsid w:val="001A4CAB"/>
    <w:rsid w:val="001A4F32"/>
    <w:rsid w:val="001A4FB8"/>
    <w:rsid w:val="001A5006"/>
    <w:rsid w:val="001A579E"/>
    <w:rsid w:val="001A5AA4"/>
    <w:rsid w:val="001A5B6B"/>
    <w:rsid w:val="001A5E31"/>
    <w:rsid w:val="001A5F48"/>
    <w:rsid w:val="001A60B1"/>
    <w:rsid w:val="001A61C1"/>
    <w:rsid w:val="001A6308"/>
    <w:rsid w:val="001A66C6"/>
    <w:rsid w:val="001A6BA0"/>
    <w:rsid w:val="001A71B3"/>
    <w:rsid w:val="001A74F9"/>
    <w:rsid w:val="001A7882"/>
    <w:rsid w:val="001A7912"/>
    <w:rsid w:val="001A7A6F"/>
    <w:rsid w:val="001A7F01"/>
    <w:rsid w:val="001B03E6"/>
    <w:rsid w:val="001B0484"/>
    <w:rsid w:val="001B0526"/>
    <w:rsid w:val="001B0B22"/>
    <w:rsid w:val="001B0FD8"/>
    <w:rsid w:val="001B1337"/>
    <w:rsid w:val="001B1D40"/>
    <w:rsid w:val="001B1E2A"/>
    <w:rsid w:val="001B1E51"/>
    <w:rsid w:val="001B1E76"/>
    <w:rsid w:val="001B2625"/>
    <w:rsid w:val="001B2743"/>
    <w:rsid w:val="001B2810"/>
    <w:rsid w:val="001B2CEA"/>
    <w:rsid w:val="001B2D77"/>
    <w:rsid w:val="001B2E60"/>
    <w:rsid w:val="001B369F"/>
    <w:rsid w:val="001B41C4"/>
    <w:rsid w:val="001B421F"/>
    <w:rsid w:val="001B44DD"/>
    <w:rsid w:val="001B46A1"/>
    <w:rsid w:val="001B49F9"/>
    <w:rsid w:val="001B4B52"/>
    <w:rsid w:val="001B4B88"/>
    <w:rsid w:val="001B4DE4"/>
    <w:rsid w:val="001B4E7A"/>
    <w:rsid w:val="001B50E5"/>
    <w:rsid w:val="001B54FB"/>
    <w:rsid w:val="001B5605"/>
    <w:rsid w:val="001B563A"/>
    <w:rsid w:val="001B58ED"/>
    <w:rsid w:val="001B5B18"/>
    <w:rsid w:val="001B5BCA"/>
    <w:rsid w:val="001B5BEF"/>
    <w:rsid w:val="001B60E4"/>
    <w:rsid w:val="001B6123"/>
    <w:rsid w:val="001B65FA"/>
    <w:rsid w:val="001B67AE"/>
    <w:rsid w:val="001B6B27"/>
    <w:rsid w:val="001B6B58"/>
    <w:rsid w:val="001B6CC9"/>
    <w:rsid w:val="001B6E75"/>
    <w:rsid w:val="001B6FCE"/>
    <w:rsid w:val="001B735A"/>
    <w:rsid w:val="001B7480"/>
    <w:rsid w:val="001B7757"/>
    <w:rsid w:val="001B7ACA"/>
    <w:rsid w:val="001B7EC0"/>
    <w:rsid w:val="001B7EED"/>
    <w:rsid w:val="001B7F60"/>
    <w:rsid w:val="001C0050"/>
    <w:rsid w:val="001C0160"/>
    <w:rsid w:val="001C07B9"/>
    <w:rsid w:val="001C08F0"/>
    <w:rsid w:val="001C0A78"/>
    <w:rsid w:val="001C0D0F"/>
    <w:rsid w:val="001C11B8"/>
    <w:rsid w:val="001C12B1"/>
    <w:rsid w:val="001C1500"/>
    <w:rsid w:val="001C16E9"/>
    <w:rsid w:val="001C1D03"/>
    <w:rsid w:val="001C2122"/>
    <w:rsid w:val="001C2797"/>
    <w:rsid w:val="001C2922"/>
    <w:rsid w:val="001C2CB1"/>
    <w:rsid w:val="001C2E77"/>
    <w:rsid w:val="001C2EEC"/>
    <w:rsid w:val="001C40EF"/>
    <w:rsid w:val="001C42BE"/>
    <w:rsid w:val="001C4E15"/>
    <w:rsid w:val="001C5168"/>
    <w:rsid w:val="001C56D6"/>
    <w:rsid w:val="001C56D7"/>
    <w:rsid w:val="001C5820"/>
    <w:rsid w:val="001C59E9"/>
    <w:rsid w:val="001C5CA3"/>
    <w:rsid w:val="001C6353"/>
    <w:rsid w:val="001C6501"/>
    <w:rsid w:val="001C654E"/>
    <w:rsid w:val="001C6703"/>
    <w:rsid w:val="001C6B6A"/>
    <w:rsid w:val="001C6C66"/>
    <w:rsid w:val="001C6C9A"/>
    <w:rsid w:val="001C6CD8"/>
    <w:rsid w:val="001C6CFD"/>
    <w:rsid w:val="001C7477"/>
    <w:rsid w:val="001C755F"/>
    <w:rsid w:val="001C75D5"/>
    <w:rsid w:val="001C7AFC"/>
    <w:rsid w:val="001C7B91"/>
    <w:rsid w:val="001C7BA9"/>
    <w:rsid w:val="001C7C27"/>
    <w:rsid w:val="001C7F67"/>
    <w:rsid w:val="001D0183"/>
    <w:rsid w:val="001D01E1"/>
    <w:rsid w:val="001D0274"/>
    <w:rsid w:val="001D083D"/>
    <w:rsid w:val="001D0A91"/>
    <w:rsid w:val="001D0A99"/>
    <w:rsid w:val="001D1006"/>
    <w:rsid w:val="001D1638"/>
    <w:rsid w:val="001D1B03"/>
    <w:rsid w:val="001D2017"/>
    <w:rsid w:val="001D2332"/>
    <w:rsid w:val="001D25F6"/>
    <w:rsid w:val="001D285A"/>
    <w:rsid w:val="001D2B32"/>
    <w:rsid w:val="001D3263"/>
    <w:rsid w:val="001D3A5B"/>
    <w:rsid w:val="001D4062"/>
    <w:rsid w:val="001D5073"/>
    <w:rsid w:val="001D54CF"/>
    <w:rsid w:val="001D5523"/>
    <w:rsid w:val="001D5702"/>
    <w:rsid w:val="001D6023"/>
    <w:rsid w:val="001D6297"/>
    <w:rsid w:val="001D6673"/>
    <w:rsid w:val="001D6D8C"/>
    <w:rsid w:val="001D727D"/>
    <w:rsid w:val="001D72AC"/>
    <w:rsid w:val="001D7662"/>
    <w:rsid w:val="001D7A6F"/>
    <w:rsid w:val="001E00F7"/>
    <w:rsid w:val="001E0132"/>
    <w:rsid w:val="001E04B1"/>
    <w:rsid w:val="001E05FD"/>
    <w:rsid w:val="001E0695"/>
    <w:rsid w:val="001E06A8"/>
    <w:rsid w:val="001E0ABB"/>
    <w:rsid w:val="001E0E64"/>
    <w:rsid w:val="001E1222"/>
    <w:rsid w:val="001E1270"/>
    <w:rsid w:val="001E1458"/>
    <w:rsid w:val="001E183D"/>
    <w:rsid w:val="001E1905"/>
    <w:rsid w:val="001E1C32"/>
    <w:rsid w:val="001E1D3A"/>
    <w:rsid w:val="001E1E6B"/>
    <w:rsid w:val="001E1E80"/>
    <w:rsid w:val="001E1F89"/>
    <w:rsid w:val="001E2024"/>
    <w:rsid w:val="001E2365"/>
    <w:rsid w:val="001E23E8"/>
    <w:rsid w:val="001E2D61"/>
    <w:rsid w:val="001E35F4"/>
    <w:rsid w:val="001E37C4"/>
    <w:rsid w:val="001E3943"/>
    <w:rsid w:val="001E3A56"/>
    <w:rsid w:val="001E3C7A"/>
    <w:rsid w:val="001E3D4F"/>
    <w:rsid w:val="001E3EFD"/>
    <w:rsid w:val="001E401A"/>
    <w:rsid w:val="001E4151"/>
    <w:rsid w:val="001E48B2"/>
    <w:rsid w:val="001E4D71"/>
    <w:rsid w:val="001E5163"/>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40A4"/>
    <w:rsid w:val="001F428A"/>
    <w:rsid w:val="001F497F"/>
    <w:rsid w:val="001F49DA"/>
    <w:rsid w:val="001F4C50"/>
    <w:rsid w:val="001F4CBD"/>
    <w:rsid w:val="001F4CBE"/>
    <w:rsid w:val="001F4CCF"/>
    <w:rsid w:val="001F4DE0"/>
    <w:rsid w:val="001F50DF"/>
    <w:rsid w:val="001F57EF"/>
    <w:rsid w:val="001F5A0F"/>
    <w:rsid w:val="001F5B1B"/>
    <w:rsid w:val="001F5BB3"/>
    <w:rsid w:val="001F68B3"/>
    <w:rsid w:val="001F6B92"/>
    <w:rsid w:val="001F6C56"/>
    <w:rsid w:val="001F77C8"/>
    <w:rsid w:val="001F7805"/>
    <w:rsid w:val="001F783A"/>
    <w:rsid w:val="001F7923"/>
    <w:rsid w:val="001F7A23"/>
    <w:rsid w:val="001F7AFF"/>
    <w:rsid w:val="001F7F8E"/>
    <w:rsid w:val="00200105"/>
    <w:rsid w:val="002001E7"/>
    <w:rsid w:val="0020044D"/>
    <w:rsid w:val="002005D7"/>
    <w:rsid w:val="002005F1"/>
    <w:rsid w:val="0020083B"/>
    <w:rsid w:val="0020090A"/>
    <w:rsid w:val="00200912"/>
    <w:rsid w:val="00201157"/>
    <w:rsid w:val="0020121C"/>
    <w:rsid w:val="00201AA1"/>
    <w:rsid w:val="00201D19"/>
    <w:rsid w:val="00201ED1"/>
    <w:rsid w:val="0020236F"/>
    <w:rsid w:val="002024AB"/>
    <w:rsid w:val="0020301D"/>
    <w:rsid w:val="0020325B"/>
    <w:rsid w:val="00203771"/>
    <w:rsid w:val="00203FF6"/>
    <w:rsid w:val="0020408C"/>
    <w:rsid w:val="00204364"/>
    <w:rsid w:val="00204C3B"/>
    <w:rsid w:val="00204D28"/>
    <w:rsid w:val="00204E2A"/>
    <w:rsid w:val="00204E66"/>
    <w:rsid w:val="00204FBD"/>
    <w:rsid w:val="00205479"/>
    <w:rsid w:val="00205495"/>
    <w:rsid w:val="00205A57"/>
    <w:rsid w:val="00205C19"/>
    <w:rsid w:val="00206301"/>
    <w:rsid w:val="0020646D"/>
    <w:rsid w:val="002067CB"/>
    <w:rsid w:val="002068A7"/>
    <w:rsid w:val="00206948"/>
    <w:rsid w:val="00206B6C"/>
    <w:rsid w:val="00207106"/>
    <w:rsid w:val="00207181"/>
    <w:rsid w:val="002071BF"/>
    <w:rsid w:val="00207339"/>
    <w:rsid w:val="0020779D"/>
    <w:rsid w:val="00207A2E"/>
    <w:rsid w:val="00207BD4"/>
    <w:rsid w:val="00207CC2"/>
    <w:rsid w:val="00207CE7"/>
    <w:rsid w:val="00207E1A"/>
    <w:rsid w:val="00207EE0"/>
    <w:rsid w:val="0021013B"/>
    <w:rsid w:val="00210178"/>
    <w:rsid w:val="0021056C"/>
    <w:rsid w:val="00210AC4"/>
    <w:rsid w:val="002112D3"/>
    <w:rsid w:val="002113FA"/>
    <w:rsid w:val="00211B67"/>
    <w:rsid w:val="00211E8E"/>
    <w:rsid w:val="00211F83"/>
    <w:rsid w:val="00212368"/>
    <w:rsid w:val="00212C60"/>
    <w:rsid w:val="00212C8A"/>
    <w:rsid w:val="00213476"/>
    <w:rsid w:val="00213AE3"/>
    <w:rsid w:val="00213CB1"/>
    <w:rsid w:val="00213E0C"/>
    <w:rsid w:val="00213F15"/>
    <w:rsid w:val="002143EA"/>
    <w:rsid w:val="00214EFE"/>
    <w:rsid w:val="002157AE"/>
    <w:rsid w:val="0021580E"/>
    <w:rsid w:val="002158FC"/>
    <w:rsid w:val="00215B82"/>
    <w:rsid w:val="00215FCB"/>
    <w:rsid w:val="00216535"/>
    <w:rsid w:val="0021653B"/>
    <w:rsid w:val="00216619"/>
    <w:rsid w:val="00216C26"/>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2602"/>
    <w:rsid w:val="002227AA"/>
    <w:rsid w:val="002237C4"/>
    <w:rsid w:val="002237D8"/>
    <w:rsid w:val="002238D8"/>
    <w:rsid w:val="00223D72"/>
    <w:rsid w:val="00223FEA"/>
    <w:rsid w:val="0022446B"/>
    <w:rsid w:val="00224701"/>
    <w:rsid w:val="00224705"/>
    <w:rsid w:val="00224C24"/>
    <w:rsid w:val="00224F01"/>
    <w:rsid w:val="00225558"/>
    <w:rsid w:val="002256F2"/>
    <w:rsid w:val="00225A66"/>
    <w:rsid w:val="00225AD5"/>
    <w:rsid w:val="0022606E"/>
    <w:rsid w:val="002263F0"/>
    <w:rsid w:val="00226554"/>
    <w:rsid w:val="002266CB"/>
    <w:rsid w:val="00226A0B"/>
    <w:rsid w:val="00226D99"/>
    <w:rsid w:val="0022730D"/>
    <w:rsid w:val="0022753E"/>
    <w:rsid w:val="002279F0"/>
    <w:rsid w:val="00227F68"/>
    <w:rsid w:val="00230047"/>
    <w:rsid w:val="00230118"/>
    <w:rsid w:val="00230349"/>
    <w:rsid w:val="00230354"/>
    <w:rsid w:val="00230453"/>
    <w:rsid w:val="00230723"/>
    <w:rsid w:val="00230DB1"/>
    <w:rsid w:val="0023128D"/>
    <w:rsid w:val="00231740"/>
    <w:rsid w:val="002317CD"/>
    <w:rsid w:val="00231871"/>
    <w:rsid w:val="002318B9"/>
    <w:rsid w:val="00231BFC"/>
    <w:rsid w:val="002323C7"/>
    <w:rsid w:val="002323E2"/>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3E0"/>
    <w:rsid w:val="0023652F"/>
    <w:rsid w:val="002366CD"/>
    <w:rsid w:val="00236A5A"/>
    <w:rsid w:val="00236BBD"/>
    <w:rsid w:val="00236C8B"/>
    <w:rsid w:val="00236DCB"/>
    <w:rsid w:val="00236F93"/>
    <w:rsid w:val="00237136"/>
    <w:rsid w:val="002376F4"/>
    <w:rsid w:val="002377C2"/>
    <w:rsid w:val="00237A0B"/>
    <w:rsid w:val="00237E2A"/>
    <w:rsid w:val="00240134"/>
    <w:rsid w:val="0024047E"/>
    <w:rsid w:val="00240C19"/>
    <w:rsid w:val="0024137F"/>
    <w:rsid w:val="0024138E"/>
    <w:rsid w:val="002419A9"/>
    <w:rsid w:val="00241A98"/>
    <w:rsid w:val="00241DC2"/>
    <w:rsid w:val="00242183"/>
    <w:rsid w:val="00242582"/>
    <w:rsid w:val="00242E93"/>
    <w:rsid w:val="002430C8"/>
    <w:rsid w:val="0024322C"/>
    <w:rsid w:val="00243745"/>
    <w:rsid w:val="00243CCD"/>
    <w:rsid w:val="00243D00"/>
    <w:rsid w:val="0024425D"/>
    <w:rsid w:val="00244294"/>
    <w:rsid w:val="00244F83"/>
    <w:rsid w:val="002452FB"/>
    <w:rsid w:val="002453E2"/>
    <w:rsid w:val="00245B15"/>
    <w:rsid w:val="00245D4E"/>
    <w:rsid w:val="00245E2C"/>
    <w:rsid w:val="00245F8A"/>
    <w:rsid w:val="00245FD5"/>
    <w:rsid w:val="00246003"/>
    <w:rsid w:val="0024657D"/>
    <w:rsid w:val="00246981"/>
    <w:rsid w:val="00247167"/>
    <w:rsid w:val="00247B28"/>
    <w:rsid w:val="00247B74"/>
    <w:rsid w:val="00247DA5"/>
    <w:rsid w:val="0025078E"/>
    <w:rsid w:val="0025087F"/>
    <w:rsid w:val="0025126C"/>
    <w:rsid w:val="002516FF"/>
    <w:rsid w:val="002518BE"/>
    <w:rsid w:val="00251E01"/>
    <w:rsid w:val="00251F28"/>
    <w:rsid w:val="002520AD"/>
    <w:rsid w:val="00252295"/>
    <w:rsid w:val="002526A2"/>
    <w:rsid w:val="0025290D"/>
    <w:rsid w:val="00252CD3"/>
    <w:rsid w:val="00252CEB"/>
    <w:rsid w:val="00252F1A"/>
    <w:rsid w:val="0025328A"/>
    <w:rsid w:val="0025353D"/>
    <w:rsid w:val="002535CA"/>
    <w:rsid w:val="00253E46"/>
    <w:rsid w:val="00253EF2"/>
    <w:rsid w:val="002543B5"/>
    <w:rsid w:val="00254506"/>
    <w:rsid w:val="002551FB"/>
    <w:rsid w:val="0025568F"/>
    <w:rsid w:val="002556B0"/>
    <w:rsid w:val="002556E7"/>
    <w:rsid w:val="00255858"/>
    <w:rsid w:val="002558F9"/>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7C4"/>
    <w:rsid w:val="00257E95"/>
    <w:rsid w:val="00257EA0"/>
    <w:rsid w:val="0026009A"/>
    <w:rsid w:val="00260103"/>
    <w:rsid w:val="002602CD"/>
    <w:rsid w:val="00260448"/>
    <w:rsid w:val="00260695"/>
    <w:rsid w:val="002611CD"/>
    <w:rsid w:val="00261339"/>
    <w:rsid w:val="00261A27"/>
    <w:rsid w:val="00261A85"/>
    <w:rsid w:val="00261B42"/>
    <w:rsid w:val="00261D4F"/>
    <w:rsid w:val="00261DCA"/>
    <w:rsid w:val="00262419"/>
    <w:rsid w:val="0026290B"/>
    <w:rsid w:val="00262D95"/>
    <w:rsid w:val="00262DF6"/>
    <w:rsid w:val="00262EE5"/>
    <w:rsid w:val="002633B3"/>
    <w:rsid w:val="00263419"/>
    <w:rsid w:val="0026372D"/>
    <w:rsid w:val="0026377C"/>
    <w:rsid w:val="00263797"/>
    <w:rsid w:val="002639A0"/>
    <w:rsid w:val="00264128"/>
    <w:rsid w:val="00264232"/>
    <w:rsid w:val="002644C8"/>
    <w:rsid w:val="002647D9"/>
    <w:rsid w:val="00264CD4"/>
    <w:rsid w:val="002652D2"/>
    <w:rsid w:val="002657A6"/>
    <w:rsid w:val="00265EA7"/>
    <w:rsid w:val="0026606B"/>
    <w:rsid w:val="002660B7"/>
    <w:rsid w:val="002665D2"/>
    <w:rsid w:val="002670BC"/>
    <w:rsid w:val="00267238"/>
    <w:rsid w:val="00267331"/>
    <w:rsid w:val="002673FF"/>
    <w:rsid w:val="0026746D"/>
    <w:rsid w:val="00270310"/>
    <w:rsid w:val="0027044A"/>
    <w:rsid w:val="002704F1"/>
    <w:rsid w:val="00270E35"/>
    <w:rsid w:val="0027148D"/>
    <w:rsid w:val="002718A9"/>
    <w:rsid w:val="00271D5D"/>
    <w:rsid w:val="00272227"/>
    <w:rsid w:val="0027291B"/>
    <w:rsid w:val="00273519"/>
    <w:rsid w:val="00273559"/>
    <w:rsid w:val="00273A94"/>
    <w:rsid w:val="00273B89"/>
    <w:rsid w:val="00273BB1"/>
    <w:rsid w:val="00274109"/>
    <w:rsid w:val="0027476D"/>
    <w:rsid w:val="002747B5"/>
    <w:rsid w:val="00274D19"/>
    <w:rsid w:val="00275065"/>
    <w:rsid w:val="002750EC"/>
    <w:rsid w:val="002752C1"/>
    <w:rsid w:val="0027546D"/>
    <w:rsid w:val="00275474"/>
    <w:rsid w:val="00275BD5"/>
    <w:rsid w:val="00275BD7"/>
    <w:rsid w:val="00275BF0"/>
    <w:rsid w:val="00275DCF"/>
    <w:rsid w:val="00275F99"/>
    <w:rsid w:val="0027622F"/>
    <w:rsid w:val="00276535"/>
    <w:rsid w:val="002773FE"/>
    <w:rsid w:val="002775EE"/>
    <w:rsid w:val="00280432"/>
    <w:rsid w:val="00280812"/>
    <w:rsid w:val="0028086E"/>
    <w:rsid w:val="0028087A"/>
    <w:rsid w:val="00280FEC"/>
    <w:rsid w:val="00281362"/>
    <w:rsid w:val="0028138C"/>
    <w:rsid w:val="00281499"/>
    <w:rsid w:val="002814BC"/>
    <w:rsid w:val="00281BF4"/>
    <w:rsid w:val="00281CD6"/>
    <w:rsid w:val="002820AA"/>
    <w:rsid w:val="002820FF"/>
    <w:rsid w:val="0028225F"/>
    <w:rsid w:val="00282371"/>
    <w:rsid w:val="0028279D"/>
    <w:rsid w:val="00282B99"/>
    <w:rsid w:val="00282FCF"/>
    <w:rsid w:val="00283069"/>
    <w:rsid w:val="002830A1"/>
    <w:rsid w:val="00283745"/>
    <w:rsid w:val="00283BE6"/>
    <w:rsid w:val="00283CAA"/>
    <w:rsid w:val="00283CF0"/>
    <w:rsid w:val="0028437B"/>
    <w:rsid w:val="0028470E"/>
    <w:rsid w:val="00284D35"/>
    <w:rsid w:val="0028512F"/>
    <w:rsid w:val="00285DFF"/>
    <w:rsid w:val="00285F24"/>
    <w:rsid w:val="0028603B"/>
    <w:rsid w:val="00286332"/>
    <w:rsid w:val="00286345"/>
    <w:rsid w:val="002863B1"/>
    <w:rsid w:val="00286771"/>
    <w:rsid w:val="00286A9C"/>
    <w:rsid w:val="00286D3C"/>
    <w:rsid w:val="00286D4F"/>
    <w:rsid w:val="0028719A"/>
    <w:rsid w:val="002876CE"/>
    <w:rsid w:val="00287807"/>
    <w:rsid w:val="0028783C"/>
    <w:rsid w:val="0028797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BF"/>
    <w:rsid w:val="002925CA"/>
    <w:rsid w:val="00293869"/>
    <w:rsid w:val="00293CC7"/>
    <w:rsid w:val="00294366"/>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340"/>
    <w:rsid w:val="002A0432"/>
    <w:rsid w:val="002A0684"/>
    <w:rsid w:val="002A07B8"/>
    <w:rsid w:val="002A0AC4"/>
    <w:rsid w:val="002A0AD7"/>
    <w:rsid w:val="002A0CCB"/>
    <w:rsid w:val="002A0FBF"/>
    <w:rsid w:val="002A17AB"/>
    <w:rsid w:val="002A190E"/>
    <w:rsid w:val="002A1A3D"/>
    <w:rsid w:val="002A1DE8"/>
    <w:rsid w:val="002A2253"/>
    <w:rsid w:val="002A234A"/>
    <w:rsid w:val="002A2373"/>
    <w:rsid w:val="002A2A32"/>
    <w:rsid w:val="002A2ABD"/>
    <w:rsid w:val="002A2B77"/>
    <w:rsid w:val="002A2D65"/>
    <w:rsid w:val="002A3030"/>
    <w:rsid w:val="002A30E6"/>
    <w:rsid w:val="002A336B"/>
    <w:rsid w:val="002A3554"/>
    <w:rsid w:val="002A364E"/>
    <w:rsid w:val="002A364F"/>
    <w:rsid w:val="002A373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59B7"/>
    <w:rsid w:val="002A6000"/>
    <w:rsid w:val="002A66CC"/>
    <w:rsid w:val="002A6DAC"/>
    <w:rsid w:val="002A711D"/>
    <w:rsid w:val="002A791F"/>
    <w:rsid w:val="002A7A48"/>
    <w:rsid w:val="002A7C8A"/>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6D9"/>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1AC"/>
    <w:rsid w:val="002C01BA"/>
    <w:rsid w:val="002C027A"/>
    <w:rsid w:val="002C054F"/>
    <w:rsid w:val="002C07CF"/>
    <w:rsid w:val="002C089B"/>
    <w:rsid w:val="002C0C15"/>
    <w:rsid w:val="002C0F1E"/>
    <w:rsid w:val="002C1124"/>
    <w:rsid w:val="002C1401"/>
    <w:rsid w:val="002C1735"/>
    <w:rsid w:val="002C1AAF"/>
    <w:rsid w:val="002C1C68"/>
    <w:rsid w:val="002C1D27"/>
    <w:rsid w:val="002C23D4"/>
    <w:rsid w:val="002C2617"/>
    <w:rsid w:val="002C2BB1"/>
    <w:rsid w:val="002C2D43"/>
    <w:rsid w:val="002C2DB6"/>
    <w:rsid w:val="002C2E32"/>
    <w:rsid w:val="002C3032"/>
    <w:rsid w:val="002C335A"/>
    <w:rsid w:val="002C35CA"/>
    <w:rsid w:val="002C38F2"/>
    <w:rsid w:val="002C3A3A"/>
    <w:rsid w:val="002C3A3B"/>
    <w:rsid w:val="002C3C12"/>
    <w:rsid w:val="002C47A1"/>
    <w:rsid w:val="002C4ACE"/>
    <w:rsid w:val="002C4B0E"/>
    <w:rsid w:val="002C4F3C"/>
    <w:rsid w:val="002C52E6"/>
    <w:rsid w:val="002C5486"/>
    <w:rsid w:val="002C54A2"/>
    <w:rsid w:val="002C56DC"/>
    <w:rsid w:val="002C5948"/>
    <w:rsid w:val="002C596D"/>
    <w:rsid w:val="002C5E32"/>
    <w:rsid w:val="002C608F"/>
    <w:rsid w:val="002C6508"/>
    <w:rsid w:val="002C66B6"/>
    <w:rsid w:val="002C6F71"/>
    <w:rsid w:val="002C72D0"/>
    <w:rsid w:val="002C75D6"/>
    <w:rsid w:val="002C7694"/>
    <w:rsid w:val="002C7698"/>
    <w:rsid w:val="002C76BB"/>
    <w:rsid w:val="002C799F"/>
    <w:rsid w:val="002C7A82"/>
    <w:rsid w:val="002C7E7C"/>
    <w:rsid w:val="002D06C5"/>
    <w:rsid w:val="002D0844"/>
    <w:rsid w:val="002D0AF6"/>
    <w:rsid w:val="002D0F4B"/>
    <w:rsid w:val="002D0F7D"/>
    <w:rsid w:val="002D0FCB"/>
    <w:rsid w:val="002D11D9"/>
    <w:rsid w:val="002D1869"/>
    <w:rsid w:val="002D18E3"/>
    <w:rsid w:val="002D247E"/>
    <w:rsid w:val="002D25FC"/>
    <w:rsid w:val="002D2965"/>
    <w:rsid w:val="002D29C4"/>
    <w:rsid w:val="002D2C15"/>
    <w:rsid w:val="002D2C2E"/>
    <w:rsid w:val="002D3088"/>
    <w:rsid w:val="002D3C36"/>
    <w:rsid w:val="002D425C"/>
    <w:rsid w:val="002D4321"/>
    <w:rsid w:val="002D4562"/>
    <w:rsid w:val="002D456A"/>
    <w:rsid w:val="002D46CB"/>
    <w:rsid w:val="002D46DB"/>
    <w:rsid w:val="002D4E09"/>
    <w:rsid w:val="002D4E3F"/>
    <w:rsid w:val="002D5800"/>
    <w:rsid w:val="002D5B1B"/>
    <w:rsid w:val="002D5D25"/>
    <w:rsid w:val="002D5D9B"/>
    <w:rsid w:val="002D608D"/>
    <w:rsid w:val="002D64F0"/>
    <w:rsid w:val="002D69C9"/>
    <w:rsid w:val="002D70B5"/>
    <w:rsid w:val="002D70D7"/>
    <w:rsid w:val="002D71F2"/>
    <w:rsid w:val="002D76AD"/>
    <w:rsid w:val="002D7764"/>
    <w:rsid w:val="002D7783"/>
    <w:rsid w:val="002D79C9"/>
    <w:rsid w:val="002D7A4D"/>
    <w:rsid w:val="002E0020"/>
    <w:rsid w:val="002E02E6"/>
    <w:rsid w:val="002E04E7"/>
    <w:rsid w:val="002E05AC"/>
    <w:rsid w:val="002E1774"/>
    <w:rsid w:val="002E1DAF"/>
    <w:rsid w:val="002E21C9"/>
    <w:rsid w:val="002E22DA"/>
    <w:rsid w:val="002E26D0"/>
    <w:rsid w:val="002E2AA0"/>
    <w:rsid w:val="002E2CEA"/>
    <w:rsid w:val="002E30A8"/>
    <w:rsid w:val="002E310B"/>
    <w:rsid w:val="002E3214"/>
    <w:rsid w:val="002E3962"/>
    <w:rsid w:val="002E3AF4"/>
    <w:rsid w:val="002E3E98"/>
    <w:rsid w:val="002E4094"/>
    <w:rsid w:val="002E4359"/>
    <w:rsid w:val="002E4614"/>
    <w:rsid w:val="002E49B5"/>
    <w:rsid w:val="002E4A23"/>
    <w:rsid w:val="002E4C1C"/>
    <w:rsid w:val="002E4CAA"/>
    <w:rsid w:val="002E4E41"/>
    <w:rsid w:val="002E4FF7"/>
    <w:rsid w:val="002E51A8"/>
    <w:rsid w:val="002E52DC"/>
    <w:rsid w:val="002E544D"/>
    <w:rsid w:val="002E5A2A"/>
    <w:rsid w:val="002E5EDE"/>
    <w:rsid w:val="002E61A8"/>
    <w:rsid w:val="002E6464"/>
    <w:rsid w:val="002E6902"/>
    <w:rsid w:val="002E6B6E"/>
    <w:rsid w:val="002E6BEB"/>
    <w:rsid w:val="002E6C67"/>
    <w:rsid w:val="002E6CA8"/>
    <w:rsid w:val="002E7004"/>
    <w:rsid w:val="002E716C"/>
    <w:rsid w:val="002E7602"/>
    <w:rsid w:val="002E7D4A"/>
    <w:rsid w:val="002F0046"/>
    <w:rsid w:val="002F0361"/>
    <w:rsid w:val="002F03CA"/>
    <w:rsid w:val="002F03D4"/>
    <w:rsid w:val="002F059D"/>
    <w:rsid w:val="002F0990"/>
    <w:rsid w:val="002F0AC8"/>
    <w:rsid w:val="002F0D14"/>
    <w:rsid w:val="002F125E"/>
    <w:rsid w:val="002F1E5A"/>
    <w:rsid w:val="002F215C"/>
    <w:rsid w:val="002F2601"/>
    <w:rsid w:val="002F2977"/>
    <w:rsid w:val="002F2A01"/>
    <w:rsid w:val="002F2BAA"/>
    <w:rsid w:val="002F303D"/>
    <w:rsid w:val="002F3142"/>
    <w:rsid w:val="002F32A1"/>
    <w:rsid w:val="002F32D8"/>
    <w:rsid w:val="002F37F0"/>
    <w:rsid w:val="002F3968"/>
    <w:rsid w:val="002F407F"/>
    <w:rsid w:val="002F4117"/>
    <w:rsid w:val="002F437B"/>
    <w:rsid w:val="002F43B8"/>
    <w:rsid w:val="002F48A0"/>
    <w:rsid w:val="002F49A9"/>
    <w:rsid w:val="002F4F87"/>
    <w:rsid w:val="002F5029"/>
    <w:rsid w:val="002F52AF"/>
    <w:rsid w:val="002F58D0"/>
    <w:rsid w:val="002F59D0"/>
    <w:rsid w:val="002F5C79"/>
    <w:rsid w:val="002F5F93"/>
    <w:rsid w:val="002F648F"/>
    <w:rsid w:val="002F669A"/>
    <w:rsid w:val="002F677D"/>
    <w:rsid w:val="002F693B"/>
    <w:rsid w:val="002F695E"/>
    <w:rsid w:val="002F6BBE"/>
    <w:rsid w:val="002F6EE6"/>
    <w:rsid w:val="002F7182"/>
    <w:rsid w:val="002F735F"/>
    <w:rsid w:val="002F76D5"/>
    <w:rsid w:val="002F7A89"/>
    <w:rsid w:val="002F7B6D"/>
    <w:rsid w:val="0030018A"/>
    <w:rsid w:val="003008DF"/>
    <w:rsid w:val="00300BC9"/>
    <w:rsid w:val="00300E22"/>
    <w:rsid w:val="00300E93"/>
    <w:rsid w:val="00301069"/>
    <w:rsid w:val="003015E1"/>
    <w:rsid w:val="003020EC"/>
    <w:rsid w:val="003027AA"/>
    <w:rsid w:val="00302A03"/>
    <w:rsid w:val="00302A5B"/>
    <w:rsid w:val="00302C62"/>
    <w:rsid w:val="00302E7B"/>
    <w:rsid w:val="003030C4"/>
    <w:rsid w:val="003031AB"/>
    <w:rsid w:val="003031DD"/>
    <w:rsid w:val="00303A19"/>
    <w:rsid w:val="00303C48"/>
    <w:rsid w:val="00303DF6"/>
    <w:rsid w:val="00303FCF"/>
    <w:rsid w:val="0030424F"/>
    <w:rsid w:val="00304518"/>
    <w:rsid w:val="00304732"/>
    <w:rsid w:val="003047AE"/>
    <w:rsid w:val="00304A71"/>
    <w:rsid w:val="00304B88"/>
    <w:rsid w:val="00304E9A"/>
    <w:rsid w:val="00304F72"/>
    <w:rsid w:val="0030560D"/>
    <w:rsid w:val="003056E3"/>
    <w:rsid w:val="0030590B"/>
    <w:rsid w:val="00305C96"/>
    <w:rsid w:val="0030605A"/>
    <w:rsid w:val="00306481"/>
    <w:rsid w:val="0030654C"/>
    <w:rsid w:val="00306716"/>
    <w:rsid w:val="0030679E"/>
    <w:rsid w:val="00306E5C"/>
    <w:rsid w:val="00307058"/>
    <w:rsid w:val="00307112"/>
    <w:rsid w:val="00307471"/>
    <w:rsid w:val="00307A52"/>
    <w:rsid w:val="00307C3F"/>
    <w:rsid w:val="00307E94"/>
    <w:rsid w:val="003108C1"/>
    <w:rsid w:val="0031097D"/>
    <w:rsid w:val="00310B05"/>
    <w:rsid w:val="00310C91"/>
    <w:rsid w:val="00310DCF"/>
    <w:rsid w:val="00311037"/>
    <w:rsid w:val="00311162"/>
    <w:rsid w:val="00311635"/>
    <w:rsid w:val="00311D0E"/>
    <w:rsid w:val="00311D31"/>
    <w:rsid w:val="00311F0F"/>
    <w:rsid w:val="00311F55"/>
    <w:rsid w:val="0031223D"/>
    <w:rsid w:val="003124B1"/>
    <w:rsid w:val="003126F1"/>
    <w:rsid w:val="00312D72"/>
    <w:rsid w:val="00313205"/>
    <w:rsid w:val="00313506"/>
    <w:rsid w:val="0031366E"/>
    <w:rsid w:val="003139BF"/>
    <w:rsid w:val="00313C72"/>
    <w:rsid w:val="00313DDA"/>
    <w:rsid w:val="00313E20"/>
    <w:rsid w:val="0031421B"/>
    <w:rsid w:val="0031447D"/>
    <w:rsid w:val="003147F2"/>
    <w:rsid w:val="0031491C"/>
    <w:rsid w:val="00314B10"/>
    <w:rsid w:val="00314CB2"/>
    <w:rsid w:val="003151DD"/>
    <w:rsid w:val="00315205"/>
    <w:rsid w:val="0031579B"/>
    <w:rsid w:val="00315865"/>
    <w:rsid w:val="003164F0"/>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0FF5"/>
    <w:rsid w:val="0032123A"/>
    <w:rsid w:val="003213F3"/>
    <w:rsid w:val="0032149A"/>
    <w:rsid w:val="003218C6"/>
    <w:rsid w:val="00321B96"/>
    <w:rsid w:val="00321E36"/>
    <w:rsid w:val="00322661"/>
    <w:rsid w:val="0032274E"/>
    <w:rsid w:val="003228D0"/>
    <w:rsid w:val="00322DF7"/>
    <w:rsid w:val="00322F4B"/>
    <w:rsid w:val="0032446B"/>
    <w:rsid w:val="0032476A"/>
    <w:rsid w:val="00324A74"/>
    <w:rsid w:val="00324BC5"/>
    <w:rsid w:val="00324CEF"/>
    <w:rsid w:val="00325337"/>
    <w:rsid w:val="00325351"/>
    <w:rsid w:val="0032578E"/>
    <w:rsid w:val="00325856"/>
    <w:rsid w:val="003258E2"/>
    <w:rsid w:val="003265B5"/>
    <w:rsid w:val="003265CE"/>
    <w:rsid w:val="0032689A"/>
    <w:rsid w:val="00326968"/>
    <w:rsid w:val="00326F11"/>
    <w:rsid w:val="00326F70"/>
    <w:rsid w:val="00326FA7"/>
    <w:rsid w:val="00327322"/>
    <w:rsid w:val="00327C84"/>
    <w:rsid w:val="00327E63"/>
    <w:rsid w:val="0033002A"/>
    <w:rsid w:val="003300D7"/>
    <w:rsid w:val="00330139"/>
    <w:rsid w:val="00330BC1"/>
    <w:rsid w:val="00330E20"/>
    <w:rsid w:val="003314F1"/>
    <w:rsid w:val="00331788"/>
    <w:rsid w:val="00331F51"/>
    <w:rsid w:val="00332092"/>
    <w:rsid w:val="00332463"/>
    <w:rsid w:val="003324FD"/>
    <w:rsid w:val="00332962"/>
    <w:rsid w:val="00332A92"/>
    <w:rsid w:val="0033325B"/>
    <w:rsid w:val="00333816"/>
    <w:rsid w:val="00333920"/>
    <w:rsid w:val="00333C1C"/>
    <w:rsid w:val="00333C32"/>
    <w:rsid w:val="003344A1"/>
    <w:rsid w:val="00334704"/>
    <w:rsid w:val="00334D5F"/>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33E"/>
    <w:rsid w:val="0033739B"/>
    <w:rsid w:val="003373E9"/>
    <w:rsid w:val="00337858"/>
    <w:rsid w:val="0033795D"/>
    <w:rsid w:val="00337A02"/>
    <w:rsid w:val="00337A0E"/>
    <w:rsid w:val="00337D37"/>
    <w:rsid w:val="00337D3A"/>
    <w:rsid w:val="0034013F"/>
    <w:rsid w:val="003407DE"/>
    <w:rsid w:val="00340863"/>
    <w:rsid w:val="003408A1"/>
    <w:rsid w:val="003411BA"/>
    <w:rsid w:val="00341A92"/>
    <w:rsid w:val="00341C54"/>
    <w:rsid w:val="00341CCA"/>
    <w:rsid w:val="00342755"/>
    <w:rsid w:val="003427D7"/>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797"/>
    <w:rsid w:val="00345C49"/>
    <w:rsid w:val="00345F56"/>
    <w:rsid w:val="00346385"/>
    <w:rsid w:val="00346896"/>
    <w:rsid w:val="00346BEA"/>
    <w:rsid w:val="00346C35"/>
    <w:rsid w:val="00347069"/>
    <w:rsid w:val="003470DD"/>
    <w:rsid w:val="0034719C"/>
    <w:rsid w:val="003475E2"/>
    <w:rsid w:val="003479B5"/>
    <w:rsid w:val="00347A06"/>
    <w:rsid w:val="00347B9A"/>
    <w:rsid w:val="00347BCD"/>
    <w:rsid w:val="00347D08"/>
    <w:rsid w:val="00347D56"/>
    <w:rsid w:val="003509B9"/>
    <w:rsid w:val="003509DF"/>
    <w:rsid w:val="00350C88"/>
    <w:rsid w:val="00350E69"/>
    <w:rsid w:val="00351035"/>
    <w:rsid w:val="003515C1"/>
    <w:rsid w:val="00351731"/>
    <w:rsid w:val="003517A1"/>
    <w:rsid w:val="003519D2"/>
    <w:rsid w:val="00351A25"/>
    <w:rsid w:val="003524DF"/>
    <w:rsid w:val="003525C6"/>
    <w:rsid w:val="00352789"/>
    <w:rsid w:val="0035279B"/>
    <w:rsid w:val="00352D18"/>
    <w:rsid w:val="00352E1A"/>
    <w:rsid w:val="00352E4F"/>
    <w:rsid w:val="00352FD8"/>
    <w:rsid w:val="0035309C"/>
    <w:rsid w:val="003534EB"/>
    <w:rsid w:val="003535F5"/>
    <w:rsid w:val="003536FC"/>
    <w:rsid w:val="00353BCF"/>
    <w:rsid w:val="00353FA8"/>
    <w:rsid w:val="00354170"/>
    <w:rsid w:val="0035417B"/>
    <w:rsid w:val="0035432D"/>
    <w:rsid w:val="00354CBE"/>
    <w:rsid w:val="003550DE"/>
    <w:rsid w:val="0035529A"/>
    <w:rsid w:val="00355689"/>
    <w:rsid w:val="00355729"/>
    <w:rsid w:val="0035596E"/>
    <w:rsid w:val="003560EC"/>
    <w:rsid w:val="003561CC"/>
    <w:rsid w:val="00356AD6"/>
    <w:rsid w:val="00356D00"/>
    <w:rsid w:val="00356D71"/>
    <w:rsid w:val="00356D8F"/>
    <w:rsid w:val="00357643"/>
    <w:rsid w:val="003576B7"/>
    <w:rsid w:val="00357987"/>
    <w:rsid w:val="003579B0"/>
    <w:rsid w:val="00357BBD"/>
    <w:rsid w:val="00357C51"/>
    <w:rsid w:val="00357CA2"/>
    <w:rsid w:val="00360210"/>
    <w:rsid w:val="003603DC"/>
    <w:rsid w:val="003603DF"/>
    <w:rsid w:val="003603FC"/>
    <w:rsid w:val="0036046A"/>
    <w:rsid w:val="0036060F"/>
    <w:rsid w:val="003607B8"/>
    <w:rsid w:val="0036086C"/>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84D"/>
    <w:rsid w:val="00363D4A"/>
    <w:rsid w:val="0036439F"/>
    <w:rsid w:val="00364579"/>
    <w:rsid w:val="00364644"/>
    <w:rsid w:val="00364789"/>
    <w:rsid w:val="003647C7"/>
    <w:rsid w:val="00364C89"/>
    <w:rsid w:val="003657C6"/>
    <w:rsid w:val="00365C06"/>
    <w:rsid w:val="0036619C"/>
    <w:rsid w:val="003663F3"/>
    <w:rsid w:val="003664A2"/>
    <w:rsid w:val="0036655A"/>
    <w:rsid w:val="0036663B"/>
    <w:rsid w:val="00366C4B"/>
    <w:rsid w:val="0036713B"/>
    <w:rsid w:val="003673AD"/>
    <w:rsid w:val="0036799B"/>
    <w:rsid w:val="00367C3E"/>
    <w:rsid w:val="00367E83"/>
    <w:rsid w:val="00367FC0"/>
    <w:rsid w:val="00370103"/>
    <w:rsid w:val="003702FC"/>
    <w:rsid w:val="003703FE"/>
    <w:rsid w:val="00370548"/>
    <w:rsid w:val="003706ED"/>
    <w:rsid w:val="003709CC"/>
    <w:rsid w:val="00370CB0"/>
    <w:rsid w:val="00370F00"/>
    <w:rsid w:val="00370FD5"/>
    <w:rsid w:val="00371037"/>
    <w:rsid w:val="00371541"/>
    <w:rsid w:val="003715E0"/>
    <w:rsid w:val="0037163D"/>
    <w:rsid w:val="003719E0"/>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416C"/>
    <w:rsid w:val="003743D1"/>
    <w:rsid w:val="0037452C"/>
    <w:rsid w:val="003745D4"/>
    <w:rsid w:val="0037469A"/>
    <w:rsid w:val="003746A9"/>
    <w:rsid w:val="00374933"/>
    <w:rsid w:val="00374D99"/>
    <w:rsid w:val="00374E24"/>
    <w:rsid w:val="00374EB6"/>
    <w:rsid w:val="003751C2"/>
    <w:rsid w:val="0037522F"/>
    <w:rsid w:val="00375335"/>
    <w:rsid w:val="00375A2B"/>
    <w:rsid w:val="00375BE6"/>
    <w:rsid w:val="00375C13"/>
    <w:rsid w:val="00375EC8"/>
    <w:rsid w:val="0037613C"/>
    <w:rsid w:val="003761B7"/>
    <w:rsid w:val="0037636D"/>
    <w:rsid w:val="00376B5A"/>
    <w:rsid w:val="00376B62"/>
    <w:rsid w:val="003777E8"/>
    <w:rsid w:val="00377FF6"/>
    <w:rsid w:val="00380459"/>
    <w:rsid w:val="00380679"/>
    <w:rsid w:val="00380967"/>
    <w:rsid w:val="003809EC"/>
    <w:rsid w:val="00380A7A"/>
    <w:rsid w:val="00380CF5"/>
    <w:rsid w:val="00381160"/>
    <w:rsid w:val="003813F5"/>
    <w:rsid w:val="003816D2"/>
    <w:rsid w:val="0038180C"/>
    <w:rsid w:val="00381870"/>
    <w:rsid w:val="003818D6"/>
    <w:rsid w:val="00381AA5"/>
    <w:rsid w:val="00381B04"/>
    <w:rsid w:val="00381B61"/>
    <w:rsid w:val="00381FA4"/>
    <w:rsid w:val="00382208"/>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AE7"/>
    <w:rsid w:val="00384C81"/>
    <w:rsid w:val="003850AC"/>
    <w:rsid w:val="00385D68"/>
    <w:rsid w:val="00385DF4"/>
    <w:rsid w:val="0038605C"/>
    <w:rsid w:val="0038627F"/>
    <w:rsid w:val="0038629C"/>
    <w:rsid w:val="0038690F"/>
    <w:rsid w:val="00386C38"/>
    <w:rsid w:val="00386C95"/>
    <w:rsid w:val="00386D07"/>
    <w:rsid w:val="003871ED"/>
    <w:rsid w:val="00387262"/>
    <w:rsid w:val="00387749"/>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87A"/>
    <w:rsid w:val="00392AD3"/>
    <w:rsid w:val="00392B99"/>
    <w:rsid w:val="00392C92"/>
    <w:rsid w:val="00393302"/>
    <w:rsid w:val="00393474"/>
    <w:rsid w:val="003936CD"/>
    <w:rsid w:val="003936EC"/>
    <w:rsid w:val="00393807"/>
    <w:rsid w:val="00393861"/>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C91"/>
    <w:rsid w:val="003A0D6D"/>
    <w:rsid w:val="003A13D7"/>
    <w:rsid w:val="003A1499"/>
    <w:rsid w:val="003A1936"/>
    <w:rsid w:val="003A194F"/>
    <w:rsid w:val="003A2452"/>
    <w:rsid w:val="003A2C1A"/>
    <w:rsid w:val="003A2D43"/>
    <w:rsid w:val="003A3270"/>
    <w:rsid w:val="003A339F"/>
    <w:rsid w:val="003A3ECF"/>
    <w:rsid w:val="003A3F07"/>
    <w:rsid w:val="003A42FB"/>
    <w:rsid w:val="003A4655"/>
    <w:rsid w:val="003A4747"/>
    <w:rsid w:val="003A4C0E"/>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6FB7"/>
    <w:rsid w:val="003A71C8"/>
    <w:rsid w:val="003A7405"/>
    <w:rsid w:val="003A7940"/>
    <w:rsid w:val="003A7A08"/>
    <w:rsid w:val="003A7D73"/>
    <w:rsid w:val="003A7FAF"/>
    <w:rsid w:val="003B022E"/>
    <w:rsid w:val="003B0400"/>
    <w:rsid w:val="003B0573"/>
    <w:rsid w:val="003B09F1"/>
    <w:rsid w:val="003B0ABA"/>
    <w:rsid w:val="003B0C56"/>
    <w:rsid w:val="003B0F93"/>
    <w:rsid w:val="003B12F9"/>
    <w:rsid w:val="003B1343"/>
    <w:rsid w:val="003B1A86"/>
    <w:rsid w:val="003B1F8E"/>
    <w:rsid w:val="003B21B3"/>
    <w:rsid w:val="003B220B"/>
    <w:rsid w:val="003B2260"/>
    <w:rsid w:val="003B2336"/>
    <w:rsid w:val="003B23EB"/>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5F0A"/>
    <w:rsid w:val="003B6637"/>
    <w:rsid w:val="003B6C7D"/>
    <w:rsid w:val="003B6D32"/>
    <w:rsid w:val="003B6DAF"/>
    <w:rsid w:val="003B6FB0"/>
    <w:rsid w:val="003B764A"/>
    <w:rsid w:val="003B799C"/>
    <w:rsid w:val="003B7C18"/>
    <w:rsid w:val="003C0007"/>
    <w:rsid w:val="003C0861"/>
    <w:rsid w:val="003C086B"/>
    <w:rsid w:val="003C0AC2"/>
    <w:rsid w:val="003C0F4B"/>
    <w:rsid w:val="003C13A2"/>
    <w:rsid w:val="003C1694"/>
    <w:rsid w:val="003C17BC"/>
    <w:rsid w:val="003C1AA0"/>
    <w:rsid w:val="003C1FBA"/>
    <w:rsid w:val="003C249C"/>
    <w:rsid w:val="003C28C1"/>
    <w:rsid w:val="003C2B2B"/>
    <w:rsid w:val="003C2B9F"/>
    <w:rsid w:val="003C2D88"/>
    <w:rsid w:val="003C2E64"/>
    <w:rsid w:val="003C2FC5"/>
    <w:rsid w:val="003C33BA"/>
    <w:rsid w:val="003C34D8"/>
    <w:rsid w:val="003C34FA"/>
    <w:rsid w:val="003C37ED"/>
    <w:rsid w:val="003C3CBE"/>
    <w:rsid w:val="003C3F53"/>
    <w:rsid w:val="003C3FC7"/>
    <w:rsid w:val="003C4175"/>
    <w:rsid w:val="003C41E2"/>
    <w:rsid w:val="003C4521"/>
    <w:rsid w:val="003C4B92"/>
    <w:rsid w:val="003C4D14"/>
    <w:rsid w:val="003C4EB7"/>
    <w:rsid w:val="003C512A"/>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4E1"/>
    <w:rsid w:val="003D09BA"/>
    <w:rsid w:val="003D0C33"/>
    <w:rsid w:val="003D0CD7"/>
    <w:rsid w:val="003D0FF2"/>
    <w:rsid w:val="003D1021"/>
    <w:rsid w:val="003D133D"/>
    <w:rsid w:val="003D1690"/>
    <w:rsid w:val="003D19C9"/>
    <w:rsid w:val="003D19EA"/>
    <w:rsid w:val="003D1CD9"/>
    <w:rsid w:val="003D1D84"/>
    <w:rsid w:val="003D1DD6"/>
    <w:rsid w:val="003D2785"/>
    <w:rsid w:val="003D2C06"/>
    <w:rsid w:val="003D32A0"/>
    <w:rsid w:val="003D3349"/>
    <w:rsid w:val="003D352C"/>
    <w:rsid w:val="003D3ED8"/>
    <w:rsid w:val="003D438F"/>
    <w:rsid w:val="003D43F1"/>
    <w:rsid w:val="003D4526"/>
    <w:rsid w:val="003D4B2F"/>
    <w:rsid w:val="003D4BEC"/>
    <w:rsid w:val="003D5484"/>
    <w:rsid w:val="003D564E"/>
    <w:rsid w:val="003D57E0"/>
    <w:rsid w:val="003D5DA5"/>
    <w:rsid w:val="003D60B6"/>
    <w:rsid w:val="003D61C6"/>
    <w:rsid w:val="003D62D5"/>
    <w:rsid w:val="003D631F"/>
    <w:rsid w:val="003D6355"/>
    <w:rsid w:val="003D6683"/>
    <w:rsid w:val="003D6938"/>
    <w:rsid w:val="003D6970"/>
    <w:rsid w:val="003D6B8D"/>
    <w:rsid w:val="003D6F38"/>
    <w:rsid w:val="003D6F3C"/>
    <w:rsid w:val="003D6F3F"/>
    <w:rsid w:val="003D701E"/>
    <w:rsid w:val="003D7178"/>
    <w:rsid w:val="003D76FF"/>
    <w:rsid w:val="003D787C"/>
    <w:rsid w:val="003D7895"/>
    <w:rsid w:val="003D7C41"/>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1A1"/>
    <w:rsid w:val="003E3453"/>
    <w:rsid w:val="003E373F"/>
    <w:rsid w:val="003E3AC9"/>
    <w:rsid w:val="003E3E4C"/>
    <w:rsid w:val="003E4389"/>
    <w:rsid w:val="003E4599"/>
    <w:rsid w:val="003E45A5"/>
    <w:rsid w:val="003E47FF"/>
    <w:rsid w:val="003E49DB"/>
    <w:rsid w:val="003E4F56"/>
    <w:rsid w:val="003E55A4"/>
    <w:rsid w:val="003E5CAA"/>
    <w:rsid w:val="003E5F41"/>
    <w:rsid w:val="003E5F45"/>
    <w:rsid w:val="003E6033"/>
    <w:rsid w:val="003E62A8"/>
    <w:rsid w:val="003E6521"/>
    <w:rsid w:val="003E6728"/>
    <w:rsid w:val="003E7416"/>
    <w:rsid w:val="003E7522"/>
    <w:rsid w:val="003E75F5"/>
    <w:rsid w:val="003E7FC2"/>
    <w:rsid w:val="003F026D"/>
    <w:rsid w:val="003F05F2"/>
    <w:rsid w:val="003F08C1"/>
    <w:rsid w:val="003F0BE3"/>
    <w:rsid w:val="003F0CF5"/>
    <w:rsid w:val="003F0D0B"/>
    <w:rsid w:val="003F0EDD"/>
    <w:rsid w:val="003F1280"/>
    <w:rsid w:val="003F1627"/>
    <w:rsid w:val="003F172F"/>
    <w:rsid w:val="003F17C8"/>
    <w:rsid w:val="003F17CF"/>
    <w:rsid w:val="003F18A1"/>
    <w:rsid w:val="003F18DF"/>
    <w:rsid w:val="003F1A25"/>
    <w:rsid w:val="003F1BE9"/>
    <w:rsid w:val="003F23FF"/>
    <w:rsid w:val="003F297A"/>
    <w:rsid w:val="003F30BC"/>
    <w:rsid w:val="003F3703"/>
    <w:rsid w:val="003F3D26"/>
    <w:rsid w:val="003F3DAB"/>
    <w:rsid w:val="003F3F86"/>
    <w:rsid w:val="003F40C6"/>
    <w:rsid w:val="003F43C4"/>
    <w:rsid w:val="003F45F1"/>
    <w:rsid w:val="003F4761"/>
    <w:rsid w:val="003F4785"/>
    <w:rsid w:val="003F4834"/>
    <w:rsid w:val="003F4E39"/>
    <w:rsid w:val="003F508A"/>
    <w:rsid w:val="003F52D4"/>
    <w:rsid w:val="003F537A"/>
    <w:rsid w:val="003F53A8"/>
    <w:rsid w:val="003F58DC"/>
    <w:rsid w:val="003F5D25"/>
    <w:rsid w:val="003F5F03"/>
    <w:rsid w:val="003F60C1"/>
    <w:rsid w:val="003F67C8"/>
    <w:rsid w:val="003F690C"/>
    <w:rsid w:val="003F6B00"/>
    <w:rsid w:val="003F6D27"/>
    <w:rsid w:val="003F6E82"/>
    <w:rsid w:val="003F6EDA"/>
    <w:rsid w:val="003F707A"/>
    <w:rsid w:val="003F7421"/>
    <w:rsid w:val="003F7605"/>
    <w:rsid w:val="003F7AB4"/>
    <w:rsid w:val="003F7D10"/>
    <w:rsid w:val="003F7F06"/>
    <w:rsid w:val="004001F8"/>
    <w:rsid w:val="00400336"/>
    <w:rsid w:val="004003B4"/>
    <w:rsid w:val="004005C0"/>
    <w:rsid w:val="00400683"/>
    <w:rsid w:val="00400841"/>
    <w:rsid w:val="00400BD9"/>
    <w:rsid w:val="00400BFD"/>
    <w:rsid w:val="0040114F"/>
    <w:rsid w:val="004013D1"/>
    <w:rsid w:val="0040145A"/>
    <w:rsid w:val="00401732"/>
    <w:rsid w:val="004019DF"/>
    <w:rsid w:val="00401CA7"/>
    <w:rsid w:val="00401E50"/>
    <w:rsid w:val="00402111"/>
    <w:rsid w:val="00402237"/>
    <w:rsid w:val="00402504"/>
    <w:rsid w:val="0040339F"/>
    <w:rsid w:val="0040391C"/>
    <w:rsid w:val="00403DC5"/>
    <w:rsid w:val="00403FE5"/>
    <w:rsid w:val="0040451D"/>
    <w:rsid w:val="00404A4F"/>
    <w:rsid w:val="00404B1B"/>
    <w:rsid w:val="00404DA4"/>
    <w:rsid w:val="004051EE"/>
    <w:rsid w:val="0040574A"/>
    <w:rsid w:val="00405E0A"/>
    <w:rsid w:val="00405FF5"/>
    <w:rsid w:val="0040627A"/>
    <w:rsid w:val="004062D4"/>
    <w:rsid w:val="0040636C"/>
    <w:rsid w:val="004066D8"/>
    <w:rsid w:val="00406756"/>
    <w:rsid w:val="00406F57"/>
    <w:rsid w:val="00407558"/>
    <w:rsid w:val="004076D2"/>
    <w:rsid w:val="004077D4"/>
    <w:rsid w:val="0040788E"/>
    <w:rsid w:val="004078C2"/>
    <w:rsid w:val="0040794E"/>
    <w:rsid w:val="00410159"/>
    <w:rsid w:val="004101A1"/>
    <w:rsid w:val="004102CE"/>
    <w:rsid w:val="0041077B"/>
    <w:rsid w:val="0041084D"/>
    <w:rsid w:val="00410B07"/>
    <w:rsid w:val="00410B39"/>
    <w:rsid w:val="004110DF"/>
    <w:rsid w:val="004116ED"/>
    <w:rsid w:val="00411E0C"/>
    <w:rsid w:val="00412493"/>
    <w:rsid w:val="004125AA"/>
    <w:rsid w:val="0041272A"/>
    <w:rsid w:val="00412748"/>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7034"/>
    <w:rsid w:val="004172FC"/>
    <w:rsid w:val="00417326"/>
    <w:rsid w:val="00417344"/>
    <w:rsid w:val="004173D1"/>
    <w:rsid w:val="0041754F"/>
    <w:rsid w:val="00417593"/>
    <w:rsid w:val="004175C2"/>
    <w:rsid w:val="00417639"/>
    <w:rsid w:val="00417732"/>
    <w:rsid w:val="00417B1B"/>
    <w:rsid w:val="00417B9A"/>
    <w:rsid w:val="004204D6"/>
    <w:rsid w:val="004205D4"/>
    <w:rsid w:val="004206C7"/>
    <w:rsid w:val="00420904"/>
    <w:rsid w:val="00420F90"/>
    <w:rsid w:val="004212E0"/>
    <w:rsid w:val="004215A2"/>
    <w:rsid w:val="00421BA7"/>
    <w:rsid w:val="00421BB2"/>
    <w:rsid w:val="00421DBA"/>
    <w:rsid w:val="004221D3"/>
    <w:rsid w:val="0042278F"/>
    <w:rsid w:val="004227A0"/>
    <w:rsid w:val="00422C39"/>
    <w:rsid w:val="00422F4B"/>
    <w:rsid w:val="004235F5"/>
    <w:rsid w:val="0042368C"/>
    <w:rsid w:val="0042395B"/>
    <w:rsid w:val="00423AF6"/>
    <w:rsid w:val="00423C65"/>
    <w:rsid w:val="00423D76"/>
    <w:rsid w:val="00424191"/>
    <w:rsid w:val="004243DD"/>
    <w:rsid w:val="00424721"/>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01D"/>
    <w:rsid w:val="004302A7"/>
    <w:rsid w:val="004304AE"/>
    <w:rsid w:val="0043087A"/>
    <w:rsid w:val="00430BBD"/>
    <w:rsid w:val="00430D5F"/>
    <w:rsid w:val="00430F58"/>
    <w:rsid w:val="0043124A"/>
    <w:rsid w:val="00431470"/>
    <w:rsid w:val="0043164D"/>
    <w:rsid w:val="00431708"/>
    <w:rsid w:val="004317C8"/>
    <w:rsid w:val="0043195E"/>
    <w:rsid w:val="00431B06"/>
    <w:rsid w:val="00431D64"/>
    <w:rsid w:val="0043233C"/>
    <w:rsid w:val="00432511"/>
    <w:rsid w:val="0043276B"/>
    <w:rsid w:val="004328DE"/>
    <w:rsid w:val="0043319C"/>
    <w:rsid w:val="004331A3"/>
    <w:rsid w:val="00433B49"/>
    <w:rsid w:val="00434434"/>
    <w:rsid w:val="004345A8"/>
    <w:rsid w:val="00434EE3"/>
    <w:rsid w:val="0043581A"/>
    <w:rsid w:val="00435946"/>
    <w:rsid w:val="00435DB9"/>
    <w:rsid w:val="00436167"/>
    <w:rsid w:val="004363DE"/>
    <w:rsid w:val="00436D01"/>
    <w:rsid w:val="00436EA8"/>
    <w:rsid w:val="00436FE3"/>
    <w:rsid w:val="00437709"/>
    <w:rsid w:val="004377F1"/>
    <w:rsid w:val="00437832"/>
    <w:rsid w:val="0043798B"/>
    <w:rsid w:val="00437A24"/>
    <w:rsid w:val="00437B59"/>
    <w:rsid w:val="00437DF8"/>
    <w:rsid w:val="004405B7"/>
    <w:rsid w:val="0044072A"/>
    <w:rsid w:val="004407B4"/>
    <w:rsid w:val="00440887"/>
    <w:rsid w:val="00440947"/>
    <w:rsid w:val="004411BB"/>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650A"/>
    <w:rsid w:val="00446762"/>
    <w:rsid w:val="004467D0"/>
    <w:rsid w:val="0044682C"/>
    <w:rsid w:val="00446B7E"/>
    <w:rsid w:val="00446B88"/>
    <w:rsid w:val="00446F2B"/>
    <w:rsid w:val="00446FB6"/>
    <w:rsid w:val="00447111"/>
    <w:rsid w:val="00447B0E"/>
    <w:rsid w:val="00447C7E"/>
    <w:rsid w:val="004500D9"/>
    <w:rsid w:val="00450108"/>
    <w:rsid w:val="00450456"/>
    <w:rsid w:val="0045052E"/>
    <w:rsid w:val="00450D95"/>
    <w:rsid w:val="0045185A"/>
    <w:rsid w:val="00451BDC"/>
    <w:rsid w:val="00451E54"/>
    <w:rsid w:val="00451F85"/>
    <w:rsid w:val="00452132"/>
    <w:rsid w:val="0045217D"/>
    <w:rsid w:val="004526DD"/>
    <w:rsid w:val="0045290C"/>
    <w:rsid w:val="00452B15"/>
    <w:rsid w:val="00452EB8"/>
    <w:rsid w:val="00453BB3"/>
    <w:rsid w:val="00453CFE"/>
    <w:rsid w:val="00454208"/>
    <w:rsid w:val="004545B1"/>
    <w:rsid w:val="004546E9"/>
    <w:rsid w:val="00454EC3"/>
    <w:rsid w:val="00455091"/>
    <w:rsid w:val="004550A3"/>
    <w:rsid w:val="00455188"/>
    <w:rsid w:val="004551F5"/>
    <w:rsid w:val="00455265"/>
    <w:rsid w:val="00455798"/>
    <w:rsid w:val="00455ACC"/>
    <w:rsid w:val="00455C96"/>
    <w:rsid w:val="004560E9"/>
    <w:rsid w:val="0045635B"/>
    <w:rsid w:val="004565EC"/>
    <w:rsid w:val="004568C3"/>
    <w:rsid w:val="00456DA3"/>
    <w:rsid w:val="00456F12"/>
    <w:rsid w:val="00456F4D"/>
    <w:rsid w:val="00456F64"/>
    <w:rsid w:val="00457343"/>
    <w:rsid w:val="00457D0A"/>
    <w:rsid w:val="00457D78"/>
    <w:rsid w:val="00457F85"/>
    <w:rsid w:val="004600D0"/>
    <w:rsid w:val="0046032E"/>
    <w:rsid w:val="004606BF"/>
    <w:rsid w:val="00460957"/>
    <w:rsid w:val="00460A33"/>
    <w:rsid w:val="00460BFB"/>
    <w:rsid w:val="004610DA"/>
    <w:rsid w:val="00461363"/>
    <w:rsid w:val="004615F9"/>
    <w:rsid w:val="00461896"/>
    <w:rsid w:val="00461ACC"/>
    <w:rsid w:val="00461C24"/>
    <w:rsid w:val="00461C69"/>
    <w:rsid w:val="00461D58"/>
    <w:rsid w:val="0046217A"/>
    <w:rsid w:val="00462A4A"/>
    <w:rsid w:val="00462F12"/>
    <w:rsid w:val="00463370"/>
    <w:rsid w:val="00463645"/>
    <w:rsid w:val="0046397A"/>
    <w:rsid w:val="004639A9"/>
    <w:rsid w:val="00463EB0"/>
    <w:rsid w:val="00464101"/>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45A"/>
    <w:rsid w:val="004664FB"/>
    <w:rsid w:val="0046659C"/>
    <w:rsid w:val="004666BF"/>
    <w:rsid w:val="00466731"/>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21"/>
    <w:rsid w:val="00471EFA"/>
    <w:rsid w:val="00472147"/>
    <w:rsid w:val="0047243D"/>
    <w:rsid w:val="004727B1"/>
    <w:rsid w:val="00472D79"/>
    <w:rsid w:val="00472D8A"/>
    <w:rsid w:val="004735CC"/>
    <w:rsid w:val="00473AAC"/>
    <w:rsid w:val="00473C14"/>
    <w:rsid w:val="004740C7"/>
    <w:rsid w:val="00474447"/>
    <w:rsid w:val="0047494F"/>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7122"/>
    <w:rsid w:val="0047787E"/>
    <w:rsid w:val="00477993"/>
    <w:rsid w:val="00477B81"/>
    <w:rsid w:val="00480288"/>
    <w:rsid w:val="004802D7"/>
    <w:rsid w:val="0048045E"/>
    <w:rsid w:val="00480491"/>
    <w:rsid w:val="00480697"/>
    <w:rsid w:val="00480B03"/>
    <w:rsid w:val="00480B9F"/>
    <w:rsid w:val="00480C2C"/>
    <w:rsid w:val="00480CCE"/>
    <w:rsid w:val="00480D6D"/>
    <w:rsid w:val="00481298"/>
    <w:rsid w:val="004817BD"/>
    <w:rsid w:val="00481F7C"/>
    <w:rsid w:val="0048222D"/>
    <w:rsid w:val="004822C4"/>
    <w:rsid w:val="004826F8"/>
    <w:rsid w:val="004827EE"/>
    <w:rsid w:val="00482865"/>
    <w:rsid w:val="00482F7F"/>
    <w:rsid w:val="00482FF2"/>
    <w:rsid w:val="00483187"/>
    <w:rsid w:val="0048323E"/>
    <w:rsid w:val="00483347"/>
    <w:rsid w:val="00483A66"/>
    <w:rsid w:val="0048424A"/>
    <w:rsid w:val="0048439F"/>
    <w:rsid w:val="00484470"/>
    <w:rsid w:val="00485112"/>
    <w:rsid w:val="004853D5"/>
    <w:rsid w:val="00485448"/>
    <w:rsid w:val="00485449"/>
    <w:rsid w:val="0048562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6BA"/>
    <w:rsid w:val="0049388D"/>
    <w:rsid w:val="00493891"/>
    <w:rsid w:val="00493E79"/>
    <w:rsid w:val="00493EDA"/>
    <w:rsid w:val="00494121"/>
    <w:rsid w:val="00494201"/>
    <w:rsid w:val="004944C6"/>
    <w:rsid w:val="0049483F"/>
    <w:rsid w:val="004950C8"/>
    <w:rsid w:val="00495129"/>
    <w:rsid w:val="00495687"/>
    <w:rsid w:val="00495A6B"/>
    <w:rsid w:val="00495FEA"/>
    <w:rsid w:val="00496130"/>
    <w:rsid w:val="004961B4"/>
    <w:rsid w:val="0049642E"/>
    <w:rsid w:val="00496591"/>
    <w:rsid w:val="00496F3B"/>
    <w:rsid w:val="00497235"/>
    <w:rsid w:val="00497663"/>
    <w:rsid w:val="0049775B"/>
    <w:rsid w:val="004979B8"/>
    <w:rsid w:val="004A00F6"/>
    <w:rsid w:val="004A0179"/>
    <w:rsid w:val="004A063C"/>
    <w:rsid w:val="004A0AE9"/>
    <w:rsid w:val="004A0F4E"/>
    <w:rsid w:val="004A108F"/>
    <w:rsid w:val="004A1B30"/>
    <w:rsid w:val="004A2129"/>
    <w:rsid w:val="004A255F"/>
    <w:rsid w:val="004A262F"/>
    <w:rsid w:val="004A2932"/>
    <w:rsid w:val="004A2C1F"/>
    <w:rsid w:val="004A3160"/>
    <w:rsid w:val="004A31CF"/>
    <w:rsid w:val="004A39CE"/>
    <w:rsid w:val="004A3F99"/>
    <w:rsid w:val="004A41EE"/>
    <w:rsid w:val="004A4367"/>
    <w:rsid w:val="004A4B93"/>
    <w:rsid w:val="004A4C72"/>
    <w:rsid w:val="004A4C75"/>
    <w:rsid w:val="004A52BB"/>
    <w:rsid w:val="004A56E3"/>
    <w:rsid w:val="004A5C67"/>
    <w:rsid w:val="004A644B"/>
    <w:rsid w:val="004A6473"/>
    <w:rsid w:val="004A6585"/>
    <w:rsid w:val="004A67B0"/>
    <w:rsid w:val="004A7E8D"/>
    <w:rsid w:val="004B002E"/>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009"/>
    <w:rsid w:val="004B431F"/>
    <w:rsid w:val="004B461A"/>
    <w:rsid w:val="004B46A4"/>
    <w:rsid w:val="004B47ED"/>
    <w:rsid w:val="004B4A19"/>
    <w:rsid w:val="004B4BDC"/>
    <w:rsid w:val="004B4F0E"/>
    <w:rsid w:val="004B512F"/>
    <w:rsid w:val="004B5205"/>
    <w:rsid w:val="004B52EA"/>
    <w:rsid w:val="004B53FD"/>
    <w:rsid w:val="004B559E"/>
    <w:rsid w:val="004B5B32"/>
    <w:rsid w:val="004B5DF9"/>
    <w:rsid w:val="004B5E6D"/>
    <w:rsid w:val="004B64DB"/>
    <w:rsid w:val="004B677E"/>
    <w:rsid w:val="004B68D5"/>
    <w:rsid w:val="004B6C4F"/>
    <w:rsid w:val="004B6EE6"/>
    <w:rsid w:val="004B72F1"/>
    <w:rsid w:val="004B7591"/>
    <w:rsid w:val="004B792E"/>
    <w:rsid w:val="004B7D89"/>
    <w:rsid w:val="004C007C"/>
    <w:rsid w:val="004C02F2"/>
    <w:rsid w:val="004C0819"/>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308"/>
    <w:rsid w:val="004C6E52"/>
    <w:rsid w:val="004C770F"/>
    <w:rsid w:val="004C78DA"/>
    <w:rsid w:val="004C796C"/>
    <w:rsid w:val="004C7B9D"/>
    <w:rsid w:val="004C7C06"/>
    <w:rsid w:val="004D00D1"/>
    <w:rsid w:val="004D011F"/>
    <w:rsid w:val="004D05E6"/>
    <w:rsid w:val="004D091E"/>
    <w:rsid w:val="004D0B15"/>
    <w:rsid w:val="004D0E1D"/>
    <w:rsid w:val="004D0FA5"/>
    <w:rsid w:val="004D10CA"/>
    <w:rsid w:val="004D1268"/>
    <w:rsid w:val="004D16DF"/>
    <w:rsid w:val="004D1707"/>
    <w:rsid w:val="004D1745"/>
    <w:rsid w:val="004D1ECE"/>
    <w:rsid w:val="004D2F31"/>
    <w:rsid w:val="004D311E"/>
    <w:rsid w:val="004D313C"/>
    <w:rsid w:val="004D3326"/>
    <w:rsid w:val="004D33EB"/>
    <w:rsid w:val="004D3562"/>
    <w:rsid w:val="004D39A3"/>
    <w:rsid w:val="004D39D4"/>
    <w:rsid w:val="004D4422"/>
    <w:rsid w:val="004D45B6"/>
    <w:rsid w:val="004D4827"/>
    <w:rsid w:val="004D508C"/>
    <w:rsid w:val="004D5496"/>
    <w:rsid w:val="004D5648"/>
    <w:rsid w:val="004D5C02"/>
    <w:rsid w:val="004D5D3D"/>
    <w:rsid w:val="004D5DC3"/>
    <w:rsid w:val="004D5E50"/>
    <w:rsid w:val="004D5E7A"/>
    <w:rsid w:val="004D6324"/>
    <w:rsid w:val="004D6877"/>
    <w:rsid w:val="004D6950"/>
    <w:rsid w:val="004D69CB"/>
    <w:rsid w:val="004D69CF"/>
    <w:rsid w:val="004D69D2"/>
    <w:rsid w:val="004D7753"/>
    <w:rsid w:val="004D7CDA"/>
    <w:rsid w:val="004D7D38"/>
    <w:rsid w:val="004D7EE6"/>
    <w:rsid w:val="004E0012"/>
    <w:rsid w:val="004E06EA"/>
    <w:rsid w:val="004E0913"/>
    <w:rsid w:val="004E0A02"/>
    <w:rsid w:val="004E0A88"/>
    <w:rsid w:val="004E0B44"/>
    <w:rsid w:val="004E109D"/>
    <w:rsid w:val="004E11DA"/>
    <w:rsid w:val="004E15F9"/>
    <w:rsid w:val="004E18D2"/>
    <w:rsid w:val="004E19A2"/>
    <w:rsid w:val="004E19C3"/>
    <w:rsid w:val="004E1A4A"/>
    <w:rsid w:val="004E1CE4"/>
    <w:rsid w:val="004E1DF1"/>
    <w:rsid w:val="004E1FC8"/>
    <w:rsid w:val="004E2089"/>
    <w:rsid w:val="004E2328"/>
    <w:rsid w:val="004E2361"/>
    <w:rsid w:val="004E2BAB"/>
    <w:rsid w:val="004E2BE4"/>
    <w:rsid w:val="004E2E21"/>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A9F"/>
    <w:rsid w:val="004E7D35"/>
    <w:rsid w:val="004E7E4B"/>
    <w:rsid w:val="004E7EFB"/>
    <w:rsid w:val="004E7F7A"/>
    <w:rsid w:val="004F00CC"/>
    <w:rsid w:val="004F018B"/>
    <w:rsid w:val="004F026C"/>
    <w:rsid w:val="004F035F"/>
    <w:rsid w:val="004F0853"/>
    <w:rsid w:val="004F0B29"/>
    <w:rsid w:val="004F0EBA"/>
    <w:rsid w:val="004F1E78"/>
    <w:rsid w:val="004F1F38"/>
    <w:rsid w:val="004F2626"/>
    <w:rsid w:val="004F283B"/>
    <w:rsid w:val="004F2C24"/>
    <w:rsid w:val="004F3134"/>
    <w:rsid w:val="004F3725"/>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500192"/>
    <w:rsid w:val="005003C1"/>
    <w:rsid w:val="00500601"/>
    <w:rsid w:val="00500856"/>
    <w:rsid w:val="00500A19"/>
    <w:rsid w:val="00500AA9"/>
    <w:rsid w:val="00500BD6"/>
    <w:rsid w:val="005013EE"/>
    <w:rsid w:val="00501538"/>
    <w:rsid w:val="0050155F"/>
    <w:rsid w:val="005015BE"/>
    <w:rsid w:val="00501933"/>
    <w:rsid w:val="00501CED"/>
    <w:rsid w:val="00501DF8"/>
    <w:rsid w:val="00502018"/>
    <w:rsid w:val="00502A2A"/>
    <w:rsid w:val="00502C49"/>
    <w:rsid w:val="00502FEB"/>
    <w:rsid w:val="0050306F"/>
    <w:rsid w:val="0050330B"/>
    <w:rsid w:val="00503346"/>
    <w:rsid w:val="00503859"/>
    <w:rsid w:val="005041B3"/>
    <w:rsid w:val="00504209"/>
    <w:rsid w:val="005044BA"/>
    <w:rsid w:val="00504855"/>
    <w:rsid w:val="00504DC7"/>
    <w:rsid w:val="00504E78"/>
    <w:rsid w:val="00504FFB"/>
    <w:rsid w:val="00504FFF"/>
    <w:rsid w:val="0050516D"/>
    <w:rsid w:val="0050550F"/>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57B"/>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895"/>
    <w:rsid w:val="00512E99"/>
    <w:rsid w:val="00512F68"/>
    <w:rsid w:val="00512FC0"/>
    <w:rsid w:val="00513331"/>
    <w:rsid w:val="0051380E"/>
    <w:rsid w:val="005139F0"/>
    <w:rsid w:val="00513A40"/>
    <w:rsid w:val="00513ACD"/>
    <w:rsid w:val="005142DF"/>
    <w:rsid w:val="00514BFE"/>
    <w:rsid w:val="00514D9A"/>
    <w:rsid w:val="005150E1"/>
    <w:rsid w:val="00515545"/>
    <w:rsid w:val="0051600D"/>
    <w:rsid w:val="005162B3"/>
    <w:rsid w:val="005166B5"/>
    <w:rsid w:val="005167BA"/>
    <w:rsid w:val="005169E5"/>
    <w:rsid w:val="00516C3D"/>
    <w:rsid w:val="00516C84"/>
    <w:rsid w:val="00517604"/>
    <w:rsid w:val="00517690"/>
    <w:rsid w:val="0051785A"/>
    <w:rsid w:val="00517B94"/>
    <w:rsid w:val="00517DED"/>
    <w:rsid w:val="005202B3"/>
    <w:rsid w:val="0052039F"/>
    <w:rsid w:val="005203E9"/>
    <w:rsid w:val="005203EF"/>
    <w:rsid w:val="00520716"/>
    <w:rsid w:val="00520761"/>
    <w:rsid w:val="0052080B"/>
    <w:rsid w:val="00520878"/>
    <w:rsid w:val="005208AA"/>
    <w:rsid w:val="00520A85"/>
    <w:rsid w:val="00520CC9"/>
    <w:rsid w:val="00520D25"/>
    <w:rsid w:val="00520F69"/>
    <w:rsid w:val="00521174"/>
    <w:rsid w:val="0052126D"/>
    <w:rsid w:val="0052128E"/>
    <w:rsid w:val="00521825"/>
    <w:rsid w:val="00521A21"/>
    <w:rsid w:val="00521A22"/>
    <w:rsid w:val="00521BDB"/>
    <w:rsid w:val="0052219D"/>
    <w:rsid w:val="00522530"/>
    <w:rsid w:val="005227CA"/>
    <w:rsid w:val="00522CAF"/>
    <w:rsid w:val="00522D06"/>
    <w:rsid w:val="00523038"/>
    <w:rsid w:val="005233BC"/>
    <w:rsid w:val="00523795"/>
    <w:rsid w:val="0052379B"/>
    <w:rsid w:val="005237A7"/>
    <w:rsid w:val="00523934"/>
    <w:rsid w:val="00523994"/>
    <w:rsid w:val="00523F1D"/>
    <w:rsid w:val="005240D3"/>
    <w:rsid w:val="00524794"/>
    <w:rsid w:val="0052494B"/>
    <w:rsid w:val="00524DC9"/>
    <w:rsid w:val="00525451"/>
    <w:rsid w:val="005254F4"/>
    <w:rsid w:val="00525943"/>
    <w:rsid w:val="00525D73"/>
    <w:rsid w:val="00525F11"/>
    <w:rsid w:val="0052604B"/>
    <w:rsid w:val="0052651D"/>
    <w:rsid w:val="00526636"/>
    <w:rsid w:val="00526812"/>
    <w:rsid w:val="0052689F"/>
    <w:rsid w:val="005268DF"/>
    <w:rsid w:val="00526A66"/>
    <w:rsid w:val="00526C7D"/>
    <w:rsid w:val="00526F74"/>
    <w:rsid w:val="005270EE"/>
    <w:rsid w:val="005272D9"/>
    <w:rsid w:val="00527535"/>
    <w:rsid w:val="005277A3"/>
    <w:rsid w:val="00527C62"/>
    <w:rsid w:val="0053032D"/>
    <w:rsid w:val="00530397"/>
    <w:rsid w:val="005309B9"/>
    <w:rsid w:val="005311BF"/>
    <w:rsid w:val="00531574"/>
    <w:rsid w:val="00531C2C"/>
    <w:rsid w:val="00531C6E"/>
    <w:rsid w:val="005320B2"/>
    <w:rsid w:val="005322D7"/>
    <w:rsid w:val="005323BB"/>
    <w:rsid w:val="005323F2"/>
    <w:rsid w:val="00532B01"/>
    <w:rsid w:val="00532BCE"/>
    <w:rsid w:val="00532F1A"/>
    <w:rsid w:val="00532F92"/>
    <w:rsid w:val="0053303C"/>
    <w:rsid w:val="0053308C"/>
    <w:rsid w:val="005330CD"/>
    <w:rsid w:val="005349C4"/>
    <w:rsid w:val="00534A89"/>
    <w:rsid w:val="00534FC1"/>
    <w:rsid w:val="005350F7"/>
    <w:rsid w:val="005352E6"/>
    <w:rsid w:val="00535599"/>
    <w:rsid w:val="00535924"/>
    <w:rsid w:val="00536060"/>
    <w:rsid w:val="005360D2"/>
    <w:rsid w:val="005362B5"/>
    <w:rsid w:val="0053637E"/>
    <w:rsid w:val="0053654E"/>
    <w:rsid w:val="0053665D"/>
    <w:rsid w:val="00536697"/>
    <w:rsid w:val="005367CD"/>
    <w:rsid w:val="00536CD5"/>
    <w:rsid w:val="00536D64"/>
    <w:rsid w:val="00537036"/>
    <w:rsid w:val="005373F0"/>
    <w:rsid w:val="00537402"/>
    <w:rsid w:val="00537952"/>
    <w:rsid w:val="00537B68"/>
    <w:rsid w:val="00537BC6"/>
    <w:rsid w:val="00537D2C"/>
    <w:rsid w:val="00537D41"/>
    <w:rsid w:val="005402E0"/>
    <w:rsid w:val="00540388"/>
    <w:rsid w:val="005406C4"/>
    <w:rsid w:val="00540940"/>
    <w:rsid w:val="00540D0C"/>
    <w:rsid w:val="00540D30"/>
    <w:rsid w:val="00540DEF"/>
    <w:rsid w:val="00540EFE"/>
    <w:rsid w:val="0054104C"/>
    <w:rsid w:val="005412DB"/>
    <w:rsid w:val="005414BD"/>
    <w:rsid w:val="005416AA"/>
    <w:rsid w:val="005419A4"/>
    <w:rsid w:val="00541D35"/>
    <w:rsid w:val="00542E15"/>
    <w:rsid w:val="00543377"/>
    <w:rsid w:val="005433AF"/>
    <w:rsid w:val="005436D4"/>
    <w:rsid w:val="00543E03"/>
    <w:rsid w:val="00543F30"/>
    <w:rsid w:val="005441FB"/>
    <w:rsid w:val="00544A6A"/>
    <w:rsid w:val="00544FD9"/>
    <w:rsid w:val="005456EC"/>
    <w:rsid w:val="00545903"/>
    <w:rsid w:val="00545C8F"/>
    <w:rsid w:val="00545CAC"/>
    <w:rsid w:val="00545ECF"/>
    <w:rsid w:val="00545F79"/>
    <w:rsid w:val="005462AE"/>
    <w:rsid w:val="005464FF"/>
    <w:rsid w:val="005468D3"/>
    <w:rsid w:val="00546AC9"/>
    <w:rsid w:val="00547457"/>
    <w:rsid w:val="005474A6"/>
    <w:rsid w:val="005474E2"/>
    <w:rsid w:val="00547A07"/>
    <w:rsid w:val="00547DA7"/>
    <w:rsid w:val="00550305"/>
    <w:rsid w:val="00550483"/>
    <w:rsid w:val="00550906"/>
    <w:rsid w:val="00552112"/>
    <w:rsid w:val="00552DEE"/>
    <w:rsid w:val="00553278"/>
    <w:rsid w:val="00553593"/>
    <w:rsid w:val="0055369D"/>
    <w:rsid w:val="00553991"/>
    <w:rsid w:val="00553A76"/>
    <w:rsid w:val="00553DF7"/>
    <w:rsid w:val="00553E66"/>
    <w:rsid w:val="00553EAB"/>
    <w:rsid w:val="00553F55"/>
    <w:rsid w:val="005545A8"/>
    <w:rsid w:val="0055468B"/>
    <w:rsid w:val="005546D8"/>
    <w:rsid w:val="005546DF"/>
    <w:rsid w:val="00554840"/>
    <w:rsid w:val="00554D50"/>
    <w:rsid w:val="00554F7F"/>
    <w:rsid w:val="00555038"/>
    <w:rsid w:val="005551B4"/>
    <w:rsid w:val="005555FA"/>
    <w:rsid w:val="00555629"/>
    <w:rsid w:val="0055584D"/>
    <w:rsid w:val="00555860"/>
    <w:rsid w:val="00555CB2"/>
    <w:rsid w:val="00555CF6"/>
    <w:rsid w:val="00555DB0"/>
    <w:rsid w:val="0055691D"/>
    <w:rsid w:val="00556A7E"/>
    <w:rsid w:val="00556B30"/>
    <w:rsid w:val="00556C9A"/>
    <w:rsid w:val="00556D16"/>
    <w:rsid w:val="00556D3B"/>
    <w:rsid w:val="00556DB8"/>
    <w:rsid w:val="005570A9"/>
    <w:rsid w:val="005572EB"/>
    <w:rsid w:val="00557304"/>
    <w:rsid w:val="0055775A"/>
    <w:rsid w:val="00557C83"/>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596"/>
    <w:rsid w:val="0056260E"/>
    <w:rsid w:val="0056261F"/>
    <w:rsid w:val="00562D01"/>
    <w:rsid w:val="00562F57"/>
    <w:rsid w:val="00562FF5"/>
    <w:rsid w:val="005634AB"/>
    <w:rsid w:val="005638A8"/>
    <w:rsid w:val="00564087"/>
    <w:rsid w:val="0056428F"/>
    <w:rsid w:val="00564752"/>
    <w:rsid w:val="00564A50"/>
    <w:rsid w:val="00564AD1"/>
    <w:rsid w:val="0056531D"/>
    <w:rsid w:val="0056541F"/>
    <w:rsid w:val="005656E4"/>
    <w:rsid w:val="0056585E"/>
    <w:rsid w:val="00565A0E"/>
    <w:rsid w:val="00565C68"/>
    <w:rsid w:val="00565CDA"/>
    <w:rsid w:val="00565DA1"/>
    <w:rsid w:val="00565DA3"/>
    <w:rsid w:val="00565F32"/>
    <w:rsid w:val="00565F4B"/>
    <w:rsid w:val="005661BE"/>
    <w:rsid w:val="00566216"/>
    <w:rsid w:val="005666C1"/>
    <w:rsid w:val="00566A69"/>
    <w:rsid w:val="00566F57"/>
    <w:rsid w:val="0056739C"/>
    <w:rsid w:val="0056742F"/>
    <w:rsid w:val="0056745B"/>
    <w:rsid w:val="0056761E"/>
    <w:rsid w:val="00567677"/>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EF"/>
    <w:rsid w:val="005728AF"/>
    <w:rsid w:val="00572B32"/>
    <w:rsid w:val="00572D3F"/>
    <w:rsid w:val="00572E57"/>
    <w:rsid w:val="00573056"/>
    <w:rsid w:val="00573796"/>
    <w:rsid w:val="00573C8C"/>
    <w:rsid w:val="00573E53"/>
    <w:rsid w:val="0057415B"/>
    <w:rsid w:val="005742FE"/>
    <w:rsid w:val="00574402"/>
    <w:rsid w:val="00574578"/>
    <w:rsid w:val="00574E69"/>
    <w:rsid w:val="005752B7"/>
    <w:rsid w:val="00575B70"/>
    <w:rsid w:val="0057626E"/>
    <w:rsid w:val="00576C26"/>
    <w:rsid w:val="0057713C"/>
    <w:rsid w:val="005776EE"/>
    <w:rsid w:val="005777AA"/>
    <w:rsid w:val="00577E2E"/>
    <w:rsid w:val="0058018A"/>
    <w:rsid w:val="00580229"/>
    <w:rsid w:val="00580710"/>
    <w:rsid w:val="00580736"/>
    <w:rsid w:val="00580741"/>
    <w:rsid w:val="0058075C"/>
    <w:rsid w:val="00580D20"/>
    <w:rsid w:val="00580F76"/>
    <w:rsid w:val="00580F89"/>
    <w:rsid w:val="00581454"/>
    <w:rsid w:val="005814A1"/>
    <w:rsid w:val="005818F4"/>
    <w:rsid w:val="00581FD7"/>
    <w:rsid w:val="00582249"/>
    <w:rsid w:val="00582259"/>
    <w:rsid w:val="00582410"/>
    <w:rsid w:val="00582629"/>
    <w:rsid w:val="005826C1"/>
    <w:rsid w:val="00582C18"/>
    <w:rsid w:val="00582CA6"/>
    <w:rsid w:val="00582FFA"/>
    <w:rsid w:val="0058334C"/>
    <w:rsid w:val="0058354E"/>
    <w:rsid w:val="005835F4"/>
    <w:rsid w:val="00583616"/>
    <w:rsid w:val="00583CA5"/>
    <w:rsid w:val="00583DED"/>
    <w:rsid w:val="00583F79"/>
    <w:rsid w:val="00584223"/>
    <w:rsid w:val="0058494E"/>
    <w:rsid w:val="00585251"/>
    <w:rsid w:val="0058547A"/>
    <w:rsid w:val="00586455"/>
    <w:rsid w:val="005867A5"/>
    <w:rsid w:val="005868EE"/>
    <w:rsid w:val="00586A74"/>
    <w:rsid w:val="00586C0C"/>
    <w:rsid w:val="00586EE5"/>
    <w:rsid w:val="0058702F"/>
    <w:rsid w:val="0058780A"/>
    <w:rsid w:val="00587B2A"/>
    <w:rsid w:val="00587B73"/>
    <w:rsid w:val="00590224"/>
    <w:rsid w:val="0059036D"/>
    <w:rsid w:val="005908DC"/>
    <w:rsid w:val="005910F0"/>
    <w:rsid w:val="00591209"/>
    <w:rsid w:val="00591657"/>
    <w:rsid w:val="00591703"/>
    <w:rsid w:val="0059180E"/>
    <w:rsid w:val="005919FF"/>
    <w:rsid w:val="00591BAD"/>
    <w:rsid w:val="00591F66"/>
    <w:rsid w:val="005925F9"/>
    <w:rsid w:val="00592783"/>
    <w:rsid w:val="00592E2E"/>
    <w:rsid w:val="00593094"/>
    <w:rsid w:val="00593451"/>
    <w:rsid w:val="005934E8"/>
    <w:rsid w:val="005939B1"/>
    <w:rsid w:val="00593B26"/>
    <w:rsid w:val="00593FC0"/>
    <w:rsid w:val="00594814"/>
    <w:rsid w:val="0059514C"/>
    <w:rsid w:val="005951B6"/>
    <w:rsid w:val="00595245"/>
    <w:rsid w:val="00595252"/>
    <w:rsid w:val="0059563C"/>
    <w:rsid w:val="005956E7"/>
    <w:rsid w:val="00595899"/>
    <w:rsid w:val="00595B06"/>
    <w:rsid w:val="00595EDD"/>
    <w:rsid w:val="00595F72"/>
    <w:rsid w:val="005960D7"/>
    <w:rsid w:val="005963C6"/>
    <w:rsid w:val="005964CA"/>
    <w:rsid w:val="00596CC1"/>
    <w:rsid w:val="00596EB4"/>
    <w:rsid w:val="00596FB3"/>
    <w:rsid w:val="005970F7"/>
    <w:rsid w:val="005970FA"/>
    <w:rsid w:val="00597646"/>
    <w:rsid w:val="005976A4"/>
    <w:rsid w:val="00597716"/>
    <w:rsid w:val="005977B8"/>
    <w:rsid w:val="00597A9E"/>
    <w:rsid w:val="00597B10"/>
    <w:rsid w:val="00597B78"/>
    <w:rsid w:val="00597C35"/>
    <w:rsid w:val="00597D10"/>
    <w:rsid w:val="005A018A"/>
    <w:rsid w:val="005A03BA"/>
    <w:rsid w:val="005A04CB"/>
    <w:rsid w:val="005A0E6C"/>
    <w:rsid w:val="005A1146"/>
    <w:rsid w:val="005A1147"/>
    <w:rsid w:val="005A11B4"/>
    <w:rsid w:val="005A1598"/>
    <w:rsid w:val="005A1715"/>
    <w:rsid w:val="005A1C30"/>
    <w:rsid w:val="005A1F9E"/>
    <w:rsid w:val="005A1FA8"/>
    <w:rsid w:val="005A211D"/>
    <w:rsid w:val="005A21B3"/>
    <w:rsid w:val="005A23EC"/>
    <w:rsid w:val="005A2965"/>
    <w:rsid w:val="005A2A5B"/>
    <w:rsid w:val="005A2D7D"/>
    <w:rsid w:val="005A2EF0"/>
    <w:rsid w:val="005A3443"/>
    <w:rsid w:val="005A369C"/>
    <w:rsid w:val="005A37C6"/>
    <w:rsid w:val="005A380C"/>
    <w:rsid w:val="005A39E1"/>
    <w:rsid w:val="005A3A3E"/>
    <w:rsid w:val="005A3A78"/>
    <w:rsid w:val="005A40BA"/>
    <w:rsid w:val="005A44FB"/>
    <w:rsid w:val="005A4A81"/>
    <w:rsid w:val="005A4ADB"/>
    <w:rsid w:val="005A4C6E"/>
    <w:rsid w:val="005A4E26"/>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5B5"/>
    <w:rsid w:val="005B1785"/>
    <w:rsid w:val="005B1971"/>
    <w:rsid w:val="005B19ED"/>
    <w:rsid w:val="005B1DD5"/>
    <w:rsid w:val="005B22D9"/>
    <w:rsid w:val="005B2326"/>
    <w:rsid w:val="005B2DDE"/>
    <w:rsid w:val="005B3907"/>
    <w:rsid w:val="005B3942"/>
    <w:rsid w:val="005B3CB1"/>
    <w:rsid w:val="005B3FA3"/>
    <w:rsid w:val="005B43A6"/>
    <w:rsid w:val="005B44A5"/>
    <w:rsid w:val="005B44F1"/>
    <w:rsid w:val="005B48C0"/>
    <w:rsid w:val="005B4977"/>
    <w:rsid w:val="005B4ABE"/>
    <w:rsid w:val="005B4B41"/>
    <w:rsid w:val="005B4F37"/>
    <w:rsid w:val="005B5102"/>
    <w:rsid w:val="005B59A6"/>
    <w:rsid w:val="005B5A62"/>
    <w:rsid w:val="005B5DA5"/>
    <w:rsid w:val="005B60BD"/>
    <w:rsid w:val="005B6380"/>
    <w:rsid w:val="005B640D"/>
    <w:rsid w:val="005B6713"/>
    <w:rsid w:val="005B6B6D"/>
    <w:rsid w:val="005B6C55"/>
    <w:rsid w:val="005B6D57"/>
    <w:rsid w:val="005B6DBD"/>
    <w:rsid w:val="005B790C"/>
    <w:rsid w:val="005B7A7C"/>
    <w:rsid w:val="005C00C2"/>
    <w:rsid w:val="005C018F"/>
    <w:rsid w:val="005C05A9"/>
    <w:rsid w:val="005C06B9"/>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4264"/>
    <w:rsid w:val="005C4B11"/>
    <w:rsid w:val="005C4BC5"/>
    <w:rsid w:val="005C4CF3"/>
    <w:rsid w:val="005C4EC2"/>
    <w:rsid w:val="005C510F"/>
    <w:rsid w:val="005C518B"/>
    <w:rsid w:val="005C51E9"/>
    <w:rsid w:val="005C5477"/>
    <w:rsid w:val="005C5A73"/>
    <w:rsid w:val="005C635F"/>
    <w:rsid w:val="005C682F"/>
    <w:rsid w:val="005C6B7A"/>
    <w:rsid w:val="005C7379"/>
    <w:rsid w:val="005C74EC"/>
    <w:rsid w:val="005C7592"/>
    <w:rsid w:val="005C7608"/>
    <w:rsid w:val="005C77B2"/>
    <w:rsid w:val="005C7D24"/>
    <w:rsid w:val="005D0395"/>
    <w:rsid w:val="005D0920"/>
    <w:rsid w:val="005D0B62"/>
    <w:rsid w:val="005D0C85"/>
    <w:rsid w:val="005D0D02"/>
    <w:rsid w:val="005D0F77"/>
    <w:rsid w:val="005D14A0"/>
    <w:rsid w:val="005D1C19"/>
    <w:rsid w:val="005D1CD1"/>
    <w:rsid w:val="005D1D4A"/>
    <w:rsid w:val="005D1E2B"/>
    <w:rsid w:val="005D1FFA"/>
    <w:rsid w:val="005D2052"/>
    <w:rsid w:val="005D2627"/>
    <w:rsid w:val="005D2778"/>
    <w:rsid w:val="005D2862"/>
    <w:rsid w:val="005D2D20"/>
    <w:rsid w:val="005D2E03"/>
    <w:rsid w:val="005D3291"/>
    <w:rsid w:val="005D3787"/>
    <w:rsid w:val="005D3BD0"/>
    <w:rsid w:val="005D3D0F"/>
    <w:rsid w:val="005D3EDD"/>
    <w:rsid w:val="005D47F9"/>
    <w:rsid w:val="005D492E"/>
    <w:rsid w:val="005D4B5B"/>
    <w:rsid w:val="005D514B"/>
    <w:rsid w:val="005D531E"/>
    <w:rsid w:val="005D5D6E"/>
    <w:rsid w:val="005D6223"/>
    <w:rsid w:val="005D646B"/>
    <w:rsid w:val="005D6756"/>
    <w:rsid w:val="005D6D3B"/>
    <w:rsid w:val="005D7858"/>
    <w:rsid w:val="005D78C0"/>
    <w:rsid w:val="005D7A9C"/>
    <w:rsid w:val="005D7ABB"/>
    <w:rsid w:val="005D7D23"/>
    <w:rsid w:val="005E01A4"/>
    <w:rsid w:val="005E0833"/>
    <w:rsid w:val="005E09F8"/>
    <w:rsid w:val="005E0DF3"/>
    <w:rsid w:val="005E0F83"/>
    <w:rsid w:val="005E1449"/>
    <w:rsid w:val="005E1678"/>
    <w:rsid w:val="005E16BF"/>
    <w:rsid w:val="005E16C7"/>
    <w:rsid w:val="005E1868"/>
    <w:rsid w:val="005E1979"/>
    <w:rsid w:val="005E1A91"/>
    <w:rsid w:val="005E1BA5"/>
    <w:rsid w:val="005E2512"/>
    <w:rsid w:val="005E2518"/>
    <w:rsid w:val="005E2A2B"/>
    <w:rsid w:val="005E311E"/>
    <w:rsid w:val="005E3171"/>
    <w:rsid w:val="005E3302"/>
    <w:rsid w:val="005E3356"/>
    <w:rsid w:val="005E39F0"/>
    <w:rsid w:val="005E39FD"/>
    <w:rsid w:val="005E3CEE"/>
    <w:rsid w:val="005E3D24"/>
    <w:rsid w:val="005E3D6E"/>
    <w:rsid w:val="005E3F4A"/>
    <w:rsid w:val="005E460A"/>
    <w:rsid w:val="005E4E39"/>
    <w:rsid w:val="005E4E9E"/>
    <w:rsid w:val="005E4EC3"/>
    <w:rsid w:val="005E5288"/>
    <w:rsid w:val="005E6145"/>
    <w:rsid w:val="005E6450"/>
    <w:rsid w:val="005E6483"/>
    <w:rsid w:val="005E648C"/>
    <w:rsid w:val="005E65CB"/>
    <w:rsid w:val="005E65FD"/>
    <w:rsid w:val="005E668D"/>
    <w:rsid w:val="005E672B"/>
    <w:rsid w:val="005E68A3"/>
    <w:rsid w:val="005E6A1A"/>
    <w:rsid w:val="005E703E"/>
    <w:rsid w:val="005E7059"/>
    <w:rsid w:val="005E70D8"/>
    <w:rsid w:val="005E7164"/>
    <w:rsid w:val="005E71A4"/>
    <w:rsid w:val="005E72C1"/>
    <w:rsid w:val="005E75AE"/>
    <w:rsid w:val="005E75C2"/>
    <w:rsid w:val="005E7A68"/>
    <w:rsid w:val="005E7E19"/>
    <w:rsid w:val="005E7F43"/>
    <w:rsid w:val="005F09A6"/>
    <w:rsid w:val="005F0BDF"/>
    <w:rsid w:val="005F0E92"/>
    <w:rsid w:val="005F10AF"/>
    <w:rsid w:val="005F1663"/>
    <w:rsid w:val="005F182B"/>
    <w:rsid w:val="005F194B"/>
    <w:rsid w:val="005F1FA0"/>
    <w:rsid w:val="005F22A2"/>
    <w:rsid w:val="005F2526"/>
    <w:rsid w:val="005F34D4"/>
    <w:rsid w:val="005F37F6"/>
    <w:rsid w:val="005F3A3F"/>
    <w:rsid w:val="005F3BE7"/>
    <w:rsid w:val="005F3C56"/>
    <w:rsid w:val="005F3C7C"/>
    <w:rsid w:val="005F3C85"/>
    <w:rsid w:val="005F440D"/>
    <w:rsid w:val="005F44A2"/>
    <w:rsid w:val="005F494B"/>
    <w:rsid w:val="005F4990"/>
    <w:rsid w:val="005F4ADB"/>
    <w:rsid w:val="005F4C69"/>
    <w:rsid w:val="005F4E2E"/>
    <w:rsid w:val="005F4F9F"/>
    <w:rsid w:val="005F50E1"/>
    <w:rsid w:val="005F51FB"/>
    <w:rsid w:val="005F5809"/>
    <w:rsid w:val="005F5A74"/>
    <w:rsid w:val="005F5A83"/>
    <w:rsid w:val="005F5C4B"/>
    <w:rsid w:val="005F5CDD"/>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DCD"/>
    <w:rsid w:val="00601EE1"/>
    <w:rsid w:val="00601F0D"/>
    <w:rsid w:val="00601FDA"/>
    <w:rsid w:val="00602D61"/>
    <w:rsid w:val="00603300"/>
    <w:rsid w:val="00603458"/>
    <w:rsid w:val="0060372E"/>
    <w:rsid w:val="00603747"/>
    <w:rsid w:val="00603826"/>
    <w:rsid w:val="00603A62"/>
    <w:rsid w:val="00603C95"/>
    <w:rsid w:val="00603F57"/>
    <w:rsid w:val="006044F6"/>
    <w:rsid w:val="0060454B"/>
    <w:rsid w:val="00604DD7"/>
    <w:rsid w:val="0060507B"/>
    <w:rsid w:val="00605320"/>
    <w:rsid w:val="0060557B"/>
    <w:rsid w:val="006060BF"/>
    <w:rsid w:val="006063D2"/>
    <w:rsid w:val="006066EB"/>
    <w:rsid w:val="00606A95"/>
    <w:rsid w:val="00607035"/>
    <w:rsid w:val="0060709B"/>
    <w:rsid w:val="0060744D"/>
    <w:rsid w:val="006074BF"/>
    <w:rsid w:val="00607C79"/>
    <w:rsid w:val="00607FBA"/>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970"/>
    <w:rsid w:val="00613DC2"/>
    <w:rsid w:val="006146B8"/>
    <w:rsid w:val="00614746"/>
    <w:rsid w:val="00615655"/>
    <w:rsid w:val="0061585B"/>
    <w:rsid w:val="006159DC"/>
    <w:rsid w:val="00615D2A"/>
    <w:rsid w:val="00615E64"/>
    <w:rsid w:val="00616356"/>
    <w:rsid w:val="00616D18"/>
    <w:rsid w:val="00616D75"/>
    <w:rsid w:val="006174C0"/>
    <w:rsid w:val="006176D2"/>
    <w:rsid w:val="006178D2"/>
    <w:rsid w:val="006178FD"/>
    <w:rsid w:val="00617ADF"/>
    <w:rsid w:val="00617BB8"/>
    <w:rsid w:val="00620625"/>
    <w:rsid w:val="00620F86"/>
    <w:rsid w:val="006212F2"/>
    <w:rsid w:val="006217A9"/>
    <w:rsid w:val="006219FA"/>
    <w:rsid w:val="00622312"/>
    <w:rsid w:val="006223E0"/>
    <w:rsid w:val="00622609"/>
    <w:rsid w:val="0062264C"/>
    <w:rsid w:val="006227D1"/>
    <w:rsid w:val="00622D7F"/>
    <w:rsid w:val="00622ECF"/>
    <w:rsid w:val="00623080"/>
    <w:rsid w:val="00623346"/>
    <w:rsid w:val="00623771"/>
    <w:rsid w:val="00623853"/>
    <w:rsid w:val="0062385B"/>
    <w:rsid w:val="00623B9E"/>
    <w:rsid w:val="00623F4E"/>
    <w:rsid w:val="0062446B"/>
    <w:rsid w:val="006246DD"/>
    <w:rsid w:val="00624F64"/>
    <w:rsid w:val="00625322"/>
    <w:rsid w:val="00625640"/>
    <w:rsid w:val="00625DD6"/>
    <w:rsid w:val="00626276"/>
    <w:rsid w:val="0062658D"/>
    <w:rsid w:val="006266AE"/>
    <w:rsid w:val="00626761"/>
    <w:rsid w:val="0062692E"/>
    <w:rsid w:val="0062695D"/>
    <w:rsid w:val="00626C94"/>
    <w:rsid w:val="00626ECE"/>
    <w:rsid w:val="00627129"/>
    <w:rsid w:val="006272D1"/>
    <w:rsid w:val="0062739D"/>
    <w:rsid w:val="006274EE"/>
    <w:rsid w:val="00627E22"/>
    <w:rsid w:val="00627E28"/>
    <w:rsid w:val="00630136"/>
    <w:rsid w:val="006301BD"/>
    <w:rsid w:val="006301E0"/>
    <w:rsid w:val="006309A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160"/>
    <w:rsid w:val="006333B1"/>
    <w:rsid w:val="00633404"/>
    <w:rsid w:val="00633586"/>
    <w:rsid w:val="0063380E"/>
    <w:rsid w:val="00633899"/>
    <w:rsid w:val="00633C0F"/>
    <w:rsid w:val="00633F3C"/>
    <w:rsid w:val="006341C3"/>
    <w:rsid w:val="00634622"/>
    <w:rsid w:val="00634916"/>
    <w:rsid w:val="00634CAB"/>
    <w:rsid w:val="00634E9D"/>
    <w:rsid w:val="00634FB8"/>
    <w:rsid w:val="0063500F"/>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1138"/>
    <w:rsid w:val="00641199"/>
    <w:rsid w:val="00641335"/>
    <w:rsid w:val="006415F1"/>
    <w:rsid w:val="0064177F"/>
    <w:rsid w:val="006422A4"/>
    <w:rsid w:val="006428A3"/>
    <w:rsid w:val="00642947"/>
    <w:rsid w:val="00642B17"/>
    <w:rsid w:val="00642D41"/>
    <w:rsid w:val="00642DA3"/>
    <w:rsid w:val="00642E2C"/>
    <w:rsid w:val="00642E39"/>
    <w:rsid w:val="00642E3C"/>
    <w:rsid w:val="0064328B"/>
    <w:rsid w:val="00643346"/>
    <w:rsid w:val="006436E3"/>
    <w:rsid w:val="006439CD"/>
    <w:rsid w:val="00643C79"/>
    <w:rsid w:val="0064441E"/>
    <w:rsid w:val="00644430"/>
    <w:rsid w:val="006444D0"/>
    <w:rsid w:val="00644A9E"/>
    <w:rsid w:val="00644C54"/>
    <w:rsid w:val="00644CC6"/>
    <w:rsid w:val="006451C6"/>
    <w:rsid w:val="00645454"/>
    <w:rsid w:val="00645461"/>
    <w:rsid w:val="00645643"/>
    <w:rsid w:val="006456DE"/>
    <w:rsid w:val="006458EF"/>
    <w:rsid w:val="0064597A"/>
    <w:rsid w:val="00645A7B"/>
    <w:rsid w:val="00645A82"/>
    <w:rsid w:val="00645B0B"/>
    <w:rsid w:val="00645B29"/>
    <w:rsid w:val="00645B83"/>
    <w:rsid w:val="006464A9"/>
    <w:rsid w:val="00646546"/>
    <w:rsid w:val="00646AE5"/>
    <w:rsid w:val="00646E2D"/>
    <w:rsid w:val="00647020"/>
    <w:rsid w:val="00647399"/>
    <w:rsid w:val="006473C9"/>
    <w:rsid w:val="006476A5"/>
    <w:rsid w:val="00647847"/>
    <w:rsid w:val="00647C77"/>
    <w:rsid w:val="00650152"/>
    <w:rsid w:val="006502F8"/>
    <w:rsid w:val="0065139C"/>
    <w:rsid w:val="006515C3"/>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20"/>
    <w:rsid w:val="006547CE"/>
    <w:rsid w:val="00654994"/>
    <w:rsid w:val="006549E3"/>
    <w:rsid w:val="00654A4A"/>
    <w:rsid w:val="00654C18"/>
    <w:rsid w:val="00654F12"/>
    <w:rsid w:val="0065549F"/>
    <w:rsid w:val="0065553D"/>
    <w:rsid w:val="00655665"/>
    <w:rsid w:val="006559E8"/>
    <w:rsid w:val="00655A16"/>
    <w:rsid w:val="00655CF3"/>
    <w:rsid w:val="00655E6E"/>
    <w:rsid w:val="00655F3E"/>
    <w:rsid w:val="00656055"/>
    <w:rsid w:val="00656102"/>
    <w:rsid w:val="00656447"/>
    <w:rsid w:val="00656829"/>
    <w:rsid w:val="006568F4"/>
    <w:rsid w:val="00656BE4"/>
    <w:rsid w:val="0065722E"/>
    <w:rsid w:val="00657376"/>
    <w:rsid w:val="00657B07"/>
    <w:rsid w:val="00657B6B"/>
    <w:rsid w:val="00657BBE"/>
    <w:rsid w:val="00657D33"/>
    <w:rsid w:val="00657F80"/>
    <w:rsid w:val="00657FC0"/>
    <w:rsid w:val="00657FDC"/>
    <w:rsid w:val="00660054"/>
    <w:rsid w:val="006608EF"/>
    <w:rsid w:val="00660934"/>
    <w:rsid w:val="00660DA3"/>
    <w:rsid w:val="00660E70"/>
    <w:rsid w:val="00660F13"/>
    <w:rsid w:val="0066101A"/>
    <w:rsid w:val="006612CB"/>
    <w:rsid w:val="0066193A"/>
    <w:rsid w:val="00661C69"/>
    <w:rsid w:val="00661EAC"/>
    <w:rsid w:val="00662375"/>
    <w:rsid w:val="0066275C"/>
    <w:rsid w:val="00662DF5"/>
    <w:rsid w:val="00662F13"/>
    <w:rsid w:val="00663207"/>
    <w:rsid w:val="006634D1"/>
    <w:rsid w:val="006636AD"/>
    <w:rsid w:val="00663E6E"/>
    <w:rsid w:val="00663F15"/>
    <w:rsid w:val="006641CD"/>
    <w:rsid w:val="006644E2"/>
    <w:rsid w:val="00664821"/>
    <w:rsid w:val="00664BE2"/>
    <w:rsid w:val="0066588F"/>
    <w:rsid w:val="00665D82"/>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473"/>
    <w:rsid w:val="006714A7"/>
    <w:rsid w:val="00671607"/>
    <w:rsid w:val="0067203E"/>
    <w:rsid w:val="006721EB"/>
    <w:rsid w:val="00672300"/>
    <w:rsid w:val="00672671"/>
    <w:rsid w:val="0067276D"/>
    <w:rsid w:val="0067281F"/>
    <w:rsid w:val="00672887"/>
    <w:rsid w:val="006729CF"/>
    <w:rsid w:val="00672B0D"/>
    <w:rsid w:val="00672DA1"/>
    <w:rsid w:val="00672F3F"/>
    <w:rsid w:val="00673210"/>
    <w:rsid w:val="006732F5"/>
    <w:rsid w:val="00673335"/>
    <w:rsid w:val="00673833"/>
    <w:rsid w:val="00673841"/>
    <w:rsid w:val="00673968"/>
    <w:rsid w:val="006743B5"/>
    <w:rsid w:val="00674EF5"/>
    <w:rsid w:val="0067532E"/>
    <w:rsid w:val="006757BB"/>
    <w:rsid w:val="00675C20"/>
    <w:rsid w:val="00676048"/>
    <w:rsid w:val="0067613F"/>
    <w:rsid w:val="00676D44"/>
    <w:rsid w:val="0067703C"/>
    <w:rsid w:val="00677097"/>
    <w:rsid w:val="00677444"/>
    <w:rsid w:val="006776B1"/>
    <w:rsid w:val="00677971"/>
    <w:rsid w:val="00677DA9"/>
    <w:rsid w:val="00677E47"/>
    <w:rsid w:val="00677E56"/>
    <w:rsid w:val="006805E0"/>
    <w:rsid w:val="006808A3"/>
    <w:rsid w:val="00680963"/>
    <w:rsid w:val="00680C36"/>
    <w:rsid w:val="00680F61"/>
    <w:rsid w:val="0068102A"/>
    <w:rsid w:val="0068102E"/>
    <w:rsid w:val="006811B2"/>
    <w:rsid w:val="0068124F"/>
    <w:rsid w:val="006812A0"/>
    <w:rsid w:val="00681427"/>
    <w:rsid w:val="006819D0"/>
    <w:rsid w:val="00681BD2"/>
    <w:rsid w:val="00681C1A"/>
    <w:rsid w:val="00682152"/>
    <w:rsid w:val="00682296"/>
    <w:rsid w:val="006823F6"/>
    <w:rsid w:val="006826C1"/>
    <w:rsid w:val="00682745"/>
    <w:rsid w:val="006828E7"/>
    <w:rsid w:val="00682AE1"/>
    <w:rsid w:val="00682BE4"/>
    <w:rsid w:val="00682EF1"/>
    <w:rsid w:val="00683532"/>
    <w:rsid w:val="00683867"/>
    <w:rsid w:val="006841F3"/>
    <w:rsid w:val="00684240"/>
    <w:rsid w:val="00684318"/>
    <w:rsid w:val="006845D3"/>
    <w:rsid w:val="00684C15"/>
    <w:rsid w:val="006851A1"/>
    <w:rsid w:val="0068520F"/>
    <w:rsid w:val="006856DA"/>
    <w:rsid w:val="00685B61"/>
    <w:rsid w:val="00686524"/>
    <w:rsid w:val="00686B7F"/>
    <w:rsid w:val="00686DCC"/>
    <w:rsid w:val="00686E4F"/>
    <w:rsid w:val="0068719D"/>
    <w:rsid w:val="006872EE"/>
    <w:rsid w:val="00687764"/>
    <w:rsid w:val="00687826"/>
    <w:rsid w:val="00687B50"/>
    <w:rsid w:val="00690648"/>
    <w:rsid w:val="00690830"/>
    <w:rsid w:val="00690C9B"/>
    <w:rsid w:val="00690D59"/>
    <w:rsid w:val="00690FB1"/>
    <w:rsid w:val="0069135A"/>
    <w:rsid w:val="00691796"/>
    <w:rsid w:val="00692190"/>
    <w:rsid w:val="0069287F"/>
    <w:rsid w:val="006929CA"/>
    <w:rsid w:val="00692A0F"/>
    <w:rsid w:val="00692D0F"/>
    <w:rsid w:val="006931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D4"/>
    <w:rsid w:val="006A0420"/>
    <w:rsid w:val="006A0854"/>
    <w:rsid w:val="006A08E6"/>
    <w:rsid w:val="006A0ADC"/>
    <w:rsid w:val="006A0E7A"/>
    <w:rsid w:val="006A0F0F"/>
    <w:rsid w:val="006A0F58"/>
    <w:rsid w:val="006A11BE"/>
    <w:rsid w:val="006A1636"/>
    <w:rsid w:val="006A1A02"/>
    <w:rsid w:val="006A1B58"/>
    <w:rsid w:val="006A1CEC"/>
    <w:rsid w:val="006A21D3"/>
    <w:rsid w:val="006A2261"/>
    <w:rsid w:val="006A2415"/>
    <w:rsid w:val="006A25E5"/>
    <w:rsid w:val="006A2B14"/>
    <w:rsid w:val="006A2B24"/>
    <w:rsid w:val="006A2DA9"/>
    <w:rsid w:val="006A3096"/>
    <w:rsid w:val="006A3712"/>
    <w:rsid w:val="006A37F0"/>
    <w:rsid w:val="006A38B2"/>
    <w:rsid w:val="006A3B59"/>
    <w:rsid w:val="006A3F19"/>
    <w:rsid w:val="006A4706"/>
    <w:rsid w:val="006A4EC9"/>
    <w:rsid w:val="006A5153"/>
    <w:rsid w:val="006A537F"/>
    <w:rsid w:val="006A55D6"/>
    <w:rsid w:val="006A56CC"/>
    <w:rsid w:val="006A5987"/>
    <w:rsid w:val="006A5A39"/>
    <w:rsid w:val="006A5CD2"/>
    <w:rsid w:val="006A5EFF"/>
    <w:rsid w:val="006A5F9C"/>
    <w:rsid w:val="006A6019"/>
    <w:rsid w:val="006A6068"/>
    <w:rsid w:val="006A60E4"/>
    <w:rsid w:val="006A6796"/>
    <w:rsid w:val="006A68C3"/>
    <w:rsid w:val="006A68D5"/>
    <w:rsid w:val="006A68F2"/>
    <w:rsid w:val="006A6DF6"/>
    <w:rsid w:val="006A7097"/>
    <w:rsid w:val="006A71E1"/>
    <w:rsid w:val="006A730A"/>
    <w:rsid w:val="006A747D"/>
    <w:rsid w:val="006A7ADC"/>
    <w:rsid w:val="006A7CE3"/>
    <w:rsid w:val="006A7FF8"/>
    <w:rsid w:val="006B000E"/>
    <w:rsid w:val="006B00BE"/>
    <w:rsid w:val="006B0794"/>
    <w:rsid w:val="006B07C0"/>
    <w:rsid w:val="006B082C"/>
    <w:rsid w:val="006B0C30"/>
    <w:rsid w:val="006B0E81"/>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1E"/>
    <w:rsid w:val="006B52AC"/>
    <w:rsid w:val="006B5832"/>
    <w:rsid w:val="006B5927"/>
    <w:rsid w:val="006B5B5F"/>
    <w:rsid w:val="006B5DE2"/>
    <w:rsid w:val="006B620A"/>
    <w:rsid w:val="006B623C"/>
    <w:rsid w:val="006B645E"/>
    <w:rsid w:val="006B6537"/>
    <w:rsid w:val="006B6C5A"/>
    <w:rsid w:val="006B728F"/>
    <w:rsid w:val="006B752C"/>
    <w:rsid w:val="006B7C0D"/>
    <w:rsid w:val="006B7DEF"/>
    <w:rsid w:val="006B7DFD"/>
    <w:rsid w:val="006C0565"/>
    <w:rsid w:val="006C084B"/>
    <w:rsid w:val="006C0AC5"/>
    <w:rsid w:val="006C0F6E"/>
    <w:rsid w:val="006C1358"/>
    <w:rsid w:val="006C1542"/>
    <w:rsid w:val="006C1A61"/>
    <w:rsid w:val="006C1CF3"/>
    <w:rsid w:val="006C1F6F"/>
    <w:rsid w:val="006C212C"/>
    <w:rsid w:val="006C266B"/>
    <w:rsid w:val="006C2866"/>
    <w:rsid w:val="006C2A27"/>
    <w:rsid w:val="006C2C4F"/>
    <w:rsid w:val="006C36A2"/>
    <w:rsid w:val="006C3A43"/>
    <w:rsid w:val="006C3A82"/>
    <w:rsid w:val="006C3D2D"/>
    <w:rsid w:val="006C4022"/>
    <w:rsid w:val="006C4350"/>
    <w:rsid w:val="006C44E9"/>
    <w:rsid w:val="006C454D"/>
    <w:rsid w:val="006C46A6"/>
    <w:rsid w:val="006C46AF"/>
    <w:rsid w:val="006C49E6"/>
    <w:rsid w:val="006C4ADF"/>
    <w:rsid w:val="006C4B22"/>
    <w:rsid w:val="006C567C"/>
    <w:rsid w:val="006C5889"/>
    <w:rsid w:val="006C5D6D"/>
    <w:rsid w:val="006C6276"/>
    <w:rsid w:val="006C6ABA"/>
    <w:rsid w:val="006C6C11"/>
    <w:rsid w:val="006C6C39"/>
    <w:rsid w:val="006C6C71"/>
    <w:rsid w:val="006C6FFD"/>
    <w:rsid w:val="006C7369"/>
    <w:rsid w:val="006C7A8E"/>
    <w:rsid w:val="006C7B72"/>
    <w:rsid w:val="006D013B"/>
    <w:rsid w:val="006D052E"/>
    <w:rsid w:val="006D0830"/>
    <w:rsid w:val="006D0AFC"/>
    <w:rsid w:val="006D123B"/>
    <w:rsid w:val="006D1510"/>
    <w:rsid w:val="006D17C6"/>
    <w:rsid w:val="006D2864"/>
    <w:rsid w:val="006D28E3"/>
    <w:rsid w:val="006D2F2E"/>
    <w:rsid w:val="006D3040"/>
    <w:rsid w:val="006D312B"/>
    <w:rsid w:val="006D32EB"/>
    <w:rsid w:val="006D38DC"/>
    <w:rsid w:val="006D3988"/>
    <w:rsid w:val="006D3C9C"/>
    <w:rsid w:val="006D423B"/>
    <w:rsid w:val="006D4603"/>
    <w:rsid w:val="006D46FB"/>
    <w:rsid w:val="006D4831"/>
    <w:rsid w:val="006D4B9D"/>
    <w:rsid w:val="006D50A9"/>
    <w:rsid w:val="006D51E1"/>
    <w:rsid w:val="006D58FD"/>
    <w:rsid w:val="006D5945"/>
    <w:rsid w:val="006D5A0C"/>
    <w:rsid w:val="006D5B1F"/>
    <w:rsid w:val="006D5F3D"/>
    <w:rsid w:val="006D61BD"/>
    <w:rsid w:val="006D6390"/>
    <w:rsid w:val="006D6767"/>
    <w:rsid w:val="006D687B"/>
    <w:rsid w:val="006D6C83"/>
    <w:rsid w:val="006D743B"/>
    <w:rsid w:val="006D79FE"/>
    <w:rsid w:val="006D7DDC"/>
    <w:rsid w:val="006E0497"/>
    <w:rsid w:val="006E0D6E"/>
    <w:rsid w:val="006E0E11"/>
    <w:rsid w:val="006E1000"/>
    <w:rsid w:val="006E10A7"/>
    <w:rsid w:val="006E13F7"/>
    <w:rsid w:val="006E1431"/>
    <w:rsid w:val="006E143D"/>
    <w:rsid w:val="006E17E4"/>
    <w:rsid w:val="006E2124"/>
    <w:rsid w:val="006E2734"/>
    <w:rsid w:val="006E2A39"/>
    <w:rsid w:val="006E35F9"/>
    <w:rsid w:val="006E3B16"/>
    <w:rsid w:val="006E3DE1"/>
    <w:rsid w:val="006E4265"/>
    <w:rsid w:val="006E432B"/>
    <w:rsid w:val="006E4462"/>
    <w:rsid w:val="006E4469"/>
    <w:rsid w:val="006E4CD8"/>
    <w:rsid w:val="006E4DDE"/>
    <w:rsid w:val="006E4E78"/>
    <w:rsid w:val="006E50F1"/>
    <w:rsid w:val="006E545F"/>
    <w:rsid w:val="006E56E5"/>
    <w:rsid w:val="006E587F"/>
    <w:rsid w:val="006E5A8B"/>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86A"/>
    <w:rsid w:val="006F0877"/>
    <w:rsid w:val="006F0885"/>
    <w:rsid w:val="006F0BCA"/>
    <w:rsid w:val="006F0C45"/>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4B85"/>
    <w:rsid w:val="006F522D"/>
    <w:rsid w:val="006F52A8"/>
    <w:rsid w:val="006F54EB"/>
    <w:rsid w:val="006F5987"/>
    <w:rsid w:val="006F5AB2"/>
    <w:rsid w:val="006F5BB1"/>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66E"/>
    <w:rsid w:val="00700739"/>
    <w:rsid w:val="00700C45"/>
    <w:rsid w:val="00701383"/>
    <w:rsid w:val="00701A83"/>
    <w:rsid w:val="0070225F"/>
    <w:rsid w:val="0070282B"/>
    <w:rsid w:val="00702B2E"/>
    <w:rsid w:val="00702E6A"/>
    <w:rsid w:val="00702F77"/>
    <w:rsid w:val="00702FDE"/>
    <w:rsid w:val="00703015"/>
    <w:rsid w:val="00703291"/>
    <w:rsid w:val="00703399"/>
    <w:rsid w:val="00703446"/>
    <w:rsid w:val="00703810"/>
    <w:rsid w:val="007039FD"/>
    <w:rsid w:val="00703D15"/>
    <w:rsid w:val="00703FB3"/>
    <w:rsid w:val="00704149"/>
    <w:rsid w:val="007042FF"/>
    <w:rsid w:val="007044E2"/>
    <w:rsid w:val="00704601"/>
    <w:rsid w:val="0070496D"/>
    <w:rsid w:val="007049E0"/>
    <w:rsid w:val="00704A1E"/>
    <w:rsid w:val="00704C88"/>
    <w:rsid w:val="00704DF3"/>
    <w:rsid w:val="00705056"/>
    <w:rsid w:val="007054B9"/>
    <w:rsid w:val="00705A45"/>
    <w:rsid w:val="00705FE3"/>
    <w:rsid w:val="007060F5"/>
    <w:rsid w:val="00706C4C"/>
    <w:rsid w:val="00706FE1"/>
    <w:rsid w:val="0070725E"/>
    <w:rsid w:val="007072CE"/>
    <w:rsid w:val="0070769C"/>
    <w:rsid w:val="00707A0C"/>
    <w:rsid w:val="00707F6A"/>
    <w:rsid w:val="0071005B"/>
    <w:rsid w:val="0071018B"/>
    <w:rsid w:val="00710202"/>
    <w:rsid w:val="0071029D"/>
    <w:rsid w:val="007104C1"/>
    <w:rsid w:val="007106B5"/>
    <w:rsid w:val="00710A5D"/>
    <w:rsid w:val="00710BC5"/>
    <w:rsid w:val="00710FC5"/>
    <w:rsid w:val="00710FCB"/>
    <w:rsid w:val="0071113F"/>
    <w:rsid w:val="007111D2"/>
    <w:rsid w:val="007112C1"/>
    <w:rsid w:val="007112FA"/>
    <w:rsid w:val="007113E5"/>
    <w:rsid w:val="0071148D"/>
    <w:rsid w:val="00711E51"/>
    <w:rsid w:val="00712153"/>
    <w:rsid w:val="0071219F"/>
    <w:rsid w:val="00712891"/>
    <w:rsid w:val="00712DFA"/>
    <w:rsid w:val="00713157"/>
    <w:rsid w:val="00713463"/>
    <w:rsid w:val="007136A1"/>
    <w:rsid w:val="00713D1D"/>
    <w:rsid w:val="0071423C"/>
    <w:rsid w:val="0071482F"/>
    <w:rsid w:val="007149E8"/>
    <w:rsid w:val="00714A11"/>
    <w:rsid w:val="00714AC3"/>
    <w:rsid w:val="00714C8B"/>
    <w:rsid w:val="0071528F"/>
    <w:rsid w:val="00715576"/>
    <w:rsid w:val="0071600D"/>
    <w:rsid w:val="007165C0"/>
    <w:rsid w:val="00716DC7"/>
    <w:rsid w:val="00716E2C"/>
    <w:rsid w:val="00716EF9"/>
    <w:rsid w:val="00717081"/>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3265"/>
    <w:rsid w:val="00723348"/>
    <w:rsid w:val="007234BE"/>
    <w:rsid w:val="0072432D"/>
    <w:rsid w:val="00724808"/>
    <w:rsid w:val="00724A0D"/>
    <w:rsid w:val="00724F0C"/>
    <w:rsid w:val="0072570C"/>
    <w:rsid w:val="00725738"/>
    <w:rsid w:val="0072594D"/>
    <w:rsid w:val="00725DF8"/>
    <w:rsid w:val="00726235"/>
    <w:rsid w:val="00726245"/>
    <w:rsid w:val="007268C2"/>
    <w:rsid w:val="00726926"/>
    <w:rsid w:val="00726964"/>
    <w:rsid w:val="00726A5B"/>
    <w:rsid w:val="00726A80"/>
    <w:rsid w:val="00726C05"/>
    <w:rsid w:val="007270DC"/>
    <w:rsid w:val="007273CA"/>
    <w:rsid w:val="0072762B"/>
    <w:rsid w:val="007276B0"/>
    <w:rsid w:val="007277A0"/>
    <w:rsid w:val="00730F2A"/>
    <w:rsid w:val="007314E5"/>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9AB"/>
    <w:rsid w:val="00735A17"/>
    <w:rsid w:val="00735B4B"/>
    <w:rsid w:val="00736451"/>
    <w:rsid w:val="00736759"/>
    <w:rsid w:val="00736C9F"/>
    <w:rsid w:val="0073727A"/>
    <w:rsid w:val="007373BB"/>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B36"/>
    <w:rsid w:val="00745B96"/>
    <w:rsid w:val="00746109"/>
    <w:rsid w:val="00746127"/>
    <w:rsid w:val="00746664"/>
    <w:rsid w:val="00746C52"/>
    <w:rsid w:val="00746ECB"/>
    <w:rsid w:val="00746FCE"/>
    <w:rsid w:val="0074700C"/>
    <w:rsid w:val="00747059"/>
    <w:rsid w:val="007470D2"/>
    <w:rsid w:val="007470D7"/>
    <w:rsid w:val="00747655"/>
    <w:rsid w:val="007476D8"/>
    <w:rsid w:val="00747967"/>
    <w:rsid w:val="007479B6"/>
    <w:rsid w:val="00747B8F"/>
    <w:rsid w:val="00747C23"/>
    <w:rsid w:val="00747C53"/>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09F"/>
    <w:rsid w:val="00754957"/>
    <w:rsid w:val="00754E57"/>
    <w:rsid w:val="0075515F"/>
    <w:rsid w:val="00755368"/>
    <w:rsid w:val="00755459"/>
    <w:rsid w:val="0075549F"/>
    <w:rsid w:val="00755725"/>
    <w:rsid w:val="00755AC7"/>
    <w:rsid w:val="00755C5C"/>
    <w:rsid w:val="00755F04"/>
    <w:rsid w:val="0075622F"/>
    <w:rsid w:val="00756289"/>
    <w:rsid w:val="00756411"/>
    <w:rsid w:val="007568A7"/>
    <w:rsid w:val="007568F4"/>
    <w:rsid w:val="00756A32"/>
    <w:rsid w:val="00756EA6"/>
    <w:rsid w:val="00756ED2"/>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1F03"/>
    <w:rsid w:val="00762151"/>
    <w:rsid w:val="007623FA"/>
    <w:rsid w:val="00762637"/>
    <w:rsid w:val="00762A46"/>
    <w:rsid w:val="00762E7E"/>
    <w:rsid w:val="00763259"/>
    <w:rsid w:val="007634F2"/>
    <w:rsid w:val="00763747"/>
    <w:rsid w:val="00763A94"/>
    <w:rsid w:val="00763ABC"/>
    <w:rsid w:val="00763EBE"/>
    <w:rsid w:val="00763F58"/>
    <w:rsid w:val="0076425E"/>
    <w:rsid w:val="00764330"/>
    <w:rsid w:val="007647E3"/>
    <w:rsid w:val="00764A4D"/>
    <w:rsid w:val="007651D6"/>
    <w:rsid w:val="0076564F"/>
    <w:rsid w:val="0076579D"/>
    <w:rsid w:val="00765880"/>
    <w:rsid w:val="007658C9"/>
    <w:rsid w:val="007659FD"/>
    <w:rsid w:val="00765C47"/>
    <w:rsid w:val="00765C4F"/>
    <w:rsid w:val="00765E37"/>
    <w:rsid w:val="00765F6E"/>
    <w:rsid w:val="00766187"/>
    <w:rsid w:val="007666DA"/>
    <w:rsid w:val="00766798"/>
    <w:rsid w:val="007669AC"/>
    <w:rsid w:val="00766B5B"/>
    <w:rsid w:val="0076723D"/>
    <w:rsid w:val="0076734C"/>
    <w:rsid w:val="00767686"/>
    <w:rsid w:val="00767A7F"/>
    <w:rsid w:val="007700B6"/>
    <w:rsid w:val="007702EA"/>
    <w:rsid w:val="00770445"/>
    <w:rsid w:val="007706F3"/>
    <w:rsid w:val="00770B69"/>
    <w:rsid w:val="00770FAE"/>
    <w:rsid w:val="00771313"/>
    <w:rsid w:val="00771D5B"/>
    <w:rsid w:val="00772337"/>
    <w:rsid w:val="007723A2"/>
    <w:rsid w:val="00772A94"/>
    <w:rsid w:val="00772BC0"/>
    <w:rsid w:val="00772CCE"/>
    <w:rsid w:val="0077317D"/>
    <w:rsid w:val="007734F4"/>
    <w:rsid w:val="0077369E"/>
    <w:rsid w:val="00773798"/>
    <w:rsid w:val="007737F1"/>
    <w:rsid w:val="0077397C"/>
    <w:rsid w:val="00773B13"/>
    <w:rsid w:val="00773EB0"/>
    <w:rsid w:val="00773F38"/>
    <w:rsid w:val="00774060"/>
    <w:rsid w:val="00774961"/>
    <w:rsid w:val="00775302"/>
    <w:rsid w:val="00775381"/>
    <w:rsid w:val="007754B0"/>
    <w:rsid w:val="00775707"/>
    <w:rsid w:val="00775715"/>
    <w:rsid w:val="00775920"/>
    <w:rsid w:val="00775D87"/>
    <w:rsid w:val="00775DEB"/>
    <w:rsid w:val="007761D8"/>
    <w:rsid w:val="00776286"/>
    <w:rsid w:val="00776575"/>
    <w:rsid w:val="00776684"/>
    <w:rsid w:val="00776888"/>
    <w:rsid w:val="007768E5"/>
    <w:rsid w:val="00776B47"/>
    <w:rsid w:val="0077731A"/>
    <w:rsid w:val="007774A0"/>
    <w:rsid w:val="007774CE"/>
    <w:rsid w:val="0077798D"/>
    <w:rsid w:val="00777AA3"/>
    <w:rsid w:val="00777C68"/>
    <w:rsid w:val="00777F33"/>
    <w:rsid w:val="00780C75"/>
    <w:rsid w:val="00780F56"/>
    <w:rsid w:val="0078109D"/>
    <w:rsid w:val="007811C5"/>
    <w:rsid w:val="00781417"/>
    <w:rsid w:val="00781509"/>
    <w:rsid w:val="00781608"/>
    <w:rsid w:val="00781A60"/>
    <w:rsid w:val="00781F3A"/>
    <w:rsid w:val="00781F82"/>
    <w:rsid w:val="0078262A"/>
    <w:rsid w:val="007826F9"/>
    <w:rsid w:val="00782BFB"/>
    <w:rsid w:val="00783532"/>
    <w:rsid w:val="007839AD"/>
    <w:rsid w:val="00783A09"/>
    <w:rsid w:val="00783A4B"/>
    <w:rsid w:val="00783B41"/>
    <w:rsid w:val="00783BC8"/>
    <w:rsid w:val="00783F24"/>
    <w:rsid w:val="00783F51"/>
    <w:rsid w:val="007843B0"/>
    <w:rsid w:val="007847D8"/>
    <w:rsid w:val="007858F1"/>
    <w:rsid w:val="007859E6"/>
    <w:rsid w:val="00785C11"/>
    <w:rsid w:val="00785FF3"/>
    <w:rsid w:val="0078620D"/>
    <w:rsid w:val="007865E0"/>
    <w:rsid w:val="00786688"/>
    <w:rsid w:val="00786792"/>
    <w:rsid w:val="00786B27"/>
    <w:rsid w:val="00786C4B"/>
    <w:rsid w:val="00786D5D"/>
    <w:rsid w:val="00786E41"/>
    <w:rsid w:val="00786F89"/>
    <w:rsid w:val="007877DC"/>
    <w:rsid w:val="00787A4A"/>
    <w:rsid w:val="007900A9"/>
    <w:rsid w:val="007900BB"/>
    <w:rsid w:val="00790215"/>
    <w:rsid w:val="007903EF"/>
    <w:rsid w:val="0079080A"/>
    <w:rsid w:val="00790987"/>
    <w:rsid w:val="00790C03"/>
    <w:rsid w:val="00790C62"/>
    <w:rsid w:val="00790E2B"/>
    <w:rsid w:val="00790EA3"/>
    <w:rsid w:val="0079120F"/>
    <w:rsid w:val="00791435"/>
    <w:rsid w:val="00791EBD"/>
    <w:rsid w:val="00792713"/>
    <w:rsid w:val="00792BF5"/>
    <w:rsid w:val="00792C90"/>
    <w:rsid w:val="00792F7F"/>
    <w:rsid w:val="0079347E"/>
    <w:rsid w:val="00793643"/>
    <w:rsid w:val="007936F7"/>
    <w:rsid w:val="007936F9"/>
    <w:rsid w:val="007937DD"/>
    <w:rsid w:val="00793DDD"/>
    <w:rsid w:val="00793EE2"/>
    <w:rsid w:val="00794043"/>
    <w:rsid w:val="00794475"/>
    <w:rsid w:val="0079462B"/>
    <w:rsid w:val="007947A8"/>
    <w:rsid w:val="00794875"/>
    <w:rsid w:val="00794C9A"/>
    <w:rsid w:val="00795016"/>
    <w:rsid w:val="007952AF"/>
    <w:rsid w:val="00795488"/>
    <w:rsid w:val="0079556C"/>
    <w:rsid w:val="00795A24"/>
    <w:rsid w:val="00795AC5"/>
    <w:rsid w:val="00795E5E"/>
    <w:rsid w:val="007966A5"/>
    <w:rsid w:val="0079674B"/>
    <w:rsid w:val="0079684F"/>
    <w:rsid w:val="00796AF5"/>
    <w:rsid w:val="00796B44"/>
    <w:rsid w:val="00796E9E"/>
    <w:rsid w:val="0079705F"/>
    <w:rsid w:val="0079722A"/>
    <w:rsid w:val="007975CC"/>
    <w:rsid w:val="00797D89"/>
    <w:rsid w:val="007A0076"/>
    <w:rsid w:val="007A0376"/>
    <w:rsid w:val="007A054C"/>
    <w:rsid w:val="007A0631"/>
    <w:rsid w:val="007A0FD8"/>
    <w:rsid w:val="007A11E4"/>
    <w:rsid w:val="007A1520"/>
    <w:rsid w:val="007A1893"/>
    <w:rsid w:val="007A24F1"/>
    <w:rsid w:val="007A25C1"/>
    <w:rsid w:val="007A2AD9"/>
    <w:rsid w:val="007A3179"/>
    <w:rsid w:val="007A3241"/>
    <w:rsid w:val="007A371D"/>
    <w:rsid w:val="007A3B87"/>
    <w:rsid w:val="007A3C79"/>
    <w:rsid w:val="007A45B7"/>
    <w:rsid w:val="007A461E"/>
    <w:rsid w:val="007A4718"/>
    <w:rsid w:val="007A47BA"/>
    <w:rsid w:val="007A4997"/>
    <w:rsid w:val="007A4C9B"/>
    <w:rsid w:val="007A5140"/>
    <w:rsid w:val="007A51C9"/>
    <w:rsid w:val="007A51E2"/>
    <w:rsid w:val="007A5364"/>
    <w:rsid w:val="007A55B0"/>
    <w:rsid w:val="007A5677"/>
    <w:rsid w:val="007A579E"/>
    <w:rsid w:val="007A59ED"/>
    <w:rsid w:val="007A5A20"/>
    <w:rsid w:val="007A5E7C"/>
    <w:rsid w:val="007A6327"/>
    <w:rsid w:val="007B0424"/>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423"/>
    <w:rsid w:val="007B6A42"/>
    <w:rsid w:val="007B6BD8"/>
    <w:rsid w:val="007B6DCA"/>
    <w:rsid w:val="007B6EFD"/>
    <w:rsid w:val="007B7285"/>
    <w:rsid w:val="007B736B"/>
    <w:rsid w:val="007B7664"/>
    <w:rsid w:val="007B7782"/>
    <w:rsid w:val="007C02AD"/>
    <w:rsid w:val="007C04A2"/>
    <w:rsid w:val="007C0734"/>
    <w:rsid w:val="007C096E"/>
    <w:rsid w:val="007C09E5"/>
    <w:rsid w:val="007C0B06"/>
    <w:rsid w:val="007C1525"/>
    <w:rsid w:val="007C1A18"/>
    <w:rsid w:val="007C1A47"/>
    <w:rsid w:val="007C2174"/>
    <w:rsid w:val="007C2358"/>
    <w:rsid w:val="007C2679"/>
    <w:rsid w:val="007C2DCC"/>
    <w:rsid w:val="007C2E2D"/>
    <w:rsid w:val="007C2F2A"/>
    <w:rsid w:val="007C31E5"/>
    <w:rsid w:val="007C32DF"/>
    <w:rsid w:val="007C3A94"/>
    <w:rsid w:val="007C3BFC"/>
    <w:rsid w:val="007C3D3C"/>
    <w:rsid w:val="007C3FD9"/>
    <w:rsid w:val="007C411F"/>
    <w:rsid w:val="007C463F"/>
    <w:rsid w:val="007C4AFE"/>
    <w:rsid w:val="007C4BFB"/>
    <w:rsid w:val="007C53E7"/>
    <w:rsid w:val="007C5469"/>
    <w:rsid w:val="007C5677"/>
    <w:rsid w:val="007C5A62"/>
    <w:rsid w:val="007C6476"/>
    <w:rsid w:val="007C665B"/>
    <w:rsid w:val="007C6A11"/>
    <w:rsid w:val="007C6A73"/>
    <w:rsid w:val="007C6E6A"/>
    <w:rsid w:val="007C6E86"/>
    <w:rsid w:val="007C6F5C"/>
    <w:rsid w:val="007C70C3"/>
    <w:rsid w:val="007C7351"/>
    <w:rsid w:val="007C7684"/>
    <w:rsid w:val="007C7925"/>
    <w:rsid w:val="007C7972"/>
    <w:rsid w:val="007D028E"/>
    <w:rsid w:val="007D0528"/>
    <w:rsid w:val="007D0F4E"/>
    <w:rsid w:val="007D0FF3"/>
    <w:rsid w:val="007D10C9"/>
    <w:rsid w:val="007D1230"/>
    <w:rsid w:val="007D124E"/>
    <w:rsid w:val="007D126F"/>
    <w:rsid w:val="007D15F9"/>
    <w:rsid w:val="007D1756"/>
    <w:rsid w:val="007D1795"/>
    <w:rsid w:val="007D181C"/>
    <w:rsid w:val="007D1AA3"/>
    <w:rsid w:val="007D1BE2"/>
    <w:rsid w:val="007D1C5E"/>
    <w:rsid w:val="007D2095"/>
    <w:rsid w:val="007D23B2"/>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5DDA"/>
    <w:rsid w:val="007D5FC5"/>
    <w:rsid w:val="007D640F"/>
    <w:rsid w:val="007D6D68"/>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1CB3"/>
    <w:rsid w:val="007E2D33"/>
    <w:rsid w:val="007E3208"/>
    <w:rsid w:val="007E35F7"/>
    <w:rsid w:val="007E39B8"/>
    <w:rsid w:val="007E3A16"/>
    <w:rsid w:val="007E3CDF"/>
    <w:rsid w:val="007E3D36"/>
    <w:rsid w:val="007E3F81"/>
    <w:rsid w:val="007E4277"/>
    <w:rsid w:val="007E4308"/>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D2E"/>
    <w:rsid w:val="007E784F"/>
    <w:rsid w:val="007E79FE"/>
    <w:rsid w:val="007E7A3F"/>
    <w:rsid w:val="007E7B5F"/>
    <w:rsid w:val="007E7DD9"/>
    <w:rsid w:val="007E7EE7"/>
    <w:rsid w:val="007F0060"/>
    <w:rsid w:val="007F00DF"/>
    <w:rsid w:val="007F065E"/>
    <w:rsid w:val="007F07BD"/>
    <w:rsid w:val="007F0976"/>
    <w:rsid w:val="007F0F4E"/>
    <w:rsid w:val="007F0FE0"/>
    <w:rsid w:val="007F124C"/>
    <w:rsid w:val="007F1328"/>
    <w:rsid w:val="007F211A"/>
    <w:rsid w:val="007F2955"/>
    <w:rsid w:val="007F2D7C"/>
    <w:rsid w:val="007F3205"/>
    <w:rsid w:val="007F3434"/>
    <w:rsid w:val="007F36D4"/>
    <w:rsid w:val="007F37E1"/>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A36"/>
    <w:rsid w:val="007F6C1A"/>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1E4"/>
    <w:rsid w:val="00804510"/>
    <w:rsid w:val="008047CF"/>
    <w:rsid w:val="00804D6D"/>
    <w:rsid w:val="00804E3E"/>
    <w:rsid w:val="00805628"/>
    <w:rsid w:val="008058F4"/>
    <w:rsid w:val="00805A1B"/>
    <w:rsid w:val="00805BAF"/>
    <w:rsid w:val="0080618E"/>
    <w:rsid w:val="0080655B"/>
    <w:rsid w:val="00806A93"/>
    <w:rsid w:val="0080727A"/>
    <w:rsid w:val="008075AB"/>
    <w:rsid w:val="00807CA9"/>
    <w:rsid w:val="008100C7"/>
    <w:rsid w:val="00810115"/>
    <w:rsid w:val="008110A1"/>
    <w:rsid w:val="008112AE"/>
    <w:rsid w:val="008113EA"/>
    <w:rsid w:val="00811B13"/>
    <w:rsid w:val="00811BBE"/>
    <w:rsid w:val="00811D1C"/>
    <w:rsid w:val="00811DEA"/>
    <w:rsid w:val="00811FBA"/>
    <w:rsid w:val="00812120"/>
    <w:rsid w:val="008121DF"/>
    <w:rsid w:val="008123F4"/>
    <w:rsid w:val="008125EA"/>
    <w:rsid w:val="008129FA"/>
    <w:rsid w:val="00812F4F"/>
    <w:rsid w:val="008130C5"/>
    <w:rsid w:val="00813210"/>
    <w:rsid w:val="008134F5"/>
    <w:rsid w:val="008137BB"/>
    <w:rsid w:val="00813AE0"/>
    <w:rsid w:val="00813C5F"/>
    <w:rsid w:val="00813CE4"/>
    <w:rsid w:val="00814065"/>
    <w:rsid w:val="00814635"/>
    <w:rsid w:val="008148E2"/>
    <w:rsid w:val="00815321"/>
    <w:rsid w:val="008154FB"/>
    <w:rsid w:val="00815551"/>
    <w:rsid w:val="008156A5"/>
    <w:rsid w:val="008159AF"/>
    <w:rsid w:val="00815E95"/>
    <w:rsid w:val="00816193"/>
    <w:rsid w:val="008164D9"/>
    <w:rsid w:val="00816715"/>
    <w:rsid w:val="008168B7"/>
    <w:rsid w:val="00816A1A"/>
    <w:rsid w:val="00816C73"/>
    <w:rsid w:val="00816D8D"/>
    <w:rsid w:val="008172B9"/>
    <w:rsid w:val="00817363"/>
    <w:rsid w:val="008174CD"/>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40"/>
    <w:rsid w:val="00822F5E"/>
    <w:rsid w:val="00823C36"/>
    <w:rsid w:val="00823E6B"/>
    <w:rsid w:val="00823E84"/>
    <w:rsid w:val="008243B8"/>
    <w:rsid w:val="00824549"/>
    <w:rsid w:val="00824552"/>
    <w:rsid w:val="00824B63"/>
    <w:rsid w:val="00825349"/>
    <w:rsid w:val="00825A9A"/>
    <w:rsid w:val="00825CED"/>
    <w:rsid w:val="0082631B"/>
    <w:rsid w:val="00826495"/>
    <w:rsid w:val="00826B4C"/>
    <w:rsid w:val="00826C7D"/>
    <w:rsid w:val="008272D8"/>
    <w:rsid w:val="00827D2D"/>
    <w:rsid w:val="00827EB6"/>
    <w:rsid w:val="00830276"/>
    <w:rsid w:val="008304D3"/>
    <w:rsid w:val="008305BD"/>
    <w:rsid w:val="008308B0"/>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3F4E"/>
    <w:rsid w:val="0083409A"/>
    <w:rsid w:val="0083412B"/>
    <w:rsid w:val="00834372"/>
    <w:rsid w:val="0083438E"/>
    <w:rsid w:val="00834459"/>
    <w:rsid w:val="00834ABE"/>
    <w:rsid w:val="00834B5D"/>
    <w:rsid w:val="00834F72"/>
    <w:rsid w:val="00835234"/>
    <w:rsid w:val="0083532F"/>
    <w:rsid w:val="008354C1"/>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E5D"/>
    <w:rsid w:val="00837FD4"/>
    <w:rsid w:val="00840020"/>
    <w:rsid w:val="008401F2"/>
    <w:rsid w:val="0084031A"/>
    <w:rsid w:val="00840464"/>
    <w:rsid w:val="00840664"/>
    <w:rsid w:val="00840931"/>
    <w:rsid w:val="00840F06"/>
    <w:rsid w:val="00840F70"/>
    <w:rsid w:val="00840F79"/>
    <w:rsid w:val="00841378"/>
    <w:rsid w:val="008418DF"/>
    <w:rsid w:val="00841B1F"/>
    <w:rsid w:val="00841C9A"/>
    <w:rsid w:val="00841EED"/>
    <w:rsid w:val="00842647"/>
    <w:rsid w:val="0084292F"/>
    <w:rsid w:val="00842E4A"/>
    <w:rsid w:val="00842FF0"/>
    <w:rsid w:val="00843428"/>
    <w:rsid w:val="00843907"/>
    <w:rsid w:val="00843E36"/>
    <w:rsid w:val="00843E9B"/>
    <w:rsid w:val="00843EDD"/>
    <w:rsid w:val="00843FF6"/>
    <w:rsid w:val="008440C5"/>
    <w:rsid w:val="008441F1"/>
    <w:rsid w:val="00844474"/>
    <w:rsid w:val="00844657"/>
    <w:rsid w:val="0084482D"/>
    <w:rsid w:val="00844CCB"/>
    <w:rsid w:val="00845665"/>
    <w:rsid w:val="00845DA8"/>
    <w:rsid w:val="00846114"/>
    <w:rsid w:val="00846128"/>
    <w:rsid w:val="008462A4"/>
    <w:rsid w:val="008462E0"/>
    <w:rsid w:val="00846924"/>
    <w:rsid w:val="00847130"/>
    <w:rsid w:val="008473BD"/>
    <w:rsid w:val="0084743B"/>
    <w:rsid w:val="00847457"/>
    <w:rsid w:val="008479C4"/>
    <w:rsid w:val="00847BAA"/>
    <w:rsid w:val="00847CD1"/>
    <w:rsid w:val="00847EE4"/>
    <w:rsid w:val="00847F17"/>
    <w:rsid w:val="00850612"/>
    <w:rsid w:val="008506DF"/>
    <w:rsid w:val="00850D44"/>
    <w:rsid w:val="00850F7C"/>
    <w:rsid w:val="0085109B"/>
    <w:rsid w:val="0085119D"/>
    <w:rsid w:val="00851471"/>
    <w:rsid w:val="0085158B"/>
    <w:rsid w:val="008516EC"/>
    <w:rsid w:val="0085194B"/>
    <w:rsid w:val="00851E36"/>
    <w:rsid w:val="00851E60"/>
    <w:rsid w:val="00851F73"/>
    <w:rsid w:val="008520A4"/>
    <w:rsid w:val="008520B0"/>
    <w:rsid w:val="00852746"/>
    <w:rsid w:val="008527DF"/>
    <w:rsid w:val="0085283E"/>
    <w:rsid w:val="00852897"/>
    <w:rsid w:val="0085342E"/>
    <w:rsid w:val="00853443"/>
    <w:rsid w:val="008535F9"/>
    <w:rsid w:val="0085375E"/>
    <w:rsid w:val="008538B8"/>
    <w:rsid w:val="00853C05"/>
    <w:rsid w:val="00854371"/>
    <w:rsid w:val="008544C4"/>
    <w:rsid w:val="008546B3"/>
    <w:rsid w:val="008546EA"/>
    <w:rsid w:val="00854888"/>
    <w:rsid w:val="00854A69"/>
    <w:rsid w:val="00854C4D"/>
    <w:rsid w:val="008551F4"/>
    <w:rsid w:val="00856489"/>
    <w:rsid w:val="00856602"/>
    <w:rsid w:val="00856AD2"/>
    <w:rsid w:val="00856DDA"/>
    <w:rsid w:val="00856F04"/>
    <w:rsid w:val="00857BE4"/>
    <w:rsid w:val="00860264"/>
    <w:rsid w:val="008604D4"/>
    <w:rsid w:val="008606A8"/>
    <w:rsid w:val="008606E6"/>
    <w:rsid w:val="00860827"/>
    <w:rsid w:val="00860B14"/>
    <w:rsid w:val="0086111F"/>
    <w:rsid w:val="00861402"/>
    <w:rsid w:val="0086142A"/>
    <w:rsid w:val="00861A03"/>
    <w:rsid w:val="00861B9D"/>
    <w:rsid w:val="00861BFD"/>
    <w:rsid w:val="00861C64"/>
    <w:rsid w:val="00861CC4"/>
    <w:rsid w:val="00861E3F"/>
    <w:rsid w:val="0086212E"/>
    <w:rsid w:val="008625AE"/>
    <w:rsid w:val="008628AB"/>
    <w:rsid w:val="008629C8"/>
    <w:rsid w:val="00862A61"/>
    <w:rsid w:val="00862BC6"/>
    <w:rsid w:val="00862DCA"/>
    <w:rsid w:val="0086310C"/>
    <w:rsid w:val="008631D5"/>
    <w:rsid w:val="008637AD"/>
    <w:rsid w:val="00863941"/>
    <w:rsid w:val="00863D81"/>
    <w:rsid w:val="00864454"/>
    <w:rsid w:val="008645B9"/>
    <w:rsid w:val="0086468C"/>
    <w:rsid w:val="008646E1"/>
    <w:rsid w:val="00864927"/>
    <w:rsid w:val="00864B59"/>
    <w:rsid w:val="00864EC4"/>
    <w:rsid w:val="00865207"/>
    <w:rsid w:val="00865387"/>
    <w:rsid w:val="008655F5"/>
    <w:rsid w:val="00865B16"/>
    <w:rsid w:val="00865BF6"/>
    <w:rsid w:val="00865E2F"/>
    <w:rsid w:val="00865FCE"/>
    <w:rsid w:val="00866156"/>
    <w:rsid w:val="0086651C"/>
    <w:rsid w:val="00866543"/>
    <w:rsid w:val="00866981"/>
    <w:rsid w:val="00866A11"/>
    <w:rsid w:val="00866F70"/>
    <w:rsid w:val="0086701E"/>
    <w:rsid w:val="00867893"/>
    <w:rsid w:val="00867A6D"/>
    <w:rsid w:val="00867C04"/>
    <w:rsid w:val="00867DF1"/>
    <w:rsid w:val="00870322"/>
    <w:rsid w:val="0087051E"/>
    <w:rsid w:val="0087056B"/>
    <w:rsid w:val="00870F3A"/>
    <w:rsid w:val="00871436"/>
    <w:rsid w:val="00871452"/>
    <w:rsid w:val="00871DED"/>
    <w:rsid w:val="00871FB9"/>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C56"/>
    <w:rsid w:val="00874F03"/>
    <w:rsid w:val="00875258"/>
    <w:rsid w:val="0087562A"/>
    <w:rsid w:val="00875680"/>
    <w:rsid w:val="008756D4"/>
    <w:rsid w:val="008759BF"/>
    <w:rsid w:val="008759CC"/>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DC8"/>
    <w:rsid w:val="00880F17"/>
    <w:rsid w:val="00881197"/>
    <w:rsid w:val="00881262"/>
    <w:rsid w:val="0088178B"/>
    <w:rsid w:val="00881951"/>
    <w:rsid w:val="0088198F"/>
    <w:rsid w:val="00881B14"/>
    <w:rsid w:val="00881B57"/>
    <w:rsid w:val="00881BF3"/>
    <w:rsid w:val="00881DD5"/>
    <w:rsid w:val="00882466"/>
    <w:rsid w:val="008827E7"/>
    <w:rsid w:val="0088291A"/>
    <w:rsid w:val="0088296F"/>
    <w:rsid w:val="00882BE7"/>
    <w:rsid w:val="00883035"/>
    <w:rsid w:val="0088364E"/>
    <w:rsid w:val="0088376D"/>
    <w:rsid w:val="00883B60"/>
    <w:rsid w:val="00883BDA"/>
    <w:rsid w:val="00883C63"/>
    <w:rsid w:val="00883D9D"/>
    <w:rsid w:val="00883F6E"/>
    <w:rsid w:val="0088422B"/>
    <w:rsid w:val="00884391"/>
    <w:rsid w:val="00884CBF"/>
    <w:rsid w:val="00884DFE"/>
    <w:rsid w:val="00884EA2"/>
    <w:rsid w:val="0088510A"/>
    <w:rsid w:val="0088538F"/>
    <w:rsid w:val="008854B6"/>
    <w:rsid w:val="008857CA"/>
    <w:rsid w:val="00885845"/>
    <w:rsid w:val="0088592C"/>
    <w:rsid w:val="00885966"/>
    <w:rsid w:val="00886178"/>
    <w:rsid w:val="00886A4C"/>
    <w:rsid w:val="00886B97"/>
    <w:rsid w:val="008870CC"/>
    <w:rsid w:val="008870E4"/>
    <w:rsid w:val="008872FC"/>
    <w:rsid w:val="00887424"/>
    <w:rsid w:val="00887708"/>
    <w:rsid w:val="008879B8"/>
    <w:rsid w:val="00887A78"/>
    <w:rsid w:val="00887B91"/>
    <w:rsid w:val="00887BD7"/>
    <w:rsid w:val="00887C63"/>
    <w:rsid w:val="00887EED"/>
    <w:rsid w:val="00887F8E"/>
    <w:rsid w:val="0089010B"/>
    <w:rsid w:val="008901B5"/>
    <w:rsid w:val="00890283"/>
    <w:rsid w:val="00890426"/>
    <w:rsid w:val="0089079F"/>
    <w:rsid w:val="00890842"/>
    <w:rsid w:val="00890929"/>
    <w:rsid w:val="00890AD7"/>
    <w:rsid w:val="0089122E"/>
    <w:rsid w:val="00891288"/>
    <w:rsid w:val="00891B82"/>
    <w:rsid w:val="00891E84"/>
    <w:rsid w:val="00892480"/>
    <w:rsid w:val="00892758"/>
    <w:rsid w:val="00892961"/>
    <w:rsid w:val="00892ACC"/>
    <w:rsid w:val="00892E1F"/>
    <w:rsid w:val="008931E5"/>
    <w:rsid w:val="00893AE8"/>
    <w:rsid w:val="0089442C"/>
    <w:rsid w:val="008946B4"/>
    <w:rsid w:val="008946F2"/>
    <w:rsid w:val="00894946"/>
    <w:rsid w:val="008949D1"/>
    <w:rsid w:val="008949D9"/>
    <w:rsid w:val="00894DEC"/>
    <w:rsid w:val="00894DFA"/>
    <w:rsid w:val="00894E2D"/>
    <w:rsid w:val="00895052"/>
    <w:rsid w:val="008951D2"/>
    <w:rsid w:val="0089564F"/>
    <w:rsid w:val="0089584D"/>
    <w:rsid w:val="00895A95"/>
    <w:rsid w:val="00895E21"/>
    <w:rsid w:val="00896260"/>
    <w:rsid w:val="0089634E"/>
    <w:rsid w:val="008968AF"/>
    <w:rsid w:val="00896901"/>
    <w:rsid w:val="00896A3A"/>
    <w:rsid w:val="00896C91"/>
    <w:rsid w:val="00896EED"/>
    <w:rsid w:val="008972D1"/>
    <w:rsid w:val="00897830"/>
    <w:rsid w:val="00897AAE"/>
    <w:rsid w:val="00897CD2"/>
    <w:rsid w:val="008A0040"/>
    <w:rsid w:val="008A04DD"/>
    <w:rsid w:val="008A0912"/>
    <w:rsid w:val="008A0935"/>
    <w:rsid w:val="008A0A98"/>
    <w:rsid w:val="008A0D76"/>
    <w:rsid w:val="008A0D8E"/>
    <w:rsid w:val="008A0EF9"/>
    <w:rsid w:val="008A107D"/>
    <w:rsid w:val="008A1279"/>
    <w:rsid w:val="008A1B78"/>
    <w:rsid w:val="008A2543"/>
    <w:rsid w:val="008A2972"/>
    <w:rsid w:val="008A303C"/>
    <w:rsid w:val="008A309B"/>
    <w:rsid w:val="008A311C"/>
    <w:rsid w:val="008A34C4"/>
    <w:rsid w:val="008A3D22"/>
    <w:rsid w:val="008A3DA2"/>
    <w:rsid w:val="008A453C"/>
    <w:rsid w:val="008A462D"/>
    <w:rsid w:val="008A47D9"/>
    <w:rsid w:val="008A530C"/>
    <w:rsid w:val="008A54C6"/>
    <w:rsid w:val="008A54D4"/>
    <w:rsid w:val="008A55A6"/>
    <w:rsid w:val="008A5653"/>
    <w:rsid w:val="008A58E4"/>
    <w:rsid w:val="008A5B07"/>
    <w:rsid w:val="008A5F9E"/>
    <w:rsid w:val="008A6221"/>
    <w:rsid w:val="008A623D"/>
    <w:rsid w:val="008A639C"/>
    <w:rsid w:val="008A63F1"/>
    <w:rsid w:val="008A64C0"/>
    <w:rsid w:val="008A677E"/>
    <w:rsid w:val="008A681A"/>
    <w:rsid w:val="008A6966"/>
    <w:rsid w:val="008A6C0B"/>
    <w:rsid w:val="008A6E88"/>
    <w:rsid w:val="008A6FE2"/>
    <w:rsid w:val="008A70DC"/>
    <w:rsid w:val="008A7379"/>
    <w:rsid w:val="008A7468"/>
    <w:rsid w:val="008A7DBF"/>
    <w:rsid w:val="008A7E78"/>
    <w:rsid w:val="008A7EB9"/>
    <w:rsid w:val="008B00D6"/>
    <w:rsid w:val="008B0123"/>
    <w:rsid w:val="008B04CE"/>
    <w:rsid w:val="008B0663"/>
    <w:rsid w:val="008B074C"/>
    <w:rsid w:val="008B0922"/>
    <w:rsid w:val="008B129D"/>
    <w:rsid w:val="008B1596"/>
    <w:rsid w:val="008B1B8C"/>
    <w:rsid w:val="008B1B97"/>
    <w:rsid w:val="008B23C8"/>
    <w:rsid w:val="008B254C"/>
    <w:rsid w:val="008B2BCD"/>
    <w:rsid w:val="008B3513"/>
    <w:rsid w:val="008B3CC2"/>
    <w:rsid w:val="008B3D43"/>
    <w:rsid w:val="008B3D98"/>
    <w:rsid w:val="008B4191"/>
    <w:rsid w:val="008B4E54"/>
    <w:rsid w:val="008B4E6D"/>
    <w:rsid w:val="008B54EE"/>
    <w:rsid w:val="008B55E4"/>
    <w:rsid w:val="008B5627"/>
    <w:rsid w:val="008B5EF5"/>
    <w:rsid w:val="008B6052"/>
    <w:rsid w:val="008B661C"/>
    <w:rsid w:val="008B6A25"/>
    <w:rsid w:val="008B6DF0"/>
    <w:rsid w:val="008B7072"/>
    <w:rsid w:val="008B73D8"/>
    <w:rsid w:val="008B7A25"/>
    <w:rsid w:val="008C026A"/>
    <w:rsid w:val="008C0395"/>
    <w:rsid w:val="008C0613"/>
    <w:rsid w:val="008C06B6"/>
    <w:rsid w:val="008C0777"/>
    <w:rsid w:val="008C08A8"/>
    <w:rsid w:val="008C0A15"/>
    <w:rsid w:val="008C0AA7"/>
    <w:rsid w:val="008C126F"/>
    <w:rsid w:val="008C153A"/>
    <w:rsid w:val="008C159F"/>
    <w:rsid w:val="008C164B"/>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244"/>
    <w:rsid w:val="008C49B8"/>
    <w:rsid w:val="008C4AB6"/>
    <w:rsid w:val="008C558F"/>
    <w:rsid w:val="008C5869"/>
    <w:rsid w:val="008C591F"/>
    <w:rsid w:val="008C5BB4"/>
    <w:rsid w:val="008C5CBF"/>
    <w:rsid w:val="008C67EC"/>
    <w:rsid w:val="008C6CAA"/>
    <w:rsid w:val="008C6F05"/>
    <w:rsid w:val="008C6FED"/>
    <w:rsid w:val="008C7100"/>
    <w:rsid w:val="008C725A"/>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DA9"/>
    <w:rsid w:val="008D3FA4"/>
    <w:rsid w:val="008D40A5"/>
    <w:rsid w:val="008D4229"/>
    <w:rsid w:val="008D42A1"/>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F0F"/>
    <w:rsid w:val="008E008A"/>
    <w:rsid w:val="008E04BF"/>
    <w:rsid w:val="008E0521"/>
    <w:rsid w:val="008E06D2"/>
    <w:rsid w:val="008E0DD4"/>
    <w:rsid w:val="008E1151"/>
    <w:rsid w:val="008E11CE"/>
    <w:rsid w:val="008E141C"/>
    <w:rsid w:val="008E1510"/>
    <w:rsid w:val="008E160F"/>
    <w:rsid w:val="008E1ACD"/>
    <w:rsid w:val="008E1CCE"/>
    <w:rsid w:val="008E1DA8"/>
    <w:rsid w:val="008E235C"/>
    <w:rsid w:val="008E2D01"/>
    <w:rsid w:val="008E2EB7"/>
    <w:rsid w:val="008E2F4D"/>
    <w:rsid w:val="008E3225"/>
    <w:rsid w:val="008E32E8"/>
    <w:rsid w:val="008E33E5"/>
    <w:rsid w:val="008E343F"/>
    <w:rsid w:val="008E368B"/>
    <w:rsid w:val="008E3761"/>
    <w:rsid w:val="008E3930"/>
    <w:rsid w:val="008E39F0"/>
    <w:rsid w:val="008E3FC0"/>
    <w:rsid w:val="008E3FE2"/>
    <w:rsid w:val="008E40A2"/>
    <w:rsid w:val="008E42B0"/>
    <w:rsid w:val="008E49A5"/>
    <w:rsid w:val="008E4AA5"/>
    <w:rsid w:val="008E4C65"/>
    <w:rsid w:val="008E4FC7"/>
    <w:rsid w:val="008E5194"/>
    <w:rsid w:val="008E579D"/>
    <w:rsid w:val="008E590B"/>
    <w:rsid w:val="008E5A04"/>
    <w:rsid w:val="008E65C8"/>
    <w:rsid w:val="008E6618"/>
    <w:rsid w:val="008E6F4C"/>
    <w:rsid w:val="008E70A2"/>
    <w:rsid w:val="008E71C1"/>
    <w:rsid w:val="008E75EA"/>
    <w:rsid w:val="008E768A"/>
    <w:rsid w:val="008E7B8E"/>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D5D"/>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5729"/>
    <w:rsid w:val="0090597A"/>
    <w:rsid w:val="00905A7E"/>
    <w:rsid w:val="00905D67"/>
    <w:rsid w:val="00905E7F"/>
    <w:rsid w:val="00905F1D"/>
    <w:rsid w:val="00906927"/>
    <w:rsid w:val="00906CD2"/>
    <w:rsid w:val="0090723D"/>
    <w:rsid w:val="009074BF"/>
    <w:rsid w:val="009074DD"/>
    <w:rsid w:val="009102CC"/>
    <w:rsid w:val="00910AFD"/>
    <w:rsid w:val="00910B31"/>
    <w:rsid w:val="009114A9"/>
    <w:rsid w:val="0091159F"/>
    <w:rsid w:val="009117ED"/>
    <w:rsid w:val="00911914"/>
    <w:rsid w:val="00911A12"/>
    <w:rsid w:val="00911AE2"/>
    <w:rsid w:val="00911CE1"/>
    <w:rsid w:val="00911E4F"/>
    <w:rsid w:val="0091206B"/>
    <w:rsid w:val="009121C5"/>
    <w:rsid w:val="009123DD"/>
    <w:rsid w:val="0091253C"/>
    <w:rsid w:val="009128ED"/>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167"/>
    <w:rsid w:val="009157A7"/>
    <w:rsid w:val="00915916"/>
    <w:rsid w:val="009159BF"/>
    <w:rsid w:val="00915A4E"/>
    <w:rsid w:val="00915B49"/>
    <w:rsid w:val="00915D57"/>
    <w:rsid w:val="00915F14"/>
    <w:rsid w:val="009161EB"/>
    <w:rsid w:val="00916277"/>
    <w:rsid w:val="009163CE"/>
    <w:rsid w:val="0091699A"/>
    <w:rsid w:val="00916EE7"/>
    <w:rsid w:val="00917E24"/>
    <w:rsid w:val="00917F52"/>
    <w:rsid w:val="009200D7"/>
    <w:rsid w:val="009201EE"/>
    <w:rsid w:val="009203E1"/>
    <w:rsid w:val="0092072D"/>
    <w:rsid w:val="00920852"/>
    <w:rsid w:val="0092088D"/>
    <w:rsid w:val="00920ACB"/>
    <w:rsid w:val="00921151"/>
    <w:rsid w:val="009212B6"/>
    <w:rsid w:val="009212E0"/>
    <w:rsid w:val="009213C6"/>
    <w:rsid w:val="00921539"/>
    <w:rsid w:val="00921992"/>
    <w:rsid w:val="00921D32"/>
    <w:rsid w:val="00921EFF"/>
    <w:rsid w:val="00922221"/>
    <w:rsid w:val="009222CD"/>
    <w:rsid w:val="009224EB"/>
    <w:rsid w:val="009226CB"/>
    <w:rsid w:val="00922BDD"/>
    <w:rsid w:val="00922C3A"/>
    <w:rsid w:val="00922C93"/>
    <w:rsid w:val="00922F24"/>
    <w:rsid w:val="00922FB1"/>
    <w:rsid w:val="00923157"/>
    <w:rsid w:val="0092327D"/>
    <w:rsid w:val="00923812"/>
    <w:rsid w:val="0092391A"/>
    <w:rsid w:val="00923A3F"/>
    <w:rsid w:val="00923DD5"/>
    <w:rsid w:val="00923F8F"/>
    <w:rsid w:val="00923FD0"/>
    <w:rsid w:val="00924090"/>
    <w:rsid w:val="009242F1"/>
    <w:rsid w:val="0092467E"/>
    <w:rsid w:val="00924708"/>
    <w:rsid w:val="0092474F"/>
    <w:rsid w:val="00924B4F"/>
    <w:rsid w:val="00924ED2"/>
    <w:rsid w:val="009250BF"/>
    <w:rsid w:val="0092518B"/>
    <w:rsid w:val="00925294"/>
    <w:rsid w:val="009261CC"/>
    <w:rsid w:val="00926619"/>
    <w:rsid w:val="00926AB7"/>
    <w:rsid w:val="009274FB"/>
    <w:rsid w:val="00927588"/>
    <w:rsid w:val="0092784D"/>
    <w:rsid w:val="009279D7"/>
    <w:rsid w:val="009279F8"/>
    <w:rsid w:val="00927D05"/>
    <w:rsid w:val="00927E9C"/>
    <w:rsid w:val="00930074"/>
    <w:rsid w:val="00930100"/>
    <w:rsid w:val="00930226"/>
    <w:rsid w:val="0093051D"/>
    <w:rsid w:val="00930762"/>
    <w:rsid w:val="00930D61"/>
    <w:rsid w:val="0093111C"/>
    <w:rsid w:val="00931230"/>
    <w:rsid w:val="00931982"/>
    <w:rsid w:val="00931A65"/>
    <w:rsid w:val="0093234D"/>
    <w:rsid w:val="0093245E"/>
    <w:rsid w:val="0093273F"/>
    <w:rsid w:val="0093293F"/>
    <w:rsid w:val="0093297A"/>
    <w:rsid w:val="00932EE3"/>
    <w:rsid w:val="009333A6"/>
    <w:rsid w:val="009334C0"/>
    <w:rsid w:val="00933B60"/>
    <w:rsid w:val="00934190"/>
    <w:rsid w:val="00934360"/>
    <w:rsid w:val="009344E0"/>
    <w:rsid w:val="0093481B"/>
    <w:rsid w:val="00934C4F"/>
    <w:rsid w:val="00934E41"/>
    <w:rsid w:val="00935004"/>
    <w:rsid w:val="0093509A"/>
    <w:rsid w:val="009352AC"/>
    <w:rsid w:val="00935B23"/>
    <w:rsid w:val="00935C87"/>
    <w:rsid w:val="00935FB2"/>
    <w:rsid w:val="009363D3"/>
    <w:rsid w:val="0093654D"/>
    <w:rsid w:val="009366BF"/>
    <w:rsid w:val="00936719"/>
    <w:rsid w:val="00937306"/>
    <w:rsid w:val="009375C9"/>
    <w:rsid w:val="009376C2"/>
    <w:rsid w:val="00937A36"/>
    <w:rsid w:val="00937DE3"/>
    <w:rsid w:val="0094004C"/>
    <w:rsid w:val="00940A9B"/>
    <w:rsid w:val="00940B11"/>
    <w:rsid w:val="00940DB8"/>
    <w:rsid w:val="009412BE"/>
    <w:rsid w:val="00941AAE"/>
    <w:rsid w:val="00941E41"/>
    <w:rsid w:val="0094200C"/>
    <w:rsid w:val="00942021"/>
    <w:rsid w:val="00942479"/>
    <w:rsid w:val="00942566"/>
    <w:rsid w:val="00942650"/>
    <w:rsid w:val="009427E4"/>
    <w:rsid w:val="0094280D"/>
    <w:rsid w:val="00942A81"/>
    <w:rsid w:val="00942A86"/>
    <w:rsid w:val="00942C38"/>
    <w:rsid w:val="00942F71"/>
    <w:rsid w:val="00943704"/>
    <w:rsid w:val="009437D9"/>
    <w:rsid w:val="009438DA"/>
    <w:rsid w:val="009438EA"/>
    <w:rsid w:val="00943C82"/>
    <w:rsid w:val="00943CAE"/>
    <w:rsid w:val="009444DB"/>
    <w:rsid w:val="009446AC"/>
    <w:rsid w:val="009448AD"/>
    <w:rsid w:val="00944C42"/>
    <w:rsid w:val="00944D31"/>
    <w:rsid w:val="00944DAF"/>
    <w:rsid w:val="00945264"/>
    <w:rsid w:val="00945679"/>
    <w:rsid w:val="00945692"/>
    <w:rsid w:val="00945A04"/>
    <w:rsid w:val="009462A5"/>
    <w:rsid w:val="00946597"/>
    <w:rsid w:val="00946758"/>
    <w:rsid w:val="0094714F"/>
    <w:rsid w:val="009471BF"/>
    <w:rsid w:val="009472B3"/>
    <w:rsid w:val="0094766A"/>
    <w:rsid w:val="0095027F"/>
    <w:rsid w:val="009509A8"/>
    <w:rsid w:val="00951188"/>
    <w:rsid w:val="009514A1"/>
    <w:rsid w:val="009521CB"/>
    <w:rsid w:val="00952935"/>
    <w:rsid w:val="00952FD7"/>
    <w:rsid w:val="00953A30"/>
    <w:rsid w:val="00953D31"/>
    <w:rsid w:val="00953E4F"/>
    <w:rsid w:val="009545BC"/>
    <w:rsid w:val="009545C3"/>
    <w:rsid w:val="00954696"/>
    <w:rsid w:val="00954750"/>
    <w:rsid w:val="00954D64"/>
    <w:rsid w:val="009553B6"/>
    <w:rsid w:val="0095558C"/>
    <w:rsid w:val="00955601"/>
    <w:rsid w:val="00955A1D"/>
    <w:rsid w:val="009564AF"/>
    <w:rsid w:val="00956979"/>
    <w:rsid w:val="0095697C"/>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2114"/>
    <w:rsid w:val="00962120"/>
    <w:rsid w:val="0096227D"/>
    <w:rsid w:val="009622BC"/>
    <w:rsid w:val="00962413"/>
    <w:rsid w:val="009624FC"/>
    <w:rsid w:val="00962669"/>
    <w:rsid w:val="00962682"/>
    <w:rsid w:val="00962D6A"/>
    <w:rsid w:val="00962F56"/>
    <w:rsid w:val="0096306C"/>
    <w:rsid w:val="0096339A"/>
    <w:rsid w:val="009634C7"/>
    <w:rsid w:val="0096353A"/>
    <w:rsid w:val="00963578"/>
    <w:rsid w:val="00963732"/>
    <w:rsid w:val="00963846"/>
    <w:rsid w:val="00963FF5"/>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73F"/>
    <w:rsid w:val="00970AC4"/>
    <w:rsid w:val="009711B9"/>
    <w:rsid w:val="009712D6"/>
    <w:rsid w:val="009713B2"/>
    <w:rsid w:val="009716F3"/>
    <w:rsid w:val="009717EE"/>
    <w:rsid w:val="00972C8D"/>
    <w:rsid w:val="00973161"/>
    <w:rsid w:val="00973544"/>
    <w:rsid w:val="00973887"/>
    <w:rsid w:val="009739C6"/>
    <w:rsid w:val="00973D48"/>
    <w:rsid w:val="00973FAE"/>
    <w:rsid w:val="009740AA"/>
    <w:rsid w:val="009740FA"/>
    <w:rsid w:val="00974807"/>
    <w:rsid w:val="00974880"/>
    <w:rsid w:val="00974B85"/>
    <w:rsid w:val="00974C2A"/>
    <w:rsid w:val="009750A1"/>
    <w:rsid w:val="0097556E"/>
    <w:rsid w:val="00975A9A"/>
    <w:rsid w:val="00975AFB"/>
    <w:rsid w:val="009762A6"/>
    <w:rsid w:val="00976454"/>
    <w:rsid w:val="00976D48"/>
    <w:rsid w:val="00976F3E"/>
    <w:rsid w:val="00977AE1"/>
    <w:rsid w:val="00977AE7"/>
    <w:rsid w:val="00977DCA"/>
    <w:rsid w:val="00977DFB"/>
    <w:rsid w:val="00980354"/>
    <w:rsid w:val="00980597"/>
    <w:rsid w:val="00980876"/>
    <w:rsid w:val="00980F21"/>
    <w:rsid w:val="009810C5"/>
    <w:rsid w:val="00981459"/>
    <w:rsid w:val="00981604"/>
    <w:rsid w:val="009818B8"/>
    <w:rsid w:val="00981CA7"/>
    <w:rsid w:val="009821F5"/>
    <w:rsid w:val="009824FD"/>
    <w:rsid w:val="0098337C"/>
    <w:rsid w:val="009836D5"/>
    <w:rsid w:val="00983F36"/>
    <w:rsid w:val="00984878"/>
    <w:rsid w:val="0098559C"/>
    <w:rsid w:val="009857FC"/>
    <w:rsid w:val="009858C6"/>
    <w:rsid w:val="00985B42"/>
    <w:rsid w:val="00985C28"/>
    <w:rsid w:val="00985C6B"/>
    <w:rsid w:val="00985D81"/>
    <w:rsid w:val="00985E5E"/>
    <w:rsid w:val="00986287"/>
    <w:rsid w:val="0098634C"/>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4E77"/>
    <w:rsid w:val="00995338"/>
    <w:rsid w:val="009954B6"/>
    <w:rsid w:val="009956C9"/>
    <w:rsid w:val="00995951"/>
    <w:rsid w:val="00995A05"/>
    <w:rsid w:val="00995B17"/>
    <w:rsid w:val="00995C63"/>
    <w:rsid w:val="00995CC6"/>
    <w:rsid w:val="00995DF3"/>
    <w:rsid w:val="00996A8E"/>
    <w:rsid w:val="00996B0D"/>
    <w:rsid w:val="00996E47"/>
    <w:rsid w:val="0099722D"/>
    <w:rsid w:val="00997B47"/>
    <w:rsid w:val="00997C11"/>
    <w:rsid w:val="00997CD6"/>
    <w:rsid w:val="00997DFD"/>
    <w:rsid w:val="009A00F7"/>
    <w:rsid w:val="009A04BB"/>
    <w:rsid w:val="009A10FE"/>
    <w:rsid w:val="009A12EA"/>
    <w:rsid w:val="009A19AF"/>
    <w:rsid w:val="009A2594"/>
    <w:rsid w:val="009A261A"/>
    <w:rsid w:val="009A261C"/>
    <w:rsid w:val="009A283A"/>
    <w:rsid w:val="009A2A1E"/>
    <w:rsid w:val="009A2D93"/>
    <w:rsid w:val="009A304C"/>
    <w:rsid w:val="009A327D"/>
    <w:rsid w:val="009A348A"/>
    <w:rsid w:val="009A351D"/>
    <w:rsid w:val="009A36F3"/>
    <w:rsid w:val="009A3927"/>
    <w:rsid w:val="009A3D26"/>
    <w:rsid w:val="009A3DAB"/>
    <w:rsid w:val="009A412E"/>
    <w:rsid w:val="009A49CA"/>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650"/>
    <w:rsid w:val="009A7678"/>
    <w:rsid w:val="009A7971"/>
    <w:rsid w:val="009A7B11"/>
    <w:rsid w:val="009A7B74"/>
    <w:rsid w:val="009A7F62"/>
    <w:rsid w:val="009B0236"/>
    <w:rsid w:val="009B0A80"/>
    <w:rsid w:val="009B0F14"/>
    <w:rsid w:val="009B122D"/>
    <w:rsid w:val="009B177C"/>
    <w:rsid w:val="009B2318"/>
    <w:rsid w:val="009B23F4"/>
    <w:rsid w:val="009B27E0"/>
    <w:rsid w:val="009B2B05"/>
    <w:rsid w:val="009B2B08"/>
    <w:rsid w:val="009B2F6A"/>
    <w:rsid w:val="009B2FFF"/>
    <w:rsid w:val="009B348A"/>
    <w:rsid w:val="009B3B8B"/>
    <w:rsid w:val="009B40D1"/>
    <w:rsid w:val="009B410A"/>
    <w:rsid w:val="009B432C"/>
    <w:rsid w:val="009B4DD6"/>
    <w:rsid w:val="009B4E34"/>
    <w:rsid w:val="009B4E38"/>
    <w:rsid w:val="009B4F67"/>
    <w:rsid w:val="009B53E0"/>
    <w:rsid w:val="009B5511"/>
    <w:rsid w:val="009B570A"/>
    <w:rsid w:val="009B583A"/>
    <w:rsid w:val="009B5935"/>
    <w:rsid w:val="009B6143"/>
    <w:rsid w:val="009B63BB"/>
    <w:rsid w:val="009B6795"/>
    <w:rsid w:val="009B6983"/>
    <w:rsid w:val="009B6BDC"/>
    <w:rsid w:val="009B6C9B"/>
    <w:rsid w:val="009B6DCC"/>
    <w:rsid w:val="009B6F56"/>
    <w:rsid w:val="009B74F3"/>
    <w:rsid w:val="009B79EE"/>
    <w:rsid w:val="009C003E"/>
    <w:rsid w:val="009C02AE"/>
    <w:rsid w:val="009C070F"/>
    <w:rsid w:val="009C08C3"/>
    <w:rsid w:val="009C0E87"/>
    <w:rsid w:val="009C1109"/>
    <w:rsid w:val="009C119B"/>
    <w:rsid w:val="009C138C"/>
    <w:rsid w:val="009C165A"/>
    <w:rsid w:val="009C18C4"/>
    <w:rsid w:val="009C1C68"/>
    <w:rsid w:val="009C1D96"/>
    <w:rsid w:val="009C23C8"/>
    <w:rsid w:val="009C23D5"/>
    <w:rsid w:val="009C256A"/>
    <w:rsid w:val="009C361D"/>
    <w:rsid w:val="009C3D0D"/>
    <w:rsid w:val="009C46C6"/>
    <w:rsid w:val="009C486F"/>
    <w:rsid w:val="009C4A02"/>
    <w:rsid w:val="009C4A4E"/>
    <w:rsid w:val="009C4ED9"/>
    <w:rsid w:val="009C530B"/>
    <w:rsid w:val="009C5687"/>
    <w:rsid w:val="009C58C3"/>
    <w:rsid w:val="009C5C1E"/>
    <w:rsid w:val="009C5D70"/>
    <w:rsid w:val="009C6324"/>
    <w:rsid w:val="009C63D9"/>
    <w:rsid w:val="009C64E4"/>
    <w:rsid w:val="009C6659"/>
    <w:rsid w:val="009C6904"/>
    <w:rsid w:val="009C6EC2"/>
    <w:rsid w:val="009C6EE9"/>
    <w:rsid w:val="009C724E"/>
    <w:rsid w:val="009C79E6"/>
    <w:rsid w:val="009D0936"/>
    <w:rsid w:val="009D0BD4"/>
    <w:rsid w:val="009D1A27"/>
    <w:rsid w:val="009D22D2"/>
    <w:rsid w:val="009D2423"/>
    <w:rsid w:val="009D279E"/>
    <w:rsid w:val="009D286B"/>
    <w:rsid w:val="009D2CF9"/>
    <w:rsid w:val="009D2E6B"/>
    <w:rsid w:val="009D2E6D"/>
    <w:rsid w:val="009D3384"/>
    <w:rsid w:val="009D393F"/>
    <w:rsid w:val="009D3AD9"/>
    <w:rsid w:val="009D3FAE"/>
    <w:rsid w:val="009D40FE"/>
    <w:rsid w:val="009D4466"/>
    <w:rsid w:val="009D4636"/>
    <w:rsid w:val="009D4C33"/>
    <w:rsid w:val="009D4F7D"/>
    <w:rsid w:val="009D530C"/>
    <w:rsid w:val="009D5854"/>
    <w:rsid w:val="009D58D4"/>
    <w:rsid w:val="009D5BBA"/>
    <w:rsid w:val="009D6A67"/>
    <w:rsid w:val="009D6ABB"/>
    <w:rsid w:val="009D7530"/>
    <w:rsid w:val="009D7C82"/>
    <w:rsid w:val="009D7D03"/>
    <w:rsid w:val="009D7E3D"/>
    <w:rsid w:val="009E03A0"/>
    <w:rsid w:val="009E0465"/>
    <w:rsid w:val="009E0A94"/>
    <w:rsid w:val="009E1049"/>
    <w:rsid w:val="009E1874"/>
    <w:rsid w:val="009E1C46"/>
    <w:rsid w:val="009E1F23"/>
    <w:rsid w:val="009E1F79"/>
    <w:rsid w:val="009E249F"/>
    <w:rsid w:val="009E2BBC"/>
    <w:rsid w:val="009E2C8A"/>
    <w:rsid w:val="009E2DD3"/>
    <w:rsid w:val="009E2E61"/>
    <w:rsid w:val="009E2EDE"/>
    <w:rsid w:val="009E3327"/>
    <w:rsid w:val="009E339E"/>
    <w:rsid w:val="009E360A"/>
    <w:rsid w:val="009E38C4"/>
    <w:rsid w:val="009E3F19"/>
    <w:rsid w:val="009E4001"/>
    <w:rsid w:val="009E407C"/>
    <w:rsid w:val="009E412A"/>
    <w:rsid w:val="009E43C4"/>
    <w:rsid w:val="009E4457"/>
    <w:rsid w:val="009E44AC"/>
    <w:rsid w:val="009E45A6"/>
    <w:rsid w:val="009E498E"/>
    <w:rsid w:val="009E4CFA"/>
    <w:rsid w:val="009E5174"/>
    <w:rsid w:val="009E51D1"/>
    <w:rsid w:val="009E5295"/>
    <w:rsid w:val="009E55F4"/>
    <w:rsid w:val="009E5629"/>
    <w:rsid w:val="009E6619"/>
    <w:rsid w:val="009E6BDB"/>
    <w:rsid w:val="009E6E85"/>
    <w:rsid w:val="009E72B7"/>
    <w:rsid w:val="009E74A2"/>
    <w:rsid w:val="009E75F5"/>
    <w:rsid w:val="009E7A01"/>
    <w:rsid w:val="009F0177"/>
    <w:rsid w:val="009F0244"/>
    <w:rsid w:val="009F0271"/>
    <w:rsid w:val="009F0577"/>
    <w:rsid w:val="009F0594"/>
    <w:rsid w:val="009F0848"/>
    <w:rsid w:val="009F0858"/>
    <w:rsid w:val="009F0910"/>
    <w:rsid w:val="009F0E9F"/>
    <w:rsid w:val="009F1677"/>
    <w:rsid w:val="009F1942"/>
    <w:rsid w:val="009F1C47"/>
    <w:rsid w:val="009F2374"/>
    <w:rsid w:val="009F2839"/>
    <w:rsid w:val="009F2D80"/>
    <w:rsid w:val="009F30AC"/>
    <w:rsid w:val="009F363B"/>
    <w:rsid w:val="009F369A"/>
    <w:rsid w:val="009F382A"/>
    <w:rsid w:val="009F3BD2"/>
    <w:rsid w:val="009F3D13"/>
    <w:rsid w:val="009F3FF5"/>
    <w:rsid w:val="009F4022"/>
    <w:rsid w:val="009F4384"/>
    <w:rsid w:val="009F4414"/>
    <w:rsid w:val="009F4478"/>
    <w:rsid w:val="009F4A13"/>
    <w:rsid w:val="009F4B8F"/>
    <w:rsid w:val="009F4ED8"/>
    <w:rsid w:val="009F51C7"/>
    <w:rsid w:val="009F5359"/>
    <w:rsid w:val="009F5C4D"/>
    <w:rsid w:val="009F61A3"/>
    <w:rsid w:val="009F63B3"/>
    <w:rsid w:val="009F649C"/>
    <w:rsid w:val="009F674D"/>
    <w:rsid w:val="009F691D"/>
    <w:rsid w:val="009F6C10"/>
    <w:rsid w:val="009F6E85"/>
    <w:rsid w:val="009F7176"/>
    <w:rsid w:val="009F72E4"/>
    <w:rsid w:val="009F7465"/>
    <w:rsid w:val="009F7512"/>
    <w:rsid w:val="009F774C"/>
    <w:rsid w:val="009F7788"/>
    <w:rsid w:val="009F7967"/>
    <w:rsid w:val="009F7A9C"/>
    <w:rsid w:val="009F7CBD"/>
    <w:rsid w:val="009F7DCD"/>
    <w:rsid w:val="00A001BD"/>
    <w:rsid w:val="00A007D0"/>
    <w:rsid w:val="00A007E1"/>
    <w:rsid w:val="00A00949"/>
    <w:rsid w:val="00A00989"/>
    <w:rsid w:val="00A00C3E"/>
    <w:rsid w:val="00A00D73"/>
    <w:rsid w:val="00A0121E"/>
    <w:rsid w:val="00A014AB"/>
    <w:rsid w:val="00A0157D"/>
    <w:rsid w:val="00A01857"/>
    <w:rsid w:val="00A01BD4"/>
    <w:rsid w:val="00A01BF8"/>
    <w:rsid w:val="00A01C87"/>
    <w:rsid w:val="00A0230C"/>
    <w:rsid w:val="00A026BA"/>
    <w:rsid w:val="00A02935"/>
    <w:rsid w:val="00A02CFF"/>
    <w:rsid w:val="00A02E87"/>
    <w:rsid w:val="00A030F0"/>
    <w:rsid w:val="00A031D8"/>
    <w:rsid w:val="00A03512"/>
    <w:rsid w:val="00A03635"/>
    <w:rsid w:val="00A03A3D"/>
    <w:rsid w:val="00A03B97"/>
    <w:rsid w:val="00A03CB9"/>
    <w:rsid w:val="00A03DD0"/>
    <w:rsid w:val="00A043FC"/>
    <w:rsid w:val="00A047F5"/>
    <w:rsid w:val="00A049A7"/>
    <w:rsid w:val="00A04C49"/>
    <w:rsid w:val="00A04DE0"/>
    <w:rsid w:val="00A05358"/>
    <w:rsid w:val="00A053AC"/>
    <w:rsid w:val="00A0544F"/>
    <w:rsid w:val="00A0562D"/>
    <w:rsid w:val="00A05D40"/>
    <w:rsid w:val="00A05F9E"/>
    <w:rsid w:val="00A05FC2"/>
    <w:rsid w:val="00A065C2"/>
    <w:rsid w:val="00A066DA"/>
    <w:rsid w:val="00A06749"/>
    <w:rsid w:val="00A06816"/>
    <w:rsid w:val="00A068EB"/>
    <w:rsid w:val="00A06F46"/>
    <w:rsid w:val="00A0706A"/>
    <w:rsid w:val="00A072B1"/>
    <w:rsid w:val="00A073B0"/>
    <w:rsid w:val="00A075A5"/>
    <w:rsid w:val="00A077F7"/>
    <w:rsid w:val="00A07ECB"/>
    <w:rsid w:val="00A101CC"/>
    <w:rsid w:val="00A1063B"/>
    <w:rsid w:val="00A1067A"/>
    <w:rsid w:val="00A10AAA"/>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9CE"/>
    <w:rsid w:val="00A12B7E"/>
    <w:rsid w:val="00A12EBF"/>
    <w:rsid w:val="00A130E3"/>
    <w:rsid w:val="00A134E1"/>
    <w:rsid w:val="00A13B4F"/>
    <w:rsid w:val="00A13C27"/>
    <w:rsid w:val="00A13FC7"/>
    <w:rsid w:val="00A14063"/>
    <w:rsid w:val="00A14B30"/>
    <w:rsid w:val="00A14DB4"/>
    <w:rsid w:val="00A14E36"/>
    <w:rsid w:val="00A14E66"/>
    <w:rsid w:val="00A1514C"/>
    <w:rsid w:val="00A1566D"/>
    <w:rsid w:val="00A15868"/>
    <w:rsid w:val="00A15935"/>
    <w:rsid w:val="00A15A90"/>
    <w:rsid w:val="00A1611C"/>
    <w:rsid w:val="00A16431"/>
    <w:rsid w:val="00A16E87"/>
    <w:rsid w:val="00A17152"/>
    <w:rsid w:val="00A177B2"/>
    <w:rsid w:val="00A17960"/>
    <w:rsid w:val="00A17DEE"/>
    <w:rsid w:val="00A17E9E"/>
    <w:rsid w:val="00A20079"/>
    <w:rsid w:val="00A200D1"/>
    <w:rsid w:val="00A200FE"/>
    <w:rsid w:val="00A20296"/>
    <w:rsid w:val="00A202CA"/>
    <w:rsid w:val="00A20C61"/>
    <w:rsid w:val="00A21130"/>
    <w:rsid w:val="00A215EC"/>
    <w:rsid w:val="00A21829"/>
    <w:rsid w:val="00A21907"/>
    <w:rsid w:val="00A2196B"/>
    <w:rsid w:val="00A21A41"/>
    <w:rsid w:val="00A22206"/>
    <w:rsid w:val="00A2278E"/>
    <w:rsid w:val="00A227A6"/>
    <w:rsid w:val="00A227EA"/>
    <w:rsid w:val="00A228E2"/>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A1"/>
    <w:rsid w:val="00A264E4"/>
    <w:rsid w:val="00A267F5"/>
    <w:rsid w:val="00A2710D"/>
    <w:rsid w:val="00A2713E"/>
    <w:rsid w:val="00A27419"/>
    <w:rsid w:val="00A27422"/>
    <w:rsid w:val="00A27550"/>
    <w:rsid w:val="00A276FE"/>
    <w:rsid w:val="00A277E3"/>
    <w:rsid w:val="00A2797E"/>
    <w:rsid w:val="00A27A82"/>
    <w:rsid w:val="00A27C0B"/>
    <w:rsid w:val="00A27EE4"/>
    <w:rsid w:val="00A27F92"/>
    <w:rsid w:val="00A300DE"/>
    <w:rsid w:val="00A300FF"/>
    <w:rsid w:val="00A30299"/>
    <w:rsid w:val="00A30794"/>
    <w:rsid w:val="00A308D2"/>
    <w:rsid w:val="00A30E28"/>
    <w:rsid w:val="00A3126F"/>
    <w:rsid w:val="00A31351"/>
    <w:rsid w:val="00A318C2"/>
    <w:rsid w:val="00A319FB"/>
    <w:rsid w:val="00A31D1D"/>
    <w:rsid w:val="00A31F88"/>
    <w:rsid w:val="00A31FBF"/>
    <w:rsid w:val="00A3276D"/>
    <w:rsid w:val="00A3286F"/>
    <w:rsid w:val="00A328E3"/>
    <w:rsid w:val="00A33683"/>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5FD"/>
    <w:rsid w:val="00A37C39"/>
    <w:rsid w:val="00A37C50"/>
    <w:rsid w:val="00A37CC0"/>
    <w:rsid w:val="00A37F03"/>
    <w:rsid w:val="00A37F87"/>
    <w:rsid w:val="00A407E6"/>
    <w:rsid w:val="00A40C3A"/>
    <w:rsid w:val="00A413ED"/>
    <w:rsid w:val="00A4141B"/>
    <w:rsid w:val="00A418A4"/>
    <w:rsid w:val="00A42490"/>
    <w:rsid w:val="00A42608"/>
    <w:rsid w:val="00A42637"/>
    <w:rsid w:val="00A4277B"/>
    <w:rsid w:val="00A42DB0"/>
    <w:rsid w:val="00A431C2"/>
    <w:rsid w:val="00A433DE"/>
    <w:rsid w:val="00A435B1"/>
    <w:rsid w:val="00A435B8"/>
    <w:rsid w:val="00A4364C"/>
    <w:rsid w:val="00A43668"/>
    <w:rsid w:val="00A43B7E"/>
    <w:rsid w:val="00A43B81"/>
    <w:rsid w:val="00A44933"/>
    <w:rsid w:val="00A44A23"/>
    <w:rsid w:val="00A44BEA"/>
    <w:rsid w:val="00A45068"/>
    <w:rsid w:val="00A45153"/>
    <w:rsid w:val="00A452C2"/>
    <w:rsid w:val="00A452F2"/>
    <w:rsid w:val="00A45965"/>
    <w:rsid w:val="00A45C28"/>
    <w:rsid w:val="00A4733D"/>
    <w:rsid w:val="00A473E5"/>
    <w:rsid w:val="00A476C6"/>
    <w:rsid w:val="00A477EF"/>
    <w:rsid w:val="00A47838"/>
    <w:rsid w:val="00A47839"/>
    <w:rsid w:val="00A47EA1"/>
    <w:rsid w:val="00A47F89"/>
    <w:rsid w:val="00A5048A"/>
    <w:rsid w:val="00A5054E"/>
    <w:rsid w:val="00A50E72"/>
    <w:rsid w:val="00A5139B"/>
    <w:rsid w:val="00A516F2"/>
    <w:rsid w:val="00A51806"/>
    <w:rsid w:val="00A5189E"/>
    <w:rsid w:val="00A51B38"/>
    <w:rsid w:val="00A52659"/>
    <w:rsid w:val="00A52A69"/>
    <w:rsid w:val="00A52AD3"/>
    <w:rsid w:val="00A52B13"/>
    <w:rsid w:val="00A53649"/>
    <w:rsid w:val="00A5379E"/>
    <w:rsid w:val="00A537A9"/>
    <w:rsid w:val="00A53C2E"/>
    <w:rsid w:val="00A53F4A"/>
    <w:rsid w:val="00A540D3"/>
    <w:rsid w:val="00A5496C"/>
    <w:rsid w:val="00A54983"/>
    <w:rsid w:val="00A54AB0"/>
    <w:rsid w:val="00A54FB3"/>
    <w:rsid w:val="00A5513D"/>
    <w:rsid w:val="00A553C6"/>
    <w:rsid w:val="00A5546A"/>
    <w:rsid w:val="00A55805"/>
    <w:rsid w:val="00A55E6E"/>
    <w:rsid w:val="00A5620C"/>
    <w:rsid w:val="00A56219"/>
    <w:rsid w:val="00A5657B"/>
    <w:rsid w:val="00A5659E"/>
    <w:rsid w:val="00A56AB7"/>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960"/>
    <w:rsid w:val="00A61A30"/>
    <w:rsid w:val="00A61E09"/>
    <w:rsid w:val="00A61ED6"/>
    <w:rsid w:val="00A6261E"/>
    <w:rsid w:val="00A6271E"/>
    <w:rsid w:val="00A627DB"/>
    <w:rsid w:val="00A62A9C"/>
    <w:rsid w:val="00A638FF"/>
    <w:rsid w:val="00A639F5"/>
    <w:rsid w:val="00A63B78"/>
    <w:rsid w:val="00A64038"/>
    <w:rsid w:val="00A6433D"/>
    <w:rsid w:val="00A64A78"/>
    <w:rsid w:val="00A64C50"/>
    <w:rsid w:val="00A6507A"/>
    <w:rsid w:val="00A6520B"/>
    <w:rsid w:val="00A654B6"/>
    <w:rsid w:val="00A65C7D"/>
    <w:rsid w:val="00A65D05"/>
    <w:rsid w:val="00A65F4F"/>
    <w:rsid w:val="00A665A9"/>
    <w:rsid w:val="00A665F3"/>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8E"/>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2308"/>
    <w:rsid w:val="00A8296B"/>
    <w:rsid w:val="00A82B93"/>
    <w:rsid w:val="00A82E5E"/>
    <w:rsid w:val="00A83006"/>
    <w:rsid w:val="00A835AD"/>
    <w:rsid w:val="00A84458"/>
    <w:rsid w:val="00A846A3"/>
    <w:rsid w:val="00A84AB4"/>
    <w:rsid w:val="00A84FE1"/>
    <w:rsid w:val="00A852E9"/>
    <w:rsid w:val="00A85755"/>
    <w:rsid w:val="00A857DA"/>
    <w:rsid w:val="00A85814"/>
    <w:rsid w:val="00A85819"/>
    <w:rsid w:val="00A85984"/>
    <w:rsid w:val="00A85BB2"/>
    <w:rsid w:val="00A85D8D"/>
    <w:rsid w:val="00A85DCC"/>
    <w:rsid w:val="00A85EB9"/>
    <w:rsid w:val="00A85F26"/>
    <w:rsid w:val="00A8600F"/>
    <w:rsid w:val="00A86595"/>
    <w:rsid w:val="00A86685"/>
    <w:rsid w:val="00A873DA"/>
    <w:rsid w:val="00A874E0"/>
    <w:rsid w:val="00A87566"/>
    <w:rsid w:val="00A87CA1"/>
    <w:rsid w:val="00A87FDF"/>
    <w:rsid w:val="00A900D7"/>
    <w:rsid w:val="00A903DC"/>
    <w:rsid w:val="00A90A4E"/>
    <w:rsid w:val="00A90C3A"/>
    <w:rsid w:val="00A90EC7"/>
    <w:rsid w:val="00A911BC"/>
    <w:rsid w:val="00A91F7D"/>
    <w:rsid w:val="00A9263F"/>
    <w:rsid w:val="00A927EB"/>
    <w:rsid w:val="00A9295D"/>
    <w:rsid w:val="00A92E6E"/>
    <w:rsid w:val="00A93D4E"/>
    <w:rsid w:val="00A93E5B"/>
    <w:rsid w:val="00A93FDA"/>
    <w:rsid w:val="00A945FB"/>
    <w:rsid w:val="00A94619"/>
    <w:rsid w:val="00A948BD"/>
    <w:rsid w:val="00A95542"/>
    <w:rsid w:val="00A958C8"/>
    <w:rsid w:val="00A95A27"/>
    <w:rsid w:val="00A95B76"/>
    <w:rsid w:val="00A95DDD"/>
    <w:rsid w:val="00A95E04"/>
    <w:rsid w:val="00A96275"/>
    <w:rsid w:val="00A963D3"/>
    <w:rsid w:val="00A96A3A"/>
    <w:rsid w:val="00A96A4C"/>
    <w:rsid w:val="00A96B99"/>
    <w:rsid w:val="00A96BB3"/>
    <w:rsid w:val="00A96DA8"/>
    <w:rsid w:val="00A96E8F"/>
    <w:rsid w:val="00A96F15"/>
    <w:rsid w:val="00A977EF"/>
    <w:rsid w:val="00AA05F0"/>
    <w:rsid w:val="00AA087E"/>
    <w:rsid w:val="00AA0FDA"/>
    <w:rsid w:val="00AA129D"/>
    <w:rsid w:val="00AA1449"/>
    <w:rsid w:val="00AA26C9"/>
    <w:rsid w:val="00AA2889"/>
    <w:rsid w:val="00AA2A83"/>
    <w:rsid w:val="00AA2B0A"/>
    <w:rsid w:val="00AA2B40"/>
    <w:rsid w:val="00AA2E40"/>
    <w:rsid w:val="00AA2E64"/>
    <w:rsid w:val="00AA31DB"/>
    <w:rsid w:val="00AA4251"/>
    <w:rsid w:val="00AA42DB"/>
    <w:rsid w:val="00AA43FD"/>
    <w:rsid w:val="00AA467E"/>
    <w:rsid w:val="00AA477C"/>
    <w:rsid w:val="00AA491A"/>
    <w:rsid w:val="00AA4EF0"/>
    <w:rsid w:val="00AA5444"/>
    <w:rsid w:val="00AA5484"/>
    <w:rsid w:val="00AA54DE"/>
    <w:rsid w:val="00AA56A2"/>
    <w:rsid w:val="00AA5AAE"/>
    <w:rsid w:val="00AA5C0F"/>
    <w:rsid w:val="00AA5E1F"/>
    <w:rsid w:val="00AA5E87"/>
    <w:rsid w:val="00AA6180"/>
    <w:rsid w:val="00AA6198"/>
    <w:rsid w:val="00AA621C"/>
    <w:rsid w:val="00AA629F"/>
    <w:rsid w:val="00AA62A9"/>
    <w:rsid w:val="00AA6656"/>
    <w:rsid w:val="00AA69D3"/>
    <w:rsid w:val="00AA6AD5"/>
    <w:rsid w:val="00AA7883"/>
    <w:rsid w:val="00AB0330"/>
    <w:rsid w:val="00AB03B1"/>
    <w:rsid w:val="00AB08B7"/>
    <w:rsid w:val="00AB0A51"/>
    <w:rsid w:val="00AB0E24"/>
    <w:rsid w:val="00AB0FC0"/>
    <w:rsid w:val="00AB10AE"/>
    <w:rsid w:val="00AB133D"/>
    <w:rsid w:val="00AB13E1"/>
    <w:rsid w:val="00AB152C"/>
    <w:rsid w:val="00AB19EF"/>
    <w:rsid w:val="00AB1D8B"/>
    <w:rsid w:val="00AB1E2C"/>
    <w:rsid w:val="00AB214B"/>
    <w:rsid w:val="00AB22DD"/>
    <w:rsid w:val="00AB265B"/>
    <w:rsid w:val="00AB28C5"/>
    <w:rsid w:val="00AB2A7D"/>
    <w:rsid w:val="00AB32AA"/>
    <w:rsid w:val="00AB3301"/>
    <w:rsid w:val="00AB330D"/>
    <w:rsid w:val="00AB3493"/>
    <w:rsid w:val="00AB3FA2"/>
    <w:rsid w:val="00AB484F"/>
    <w:rsid w:val="00AB4DC7"/>
    <w:rsid w:val="00AB510A"/>
    <w:rsid w:val="00AB5129"/>
    <w:rsid w:val="00AB5722"/>
    <w:rsid w:val="00AB5A59"/>
    <w:rsid w:val="00AB5BF1"/>
    <w:rsid w:val="00AB5E80"/>
    <w:rsid w:val="00AB61C4"/>
    <w:rsid w:val="00AB66A6"/>
    <w:rsid w:val="00AB67B8"/>
    <w:rsid w:val="00AB6E2B"/>
    <w:rsid w:val="00AB6F6A"/>
    <w:rsid w:val="00AB72D6"/>
    <w:rsid w:val="00AB77F6"/>
    <w:rsid w:val="00AB7966"/>
    <w:rsid w:val="00AB7F9C"/>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24D"/>
    <w:rsid w:val="00AC229F"/>
    <w:rsid w:val="00AC2391"/>
    <w:rsid w:val="00AC24A9"/>
    <w:rsid w:val="00AC2635"/>
    <w:rsid w:val="00AC2780"/>
    <w:rsid w:val="00AC2967"/>
    <w:rsid w:val="00AC298B"/>
    <w:rsid w:val="00AC29EC"/>
    <w:rsid w:val="00AC2C8F"/>
    <w:rsid w:val="00AC2CD5"/>
    <w:rsid w:val="00AC3204"/>
    <w:rsid w:val="00AC330C"/>
    <w:rsid w:val="00AC33BD"/>
    <w:rsid w:val="00AC3635"/>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C8B"/>
    <w:rsid w:val="00AC6E0A"/>
    <w:rsid w:val="00AC701A"/>
    <w:rsid w:val="00AC707D"/>
    <w:rsid w:val="00AC76C8"/>
    <w:rsid w:val="00AC779F"/>
    <w:rsid w:val="00AC79FA"/>
    <w:rsid w:val="00AC7FD0"/>
    <w:rsid w:val="00AD00F4"/>
    <w:rsid w:val="00AD0336"/>
    <w:rsid w:val="00AD067F"/>
    <w:rsid w:val="00AD0A3E"/>
    <w:rsid w:val="00AD0D06"/>
    <w:rsid w:val="00AD0DBA"/>
    <w:rsid w:val="00AD1117"/>
    <w:rsid w:val="00AD1254"/>
    <w:rsid w:val="00AD1383"/>
    <w:rsid w:val="00AD15F5"/>
    <w:rsid w:val="00AD1CD2"/>
    <w:rsid w:val="00AD1DDB"/>
    <w:rsid w:val="00AD2549"/>
    <w:rsid w:val="00AD262D"/>
    <w:rsid w:val="00AD2899"/>
    <w:rsid w:val="00AD29A6"/>
    <w:rsid w:val="00AD2CF1"/>
    <w:rsid w:val="00AD2FB7"/>
    <w:rsid w:val="00AD3127"/>
    <w:rsid w:val="00AD353E"/>
    <w:rsid w:val="00AD35E9"/>
    <w:rsid w:val="00AD3A86"/>
    <w:rsid w:val="00AD3C77"/>
    <w:rsid w:val="00AD4581"/>
    <w:rsid w:val="00AD4927"/>
    <w:rsid w:val="00AD5382"/>
    <w:rsid w:val="00AD557F"/>
    <w:rsid w:val="00AD55F8"/>
    <w:rsid w:val="00AD5BE7"/>
    <w:rsid w:val="00AD5E43"/>
    <w:rsid w:val="00AD5ED1"/>
    <w:rsid w:val="00AD5FFF"/>
    <w:rsid w:val="00AD638D"/>
    <w:rsid w:val="00AD6424"/>
    <w:rsid w:val="00AD682D"/>
    <w:rsid w:val="00AD6B8E"/>
    <w:rsid w:val="00AD7258"/>
    <w:rsid w:val="00AD7450"/>
    <w:rsid w:val="00AD76F3"/>
    <w:rsid w:val="00AD79C4"/>
    <w:rsid w:val="00AE00A1"/>
    <w:rsid w:val="00AE020F"/>
    <w:rsid w:val="00AE049E"/>
    <w:rsid w:val="00AE0AC5"/>
    <w:rsid w:val="00AE107B"/>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B41"/>
    <w:rsid w:val="00AE3BD0"/>
    <w:rsid w:val="00AE3D32"/>
    <w:rsid w:val="00AE4589"/>
    <w:rsid w:val="00AE4786"/>
    <w:rsid w:val="00AE484B"/>
    <w:rsid w:val="00AE4982"/>
    <w:rsid w:val="00AE4C6A"/>
    <w:rsid w:val="00AE4E96"/>
    <w:rsid w:val="00AE5381"/>
    <w:rsid w:val="00AE53B4"/>
    <w:rsid w:val="00AE54FE"/>
    <w:rsid w:val="00AE57F8"/>
    <w:rsid w:val="00AE5F9B"/>
    <w:rsid w:val="00AE5FC7"/>
    <w:rsid w:val="00AE6176"/>
    <w:rsid w:val="00AE6557"/>
    <w:rsid w:val="00AE6681"/>
    <w:rsid w:val="00AE6747"/>
    <w:rsid w:val="00AE6DCA"/>
    <w:rsid w:val="00AE6FC8"/>
    <w:rsid w:val="00AE706B"/>
    <w:rsid w:val="00AE7A9F"/>
    <w:rsid w:val="00AE7BE4"/>
    <w:rsid w:val="00AE7D1C"/>
    <w:rsid w:val="00AE7D4B"/>
    <w:rsid w:val="00AE7D4C"/>
    <w:rsid w:val="00AE7EBA"/>
    <w:rsid w:val="00AE7ED6"/>
    <w:rsid w:val="00AF08B6"/>
    <w:rsid w:val="00AF0A23"/>
    <w:rsid w:val="00AF0A34"/>
    <w:rsid w:val="00AF0B03"/>
    <w:rsid w:val="00AF115C"/>
    <w:rsid w:val="00AF1273"/>
    <w:rsid w:val="00AF12F2"/>
    <w:rsid w:val="00AF13B1"/>
    <w:rsid w:val="00AF1D02"/>
    <w:rsid w:val="00AF20A9"/>
    <w:rsid w:val="00AF2383"/>
    <w:rsid w:val="00AF2709"/>
    <w:rsid w:val="00AF27A7"/>
    <w:rsid w:val="00AF28F5"/>
    <w:rsid w:val="00AF2BD7"/>
    <w:rsid w:val="00AF33E2"/>
    <w:rsid w:val="00AF36A2"/>
    <w:rsid w:val="00AF370B"/>
    <w:rsid w:val="00AF3A63"/>
    <w:rsid w:val="00AF3B36"/>
    <w:rsid w:val="00AF40C8"/>
    <w:rsid w:val="00AF4112"/>
    <w:rsid w:val="00AF461D"/>
    <w:rsid w:val="00AF46E4"/>
    <w:rsid w:val="00AF5721"/>
    <w:rsid w:val="00AF5E1F"/>
    <w:rsid w:val="00AF5FB5"/>
    <w:rsid w:val="00AF6181"/>
    <w:rsid w:val="00AF6240"/>
    <w:rsid w:val="00AF62F9"/>
    <w:rsid w:val="00AF6544"/>
    <w:rsid w:val="00AF67B9"/>
    <w:rsid w:val="00AF6D72"/>
    <w:rsid w:val="00AF73AC"/>
    <w:rsid w:val="00AF73B2"/>
    <w:rsid w:val="00AF741E"/>
    <w:rsid w:val="00AF7E98"/>
    <w:rsid w:val="00B0004E"/>
    <w:rsid w:val="00B0012F"/>
    <w:rsid w:val="00B005EB"/>
    <w:rsid w:val="00B00C06"/>
    <w:rsid w:val="00B00EBE"/>
    <w:rsid w:val="00B00F76"/>
    <w:rsid w:val="00B00FEC"/>
    <w:rsid w:val="00B01456"/>
    <w:rsid w:val="00B01605"/>
    <w:rsid w:val="00B019CC"/>
    <w:rsid w:val="00B01D56"/>
    <w:rsid w:val="00B02511"/>
    <w:rsid w:val="00B028BA"/>
    <w:rsid w:val="00B02A2C"/>
    <w:rsid w:val="00B02A56"/>
    <w:rsid w:val="00B02AD4"/>
    <w:rsid w:val="00B02BD0"/>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6C6"/>
    <w:rsid w:val="00B10B9B"/>
    <w:rsid w:val="00B10D6F"/>
    <w:rsid w:val="00B10E07"/>
    <w:rsid w:val="00B10E8F"/>
    <w:rsid w:val="00B10F6D"/>
    <w:rsid w:val="00B1125D"/>
    <w:rsid w:val="00B11662"/>
    <w:rsid w:val="00B11714"/>
    <w:rsid w:val="00B1181A"/>
    <w:rsid w:val="00B11D4A"/>
    <w:rsid w:val="00B12099"/>
    <w:rsid w:val="00B1282B"/>
    <w:rsid w:val="00B128AD"/>
    <w:rsid w:val="00B12A52"/>
    <w:rsid w:val="00B12A7E"/>
    <w:rsid w:val="00B131FC"/>
    <w:rsid w:val="00B132BC"/>
    <w:rsid w:val="00B135E4"/>
    <w:rsid w:val="00B1381A"/>
    <w:rsid w:val="00B13894"/>
    <w:rsid w:val="00B139FD"/>
    <w:rsid w:val="00B13BE0"/>
    <w:rsid w:val="00B13F42"/>
    <w:rsid w:val="00B14701"/>
    <w:rsid w:val="00B14999"/>
    <w:rsid w:val="00B151AD"/>
    <w:rsid w:val="00B152E6"/>
    <w:rsid w:val="00B15315"/>
    <w:rsid w:val="00B15716"/>
    <w:rsid w:val="00B15903"/>
    <w:rsid w:val="00B15CDC"/>
    <w:rsid w:val="00B15F44"/>
    <w:rsid w:val="00B162B6"/>
    <w:rsid w:val="00B16976"/>
    <w:rsid w:val="00B16BDA"/>
    <w:rsid w:val="00B16D19"/>
    <w:rsid w:val="00B17103"/>
    <w:rsid w:val="00B17189"/>
    <w:rsid w:val="00B1733B"/>
    <w:rsid w:val="00B1738D"/>
    <w:rsid w:val="00B1755E"/>
    <w:rsid w:val="00B175F4"/>
    <w:rsid w:val="00B17731"/>
    <w:rsid w:val="00B1796F"/>
    <w:rsid w:val="00B17A62"/>
    <w:rsid w:val="00B17C13"/>
    <w:rsid w:val="00B20021"/>
    <w:rsid w:val="00B201F3"/>
    <w:rsid w:val="00B203ED"/>
    <w:rsid w:val="00B204B9"/>
    <w:rsid w:val="00B20576"/>
    <w:rsid w:val="00B207D4"/>
    <w:rsid w:val="00B20986"/>
    <w:rsid w:val="00B20B01"/>
    <w:rsid w:val="00B20E10"/>
    <w:rsid w:val="00B21197"/>
    <w:rsid w:val="00B21285"/>
    <w:rsid w:val="00B21357"/>
    <w:rsid w:val="00B21A0F"/>
    <w:rsid w:val="00B21C13"/>
    <w:rsid w:val="00B21D80"/>
    <w:rsid w:val="00B21F07"/>
    <w:rsid w:val="00B21FC3"/>
    <w:rsid w:val="00B21FE4"/>
    <w:rsid w:val="00B2245A"/>
    <w:rsid w:val="00B224CE"/>
    <w:rsid w:val="00B225CD"/>
    <w:rsid w:val="00B22658"/>
    <w:rsid w:val="00B227BA"/>
    <w:rsid w:val="00B227FD"/>
    <w:rsid w:val="00B22848"/>
    <w:rsid w:val="00B2297E"/>
    <w:rsid w:val="00B22CA4"/>
    <w:rsid w:val="00B22F3E"/>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504"/>
    <w:rsid w:val="00B265B6"/>
    <w:rsid w:val="00B2698A"/>
    <w:rsid w:val="00B26F49"/>
    <w:rsid w:val="00B27065"/>
    <w:rsid w:val="00B272FA"/>
    <w:rsid w:val="00B27DB3"/>
    <w:rsid w:val="00B30447"/>
    <w:rsid w:val="00B3067B"/>
    <w:rsid w:val="00B30A5D"/>
    <w:rsid w:val="00B30F5C"/>
    <w:rsid w:val="00B31123"/>
    <w:rsid w:val="00B3112F"/>
    <w:rsid w:val="00B31612"/>
    <w:rsid w:val="00B3171D"/>
    <w:rsid w:val="00B3184C"/>
    <w:rsid w:val="00B3191D"/>
    <w:rsid w:val="00B31BDB"/>
    <w:rsid w:val="00B31DBE"/>
    <w:rsid w:val="00B323E0"/>
    <w:rsid w:val="00B3242C"/>
    <w:rsid w:val="00B325B9"/>
    <w:rsid w:val="00B326BD"/>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B1"/>
    <w:rsid w:val="00B34AEF"/>
    <w:rsid w:val="00B34B6B"/>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3D"/>
    <w:rsid w:val="00B37B6C"/>
    <w:rsid w:val="00B37E9C"/>
    <w:rsid w:val="00B4008D"/>
    <w:rsid w:val="00B40745"/>
    <w:rsid w:val="00B40A11"/>
    <w:rsid w:val="00B41019"/>
    <w:rsid w:val="00B4190E"/>
    <w:rsid w:val="00B41973"/>
    <w:rsid w:val="00B41DDC"/>
    <w:rsid w:val="00B41F68"/>
    <w:rsid w:val="00B42040"/>
    <w:rsid w:val="00B42D55"/>
    <w:rsid w:val="00B43065"/>
    <w:rsid w:val="00B431C3"/>
    <w:rsid w:val="00B43C3D"/>
    <w:rsid w:val="00B43E84"/>
    <w:rsid w:val="00B43EEF"/>
    <w:rsid w:val="00B44101"/>
    <w:rsid w:val="00B442DB"/>
    <w:rsid w:val="00B443EE"/>
    <w:rsid w:val="00B44657"/>
    <w:rsid w:val="00B44D79"/>
    <w:rsid w:val="00B44E23"/>
    <w:rsid w:val="00B4531B"/>
    <w:rsid w:val="00B45395"/>
    <w:rsid w:val="00B454A7"/>
    <w:rsid w:val="00B4578F"/>
    <w:rsid w:val="00B45A71"/>
    <w:rsid w:val="00B45B76"/>
    <w:rsid w:val="00B45C0E"/>
    <w:rsid w:val="00B45CA0"/>
    <w:rsid w:val="00B45E9B"/>
    <w:rsid w:val="00B465D8"/>
    <w:rsid w:val="00B46605"/>
    <w:rsid w:val="00B46665"/>
    <w:rsid w:val="00B46783"/>
    <w:rsid w:val="00B46B9E"/>
    <w:rsid w:val="00B46BE8"/>
    <w:rsid w:val="00B47049"/>
    <w:rsid w:val="00B47342"/>
    <w:rsid w:val="00B4746E"/>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B12"/>
    <w:rsid w:val="00B52C5E"/>
    <w:rsid w:val="00B53118"/>
    <w:rsid w:val="00B53B2A"/>
    <w:rsid w:val="00B53E0E"/>
    <w:rsid w:val="00B53F52"/>
    <w:rsid w:val="00B53FF1"/>
    <w:rsid w:val="00B5433C"/>
    <w:rsid w:val="00B54802"/>
    <w:rsid w:val="00B54850"/>
    <w:rsid w:val="00B54A12"/>
    <w:rsid w:val="00B54CB0"/>
    <w:rsid w:val="00B5521D"/>
    <w:rsid w:val="00B55518"/>
    <w:rsid w:val="00B55ABC"/>
    <w:rsid w:val="00B55C4E"/>
    <w:rsid w:val="00B55EE3"/>
    <w:rsid w:val="00B56A03"/>
    <w:rsid w:val="00B56A22"/>
    <w:rsid w:val="00B56EDA"/>
    <w:rsid w:val="00B571C2"/>
    <w:rsid w:val="00B571DE"/>
    <w:rsid w:val="00B57494"/>
    <w:rsid w:val="00B5776C"/>
    <w:rsid w:val="00B577DD"/>
    <w:rsid w:val="00B57B64"/>
    <w:rsid w:val="00B57F83"/>
    <w:rsid w:val="00B60637"/>
    <w:rsid w:val="00B60A56"/>
    <w:rsid w:val="00B60C56"/>
    <w:rsid w:val="00B60CF4"/>
    <w:rsid w:val="00B6156F"/>
    <w:rsid w:val="00B615A3"/>
    <w:rsid w:val="00B615FD"/>
    <w:rsid w:val="00B6162A"/>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181"/>
    <w:rsid w:val="00B6461C"/>
    <w:rsid w:val="00B6464D"/>
    <w:rsid w:val="00B646C7"/>
    <w:rsid w:val="00B6471E"/>
    <w:rsid w:val="00B64A83"/>
    <w:rsid w:val="00B64B4F"/>
    <w:rsid w:val="00B64CBB"/>
    <w:rsid w:val="00B64E80"/>
    <w:rsid w:val="00B64FA6"/>
    <w:rsid w:val="00B650DA"/>
    <w:rsid w:val="00B6684E"/>
    <w:rsid w:val="00B67023"/>
    <w:rsid w:val="00B672BF"/>
    <w:rsid w:val="00B6737D"/>
    <w:rsid w:val="00B67480"/>
    <w:rsid w:val="00B67966"/>
    <w:rsid w:val="00B67BED"/>
    <w:rsid w:val="00B67D22"/>
    <w:rsid w:val="00B702C3"/>
    <w:rsid w:val="00B70304"/>
    <w:rsid w:val="00B70556"/>
    <w:rsid w:val="00B70911"/>
    <w:rsid w:val="00B70A8A"/>
    <w:rsid w:val="00B70AC9"/>
    <w:rsid w:val="00B70DD1"/>
    <w:rsid w:val="00B71112"/>
    <w:rsid w:val="00B711A5"/>
    <w:rsid w:val="00B7152D"/>
    <w:rsid w:val="00B71687"/>
    <w:rsid w:val="00B71749"/>
    <w:rsid w:val="00B719E5"/>
    <w:rsid w:val="00B71BA7"/>
    <w:rsid w:val="00B71BD4"/>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6404"/>
    <w:rsid w:val="00B764D6"/>
    <w:rsid w:val="00B7652B"/>
    <w:rsid w:val="00B76682"/>
    <w:rsid w:val="00B76860"/>
    <w:rsid w:val="00B7698E"/>
    <w:rsid w:val="00B769DD"/>
    <w:rsid w:val="00B76FF1"/>
    <w:rsid w:val="00B77048"/>
    <w:rsid w:val="00B7713A"/>
    <w:rsid w:val="00B77195"/>
    <w:rsid w:val="00B772B8"/>
    <w:rsid w:val="00B77562"/>
    <w:rsid w:val="00B77BCD"/>
    <w:rsid w:val="00B80011"/>
    <w:rsid w:val="00B80333"/>
    <w:rsid w:val="00B804E5"/>
    <w:rsid w:val="00B80763"/>
    <w:rsid w:val="00B80796"/>
    <w:rsid w:val="00B80E46"/>
    <w:rsid w:val="00B80E69"/>
    <w:rsid w:val="00B814AD"/>
    <w:rsid w:val="00B81590"/>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2B1"/>
    <w:rsid w:val="00B856AC"/>
    <w:rsid w:val="00B859B3"/>
    <w:rsid w:val="00B85DE7"/>
    <w:rsid w:val="00B85DF8"/>
    <w:rsid w:val="00B85E19"/>
    <w:rsid w:val="00B85FAF"/>
    <w:rsid w:val="00B85FF0"/>
    <w:rsid w:val="00B86338"/>
    <w:rsid w:val="00B86386"/>
    <w:rsid w:val="00B864EA"/>
    <w:rsid w:val="00B865ED"/>
    <w:rsid w:val="00B86797"/>
    <w:rsid w:val="00B874F1"/>
    <w:rsid w:val="00B877CA"/>
    <w:rsid w:val="00B87927"/>
    <w:rsid w:val="00B87F92"/>
    <w:rsid w:val="00B903C7"/>
    <w:rsid w:val="00B90517"/>
    <w:rsid w:val="00B90541"/>
    <w:rsid w:val="00B90965"/>
    <w:rsid w:val="00B909E6"/>
    <w:rsid w:val="00B90BC1"/>
    <w:rsid w:val="00B9117D"/>
    <w:rsid w:val="00B914AA"/>
    <w:rsid w:val="00B916DC"/>
    <w:rsid w:val="00B91C44"/>
    <w:rsid w:val="00B921BB"/>
    <w:rsid w:val="00B92261"/>
    <w:rsid w:val="00B92328"/>
    <w:rsid w:val="00B92548"/>
    <w:rsid w:val="00B92A09"/>
    <w:rsid w:val="00B92A68"/>
    <w:rsid w:val="00B92A69"/>
    <w:rsid w:val="00B92C98"/>
    <w:rsid w:val="00B92CF1"/>
    <w:rsid w:val="00B92D1C"/>
    <w:rsid w:val="00B92ED0"/>
    <w:rsid w:val="00B93180"/>
    <w:rsid w:val="00B9338C"/>
    <w:rsid w:val="00B93562"/>
    <w:rsid w:val="00B93B91"/>
    <w:rsid w:val="00B93E2D"/>
    <w:rsid w:val="00B93ECC"/>
    <w:rsid w:val="00B93FB6"/>
    <w:rsid w:val="00B940C8"/>
    <w:rsid w:val="00B940F5"/>
    <w:rsid w:val="00B944C5"/>
    <w:rsid w:val="00B944F8"/>
    <w:rsid w:val="00B9450B"/>
    <w:rsid w:val="00B949C0"/>
    <w:rsid w:val="00B94B8B"/>
    <w:rsid w:val="00B94C42"/>
    <w:rsid w:val="00B94D56"/>
    <w:rsid w:val="00B9514B"/>
    <w:rsid w:val="00B95619"/>
    <w:rsid w:val="00B9583D"/>
    <w:rsid w:val="00B958A9"/>
    <w:rsid w:val="00B958CC"/>
    <w:rsid w:val="00B95FD1"/>
    <w:rsid w:val="00B96116"/>
    <w:rsid w:val="00B9616B"/>
    <w:rsid w:val="00B968E6"/>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428"/>
    <w:rsid w:val="00BA14CD"/>
    <w:rsid w:val="00BA1923"/>
    <w:rsid w:val="00BA1B35"/>
    <w:rsid w:val="00BA1B46"/>
    <w:rsid w:val="00BA1E40"/>
    <w:rsid w:val="00BA2123"/>
    <w:rsid w:val="00BA2901"/>
    <w:rsid w:val="00BA2902"/>
    <w:rsid w:val="00BA2A91"/>
    <w:rsid w:val="00BA2D26"/>
    <w:rsid w:val="00BA2D42"/>
    <w:rsid w:val="00BA319E"/>
    <w:rsid w:val="00BA37E2"/>
    <w:rsid w:val="00BA3927"/>
    <w:rsid w:val="00BA41C6"/>
    <w:rsid w:val="00BA469F"/>
    <w:rsid w:val="00BA47DA"/>
    <w:rsid w:val="00BA483D"/>
    <w:rsid w:val="00BA490B"/>
    <w:rsid w:val="00BA4C05"/>
    <w:rsid w:val="00BA4D05"/>
    <w:rsid w:val="00BA4E49"/>
    <w:rsid w:val="00BA51B3"/>
    <w:rsid w:val="00BA51D8"/>
    <w:rsid w:val="00BA534E"/>
    <w:rsid w:val="00BA54F6"/>
    <w:rsid w:val="00BA586C"/>
    <w:rsid w:val="00BA5989"/>
    <w:rsid w:val="00BA5A76"/>
    <w:rsid w:val="00BA5B93"/>
    <w:rsid w:val="00BA5F8A"/>
    <w:rsid w:val="00BA639E"/>
    <w:rsid w:val="00BA63BE"/>
    <w:rsid w:val="00BA64E2"/>
    <w:rsid w:val="00BA7103"/>
    <w:rsid w:val="00BA71B3"/>
    <w:rsid w:val="00BA72E4"/>
    <w:rsid w:val="00BA763B"/>
    <w:rsid w:val="00BA764F"/>
    <w:rsid w:val="00BA7F13"/>
    <w:rsid w:val="00BB003B"/>
    <w:rsid w:val="00BB024E"/>
    <w:rsid w:val="00BB0B76"/>
    <w:rsid w:val="00BB0D2D"/>
    <w:rsid w:val="00BB0F02"/>
    <w:rsid w:val="00BB0F75"/>
    <w:rsid w:val="00BB122D"/>
    <w:rsid w:val="00BB14C7"/>
    <w:rsid w:val="00BB1585"/>
    <w:rsid w:val="00BB19CE"/>
    <w:rsid w:val="00BB1A0B"/>
    <w:rsid w:val="00BB1F26"/>
    <w:rsid w:val="00BB2134"/>
    <w:rsid w:val="00BB2188"/>
    <w:rsid w:val="00BB26D0"/>
    <w:rsid w:val="00BB280D"/>
    <w:rsid w:val="00BB2872"/>
    <w:rsid w:val="00BB28F1"/>
    <w:rsid w:val="00BB2BEB"/>
    <w:rsid w:val="00BB307C"/>
    <w:rsid w:val="00BB330C"/>
    <w:rsid w:val="00BB370D"/>
    <w:rsid w:val="00BB3AB1"/>
    <w:rsid w:val="00BB3BF7"/>
    <w:rsid w:val="00BB3E91"/>
    <w:rsid w:val="00BB40DE"/>
    <w:rsid w:val="00BB4635"/>
    <w:rsid w:val="00BB4770"/>
    <w:rsid w:val="00BB47C3"/>
    <w:rsid w:val="00BB4893"/>
    <w:rsid w:val="00BB4BD4"/>
    <w:rsid w:val="00BB4E66"/>
    <w:rsid w:val="00BB53DF"/>
    <w:rsid w:val="00BB5443"/>
    <w:rsid w:val="00BB570C"/>
    <w:rsid w:val="00BB5958"/>
    <w:rsid w:val="00BB5B27"/>
    <w:rsid w:val="00BB5BC5"/>
    <w:rsid w:val="00BB65D2"/>
    <w:rsid w:val="00BB6753"/>
    <w:rsid w:val="00BB6D82"/>
    <w:rsid w:val="00BB71B3"/>
    <w:rsid w:val="00BB7353"/>
    <w:rsid w:val="00BB74C5"/>
    <w:rsid w:val="00BB76BF"/>
    <w:rsid w:val="00BB76EE"/>
    <w:rsid w:val="00BB7E85"/>
    <w:rsid w:val="00BB7F22"/>
    <w:rsid w:val="00BC00C6"/>
    <w:rsid w:val="00BC00D8"/>
    <w:rsid w:val="00BC0225"/>
    <w:rsid w:val="00BC09B9"/>
    <w:rsid w:val="00BC0EED"/>
    <w:rsid w:val="00BC115B"/>
    <w:rsid w:val="00BC15F7"/>
    <w:rsid w:val="00BC1667"/>
    <w:rsid w:val="00BC16E7"/>
    <w:rsid w:val="00BC1A6B"/>
    <w:rsid w:val="00BC1AD1"/>
    <w:rsid w:val="00BC215D"/>
    <w:rsid w:val="00BC2186"/>
    <w:rsid w:val="00BC24FF"/>
    <w:rsid w:val="00BC32ED"/>
    <w:rsid w:val="00BC3D42"/>
    <w:rsid w:val="00BC3D48"/>
    <w:rsid w:val="00BC3DD9"/>
    <w:rsid w:val="00BC3E88"/>
    <w:rsid w:val="00BC4B2C"/>
    <w:rsid w:val="00BC4FD8"/>
    <w:rsid w:val="00BC51B0"/>
    <w:rsid w:val="00BC5D1E"/>
    <w:rsid w:val="00BC65E0"/>
    <w:rsid w:val="00BC6B24"/>
    <w:rsid w:val="00BC6BB9"/>
    <w:rsid w:val="00BC6F6F"/>
    <w:rsid w:val="00BC73E3"/>
    <w:rsid w:val="00BC7775"/>
    <w:rsid w:val="00BC78C7"/>
    <w:rsid w:val="00BC7FF3"/>
    <w:rsid w:val="00BD0104"/>
    <w:rsid w:val="00BD013F"/>
    <w:rsid w:val="00BD044F"/>
    <w:rsid w:val="00BD08A0"/>
    <w:rsid w:val="00BD08E2"/>
    <w:rsid w:val="00BD090C"/>
    <w:rsid w:val="00BD0B32"/>
    <w:rsid w:val="00BD0B76"/>
    <w:rsid w:val="00BD0F7B"/>
    <w:rsid w:val="00BD0FE5"/>
    <w:rsid w:val="00BD109F"/>
    <w:rsid w:val="00BD14C5"/>
    <w:rsid w:val="00BD171E"/>
    <w:rsid w:val="00BD1E2A"/>
    <w:rsid w:val="00BD2EF1"/>
    <w:rsid w:val="00BD2F97"/>
    <w:rsid w:val="00BD30D3"/>
    <w:rsid w:val="00BD32AA"/>
    <w:rsid w:val="00BD3378"/>
    <w:rsid w:val="00BD341A"/>
    <w:rsid w:val="00BD35C7"/>
    <w:rsid w:val="00BD385B"/>
    <w:rsid w:val="00BD38EE"/>
    <w:rsid w:val="00BD3A2E"/>
    <w:rsid w:val="00BD3ECA"/>
    <w:rsid w:val="00BD4D64"/>
    <w:rsid w:val="00BD54BB"/>
    <w:rsid w:val="00BD5865"/>
    <w:rsid w:val="00BD61B9"/>
    <w:rsid w:val="00BD673C"/>
    <w:rsid w:val="00BD6E65"/>
    <w:rsid w:val="00BD6EC2"/>
    <w:rsid w:val="00BD6FCF"/>
    <w:rsid w:val="00BD721E"/>
    <w:rsid w:val="00BD7331"/>
    <w:rsid w:val="00BD7340"/>
    <w:rsid w:val="00BD75B6"/>
    <w:rsid w:val="00BD75DC"/>
    <w:rsid w:val="00BD7B99"/>
    <w:rsid w:val="00BD7D90"/>
    <w:rsid w:val="00BE038D"/>
    <w:rsid w:val="00BE0702"/>
    <w:rsid w:val="00BE07B0"/>
    <w:rsid w:val="00BE0AB7"/>
    <w:rsid w:val="00BE0D2E"/>
    <w:rsid w:val="00BE0F84"/>
    <w:rsid w:val="00BE17F2"/>
    <w:rsid w:val="00BE1EB4"/>
    <w:rsid w:val="00BE200C"/>
    <w:rsid w:val="00BE2322"/>
    <w:rsid w:val="00BE253B"/>
    <w:rsid w:val="00BE2B03"/>
    <w:rsid w:val="00BE2E0A"/>
    <w:rsid w:val="00BE2F66"/>
    <w:rsid w:val="00BE33AB"/>
    <w:rsid w:val="00BE34B5"/>
    <w:rsid w:val="00BE34DE"/>
    <w:rsid w:val="00BE35CE"/>
    <w:rsid w:val="00BE3C02"/>
    <w:rsid w:val="00BE41B8"/>
    <w:rsid w:val="00BE4A1A"/>
    <w:rsid w:val="00BE4BC7"/>
    <w:rsid w:val="00BE4C8D"/>
    <w:rsid w:val="00BE51EA"/>
    <w:rsid w:val="00BE5713"/>
    <w:rsid w:val="00BE59D4"/>
    <w:rsid w:val="00BE5D4B"/>
    <w:rsid w:val="00BE5D6C"/>
    <w:rsid w:val="00BE648B"/>
    <w:rsid w:val="00BE6BDA"/>
    <w:rsid w:val="00BE6CD0"/>
    <w:rsid w:val="00BE71B3"/>
    <w:rsid w:val="00BE75E0"/>
    <w:rsid w:val="00BE78D3"/>
    <w:rsid w:val="00BE796F"/>
    <w:rsid w:val="00BF0002"/>
    <w:rsid w:val="00BF037B"/>
    <w:rsid w:val="00BF04D6"/>
    <w:rsid w:val="00BF0AC1"/>
    <w:rsid w:val="00BF1008"/>
    <w:rsid w:val="00BF12A3"/>
    <w:rsid w:val="00BF12BB"/>
    <w:rsid w:val="00BF1553"/>
    <w:rsid w:val="00BF15F3"/>
    <w:rsid w:val="00BF1D2F"/>
    <w:rsid w:val="00BF2848"/>
    <w:rsid w:val="00BF2A81"/>
    <w:rsid w:val="00BF2AC6"/>
    <w:rsid w:val="00BF2BD7"/>
    <w:rsid w:val="00BF2C5A"/>
    <w:rsid w:val="00BF2E4D"/>
    <w:rsid w:val="00BF2F12"/>
    <w:rsid w:val="00BF2F69"/>
    <w:rsid w:val="00BF3591"/>
    <w:rsid w:val="00BF36EC"/>
    <w:rsid w:val="00BF3ED7"/>
    <w:rsid w:val="00BF3FE3"/>
    <w:rsid w:val="00BF42FD"/>
    <w:rsid w:val="00BF487C"/>
    <w:rsid w:val="00BF492C"/>
    <w:rsid w:val="00BF4AC7"/>
    <w:rsid w:val="00BF4C80"/>
    <w:rsid w:val="00BF57F1"/>
    <w:rsid w:val="00BF584A"/>
    <w:rsid w:val="00BF5EFC"/>
    <w:rsid w:val="00BF60FB"/>
    <w:rsid w:val="00BF62BF"/>
    <w:rsid w:val="00BF6589"/>
    <w:rsid w:val="00BF68C2"/>
    <w:rsid w:val="00BF6BCA"/>
    <w:rsid w:val="00BF6F23"/>
    <w:rsid w:val="00BF7466"/>
    <w:rsid w:val="00BF7554"/>
    <w:rsid w:val="00BF77C0"/>
    <w:rsid w:val="00BF7FC5"/>
    <w:rsid w:val="00C001D9"/>
    <w:rsid w:val="00C008AE"/>
    <w:rsid w:val="00C00A71"/>
    <w:rsid w:val="00C00B39"/>
    <w:rsid w:val="00C00B8E"/>
    <w:rsid w:val="00C00CCB"/>
    <w:rsid w:val="00C00EFF"/>
    <w:rsid w:val="00C00F4C"/>
    <w:rsid w:val="00C01190"/>
    <w:rsid w:val="00C01878"/>
    <w:rsid w:val="00C02931"/>
    <w:rsid w:val="00C02D16"/>
    <w:rsid w:val="00C040E7"/>
    <w:rsid w:val="00C04572"/>
    <w:rsid w:val="00C04C97"/>
    <w:rsid w:val="00C04FC0"/>
    <w:rsid w:val="00C05544"/>
    <w:rsid w:val="00C0559F"/>
    <w:rsid w:val="00C057AC"/>
    <w:rsid w:val="00C05A02"/>
    <w:rsid w:val="00C05D35"/>
    <w:rsid w:val="00C05E8E"/>
    <w:rsid w:val="00C062AE"/>
    <w:rsid w:val="00C06548"/>
    <w:rsid w:val="00C0666B"/>
    <w:rsid w:val="00C066D1"/>
    <w:rsid w:val="00C0675C"/>
    <w:rsid w:val="00C068DB"/>
    <w:rsid w:val="00C069AF"/>
    <w:rsid w:val="00C06BA6"/>
    <w:rsid w:val="00C06F85"/>
    <w:rsid w:val="00C07142"/>
    <w:rsid w:val="00C074B5"/>
    <w:rsid w:val="00C07562"/>
    <w:rsid w:val="00C077DB"/>
    <w:rsid w:val="00C0798F"/>
    <w:rsid w:val="00C1048D"/>
    <w:rsid w:val="00C107C0"/>
    <w:rsid w:val="00C10853"/>
    <w:rsid w:val="00C10ABD"/>
    <w:rsid w:val="00C10FE9"/>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426A"/>
    <w:rsid w:val="00C14737"/>
    <w:rsid w:val="00C148CD"/>
    <w:rsid w:val="00C14CE9"/>
    <w:rsid w:val="00C14E54"/>
    <w:rsid w:val="00C14F7A"/>
    <w:rsid w:val="00C1512A"/>
    <w:rsid w:val="00C1571D"/>
    <w:rsid w:val="00C15755"/>
    <w:rsid w:val="00C1585F"/>
    <w:rsid w:val="00C15C54"/>
    <w:rsid w:val="00C15CE8"/>
    <w:rsid w:val="00C15D06"/>
    <w:rsid w:val="00C15DD6"/>
    <w:rsid w:val="00C1604E"/>
    <w:rsid w:val="00C16C42"/>
    <w:rsid w:val="00C16CC2"/>
    <w:rsid w:val="00C1736B"/>
    <w:rsid w:val="00C17483"/>
    <w:rsid w:val="00C176DC"/>
    <w:rsid w:val="00C176F9"/>
    <w:rsid w:val="00C179F4"/>
    <w:rsid w:val="00C17AC4"/>
    <w:rsid w:val="00C17CD0"/>
    <w:rsid w:val="00C17E44"/>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636"/>
    <w:rsid w:val="00C25881"/>
    <w:rsid w:val="00C25890"/>
    <w:rsid w:val="00C25AAC"/>
    <w:rsid w:val="00C25C99"/>
    <w:rsid w:val="00C25D3D"/>
    <w:rsid w:val="00C25F88"/>
    <w:rsid w:val="00C260FE"/>
    <w:rsid w:val="00C26233"/>
    <w:rsid w:val="00C264BF"/>
    <w:rsid w:val="00C266EC"/>
    <w:rsid w:val="00C267EB"/>
    <w:rsid w:val="00C26971"/>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AC3"/>
    <w:rsid w:val="00C30C20"/>
    <w:rsid w:val="00C30FEF"/>
    <w:rsid w:val="00C310EE"/>
    <w:rsid w:val="00C31307"/>
    <w:rsid w:val="00C3183D"/>
    <w:rsid w:val="00C31C3E"/>
    <w:rsid w:val="00C31D97"/>
    <w:rsid w:val="00C31E11"/>
    <w:rsid w:val="00C31E16"/>
    <w:rsid w:val="00C323B0"/>
    <w:rsid w:val="00C324E1"/>
    <w:rsid w:val="00C3258A"/>
    <w:rsid w:val="00C327F0"/>
    <w:rsid w:val="00C3285A"/>
    <w:rsid w:val="00C33390"/>
    <w:rsid w:val="00C3396E"/>
    <w:rsid w:val="00C33999"/>
    <w:rsid w:val="00C33B75"/>
    <w:rsid w:val="00C33FB3"/>
    <w:rsid w:val="00C34293"/>
    <w:rsid w:val="00C344A7"/>
    <w:rsid w:val="00C344DB"/>
    <w:rsid w:val="00C346D8"/>
    <w:rsid w:val="00C34939"/>
    <w:rsid w:val="00C34A09"/>
    <w:rsid w:val="00C357F8"/>
    <w:rsid w:val="00C35A3D"/>
    <w:rsid w:val="00C35C7D"/>
    <w:rsid w:val="00C35DF1"/>
    <w:rsid w:val="00C360B8"/>
    <w:rsid w:val="00C36453"/>
    <w:rsid w:val="00C36A9C"/>
    <w:rsid w:val="00C36D83"/>
    <w:rsid w:val="00C36EF4"/>
    <w:rsid w:val="00C36FC0"/>
    <w:rsid w:val="00C37938"/>
    <w:rsid w:val="00C37C73"/>
    <w:rsid w:val="00C37CA8"/>
    <w:rsid w:val="00C40012"/>
    <w:rsid w:val="00C40771"/>
    <w:rsid w:val="00C407E8"/>
    <w:rsid w:val="00C41160"/>
    <w:rsid w:val="00C413A2"/>
    <w:rsid w:val="00C417C8"/>
    <w:rsid w:val="00C418CB"/>
    <w:rsid w:val="00C41D3F"/>
    <w:rsid w:val="00C42275"/>
    <w:rsid w:val="00C4240D"/>
    <w:rsid w:val="00C42A24"/>
    <w:rsid w:val="00C433D1"/>
    <w:rsid w:val="00C43440"/>
    <w:rsid w:val="00C437F3"/>
    <w:rsid w:val="00C43868"/>
    <w:rsid w:val="00C43C3A"/>
    <w:rsid w:val="00C44198"/>
    <w:rsid w:val="00C453AE"/>
    <w:rsid w:val="00C453EF"/>
    <w:rsid w:val="00C45429"/>
    <w:rsid w:val="00C455F2"/>
    <w:rsid w:val="00C456F2"/>
    <w:rsid w:val="00C460AE"/>
    <w:rsid w:val="00C463FE"/>
    <w:rsid w:val="00C466E3"/>
    <w:rsid w:val="00C467CE"/>
    <w:rsid w:val="00C46830"/>
    <w:rsid w:val="00C46E3F"/>
    <w:rsid w:val="00C470E7"/>
    <w:rsid w:val="00C47493"/>
    <w:rsid w:val="00C476C8"/>
    <w:rsid w:val="00C477B9"/>
    <w:rsid w:val="00C47803"/>
    <w:rsid w:val="00C478C9"/>
    <w:rsid w:val="00C47E16"/>
    <w:rsid w:val="00C50001"/>
    <w:rsid w:val="00C502BE"/>
    <w:rsid w:val="00C504B5"/>
    <w:rsid w:val="00C50D16"/>
    <w:rsid w:val="00C51308"/>
    <w:rsid w:val="00C51331"/>
    <w:rsid w:val="00C51524"/>
    <w:rsid w:val="00C5162C"/>
    <w:rsid w:val="00C519CD"/>
    <w:rsid w:val="00C52718"/>
    <w:rsid w:val="00C52B7D"/>
    <w:rsid w:val="00C52B8D"/>
    <w:rsid w:val="00C53281"/>
    <w:rsid w:val="00C53490"/>
    <w:rsid w:val="00C535D6"/>
    <w:rsid w:val="00C53870"/>
    <w:rsid w:val="00C53AE2"/>
    <w:rsid w:val="00C53CB1"/>
    <w:rsid w:val="00C53E56"/>
    <w:rsid w:val="00C541CC"/>
    <w:rsid w:val="00C5428A"/>
    <w:rsid w:val="00C54BD5"/>
    <w:rsid w:val="00C54DEA"/>
    <w:rsid w:val="00C54F27"/>
    <w:rsid w:val="00C55471"/>
    <w:rsid w:val="00C5548B"/>
    <w:rsid w:val="00C55752"/>
    <w:rsid w:val="00C5580E"/>
    <w:rsid w:val="00C55A2D"/>
    <w:rsid w:val="00C55CAA"/>
    <w:rsid w:val="00C56862"/>
    <w:rsid w:val="00C569DC"/>
    <w:rsid w:val="00C56C0D"/>
    <w:rsid w:val="00C57998"/>
    <w:rsid w:val="00C57A30"/>
    <w:rsid w:val="00C6030E"/>
    <w:rsid w:val="00C60314"/>
    <w:rsid w:val="00C60390"/>
    <w:rsid w:val="00C60B43"/>
    <w:rsid w:val="00C60D67"/>
    <w:rsid w:val="00C60F8D"/>
    <w:rsid w:val="00C618BA"/>
    <w:rsid w:val="00C62DC4"/>
    <w:rsid w:val="00C63519"/>
    <w:rsid w:val="00C635EF"/>
    <w:rsid w:val="00C63878"/>
    <w:rsid w:val="00C63D28"/>
    <w:rsid w:val="00C63DF5"/>
    <w:rsid w:val="00C63FDF"/>
    <w:rsid w:val="00C63FEA"/>
    <w:rsid w:val="00C6456F"/>
    <w:rsid w:val="00C645FF"/>
    <w:rsid w:val="00C6469C"/>
    <w:rsid w:val="00C646C3"/>
    <w:rsid w:val="00C647BC"/>
    <w:rsid w:val="00C64E0B"/>
    <w:rsid w:val="00C64E21"/>
    <w:rsid w:val="00C64E62"/>
    <w:rsid w:val="00C65286"/>
    <w:rsid w:val="00C65721"/>
    <w:rsid w:val="00C65C99"/>
    <w:rsid w:val="00C661AA"/>
    <w:rsid w:val="00C66E28"/>
    <w:rsid w:val="00C66F5E"/>
    <w:rsid w:val="00C67457"/>
    <w:rsid w:val="00C676BA"/>
    <w:rsid w:val="00C67921"/>
    <w:rsid w:val="00C67F76"/>
    <w:rsid w:val="00C7090E"/>
    <w:rsid w:val="00C70D76"/>
    <w:rsid w:val="00C7113D"/>
    <w:rsid w:val="00C7147F"/>
    <w:rsid w:val="00C715E8"/>
    <w:rsid w:val="00C71701"/>
    <w:rsid w:val="00C71913"/>
    <w:rsid w:val="00C71C54"/>
    <w:rsid w:val="00C7200F"/>
    <w:rsid w:val="00C72426"/>
    <w:rsid w:val="00C72785"/>
    <w:rsid w:val="00C73068"/>
    <w:rsid w:val="00C73121"/>
    <w:rsid w:val="00C73C27"/>
    <w:rsid w:val="00C73ED9"/>
    <w:rsid w:val="00C73F2A"/>
    <w:rsid w:val="00C744E2"/>
    <w:rsid w:val="00C7467B"/>
    <w:rsid w:val="00C7484B"/>
    <w:rsid w:val="00C74877"/>
    <w:rsid w:val="00C74A14"/>
    <w:rsid w:val="00C74A94"/>
    <w:rsid w:val="00C74CA9"/>
    <w:rsid w:val="00C74D88"/>
    <w:rsid w:val="00C74D97"/>
    <w:rsid w:val="00C74F96"/>
    <w:rsid w:val="00C7528E"/>
    <w:rsid w:val="00C753C5"/>
    <w:rsid w:val="00C75BBC"/>
    <w:rsid w:val="00C76272"/>
    <w:rsid w:val="00C7652E"/>
    <w:rsid w:val="00C7679C"/>
    <w:rsid w:val="00C76CFD"/>
    <w:rsid w:val="00C7718C"/>
    <w:rsid w:val="00C77626"/>
    <w:rsid w:val="00C77AFA"/>
    <w:rsid w:val="00C77CCB"/>
    <w:rsid w:val="00C77DC1"/>
    <w:rsid w:val="00C802DB"/>
    <w:rsid w:val="00C806C3"/>
    <w:rsid w:val="00C8080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B09"/>
    <w:rsid w:val="00C84F44"/>
    <w:rsid w:val="00C8530F"/>
    <w:rsid w:val="00C857E6"/>
    <w:rsid w:val="00C8596E"/>
    <w:rsid w:val="00C85A35"/>
    <w:rsid w:val="00C85BB3"/>
    <w:rsid w:val="00C87134"/>
    <w:rsid w:val="00C871EE"/>
    <w:rsid w:val="00C87391"/>
    <w:rsid w:val="00C8741C"/>
    <w:rsid w:val="00C87759"/>
    <w:rsid w:val="00C8785E"/>
    <w:rsid w:val="00C87A7B"/>
    <w:rsid w:val="00C87F72"/>
    <w:rsid w:val="00C90866"/>
    <w:rsid w:val="00C909D6"/>
    <w:rsid w:val="00C90B32"/>
    <w:rsid w:val="00C90DD1"/>
    <w:rsid w:val="00C91387"/>
    <w:rsid w:val="00C91648"/>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A0A"/>
    <w:rsid w:val="00C94E03"/>
    <w:rsid w:val="00C95375"/>
    <w:rsid w:val="00C95550"/>
    <w:rsid w:val="00C9588D"/>
    <w:rsid w:val="00C95CA0"/>
    <w:rsid w:val="00C95D58"/>
    <w:rsid w:val="00C95F7A"/>
    <w:rsid w:val="00C96B94"/>
    <w:rsid w:val="00C96BF1"/>
    <w:rsid w:val="00C96F06"/>
    <w:rsid w:val="00C96F8A"/>
    <w:rsid w:val="00C97032"/>
    <w:rsid w:val="00C97259"/>
    <w:rsid w:val="00C9749C"/>
    <w:rsid w:val="00C977D0"/>
    <w:rsid w:val="00C9785D"/>
    <w:rsid w:val="00C97E7D"/>
    <w:rsid w:val="00CA03C2"/>
    <w:rsid w:val="00CA04AB"/>
    <w:rsid w:val="00CA06FA"/>
    <w:rsid w:val="00CA08CD"/>
    <w:rsid w:val="00CA09BB"/>
    <w:rsid w:val="00CA0B0B"/>
    <w:rsid w:val="00CA0CD5"/>
    <w:rsid w:val="00CA1C22"/>
    <w:rsid w:val="00CA1D53"/>
    <w:rsid w:val="00CA223A"/>
    <w:rsid w:val="00CA2731"/>
    <w:rsid w:val="00CA28E1"/>
    <w:rsid w:val="00CA28F2"/>
    <w:rsid w:val="00CA2A15"/>
    <w:rsid w:val="00CA2BB0"/>
    <w:rsid w:val="00CA2C95"/>
    <w:rsid w:val="00CA2DDB"/>
    <w:rsid w:val="00CA337D"/>
    <w:rsid w:val="00CA3485"/>
    <w:rsid w:val="00CA380B"/>
    <w:rsid w:val="00CA3D49"/>
    <w:rsid w:val="00CA3E25"/>
    <w:rsid w:val="00CA400E"/>
    <w:rsid w:val="00CA420D"/>
    <w:rsid w:val="00CA4332"/>
    <w:rsid w:val="00CA4476"/>
    <w:rsid w:val="00CA4514"/>
    <w:rsid w:val="00CA475D"/>
    <w:rsid w:val="00CA488A"/>
    <w:rsid w:val="00CA4A9E"/>
    <w:rsid w:val="00CA4E4F"/>
    <w:rsid w:val="00CA5543"/>
    <w:rsid w:val="00CA57C3"/>
    <w:rsid w:val="00CA584D"/>
    <w:rsid w:val="00CA58D8"/>
    <w:rsid w:val="00CA5A23"/>
    <w:rsid w:val="00CA5C71"/>
    <w:rsid w:val="00CA619C"/>
    <w:rsid w:val="00CA647C"/>
    <w:rsid w:val="00CA64A9"/>
    <w:rsid w:val="00CA6CAA"/>
    <w:rsid w:val="00CA6F41"/>
    <w:rsid w:val="00CA7391"/>
    <w:rsid w:val="00CA740A"/>
    <w:rsid w:val="00CA769B"/>
    <w:rsid w:val="00CA77EC"/>
    <w:rsid w:val="00CA7913"/>
    <w:rsid w:val="00CA79DF"/>
    <w:rsid w:val="00CA79FB"/>
    <w:rsid w:val="00CA7D2B"/>
    <w:rsid w:val="00CB0127"/>
    <w:rsid w:val="00CB0757"/>
    <w:rsid w:val="00CB078B"/>
    <w:rsid w:val="00CB07D5"/>
    <w:rsid w:val="00CB088B"/>
    <w:rsid w:val="00CB0912"/>
    <w:rsid w:val="00CB0928"/>
    <w:rsid w:val="00CB0B08"/>
    <w:rsid w:val="00CB0CFB"/>
    <w:rsid w:val="00CB130E"/>
    <w:rsid w:val="00CB1319"/>
    <w:rsid w:val="00CB1672"/>
    <w:rsid w:val="00CB182F"/>
    <w:rsid w:val="00CB186A"/>
    <w:rsid w:val="00CB2435"/>
    <w:rsid w:val="00CB25AF"/>
    <w:rsid w:val="00CB2BA1"/>
    <w:rsid w:val="00CB2CB7"/>
    <w:rsid w:val="00CB2CF3"/>
    <w:rsid w:val="00CB2D79"/>
    <w:rsid w:val="00CB2DA5"/>
    <w:rsid w:val="00CB30D6"/>
    <w:rsid w:val="00CB32CF"/>
    <w:rsid w:val="00CB32DC"/>
    <w:rsid w:val="00CB37C7"/>
    <w:rsid w:val="00CB38A4"/>
    <w:rsid w:val="00CB43E9"/>
    <w:rsid w:val="00CB463C"/>
    <w:rsid w:val="00CB4674"/>
    <w:rsid w:val="00CB4E0B"/>
    <w:rsid w:val="00CB4EE7"/>
    <w:rsid w:val="00CB4FC6"/>
    <w:rsid w:val="00CB5426"/>
    <w:rsid w:val="00CB5508"/>
    <w:rsid w:val="00CB5950"/>
    <w:rsid w:val="00CB5B97"/>
    <w:rsid w:val="00CB5E72"/>
    <w:rsid w:val="00CB61ED"/>
    <w:rsid w:val="00CB6529"/>
    <w:rsid w:val="00CB6D72"/>
    <w:rsid w:val="00CB6F3A"/>
    <w:rsid w:val="00CB70F9"/>
    <w:rsid w:val="00CB71B9"/>
    <w:rsid w:val="00CB73D6"/>
    <w:rsid w:val="00CB7972"/>
    <w:rsid w:val="00CB79AD"/>
    <w:rsid w:val="00CB7A26"/>
    <w:rsid w:val="00CB7C92"/>
    <w:rsid w:val="00CB7D5D"/>
    <w:rsid w:val="00CC0003"/>
    <w:rsid w:val="00CC00B5"/>
    <w:rsid w:val="00CC045B"/>
    <w:rsid w:val="00CC074D"/>
    <w:rsid w:val="00CC0F9A"/>
    <w:rsid w:val="00CC1095"/>
    <w:rsid w:val="00CC2227"/>
    <w:rsid w:val="00CC293F"/>
    <w:rsid w:val="00CC29B8"/>
    <w:rsid w:val="00CC2FC2"/>
    <w:rsid w:val="00CC32B3"/>
    <w:rsid w:val="00CC372A"/>
    <w:rsid w:val="00CC3899"/>
    <w:rsid w:val="00CC38F4"/>
    <w:rsid w:val="00CC3F0D"/>
    <w:rsid w:val="00CC3F26"/>
    <w:rsid w:val="00CC42D2"/>
    <w:rsid w:val="00CC440B"/>
    <w:rsid w:val="00CC44A5"/>
    <w:rsid w:val="00CC45C9"/>
    <w:rsid w:val="00CC4EED"/>
    <w:rsid w:val="00CC5D74"/>
    <w:rsid w:val="00CC5EBA"/>
    <w:rsid w:val="00CC5FD6"/>
    <w:rsid w:val="00CC610E"/>
    <w:rsid w:val="00CC63BA"/>
    <w:rsid w:val="00CC6E92"/>
    <w:rsid w:val="00CC709F"/>
    <w:rsid w:val="00CC7348"/>
    <w:rsid w:val="00CC76F5"/>
    <w:rsid w:val="00CC794C"/>
    <w:rsid w:val="00CC7A84"/>
    <w:rsid w:val="00CD018D"/>
    <w:rsid w:val="00CD0212"/>
    <w:rsid w:val="00CD02CE"/>
    <w:rsid w:val="00CD1033"/>
    <w:rsid w:val="00CD11FC"/>
    <w:rsid w:val="00CD1378"/>
    <w:rsid w:val="00CD19D9"/>
    <w:rsid w:val="00CD1A2B"/>
    <w:rsid w:val="00CD1D79"/>
    <w:rsid w:val="00CD1E9B"/>
    <w:rsid w:val="00CD2122"/>
    <w:rsid w:val="00CD21D2"/>
    <w:rsid w:val="00CD23CA"/>
    <w:rsid w:val="00CD2599"/>
    <w:rsid w:val="00CD2685"/>
    <w:rsid w:val="00CD26D0"/>
    <w:rsid w:val="00CD29A1"/>
    <w:rsid w:val="00CD2C2B"/>
    <w:rsid w:val="00CD2E79"/>
    <w:rsid w:val="00CD2F64"/>
    <w:rsid w:val="00CD315E"/>
    <w:rsid w:val="00CD3234"/>
    <w:rsid w:val="00CD323E"/>
    <w:rsid w:val="00CD36FA"/>
    <w:rsid w:val="00CD38A3"/>
    <w:rsid w:val="00CD3D4E"/>
    <w:rsid w:val="00CD3D76"/>
    <w:rsid w:val="00CD40CE"/>
    <w:rsid w:val="00CD457A"/>
    <w:rsid w:val="00CD488B"/>
    <w:rsid w:val="00CD4B01"/>
    <w:rsid w:val="00CD511F"/>
    <w:rsid w:val="00CD529F"/>
    <w:rsid w:val="00CD575E"/>
    <w:rsid w:val="00CD5761"/>
    <w:rsid w:val="00CD5874"/>
    <w:rsid w:val="00CD5C28"/>
    <w:rsid w:val="00CD5C98"/>
    <w:rsid w:val="00CD5CB2"/>
    <w:rsid w:val="00CD613C"/>
    <w:rsid w:val="00CD6757"/>
    <w:rsid w:val="00CD67E4"/>
    <w:rsid w:val="00CD6E84"/>
    <w:rsid w:val="00CD6E95"/>
    <w:rsid w:val="00CD6F7F"/>
    <w:rsid w:val="00CD7608"/>
    <w:rsid w:val="00CD77B4"/>
    <w:rsid w:val="00CD79C7"/>
    <w:rsid w:val="00CD7C38"/>
    <w:rsid w:val="00CD7CAB"/>
    <w:rsid w:val="00CD7EC6"/>
    <w:rsid w:val="00CD7ED6"/>
    <w:rsid w:val="00CE0282"/>
    <w:rsid w:val="00CE0372"/>
    <w:rsid w:val="00CE04F7"/>
    <w:rsid w:val="00CE0B5C"/>
    <w:rsid w:val="00CE0DEB"/>
    <w:rsid w:val="00CE1055"/>
    <w:rsid w:val="00CE1386"/>
    <w:rsid w:val="00CE187F"/>
    <w:rsid w:val="00CE20A3"/>
    <w:rsid w:val="00CE26B3"/>
    <w:rsid w:val="00CE2981"/>
    <w:rsid w:val="00CE29F1"/>
    <w:rsid w:val="00CE2F91"/>
    <w:rsid w:val="00CE3453"/>
    <w:rsid w:val="00CE3E96"/>
    <w:rsid w:val="00CE4346"/>
    <w:rsid w:val="00CE43D6"/>
    <w:rsid w:val="00CE45AB"/>
    <w:rsid w:val="00CE45D4"/>
    <w:rsid w:val="00CE4654"/>
    <w:rsid w:val="00CE4663"/>
    <w:rsid w:val="00CE53B1"/>
    <w:rsid w:val="00CE53B7"/>
    <w:rsid w:val="00CE5511"/>
    <w:rsid w:val="00CE5729"/>
    <w:rsid w:val="00CE5860"/>
    <w:rsid w:val="00CE6015"/>
    <w:rsid w:val="00CE6164"/>
    <w:rsid w:val="00CE627A"/>
    <w:rsid w:val="00CE64AB"/>
    <w:rsid w:val="00CE6D2F"/>
    <w:rsid w:val="00CE6D34"/>
    <w:rsid w:val="00CE6DCA"/>
    <w:rsid w:val="00CE6DCB"/>
    <w:rsid w:val="00CE6E74"/>
    <w:rsid w:val="00CE6F56"/>
    <w:rsid w:val="00CE74DA"/>
    <w:rsid w:val="00CE7572"/>
    <w:rsid w:val="00CE7741"/>
    <w:rsid w:val="00CE7E62"/>
    <w:rsid w:val="00CF00E0"/>
    <w:rsid w:val="00CF0217"/>
    <w:rsid w:val="00CF064F"/>
    <w:rsid w:val="00CF0774"/>
    <w:rsid w:val="00CF0CFC"/>
    <w:rsid w:val="00CF0DF9"/>
    <w:rsid w:val="00CF0FBB"/>
    <w:rsid w:val="00CF1154"/>
    <w:rsid w:val="00CF11EE"/>
    <w:rsid w:val="00CF13AB"/>
    <w:rsid w:val="00CF1514"/>
    <w:rsid w:val="00CF1847"/>
    <w:rsid w:val="00CF1CB7"/>
    <w:rsid w:val="00CF1FE7"/>
    <w:rsid w:val="00CF28C3"/>
    <w:rsid w:val="00CF2D71"/>
    <w:rsid w:val="00CF3035"/>
    <w:rsid w:val="00CF3D5C"/>
    <w:rsid w:val="00CF3E73"/>
    <w:rsid w:val="00CF3EB0"/>
    <w:rsid w:val="00CF3F29"/>
    <w:rsid w:val="00CF4014"/>
    <w:rsid w:val="00CF4735"/>
    <w:rsid w:val="00CF4A80"/>
    <w:rsid w:val="00CF5285"/>
    <w:rsid w:val="00CF5569"/>
    <w:rsid w:val="00CF55B7"/>
    <w:rsid w:val="00CF5DE2"/>
    <w:rsid w:val="00CF5E40"/>
    <w:rsid w:val="00CF5E58"/>
    <w:rsid w:val="00CF5EE7"/>
    <w:rsid w:val="00CF61B9"/>
    <w:rsid w:val="00CF64F1"/>
    <w:rsid w:val="00CF661F"/>
    <w:rsid w:val="00CF67C9"/>
    <w:rsid w:val="00CF6860"/>
    <w:rsid w:val="00CF68E7"/>
    <w:rsid w:val="00CF71E4"/>
    <w:rsid w:val="00CF71E9"/>
    <w:rsid w:val="00CF763E"/>
    <w:rsid w:val="00CF7F52"/>
    <w:rsid w:val="00D0003D"/>
    <w:rsid w:val="00D00460"/>
    <w:rsid w:val="00D00735"/>
    <w:rsid w:val="00D00C09"/>
    <w:rsid w:val="00D00CBF"/>
    <w:rsid w:val="00D01174"/>
    <w:rsid w:val="00D013EA"/>
    <w:rsid w:val="00D0189B"/>
    <w:rsid w:val="00D0227C"/>
    <w:rsid w:val="00D02438"/>
    <w:rsid w:val="00D02613"/>
    <w:rsid w:val="00D02D45"/>
    <w:rsid w:val="00D03090"/>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619B"/>
    <w:rsid w:val="00D062A9"/>
    <w:rsid w:val="00D06BAF"/>
    <w:rsid w:val="00D06E83"/>
    <w:rsid w:val="00D074D3"/>
    <w:rsid w:val="00D07949"/>
    <w:rsid w:val="00D10045"/>
    <w:rsid w:val="00D1010E"/>
    <w:rsid w:val="00D10AE8"/>
    <w:rsid w:val="00D10BD3"/>
    <w:rsid w:val="00D10C2B"/>
    <w:rsid w:val="00D113AD"/>
    <w:rsid w:val="00D11B93"/>
    <w:rsid w:val="00D11E1F"/>
    <w:rsid w:val="00D12024"/>
    <w:rsid w:val="00D12058"/>
    <w:rsid w:val="00D1223D"/>
    <w:rsid w:val="00D1226A"/>
    <w:rsid w:val="00D1227C"/>
    <w:rsid w:val="00D12B47"/>
    <w:rsid w:val="00D12C4F"/>
    <w:rsid w:val="00D12DD4"/>
    <w:rsid w:val="00D13003"/>
    <w:rsid w:val="00D13158"/>
    <w:rsid w:val="00D132A2"/>
    <w:rsid w:val="00D1344D"/>
    <w:rsid w:val="00D137AB"/>
    <w:rsid w:val="00D13A8C"/>
    <w:rsid w:val="00D13D4E"/>
    <w:rsid w:val="00D141D0"/>
    <w:rsid w:val="00D14349"/>
    <w:rsid w:val="00D14675"/>
    <w:rsid w:val="00D14B18"/>
    <w:rsid w:val="00D14C83"/>
    <w:rsid w:val="00D14F26"/>
    <w:rsid w:val="00D14F50"/>
    <w:rsid w:val="00D15121"/>
    <w:rsid w:val="00D1530B"/>
    <w:rsid w:val="00D1545F"/>
    <w:rsid w:val="00D157CA"/>
    <w:rsid w:val="00D15C9C"/>
    <w:rsid w:val="00D169AA"/>
    <w:rsid w:val="00D169D8"/>
    <w:rsid w:val="00D16CCF"/>
    <w:rsid w:val="00D174A7"/>
    <w:rsid w:val="00D1792A"/>
    <w:rsid w:val="00D17A98"/>
    <w:rsid w:val="00D202BC"/>
    <w:rsid w:val="00D2049A"/>
    <w:rsid w:val="00D207C3"/>
    <w:rsid w:val="00D20824"/>
    <w:rsid w:val="00D20F09"/>
    <w:rsid w:val="00D20FD0"/>
    <w:rsid w:val="00D214A5"/>
    <w:rsid w:val="00D2161D"/>
    <w:rsid w:val="00D218FB"/>
    <w:rsid w:val="00D21960"/>
    <w:rsid w:val="00D21B04"/>
    <w:rsid w:val="00D21DC5"/>
    <w:rsid w:val="00D21F1B"/>
    <w:rsid w:val="00D2215C"/>
    <w:rsid w:val="00D221D4"/>
    <w:rsid w:val="00D2237D"/>
    <w:rsid w:val="00D2259B"/>
    <w:rsid w:val="00D225DF"/>
    <w:rsid w:val="00D22923"/>
    <w:rsid w:val="00D22D29"/>
    <w:rsid w:val="00D230BC"/>
    <w:rsid w:val="00D23305"/>
    <w:rsid w:val="00D2368D"/>
    <w:rsid w:val="00D23710"/>
    <w:rsid w:val="00D2373A"/>
    <w:rsid w:val="00D242F6"/>
    <w:rsid w:val="00D245C9"/>
    <w:rsid w:val="00D2474B"/>
    <w:rsid w:val="00D24C55"/>
    <w:rsid w:val="00D251C1"/>
    <w:rsid w:val="00D25378"/>
    <w:rsid w:val="00D25496"/>
    <w:rsid w:val="00D254E6"/>
    <w:rsid w:val="00D2591F"/>
    <w:rsid w:val="00D25B3F"/>
    <w:rsid w:val="00D25ED8"/>
    <w:rsid w:val="00D26306"/>
    <w:rsid w:val="00D26382"/>
    <w:rsid w:val="00D26553"/>
    <w:rsid w:val="00D268B7"/>
    <w:rsid w:val="00D26E64"/>
    <w:rsid w:val="00D26ED8"/>
    <w:rsid w:val="00D26FE9"/>
    <w:rsid w:val="00D27188"/>
    <w:rsid w:val="00D272DA"/>
    <w:rsid w:val="00D27446"/>
    <w:rsid w:val="00D27631"/>
    <w:rsid w:val="00D27F68"/>
    <w:rsid w:val="00D30528"/>
    <w:rsid w:val="00D306DF"/>
    <w:rsid w:val="00D309CA"/>
    <w:rsid w:val="00D311C4"/>
    <w:rsid w:val="00D31B2F"/>
    <w:rsid w:val="00D31B85"/>
    <w:rsid w:val="00D3215A"/>
    <w:rsid w:val="00D32288"/>
    <w:rsid w:val="00D327DE"/>
    <w:rsid w:val="00D330AC"/>
    <w:rsid w:val="00D33277"/>
    <w:rsid w:val="00D33425"/>
    <w:rsid w:val="00D33479"/>
    <w:rsid w:val="00D336B5"/>
    <w:rsid w:val="00D33C74"/>
    <w:rsid w:val="00D33DC8"/>
    <w:rsid w:val="00D35510"/>
    <w:rsid w:val="00D35838"/>
    <w:rsid w:val="00D35AD8"/>
    <w:rsid w:val="00D35C1C"/>
    <w:rsid w:val="00D35CED"/>
    <w:rsid w:val="00D35E8C"/>
    <w:rsid w:val="00D35FBD"/>
    <w:rsid w:val="00D3617B"/>
    <w:rsid w:val="00D3647F"/>
    <w:rsid w:val="00D3679A"/>
    <w:rsid w:val="00D3687E"/>
    <w:rsid w:val="00D371E4"/>
    <w:rsid w:val="00D374C4"/>
    <w:rsid w:val="00D37528"/>
    <w:rsid w:val="00D37731"/>
    <w:rsid w:val="00D3786F"/>
    <w:rsid w:val="00D37EC7"/>
    <w:rsid w:val="00D37F20"/>
    <w:rsid w:val="00D37F7F"/>
    <w:rsid w:val="00D37F90"/>
    <w:rsid w:val="00D40614"/>
    <w:rsid w:val="00D40AAB"/>
    <w:rsid w:val="00D40EB6"/>
    <w:rsid w:val="00D4165C"/>
    <w:rsid w:val="00D418F4"/>
    <w:rsid w:val="00D41921"/>
    <w:rsid w:val="00D4193B"/>
    <w:rsid w:val="00D41D2A"/>
    <w:rsid w:val="00D42967"/>
    <w:rsid w:val="00D42CA2"/>
    <w:rsid w:val="00D42F6B"/>
    <w:rsid w:val="00D43099"/>
    <w:rsid w:val="00D430A1"/>
    <w:rsid w:val="00D432E5"/>
    <w:rsid w:val="00D433EA"/>
    <w:rsid w:val="00D44051"/>
    <w:rsid w:val="00D44E4E"/>
    <w:rsid w:val="00D4557A"/>
    <w:rsid w:val="00D455E4"/>
    <w:rsid w:val="00D45B4D"/>
    <w:rsid w:val="00D45F8F"/>
    <w:rsid w:val="00D468D9"/>
    <w:rsid w:val="00D46CBC"/>
    <w:rsid w:val="00D4746C"/>
    <w:rsid w:val="00D4751C"/>
    <w:rsid w:val="00D47910"/>
    <w:rsid w:val="00D47AF9"/>
    <w:rsid w:val="00D47B99"/>
    <w:rsid w:val="00D47EBD"/>
    <w:rsid w:val="00D500C1"/>
    <w:rsid w:val="00D503FC"/>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2FEE"/>
    <w:rsid w:val="00D5317A"/>
    <w:rsid w:val="00D5319A"/>
    <w:rsid w:val="00D531FD"/>
    <w:rsid w:val="00D53259"/>
    <w:rsid w:val="00D539E9"/>
    <w:rsid w:val="00D53B2A"/>
    <w:rsid w:val="00D53C21"/>
    <w:rsid w:val="00D5423D"/>
    <w:rsid w:val="00D54AA2"/>
    <w:rsid w:val="00D54D75"/>
    <w:rsid w:val="00D552C5"/>
    <w:rsid w:val="00D55370"/>
    <w:rsid w:val="00D55492"/>
    <w:rsid w:val="00D55672"/>
    <w:rsid w:val="00D55704"/>
    <w:rsid w:val="00D55708"/>
    <w:rsid w:val="00D55936"/>
    <w:rsid w:val="00D55B23"/>
    <w:rsid w:val="00D55E22"/>
    <w:rsid w:val="00D561BC"/>
    <w:rsid w:val="00D5642F"/>
    <w:rsid w:val="00D5649A"/>
    <w:rsid w:val="00D5669E"/>
    <w:rsid w:val="00D56721"/>
    <w:rsid w:val="00D56955"/>
    <w:rsid w:val="00D56ACA"/>
    <w:rsid w:val="00D56AE0"/>
    <w:rsid w:val="00D5704B"/>
    <w:rsid w:val="00D5725F"/>
    <w:rsid w:val="00D5776D"/>
    <w:rsid w:val="00D57776"/>
    <w:rsid w:val="00D57782"/>
    <w:rsid w:val="00D6023A"/>
    <w:rsid w:val="00D6038B"/>
    <w:rsid w:val="00D60C51"/>
    <w:rsid w:val="00D60D40"/>
    <w:rsid w:val="00D60E0B"/>
    <w:rsid w:val="00D60F5B"/>
    <w:rsid w:val="00D61228"/>
    <w:rsid w:val="00D62504"/>
    <w:rsid w:val="00D625F7"/>
    <w:rsid w:val="00D62934"/>
    <w:rsid w:val="00D62D04"/>
    <w:rsid w:val="00D62DA3"/>
    <w:rsid w:val="00D62EB5"/>
    <w:rsid w:val="00D6334B"/>
    <w:rsid w:val="00D635C2"/>
    <w:rsid w:val="00D63739"/>
    <w:rsid w:val="00D6393F"/>
    <w:rsid w:val="00D6482A"/>
    <w:rsid w:val="00D64B19"/>
    <w:rsid w:val="00D64E4B"/>
    <w:rsid w:val="00D6590C"/>
    <w:rsid w:val="00D65998"/>
    <w:rsid w:val="00D65A35"/>
    <w:rsid w:val="00D65FBF"/>
    <w:rsid w:val="00D663EF"/>
    <w:rsid w:val="00D6647C"/>
    <w:rsid w:val="00D6663D"/>
    <w:rsid w:val="00D6700D"/>
    <w:rsid w:val="00D6738F"/>
    <w:rsid w:val="00D678C3"/>
    <w:rsid w:val="00D67E1C"/>
    <w:rsid w:val="00D67E50"/>
    <w:rsid w:val="00D7024E"/>
    <w:rsid w:val="00D70359"/>
    <w:rsid w:val="00D7076B"/>
    <w:rsid w:val="00D70B63"/>
    <w:rsid w:val="00D70FBA"/>
    <w:rsid w:val="00D712CB"/>
    <w:rsid w:val="00D713F2"/>
    <w:rsid w:val="00D714ED"/>
    <w:rsid w:val="00D7167C"/>
    <w:rsid w:val="00D72184"/>
    <w:rsid w:val="00D7258D"/>
    <w:rsid w:val="00D728D8"/>
    <w:rsid w:val="00D72B9F"/>
    <w:rsid w:val="00D72C3E"/>
    <w:rsid w:val="00D72C9C"/>
    <w:rsid w:val="00D72D5A"/>
    <w:rsid w:val="00D72E52"/>
    <w:rsid w:val="00D72F9E"/>
    <w:rsid w:val="00D7361E"/>
    <w:rsid w:val="00D737F2"/>
    <w:rsid w:val="00D73925"/>
    <w:rsid w:val="00D739CE"/>
    <w:rsid w:val="00D73D2A"/>
    <w:rsid w:val="00D740D7"/>
    <w:rsid w:val="00D7421A"/>
    <w:rsid w:val="00D742BA"/>
    <w:rsid w:val="00D743B3"/>
    <w:rsid w:val="00D74971"/>
    <w:rsid w:val="00D74E3E"/>
    <w:rsid w:val="00D74E3F"/>
    <w:rsid w:val="00D751D3"/>
    <w:rsid w:val="00D753C1"/>
    <w:rsid w:val="00D75521"/>
    <w:rsid w:val="00D7584E"/>
    <w:rsid w:val="00D75A3D"/>
    <w:rsid w:val="00D75BA4"/>
    <w:rsid w:val="00D75C67"/>
    <w:rsid w:val="00D75FDF"/>
    <w:rsid w:val="00D76478"/>
    <w:rsid w:val="00D765B6"/>
    <w:rsid w:val="00D765E7"/>
    <w:rsid w:val="00D7669A"/>
    <w:rsid w:val="00D773C6"/>
    <w:rsid w:val="00D7768B"/>
    <w:rsid w:val="00D7782C"/>
    <w:rsid w:val="00D77916"/>
    <w:rsid w:val="00D77A1F"/>
    <w:rsid w:val="00D77BC0"/>
    <w:rsid w:val="00D802B9"/>
    <w:rsid w:val="00D8038B"/>
    <w:rsid w:val="00D805A2"/>
    <w:rsid w:val="00D80A8E"/>
    <w:rsid w:val="00D80B33"/>
    <w:rsid w:val="00D80BC3"/>
    <w:rsid w:val="00D81096"/>
    <w:rsid w:val="00D813D7"/>
    <w:rsid w:val="00D814D3"/>
    <w:rsid w:val="00D8166B"/>
    <w:rsid w:val="00D81A62"/>
    <w:rsid w:val="00D81B1A"/>
    <w:rsid w:val="00D81EBC"/>
    <w:rsid w:val="00D8205A"/>
    <w:rsid w:val="00D820A6"/>
    <w:rsid w:val="00D8211B"/>
    <w:rsid w:val="00D8229A"/>
    <w:rsid w:val="00D822FB"/>
    <w:rsid w:val="00D82615"/>
    <w:rsid w:val="00D8290F"/>
    <w:rsid w:val="00D830B6"/>
    <w:rsid w:val="00D8315D"/>
    <w:rsid w:val="00D8358E"/>
    <w:rsid w:val="00D8382B"/>
    <w:rsid w:val="00D83893"/>
    <w:rsid w:val="00D83962"/>
    <w:rsid w:val="00D83A34"/>
    <w:rsid w:val="00D83D30"/>
    <w:rsid w:val="00D83E92"/>
    <w:rsid w:val="00D83F30"/>
    <w:rsid w:val="00D8470A"/>
    <w:rsid w:val="00D84CF2"/>
    <w:rsid w:val="00D84DE0"/>
    <w:rsid w:val="00D84DED"/>
    <w:rsid w:val="00D85535"/>
    <w:rsid w:val="00D8595B"/>
    <w:rsid w:val="00D85CC6"/>
    <w:rsid w:val="00D85CF3"/>
    <w:rsid w:val="00D863EA"/>
    <w:rsid w:val="00D86691"/>
    <w:rsid w:val="00D868D7"/>
    <w:rsid w:val="00D86AD7"/>
    <w:rsid w:val="00D86B94"/>
    <w:rsid w:val="00D86C7B"/>
    <w:rsid w:val="00D86EC1"/>
    <w:rsid w:val="00D87227"/>
    <w:rsid w:val="00D87491"/>
    <w:rsid w:val="00D87A3A"/>
    <w:rsid w:val="00D87AD5"/>
    <w:rsid w:val="00D90248"/>
    <w:rsid w:val="00D90291"/>
    <w:rsid w:val="00D905AD"/>
    <w:rsid w:val="00D9067E"/>
    <w:rsid w:val="00D9083B"/>
    <w:rsid w:val="00D90967"/>
    <w:rsid w:val="00D90C2A"/>
    <w:rsid w:val="00D90D38"/>
    <w:rsid w:val="00D90F74"/>
    <w:rsid w:val="00D9190F"/>
    <w:rsid w:val="00D91E61"/>
    <w:rsid w:val="00D927BE"/>
    <w:rsid w:val="00D928F4"/>
    <w:rsid w:val="00D92B92"/>
    <w:rsid w:val="00D93250"/>
    <w:rsid w:val="00D93257"/>
    <w:rsid w:val="00D9346F"/>
    <w:rsid w:val="00D93C10"/>
    <w:rsid w:val="00D942EF"/>
    <w:rsid w:val="00D942F2"/>
    <w:rsid w:val="00D944DA"/>
    <w:rsid w:val="00D947AA"/>
    <w:rsid w:val="00D9499D"/>
    <w:rsid w:val="00D94B5A"/>
    <w:rsid w:val="00D94CCD"/>
    <w:rsid w:val="00D94FF9"/>
    <w:rsid w:val="00D950DC"/>
    <w:rsid w:val="00D950F5"/>
    <w:rsid w:val="00D95736"/>
    <w:rsid w:val="00D959F5"/>
    <w:rsid w:val="00D95B15"/>
    <w:rsid w:val="00D95B16"/>
    <w:rsid w:val="00D95B7D"/>
    <w:rsid w:val="00D95BC1"/>
    <w:rsid w:val="00D95D68"/>
    <w:rsid w:val="00D96013"/>
    <w:rsid w:val="00D961F3"/>
    <w:rsid w:val="00D96413"/>
    <w:rsid w:val="00D96616"/>
    <w:rsid w:val="00D968F7"/>
    <w:rsid w:val="00D96AFA"/>
    <w:rsid w:val="00D96BE2"/>
    <w:rsid w:val="00D96F4C"/>
    <w:rsid w:val="00D97097"/>
    <w:rsid w:val="00D97190"/>
    <w:rsid w:val="00D97328"/>
    <w:rsid w:val="00D975C1"/>
    <w:rsid w:val="00D97736"/>
    <w:rsid w:val="00D97AB5"/>
    <w:rsid w:val="00D97B51"/>
    <w:rsid w:val="00DA03BF"/>
    <w:rsid w:val="00DA06FA"/>
    <w:rsid w:val="00DA0860"/>
    <w:rsid w:val="00DA0975"/>
    <w:rsid w:val="00DA099E"/>
    <w:rsid w:val="00DA149B"/>
    <w:rsid w:val="00DA152F"/>
    <w:rsid w:val="00DA1789"/>
    <w:rsid w:val="00DA2255"/>
    <w:rsid w:val="00DA283B"/>
    <w:rsid w:val="00DA2B68"/>
    <w:rsid w:val="00DA2B93"/>
    <w:rsid w:val="00DA2D06"/>
    <w:rsid w:val="00DA2D2C"/>
    <w:rsid w:val="00DA3166"/>
    <w:rsid w:val="00DA3377"/>
    <w:rsid w:val="00DA34AB"/>
    <w:rsid w:val="00DA3A00"/>
    <w:rsid w:val="00DA3C50"/>
    <w:rsid w:val="00DA3C53"/>
    <w:rsid w:val="00DA4482"/>
    <w:rsid w:val="00DA462E"/>
    <w:rsid w:val="00DA4932"/>
    <w:rsid w:val="00DA49B0"/>
    <w:rsid w:val="00DA49CE"/>
    <w:rsid w:val="00DA4C1B"/>
    <w:rsid w:val="00DA4D48"/>
    <w:rsid w:val="00DA505A"/>
    <w:rsid w:val="00DA509C"/>
    <w:rsid w:val="00DA5286"/>
    <w:rsid w:val="00DA52FE"/>
    <w:rsid w:val="00DA5348"/>
    <w:rsid w:val="00DA5D43"/>
    <w:rsid w:val="00DA5FED"/>
    <w:rsid w:val="00DA6174"/>
    <w:rsid w:val="00DA62A6"/>
    <w:rsid w:val="00DA631F"/>
    <w:rsid w:val="00DA63FC"/>
    <w:rsid w:val="00DA65CA"/>
    <w:rsid w:val="00DA69A3"/>
    <w:rsid w:val="00DA6F99"/>
    <w:rsid w:val="00DA75A7"/>
    <w:rsid w:val="00DA7C2A"/>
    <w:rsid w:val="00DB0130"/>
    <w:rsid w:val="00DB0835"/>
    <w:rsid w:val="00DB097B"/>
    <w:rsid w:val="00DB0B0D"/>
    <w:rsid w:val="00DB146B"/>
    <w:rsid w:val="00DB1568"/>
    <w:rsid w:val="00DB1672"/>
    <w:rsid w:val="00DB1838"/>
    <w:rsid w:val="00DB1A93"/>
    <w:rsid w:val="00DB1E0E"/>
    <w:rsid w:val="00DB2CE6"/>
    <w:rsid w:val="00DB33B4"/>
    <w:rsid w:val="00DB3668"/>
    <w:rsid w:val="00DB3BFE"/>
    <w:rsid w:val="00DB3F14"/>
    <w:rsid w:val="00DB4171"/>
    <w:rsid w:val="00DB4704"/>
    <w:rsid w:val="00DB4873"/>
    <w:rsid w:val="00DB4CA4"/>
    <w:rsid w:val="00DB5147"/>
    <w:rsid w:val="00DB544E"/>
    <w:rsid w:val="00DB54B5"/>
    <w:rsid w:val="00DB58D5"/>
    <w:rsid w:val="00DB618C"/>
    <w:rsid w:val="00DB6357"/>
    <w:rsid w:val="00DB6889"/>
    <w:rsid w:val="00DB6CF6"/>
    <w:rsid w:val="00DB6E02"/>
    <w:rsid w:val="00DB6EF3"/>
    <w:rsid w:val="00DB7127"/>
    <w:rsid w:val="00DB7194"/>
    <w:rsid w:val="00DB71C8"/>
    <w:rsid w:val="00DB76F1"/>
    <w:rsid w:val="00DB7F0F"/>
    <w:rsid w:val="00DB7F68"/>
    <w:rsid w:val="00DC014D"/>
    <w:rsid w:val="00DC0405"/>
    <w:rsid w:val="00DC0470"/>
    <w:rsid w:val="00DC0772"/>
    <w:rsid w:val="00DC082E"/>
    <w:rsid w:val="00DC1732"/>
    <w:rsid w:val="00DC1ACF"/>
    <w:rsid w:val="00DC25D3"/>
    <w:rsid w:val="00DC262E"/>
    <w:rsid w:val="00DC2BF1"/>
    <w:rsid w:val="00DC3265"/>
    <w:rsid w:val="00DC3386"/>
    <w:rsid w:val="00DC355C"/>
    <w:rsid w:val="00DC392F"/>
    <w:rsid w:val="00DC39B0"/>
    <w:rsid w:val="00DC4048"/>
    <w:rsid w:val="00DC41C0"/>
    <w:rsid w:val="00DC435E"/>
    <w:rsid w:val="00DC4B2B"/>
    <w:rsid w:val="00DC4D0C"/>
    <w:rsid w:val="00DC4DD9"/>
    <w:rsid w:val="00DC4E8D"/>
    <w:rsid w:val="00DC50B6"/>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96"/>
    <w:rsid w:val="00DC78C8"/>
    <w:rsid w:val="00DD0257"/>
    <w:rsid w:val="00DD0546"/>
    <w:rsid w:val="00DD05C9"/>
    <w:rsid w:val="00DD0641"/>
    <w:rsid w:val="00DD08A3"/>
    <w:rsid w:val="00DD0D82"/>
    <w:rsid w:val="00DD0E21"/>
    <w:rsid w:val="00DD0ED2"/>
    <w:rsid w:val="00DD0FFE"/>
    <w:rsid w:val="00DD111C"/>
    <w:rsid w:val="00DD12C6"/>
    <w:rsid w:val="00DD1689"/>
    <w:rsid w:val="00DD1E1F"/>
    <w:rsid w:val="00DD1E7B"/>
    <w:rsid w:val="00DD20C2"/>
    <w:rsid w:val="00DD3255"/>
    <w:rsid w:val="00DD329F"/>
    <w:rsid w:val="00DD34D8"/>
    <w:rsid w:val="00DD35B0"/>
    <w:rsid w:val="00DD3AB0"/>
    <w:rsid w:val="00DD3E3D"/>
    <w:rsid w:val="00DD3F75"/>
    <w:rsid w:val="00DD403C"/>
    <w:rsid w:val="00DD4441"/>
    <w:rsid w:val="00DD44CE"/>
    <w:rsid w:val="00DD4806"/>
    <w:rsid w:val="00DD493B"/>
    <w:rsid w:val="00DD4CC6"/>
    <w:rsid w:val="00DD4E0D"/>
    <w:rsid w:val="00DD5A01"/>
    <w:rsid w:val="00DD5B25"/>
    <w:rsid w:val="00DD6374"/>
    <w:rsid w:val="00DD6497"/>
    <w:rsid w:val="00DD6744"/>
    <w:rsid w:val="00DD6BB5"/>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26FE"/>
    <w:rsid w:val="00DE2CFB"/>
    <w:rsid w:val="00DE2E9B"/>
    <w:rsid w:val="00DE31D5"/>
    <w:rsid w:val="00DE3268"/>
    <w:rsid w:val="00DE35B4"/>
    <w:rsid w:val="00DE3640"/>
    <w:rsid w:val="00DE3A83"/>
    <w:rsid w:val="00DE3ABD"/>
    <w:rsid w:val="00DE3BA9"/>
    <w:rsid w:val="00DE3BDE"/>
    <w:rsid w:val="00DE41D9"/>
    <w:rsid w:val="00DE4B26"/>
    <w:rsid w:val="00DE4D6B"/>
    <w:rsid w:val="00DE4EE6"/>
    <w:rsid w:val="00DE5244"/>
    <w:rsid w:val="00DE5296"/>
    <w:rsid w:val="00DE55B7"/>
    <w:rsid w:val="00DE5856"/>
    <w:rsid w:val="00DE5B91"/>
    <w:rsid w:val="00DE5D29"/>
    <w:rsid w:val="00DE6095"/>
    <w:rsid w:val="00DE6230"/>
    <w:rsid w:val="00DE6910"/>
    <w:rsid w:val="00DE6F48"/>
    <w:rsid w:val="00DE70D5"/>
    <w:rsid w:val="00DE7471"/>
    <w:rsid w:val="00DE76F2"/>
    <w:rsid w:val="00DE7920"/>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634"/>
    <w:rsid w:val="00DF4767"/>
    <w:rsid w:val="00DF47D5"/>
    <w:rsid w:val="00DF4D18"/>
    <w:rsid w:val="00DF5199"/>
    <w:rsid w:val="00DF53B1"/>
    <w:rsid w:val="00DF5672"/>
    <w:rsid w:val="00DF57E0"/>
    <w:rsid w:val="00DF597A"/>
    <w:rsid w:val="00DF5BA7"/>
    <w:rsid w:val="00DF5D1B"/>
    <w:rsid w:val="00DF617B"/>
    <w:rsid w:val="00DF6360"/>
    <w:rsid w:val="00DF6380"/>
    <w:rsid w:val="00DF63DF"/>
    <w:rsid w:val="00DF68A5"/>
    <w:rsid w:val="00DF6BEE"/>
    <w:rsid w:val="00DF6C0F"/>
    <w:rsid w:val="00DF6C72"/>
    <w:rsid w:val="00DF6CC8"/>
    <w:rsid w:val="00DF702C"/>
    <w:rsid w:val="00DF70C9"/>
    <w:rsid w:val="00DF7B01"/>
    <w:rsid w:val="00DF7B1F"/>
    <w:rsid w:val="00DF7BC7"/>
    <w:rsid w:val="00DF7D52"/>
    <w:rsid w:val="00DF7F9D"/>
    <w:rsid w:val="00E000B4"/>
    <w:rsid w:val="00E00381"/>
    <w:rsid w:val="00E0039F"/>
    <w:rsid w:val="00E00632"/>
    <w:rsid w:val="00E00AD2"/>
    <w:rsid w:val="00E00B58"/>
    <w:rsid w:val="00E00F93"/>
    <w:rsid w:val="00E0107C"/>
    <w:rsid w:val="00E01815"/>
    <w:rsid w:val="00E01AA2"/>
    <w:rsid w:val="00E01DA9"/>
    <w:rsid w:val="00E01E78"/>
    <w:rsid w:val="00E01FC2"/>
    <w:rsid w:val="00E01FEB"/>
    <w:rsid w:val="00E02473"/>
    <w:rsid w:val="00E027C8"/>
    <w:rsid w:val="00E03475"/>
    <w:rsid w:val="00E034E4"/>
    <w:rsid w:val="00E03FA7"/>
    <w:rsid w:val="00E03FE4"/>
    <w:rsid w:val="00E04021"/>
    <w:rsid w:val="00E04746"/>
    <w:rsid w:val="00E04881"/>
    <w:rsid w:val="00E04A27"/>
    <w:rsid w:val="00E04CCA"/>
    <w:rsid w:val="00E0521D"/>
    <w:rsid w:val="00E05853"/>
    <w:rsid w:val="00E059C3"/>
    <w:rsid w:val="00E05A74"/>
    <w:rsid w:val="00E05E24"/>
    <w:rsid w:val="00E06117"/>
    <w:rsid w:val="00E06444"/>
    <w:rsid w:val="00E064D4"/>
    <w:rsid w:val="00E069BC"/>
    <w:rsid w:val="00E069BF"/>
    <w:rsid w:val="00E06D75"/>
    <w:rsid w:val="00E0719B"/>
    <w:rsid w:val="00E071A8"/>
    <w:rsid w:val="00E074E2"/>
    <w:rsid w:val="00E07D08"/>
    <w:rsid w:val="00E07E28"/>
    <w:rsid w:val="00E07E72"/>
    <w:rsid w:val="00E1002B"/>
    <w:rsid w:val="00E100DD"/>
    <w:rsid w:val="00E10119"/>
    <w:rsid w:val="00E1047A"/>
    <w:rsid w:val="00E10530"/>
    <w:rsid w:val="00E10779"/>
    <w:rsid w:val="00E10D50"/>
    <w:rsid w:val="00E111F9"/>
    <w:rsid w:val="00E113B2"/>
    <w:rsid w:val="00E1140A"/>
    <w:rsid w:val="00E1149B"/>
    <w:rsid w:val="00E11BF0"/>
    <w:rsid w:val="00E11D1B"/>
    <w:rsid w:val="00E12158"/>
    <w:rsid w:val="00E1286B"/>
    <w:rsid w:val="00E1291A"/>
    <w:rsid w:val="00E12A39"/>
    <w:rsid w:val="00E12B66"/>
    <w:rsid w:val="00E12B8A"/>
    <w:rsid w:val="00E12CED"/>
    <w:rsid w:val="00E12FB9"/>
    <w:rsid w:val="00E135BC"/>
    <w:rsid w:val="00E13B8A"/>
    <w:rsid w:val="00E13CB9"/>
    <w:rsid w:val="00E14353"/>
    <w:rsid w:val="00E1449E"/>
    <w:rsid w:val="00E144F1"/>
    <w:rsid w:val="00E146BD"/>
    <w:rsid w:val="00E1485D"/>
    <w:rsid w:val="00E1496A"/>
    <w:rsid w:val="00E14AA6"/>
    <w:rsid w:val="00E14CB5"/>
    <w:rsid w:val="00E14E86"/>
    <w:rsid w:val="00E152F0"/>
    <w:rsid w:val="00E153FF"/>
    <w:rsid w:val="00E15478"/>
    <w:rsid w:val="00E1568F"/>
    <w:rsid w:val="00E156B2"/>
    <w:rsid w:val="00E15A06"/>
    <w:rsid w:val="00E15DE0"/>
    <w:rsid w:val="00E16787"/>
    <w:rsid w:val="00E16A4E"/>
    <w:rsid w:val="00E16BC8"/>
    <w:rsid w:val="00E170B4"/>
    <w:rsid w:val="00E17B91"/>
    <w:rsid w:val="00E17C2A"/>
    <w:rsid w:val="00E17CCD"/>
    <w:rsid w:val="00E20118"/>
    <w:rsid w:val="00E2011C"/>
    <w:rsid w:val="00E20147"/>
    <w:rsid w:val="00E20206"/>
    <w:rsid w:val="00E2026D"/>
    <w:rsid w:val="00E20475"/>
    <w:rsid w:val="00E204D0"/>
    <w:rsid w:val="00E20502"/>
    <w:rsid w:val="00E2051C"/>
    <w:rsid w:val="00E20AD0"/>
    <w:rsid w:val="00E216EE"/>
    <w:rsid w:val="00E21EB0"/>
    <w:rsid w:val="00E21FC4"/>
    <w:rsid w:val="00E22159"/>
    <w:rsid w:val="00E22221"/>
    <w:rsid w:val="00E2251E"/>
    <w:rsid w:val="00E2255D"/>
    <w:rsid w:val="00E2294F"/>
    <w:rsid w:val="00E22973"/>
    <w:rsid w:val="00E22977"/>
    <w:rsid w:val="00E22D0E"/>
    <w:rsid w:val="00E22DC9"/>
    <w:rsid w:val="00E235E0"/>
    <w:rsid w:val="00E23851"/>
    <w:rsid w:val="00E23A0A"/>
    <w:rsid w:val="00E23D5D"/>
    <w:rsid w:val="00E2416C"/>
    <w:rsid w:val="00E24300"/>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BE3"/>
    <w:rsid w:val="00E275F8"/>
    <w:rsid w:val="00E27822"/>
    <w:rsid w:val="00E2795B"/>
    <w:rsid w:val="00E301E3"/>
    <w:rsid w:val="00E30296"/>
    <w:rsid w:val="00E303FE"/>
    <w:rsid w:val="00E30456"/>
    <w:rsid w:val="00E3076A"/>
    <w:rsid w:val="00E307F2"/>
    <w:rsid w:val="00E3084A"/>
    <w:rsid w:val="00E30AEF"/>
    <w:rsid w:val="00E30C67"/>
    <w:rsid w:val="00E31113"/>
    <w:rsid w:val="00E31131"/>
    <w:rsid w:val="00E31243"/>
    <w:rsid w:val="00E31370"/>
    <w:rsid w:val="00E313D3"/>
    <w:rsid w:val="00E31B1F"/>
    <w:rsid w:val="00E31C15"/>
    <w:rsid w:val="00E31CBC"/>
    <w:rsid w:val="00E32292"/>
    <w:rsid w:val="00E3239A"/>
    <w:rsid w:val="00E32435"/>
    <w:rsid w:val="00E32484"/>
    <w:rsid w:val="00E325A3"/>
    <w:rsid w:val="00E32A19"/>
    <w:rsid w:val="00E32A28"/>
    <w:rsid w:val="00E32D5B"/>
    <w:rsid w:val="00E32E69"/>
    <w:rsid w:val="00E332DB"/>
    <w:rsid w:val="00E3367D"/>
    <w:rsid w:val="00E338A3"/>
    <w:rsid w:val="00E33D13"/>
    <w:rsid w:val="00E340CF"/>
    <w:rsid w:val="00E34369"/>
    <w:rsid w:val="00E34C99"/>
    <w:rsid w:val="00E34F50"/>
    <w:rsid w:val="00E351EC"/>
    <w:rsid w:val="00E352D9"/>
    <w:rsid w:val="00E35503"/>
    <w:rsid w:val="00E35FBB"/>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F5D"/>
    <w:rsid w:val="00E44063"/>
    <w:rsid w:val="00E444E9"/>
    <w:rsid w:val="00E4509D"/>
    <w:rsid w:val="00E45151"/>
    <w:rsid w:val="00E452C8"/>
    <w:rsid w:val="00E455BA"/>
    <w:rsid w:val="00E457F1"/>
    <w:rsid w:val="00E4584E"/>
    <w:rsid w:val="00E45AAF"/>
    <w:rsid w:val="00E45C01"/>
    <w:rsid w:val="00E45E20"/>
    <w:rsid w:val="00E45E74"/>
    <w:rsid w:val="00E45F4D"/>
    <w:rsid w:val="00E461BD"/>
    <w:rsid w:val="00E4628F"/>
    <w:rsid w:val="00E462F5"/>
    <w:rsid w:val="00E463B7"/>
    <w:rsid w:val="00E46420"/>
    <w:rsid w:val="00E46763"/>
    <w:rsid w:val="00E46852"/>
    <w:rsid w:val="00E468E2"/>
    <w:rsid w:val="00E46AAA"/>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4"/>
    <w:rsid w:val="00E54BCB"/>
    <w:rsid w:val="00E54F02"/>
    <w:rsid w:val="00E5537C"/>
    <w:rsid w:val="00E55A32"/>
    <w:rsid w:val="00E55BF9"/>
    <w:rsid w:val="00E55C3F"/>
    <w:rsid w:val="00E55E49"/>
    <w:rsid w:val="00E56220"/>
    <w:rsid w:val="00E5678A"/>
    <w:rsid w:val="00E5685D"/>
    <w:rsid w:val="00E56E73"/>
    <w:rsid w:val="00E571AA"/>
    <w:rsid w:val="00E572D2"/>
    <w:rsid w:val="00E574EB"/>
    <w:rsid w:val="00E57979"/>
    <w:rsid w:val="00E579EE"/>
    <w:rsid w:val="00E57E56"/>
    <w:rsid w:val="00E6069E"/>
    <w:rsid w:val="00E60871"/>
    <w:rsid w:val="00E60DA0"/>
    <w:rsid w:val="00E60F42"/>
    <w:rsid w:val="00E61D17"/>
    <w:rsid w:val="00E61EA0"/>
    <w:rsid w:val="00E61FE8"/>
    <w:rsid w:val="00E6211D"/>
    <w:rsid w:val="00E62193"/>
    <w:rsid w:val="00E6253A"/>
    <w:rsid w:val="00E62E9B"/>
    <w:rsid w:val="00E63358"/>
    <w:rsid w:val="00E636CE"/>
    <w:rsid w:val="00E63715"/>
    <w:rsid w:val="00E638D5"/>
    <w:rsid w:val="00E6398A"/>
    <w:rsid w:val="00E63C57"/>
    <w:rsid w:val="00E63F78"/>
    <w:rsid w:val="00E64BB5"/>
    <w:rsid w:val="00E64E94"/>
    <w:rsid w:val="00E656FE"/>
    <w:rsid w:val="00E65801"/>
    <w:rsid w:val="00E6594C"/>
    <w:rsid w:val="00E65C81"/>
    <w:rsid w:val="00E65CE0"/>
    <w:rsid w:val="00E6635F"/>
    <w:rsid w:val="00E665B3"/>
    <w:rsid w:val="00E66CBD"/>
    <w:rsid w:val="00E67508"/>
    <w:rsid w:val="00E6795A"/>
    <w:rsid w:val="00E706E0"/>
    <w:rsid w:val="00E70904"/>
    <w:rsid w:val="00E70A5B"/>
    <w:rsid w:val="00E70DD5"/>
    <w:rsid w:val="00E71001"/>
    <w:rsid w:val="00E71066"/>
    <w:rsid w:val="00E71067"/>
    <w:rsid w:val="00E71180"/>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D51"/>
    <w:rsid w:val="00E74219"/>
    <w:rsid w:val="00E7428F"/>
    <w:rsid w:val="00E7437A"/>
    <w:rsid w:val="00E74392"/>
    <w:rsid w:val="00E7447B"/>
    <w:rsid w:val="00E7457C"/>
    <w:rsid w:val="00E74656"/>
    <w:rsid w:val="00E74829"/>
    <w:rsid w:val="00E74A05"/>
    <w:rsid w:val="00E75122"/>
    <w:rsid w:val="00E75403"/>
    <w:rsid w:val="00E7559A"/>
    <w:rsid w:val="00E75846"/>
    <w:rsid w:val="00E75DE1"/>
    <w:rsid w:val="00E76101"/>
    <w:rsid w:val="00E7686C"/>
    <w:rsid w:val="00E7689D"/>
    <w:rsid w:val="00E76A7E"/>
    <w:rsid w:val="00E76AA5"/>
    <w:rsid w:val="00E76B92"/>
    <w:rsid w:val="00E76D47"/>
    <w:rsid w:val="00E76F42"/>
    <w:rsid w:val="00E773E6"/>
    <w:rsid w:val="00E7768A"/>
    <w:rsid w:val="00E77AFA"/>
    <w:rsid w:val="00E80199"/>
    <w:rsid w:val="00E80268"/>
    <w:rsid w:val="00E802D5"/>
    <w:rsid w:val="00E80355"/>
    <w:rsid w:val="00E803F9"/>
    <w:rsid w:val="00E805B0"/>
    <w:rsid w:val="00E80CD2"/>
    <w:rsid w:val="00E8136E"/>
    <w:rsid w:val="00E8181D"/>
    <w:rsid w:val="00E8199B"/>
    <w:rsid w:val="00E81AE3"/>
    <w:rsid w:val="00E81D15"/>
    <w:rsid w:val="00E81D26"/>
    <w:rsid w:val="00E81FEB"/>
    <w:rsid w:val="00E822E2"/>
    <w:rsid w:val="00E823A8"/>
    <w:rsid w:val="00E825E2"/>
    <w:rsid w:val="00E8288A"/>
    <w:rsid w:val="00E828FB"/>
    <w:rsid w:val="00E82AD1"/>
    <w:rsid w:val="00E82D15"/>
    <w:rsid w:val="00E83149"/>
    <w:rsid w:val="00E8344E"/>
    <w:rsid w:val="00E83574"/>
    <w:rsid w:val="00E83593"/>
    <w:rsid w:val="00E835F3"/>
    <w:rsid w:val="00E83BB7"/>
    <w:rsid w:val="00E83DD1"/>
    <w:rsid w:val="00E8406C"/>
    <w:rsid w:val="00E84553"/>
    <w:rsid w:val="00E84A7D"/>
    <w:rsid w:val="00E85354"/>
    <w:rsid w:val="00E85479"/>
    <w:rsid w:val="00E8555B"/>
    <w:rsid w:val="00E8590B"/>
    <w:rsid w:val="00E85AA4"/>
    <w:rsid w:val="00E85CEB"/>
    <w:rsid w:val="00E85DCC"/>
    <w:rsid w:val="00E85F86"/>
    <w:rsid w:val="00E8619E"/>
    <w:rsid w:val="00E86879"/>
    <w:rsid w:val="00E86AC5"/>
    <w:rsid w:val="00E86C28"/>
    <w:rsid w:val="00E86DAB"/>
    <w:rsid w:val="00E86FA2"/>
    <w:rsid w:val="00E87066"/>
    <w:rsid w:val="00E870D0"/>
    <w:rsid w:val="00E87297"/>
    <w:rsid w:val="00E875D2"/>
    <w:rsid w:val="00E87944"/>
    <w:rsid w:val="00E87987"/>
    <w:rsid w:val="00E87C3A"/>
    <w:rsid w:val="00E90162"/>
    <w:rsid w:val="00E90824"/>
    <w:rsid w:val="00E90EA8"/>
    <w:rsid w:val="00E90FD8"/>
    <w:rsid w:val="00E9175F"/>
    <w:rsid w:val="00E91774"/>
    <w:rsid w:val="00E91976"/>
    <w:rsid w:val="00E91A9D"/>
    <w:rsid w:val="00E91C9C"/>
    <w:rsid w:val="00E91DAB"/>
    <w:rsid w:val="00E91E03"/>
    <w:rsid w:val="00E91FFC"/>
    <w:rsid w:val="00E924DC"/>
    <w:rsid w:val="00E928D3"/>
    <w:rsid w:val="00E92994"/>
    <w:rsid w:val="00E92AB2"/>
    <w:rsid w:val="00E92B91"/>
    <w:rsid w:val="00E930F1"/>
    <w:rsid w:val="00E936EF"/>
    <w:rsid w:val="00E93937"/>
    <w:rsid w:val="00E939C8"/>
    <w:rsid w:val="00E93BFA"/>
    <w:rsid w:val="00E93D5E"/>
    <w:rsid w:val="00E93E65"/>
    <w:rsid w:val="00E940A4"/>
    <w:rsid w:val="00E9410E"/>
    <w:rsid w:val="00E94A82"/>
    <w:rsid w:val="00E94E91"/>
    <w:rsid w:val="00E95065"/>
    <w:rsid w:val="00E95074"/>
    <w:rsid w:val="00E951CB"/>
    <w:rsid w:val="00E95960"/>
    <w:rsid w:val="00E95B83"/>
    <w:rsid w:val="00E95E61"/>
    <w:rsid w:val="00E9645C"/>
    <w:rsid w:val="00E96821"/>
    <w:rsid w:val="00E96890"/>
    <w:rsid w:val="00E968C7"/>
    <w:rsid w:val="00E96940"/>
    <w:rsid w:val="00E96BD6"/>
    <w:rsid w:val="00E97903"/>
    <w:rsid w:val="00E97D75"/>
    <w:rsid w:val="00E97E6A"/>
    <w:rsid w:val="00EA01AE"/>
    <w:rsid w:val="00EA03C2"/>
    <w:rsid w:val="00EA07DB"/>
    <w:rsid w:val="00EA07EC"/>
    <w:rsid w:val="00EA0FE0"/>
    <w:rsid w:val="00EA1152"/>
    <w:rsid w:val="00EA118C"/>
    <w:rsid w:val="00EA1276"/>
    <w:rsid w:val="00EA1441"/>
    <w:rsid w:val="00EA149A"/>
    <w:rsid w:val="00EA1989"/>
    <w:rsid w:val="00EA2142"/>
    <w:rsid w:val="00EA258D"/>
    <w:rsid w:val="00EA2834"/>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B025C"/>
    <w:rsid w:val="00EB04CB"/>
    <w:rsid w:val="00EB04E6"/>
    <w:rsid w:val="00EB055F"/>
    <w:rsid w:val="00EB0C43"/>
    <w:rsid w:val="00EB10D4"/>
    <w:rsid w:val="00EB1764"/>
    <w:rsid w:val="00EB1EA8"/>
    <w:rsid w:val="00EB1F63"/>
    <w:rsid w:val="00EB2027"/>
    <w:rsid w:val="00EB21AE"/>
    <w:rsid w:val="00EB21FD"/>
    <w:rsid w:val="00EB229C"/>
    <w:rsid w:val="00EB27EC"/>
    <w:rsid w:val="00EB2BCA"/>
    <w:rsid w:val="00EB3135"/>
    <w:rsid w:val="00EB33C2"/>
    <w:rsid w:val="00EB378A"/>
    <w:rsid w:val="00EB3890"/>
    <w:rsid w:val="00EB392E"/>
    <w:rsid w:val="00EB3AEA"/>
    <w:rsid w:val="00EB3C44"/>
    <w:rsid w:val="00EB3ECF"/>
    <w:rsid w:val="00EB40B3"/>
    <w:rsid w:val="00EB417D"/>
    <w:rsid w:val="00EB41BE"/>
    <w:rsid w:val="00EB4608"/>
    <w:rsid w:val="00EB4B80"/>
    <w:rsid w:val="00EB4C45"/>
    <w:rsid w:val="00EB4D02"/>
    <w:rsid w:val="00EB51F8"/>
    <w:rsid w:val="00EB5546"/>
    <w:rsid w:val="00EB5690"/>
    <w:rsid w:val="00EB5A9E"/>
    <w:rsid w:val="00EB5F64"/>
    <w:rsid w:val="00EB628F"/>
    <w:rsid w:val="00EB658C"/>
    <w:rsid w:val="00EB6930"/>
    <w:rsid w:val="00EB6A86"/>
    <w:rsid w:val="00EB6B82"/>
    <w:rsid w:val="00EB6DE0"/>
    <w:rsid w:val="00EB6F2D"/>
    <w:rsid w:val="00EB73D4"/>
    <w:rsid w:val="00EB746A"/>
    <w:rsid w:val="00EB750C"/>
    <w:rsid w:val="00EB7630"/>
    <w:rsid w:val="00EB7812"/>
    <w:rsid w:val="00EB7A1B"/>
    <w:rsid w:val="00EB7ACE"/>
    <w:rsid w:val="00EB7B29"/>
    <w:rsid w:val="00EB7FE3"/>
    <w:rsid w:val="00EC022E"/>
    <w:rsid w:val="00EC0382"/>
    <w:rsid w:val="00EC0491"/>
    <w:rsid w:val="00EC07A4"/>
    <w:rsid w:val="00EC0887"/>
    <w:rsid w:val="00EC08E0"/>
    <w:rsid w:val="00EC0E2F"/>
    <w:rsid w:val="00EC112A"/>
    <w:rsid w:val="00EC1267"/>
    <w:rsid w:val="00EC1495"/>
    <w:rsid w:val="00EC19D3"/>
    <w:rsid w:val="00EC1BAB"/>
    <w:rsid w:val="00EC1DD5"/>
    <w:rsid w:val="00EC2459"/>
    <w:rsid w:val="00EC2767"/>
    <w:rsid w:val="00EC2D29"/>
    <w:rsid w:val="00EC3610"/>
    <w:rsid w:val="00EC363A"/>
    <w:rsid w:val="00EC3718"/>
    <w:rsid w:val="00EC4001"/>
    <w:rsid w:val="00EC408F"/>
    <w:rsid w:val="00EC48C3"/>
    <w:rsid w:val="00EC491C"/>
    <w:rsid w:val="00EC49EB"/>
    <w:rsid w:val="00EC4A30"/>
    <w:rsid w:val="00EC5EE1"/>
    <w:rsid w:val="00EC5FCE"/>
    <w:rsid w:val="00EC6182"/>
    <w:rsid w:val="00EC618D"/>
    <w:rsid w:val="00EC622E"/>
    <w:rsid w:val="00EC6433"/>
    <w:rsid w:val="00EC65CA"/>
    <w:rsid w:val="00EC6835"/>
    <w:rsid w:val="00EC687F"/>
    <w:rsid w:val="00EC6A01"/>
    <w:rsid w:val="00EC6B1D"/>
    <w:rsid w:val="00EC712E"/>
    <w:rsid w:val="00EC71F4"/>
    <w:rsid w:val="00EC7431"/>
    <w:rsid w:val="00EC74D4"/>
    <w:rsid w:val="00EC7A4B"/>
    <w:rsid w:val="00ED006C"/>
    <w:rsid w:val="00ED0549"/>
    <w:rsid w:val="00ED05B4"/>
    <w:rsid w:val="00ED06BD"/>
    <w:rsid w:val="00ED0850"/>
    <w:rsid w:val="00ED1011"/>
    <w:rsid w:val="00ED1018"/>
    <w:rsid w:val="00ED122A"/>
    <w:rsid w:val="00ED1578"/>
    <w:rsid w:val="00ED15D6"/>
    <w:rsid w:val="00ED177D"/>
    <w:rsid w:val="00ED1C3F"/>
    <w:rsid w:val="00ED1EE4"/>
    <w:rsid w:val="00ED23F1"/>
    <w:rsid w:val="00ED2668"/>
    <w:rsid w:val="00ED2C29"/>
    <w:rsid w:val="00ED3270"/>
    <w:rsid w:val="00ED3604"/>
    <w:rsid w:val="00ED36A5"/>
    <w:rsid w:val="00ED3775"/>
    <w:rsid w:val="00ED38EC"/>
    <w:rsid w:val="00ED3D21"/>
    <w:rsid w:val="00ED3ECA"/>
    <w:rsid w:val="00ED49D3"/>
    <w:rsid w:val="00ED4A0B"/>
    <w:rsid w:val="00ED4F19"/>
    <w:rsid w:val="00ED4FAE"/>
    <w:rsid w:val="00ED524C"/>
    <w:rsid w:val="00ED5B24"/>
    <w:rsid w:val="00ED5D58"/>
    <w:rsid w:val="00ED60BD"/>
    <w:rsid w:val="00ED63A6"/>
    <w:rsid w:val="00ED64D0"/>
    <w:rsid w:val="00ED667C"/>
    <w:rsid w:val="00ED69CA"/>
    <w:rsid w:val="00ED6C17"/>
    <w:rsid w:val="00ED6F01"/>
    <w:rsid w:val="00ED759E"/>
    <w:rsid w:val="00ED78B6"/>
    <w:rsid w:val="00ED7D53"/>
    <w:rsid w:val="00ED7F51"/>
    <w:rsid w:val="00EE00AC"/>
    <w:rsid w:val="00EE04C9"/>
    <w:rsid w:val="00EE05AB"/>
    <w:rsid w:val="00EE0731"/>
    <w:rsid w:val="00EE087F"/>
    <w:rsid w:val="00EE0A4C"/>
    <w:rsid w:val="00EE0B14"/>
    <w:rsid w:val="00EE0B5B"/>
    <w:rsid w:val="00EE0C31"/>
    <w:rsid w:val="00EE0C4C"/>
    <w:rsid w:val="00EE0F02"/>
    <w:rsid w:val="00EE12C4"/>
    <w:rsid w:val="00EE1662"/>
    <w:rsid w:val="00EE188D"/>
    <w:rsid w:val="00EE1998"/>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2C"/>
    <w:rsid w:val="00EE5041"/>
    <w:rsid w:val="00EE5106"/>
    <w:rsid w:val="00EE5123"/>
    <w:rsid w:val="00EE5189"/>
    <w:rsid w:val="00EE584C"/>
    <w:rsid w:val="00EE5AD2"/>
    <w:rsid w:val="00EE6020"/>
    <w:rsid w:val="00EE67CB"/>
    <w:rsid w:val="00EE68DE"/>
    <w:rsid w:val="00EE69EC"/>
    <w:rsid w:val="00EE6FC4"/>
    <w:rsid w:val="00EE7C44"/>
    <w:rsid w:val="00EE7CB2"/>
    <w:rsid w:val="00EE7DE3"/>
    <w:rsid w:val="00EE7E60"/>
    <w:rsid w:val="00EF02A8"/>
    <w:rsid w:val="00EF0543"/>
    <w:rsid w:val="00EF0563"/>
    <w:rsid w:val="00EF0645"/>
    <w:rsid w:val="00EF0CA4"/>
    <w:rsid w:val="00EF0D67"/>
    <w:rsid w:val="00EF0E0B"/>
    <w:rsid w:val="00EF197C"/>
    <w:rsid w:val="00EF1F07"/>
    <w:rsid w:val="00EF20B4"/>
    <w:rsid w:val="00EF2386"/>
    <w:rsid w:val="00EF26B7"/>
    <w:rsid w:val="00EF27D4"/>
    <w:rsid w:val="00EF2B3E"/>
    <w:rsid w:val="00EF2C08"/>
    <w:rsid w:val="00EF3B85"/>
    <w:rsid w:val="00EF3E82"/>
    <w:rsid w:val="00EF45C6"/>
    <w:rsid w:val="00EF4F44"/>
    <w:rsid w:val="00EF56FC"/>
    <w:rsid w:val="00EF635A"/>
    <w:rsid w:val="00EF66DE"/>
    <w:rsid w:val="00EF67A6"/>
    <w:rsid w:val="00EF68CA"/>
    <w:rsid w:val="00EF6B39"/>
    <w:rsid w:val="00EF6DC9"/>
    <w:rsid w:val="00EF722B"/>
    <w:rsid w:val="00EF7535"/>
    <w:rsid w:val="00EF756F"/>
    <w:rsid w:val="00EF75BD"/>
    <w:rsid w:val="00EF79A9"/>
    <w:rsid w:val="00EF7F0E"/>
    <w:rsid w:val="00F00111"/>
    <w:rsid w:val="00F004AB"/>
    <w:rsid w:val="00F00556"/>
    <w:rsid w:val="00F007C7"/>
    <w:rsid w:val="00F008F1"/>
    <w:rsid w:val="00F00A31"/>
    <w:rsid w:val="00F00A60"/>
    <w:rsid w:val="00F00D83"/>
    <w:rsid w:val="00F00EA7"/>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D42"/>
    <w:rsid w:val="00F05F26"/>
    <w:rsid w:val="00F05F50"/>
    <w:rsid w:val="00F062CA"/>
    <w:rsid w:val="00F0644D"/>
    <w:rsid w:val="00F06E49"/>
    <w:rsid w:val="00F075B1"/>
    <w:rsid w:val="00F075D0"/>
    <w:rsid w:val="00F07C00"/>
    <w:rsid w:val="00F07C99"/>
    <w:rsid w:val="00F07F6E"/>
    <w:rsid w:val="00F104E4"/>
    <w:rsid w:val="00F105B3"/>
    <w:rsid w:val="00F10946"/>
    <w:rsid w:val="00F10B6E"/>
    <w:rsid w:val="00F10C04"/>
    <w:rsid w:val="00F10D44"/>
    <w:rsid w:val="00F10FEC"/>
    <w:rsid w:val="00F1112D"/>
    <w:rsid w:val="00F11151"/>
    <w:rsid w:val="00F112E4"/>
    <w:rsid w:val="00F113B3"/>
    <w:rsid w:val="00F115AD"/>
    <w:rsid w:val="00F11EB1"/>
    <w:rsid w:val="00F1262E"/>
    <w:rsid w:val="00F1283B"/>
    <w:rsid w:val="00F128C1"/>
    <w:rsid w:val="00F12EF1"/>
    <w:rsid w:val="00F1308F"/>
    <w:rsid w:val="00F13787"/>
    <w:rsid w:val="00F138B7"/>
    <w:rsid w:val="00F13D75"/>
    <w:rsid w:val="00F13ECE"/>
    <w:rsid w:val="00F146B4"/>
    <w:rsid w:val="00F14A77"/>
    <w:rsid w:val="00F1508A"/>
    <w:rsid w:val="00F15095"/>
    <w:rsid w:val="00F151FE"/>
    <w:rsid w:val="00F15623"/>
    <w:rsid w:val="00F15638"/>
    <w:rsid w:val="00F15935"/>
    <w:rsid w:val="00F15B35"/>
    <w:rsid w:val="00F15D0E"/>
    <w:rsid w:val="00F16403"/>
    <w:rsid w:val="00F1670A"/>
    <w:rsid w:val="00F16908"/>
    <w:rsid w:val="00F16AA0"/>
    <w:rsid w:val="00F16AA3"/>
    <w:rsid w:val="00F16BDC"/>
    <w:rsid w:val="00F16F4D"/>
    <w:rsid w:val="00F17706"/>
    <w:rsid w:val="00F17D08"/>
    <w:rsid w:val="00F17DFF"/>
    <w:rsid w:val="00F205C2"/>
    <w:rsid w:val="00F20606"/>
    <w:rsid w:val="00F218A3"/>
    <w:rsid w:val="00F218CC"/>
    <w:rsid w:val="00F22155"/>
    <w:rsid w:val="00F2226A"/>
    <w:rsid w:val="00F22932"/>
    <w:rsid w:val="00F22B19"/>
    <w:rsid w:val="00F22D01"/>
    <w:rsid w:val="00F232F2"/>
    <w:rsid w:val="00F2336A"/>
    <w:rsid w:val="00F2376F"/>
    <w:rsid w:val="00F2393D"/>
    <w:rsid w:val="00F23A9E"/>
    <w:rsid w:val="00F23ACC"/>
    <w:rsid w:val="00F23DFD"/>
    <w:rsid w:val="00F24652"/>
    <w:rsid w:val="00F24D22"/>
    <w:rsid w:val="00F24E17"/>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332"/>
    <w:rsid w:val="00F314FE"/>
    <w:rsid w:val="00F31A0D"/>
    <w:rsid w:val="00F31EE3"/>
    <w:rsid w:val="00F31F85"/>
    <w:rsid w:val="00F3212B"/>
    <w:rsid w:val="00F32576"/>
    <w:rsid w:val="00F3266B"/>
    <w:rsid w:val="00F329DF"/>
    <w:rsid w:val="00F32A60"/>
    <w:rsid w:val="00F32E05"/>
    <w:rsid w:val="00F32F09"/>
    <w:rsid w:val="00F32F0A"/>
    <w:rsid w:val="00F32F0C"/>
    <w:rsid w:val="00F32F66"/>
    <w:rsid w:val="00F33327"/>
    <w:rsid w:val="00F342F7"/>
    <w:rsid w:val="00F3442B"/>
    <w:rsid w:val="00F34B17"/>
    <w:rsid w:val="00F34D2F"/>
    <w:rsid w:val="00F35069"/>
    <w:rsid w:val="00F35532"/>
    <w:rsid w:val="00F35943"/>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3A8"/>
    <w:rsid w:val="00F41972"/>
    <w:rsid w:val="00F41BA2"/>
    <w:rsid w:val="00F41D12"/>
    <w:rsid w:val="00F41E44"/>
    <w:rsid w:val="00F42190"/>
    <w:rsid w:val="00F422BA"/>
    <w:rsid w:val="00F42556"/>
    <w:rsid w:val="00F4274E"/>
    <w:rsid w:val="00F42903"/>
    <w:rsid w:val="00F42A69"/>
    <w:rsid w:val="00F42C19"/>
    <w:rsid w:val="00F42C72"/>
    <w:rsid w:val="00F42D56"/>
    <w:rsid w:val="00F42EB7"/>
    <w:rsid w:val="00F43C74"/>
    <w:rsid w:val="00F44038"/>
    <w:rsid w:val="00F44121"/>
    <w:rsid w:val="00F445AF"/>
    <w:rsid w:val="00F445F7"/>
    <w:rsid w:val="00F45055"/>
    <w:rsid w:val="00F4505D"/>
    <w:rsid w:val="00F45218"/>
    <w:rsid w:val="00F45A6E"/>
    <w:rsid w:val="00F45BD4"/>
    <w:rsid w:val="00F45BFA"/>
    <w:rsid w:val="00F467DC"/>
    <w:rsid w:val="00F468CA"/>
    <w:rsid w:val="00F4733F"/>
    <w:rsid w:val="00F47EDD"/>
    <w:rsid w:val="00F47FF7"/>
    <w:rsid w:val="00F50241"/>
    <w:rsid w:val="00F5064A"/>
    <w:rsid w:val="00F506A5"/>
    <w:rsid w:val="00F50761"/>
    <w:rsid w:val="00F519AE"/>
    <w:rsid w:val="00F51BCB"/>
    <w:rsid w:val="00F51FDA"/>
    <w:rsid w:val="00F521C7"/>
    <w:rsid w:val="00F52413"/>
    <w:rsid w:val="00F525F3"/>
    <w:rsid w:val="00F52C98"/>
    <w:rsid w:val="00F52DD7"/>
    <w:rsid w:val="00F52E34"/>
    <w:rsid w:val="00F52F68"/>
    <w:rsid w:val="00F52F70"/>
    <w:rsid w:val="00F534FA"/>
    <w:rsid w:val="00F53784"/>
    <w:rsid w:val="00F5384D"/>
    <w:rsid w:val="00F53BF4"/>
    <w:rsid w:val="00F5403F"/>
    <w:rsid w:val="00F5428D"/>
    <w:rsid w:val="00F545A0"/>
    <w:rsid w:val="00F54668"/>
    <w:rsid w:val="00F5488E"/>
    <w:rsid w:val="00F552BC"/>
    <w:rsid w:val="00F553E9"/>
    <w:rsid w:val="00F55D6C"/>
    <w:rsid w:val="00F561ED"/>
    <w:rsid w:val="00F56251"/>
    <w:rsid w:val="00F5633A"/>
    <w:rsid w:val="00F56A25"/>
    <w:rsid w:val="00F572A1"/>
    <w:rsid w:val="00F573B5"/>
    <w:rsid w:val="00F57416"/>
    <w:rsid w:val="00F577CE"/>
    <w:rsid w:val="00F57C39"/>
    <w:rsid w:val="00F57D9A"/>
    <w:rsid w:val="00F6005D"/>
    <w:rsid w:val="00F601E6"/>
    <w:rsid w:val="00F60827"/>
    <w:rsid w:val="00F61535"/>
    <w:rsid w:val="00F616CC"/>
    <w:rsid w:val="00F61AFF"/>
    <w:rsid w:val="00F61CF0"/>
    <w:rsid w:val="00F61D1C"/>
    <w:rsid w:val="00F61EAF"/>
    <w:rsid w:val="00F62352"/>
    <w:rsid w:val="00F62534"/>
    <w:rsid w:val="00F62655"/>
    <w:rsid w:val="00F62696"/>
    <w:rsid w:val="00F62790"/>
    <w:rsid w:val="00F62B07"/>
    <w:rsid w:val="00F62C27"/>
    <w:rsid w:val="00F62E0B"/>
    <w:rsid w:val="00F63378"/>
    <w:rsid w:val="00F63789"/>
    <w:rsid w:val="00F63AC4"/>
    <w:rsid w:val="00F63B29"/>
    <w:rsid w:val="00F63F07"/>
    <w:rsid w:val="00F6471C"/>
    <w:rsid w:val="00F6499F"/>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D05"/>
    <w:rsid w:val="00F702D4"/>
    <w:rsid w:val="00F7035D"/>
    <w:rsid w:val="00F70594"/>
    <w:rsid w:val="00F705DF"/>
    <w:rsid w:val="00F70623"/>
    <w:rsid w:val="00F70685"/>
    <w:rsid w:val="00F70857"/>
    <w:rsid w:val="00F70A81"/>
    <w:rsid w:val="00F71100"/>
    <w:rsid w:val="00F7121A"/>
    <w:rsid w:val="00F71246"/>
    <w:rsid w:val="00F71327"/>
    <w:rsid w:val="00F7138B"/>
    <w:rsid w:val="00F71539"/>
    <w:rsid w:val="00F716ED"/>
    <w:rsid w:val="00F719CB"/>
    <w:rsid w:val="00F71BC5"/>
    <w:rsid w:val="00F71E38"/>
    <w:rsid w:val="00F71F90"/>
    <w:rsid w:val="00F720E8"/>
    <w:rsid w:val="00F72349"/>
    <w:rsid w:val="00F72502"/>
    <w:rsid w:val="00F72513"/>
    <w:rsid w:val="00F7251A"/>
    <w:rsid w:val="00F72699"/>
    <w:rsid w:val="00F72718"/>
    <w:rsid w:val="00F727E4"/>
    <w:rsid w:val="00F7285E"/>
    <w:rsid w:val="00F72C13"/>
    <w:rsid w:val="00F72D32"/>
    <w:rsid w:val="00F72D81"/>
    <w:rsid w:val="00F72FF8"/>
    <w:rsid w:val="00F73170"/>
    <w:rsid w:val="00F73191"/>
    <w:rsid w:val="00F735FB"/>
    <w:rsid w:val="00F73812"/>
    <w:rsid w:val="00F738A5"/>
    <w:rsid w:val="00F73AED"/>
    <w:rsid w:val="00F73DD7"/>
    <w:rsid w:val="00F74213"/>
    <w:rsid w:val="00F74CA9"/>
    <w:rsid w:val="00F74DB3"/>
    <w:rsid w:val="00F75448"/>
    <w:rsid w:val="00F756F0"/>
    <w:rsid w:val="00F75743"/>
    <w:rsid w:val="00F75E73"/>
    <w:rsid w:val="00F76039"/>
    <w:rsid w:val="00F76133"/>
    <w:rsid w:val="00F7644F"/>
    <w:rsid w:val="00F774BC"/>
    <w:rsid w:val="00F7764D"/>
    <w:rsid w:val="00F77AA0"/>
    <w:rsid w:val="00F77D1D"/>
    <w:rsid w:val="00F81087"/>
    <w:rsid w:val="00F8111B"/>
    <w:rsid w:val="00F8174F"/>
    <w:rsid w:val="00F818E5"/>
    <w:rsid w:val="00F81A55"/>
    <w:rsid w:val="00F81BDF"/>
    <w:rsid w:val="00F8238B"/>
    <w:rsid w:val="00F82508"/>
    <w:rsid w:val="00F8287E"/>
    <w:rsid w:val="00F8333F"/>
    <w:rsid w:val="00F83659"/>
    <w:rsid w:val="00F83AC5"/>
    <w:rsid w:val="00F83E64"/>
    <w:rsid w:val="00F83EA3"/>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4A3"/>
    <w:rsid w:val="00F87651"/>
    <w:rsid w:val="00F879C4"/>
    <w:rsid w:val="00F87F52"/>
    <w:rsid w:val="00F87F6C"/>
    <w:rsid w:val="00F9028A"/>
    <w:rsid w:val="00F90304"/>
    <w:rsid w:val="00F90496"/>
    <w:rsid w:val="00F908CD"/>
    <w:rsid w:val="00F9131A"/>
    <w:rsid w:val="00F91394"/>
    <w:rsid w:val="00F922CC"/>
    <w:rsid w:val="00F925D4"/>
    <w:rsid w:val="00F92727"/>
    <w:rsid w:val="00F92739"/>
    <w:rsid w:val="00F92B94"/>
    <w:rsid w:val="00F92C4E"/>
    <w:rsid w:val="00F92D44"/>
    <w:rsid w:val="00F92E0E"/>
    <w:rsid w:val="00F9301A"/>
    <w:rsid w:val="00F9395B"/>
    <w:rsid w:val="00F93D82"/>
    <w:rsid w:val="00F94028"/>
    <w:rsid w:val="00F9452A"/>
    <w:rsid w:val="00F945A9"/>
    <w:rsid w:val="00F94B6B"/>
    <w:rsid w:val="00F94E56"/>
    <w:rsid w:val="00F953F7"/>
    <w:rsid w:val="00F95526"/>
    <w:rsid w:val="00F95BC4"/>
    <w:rsid w:val="00F95C2D"/>
    <w:rsid w:val="00F95DCC"/>
    <w:rsid w:val="00F962A4"/>
    <w:rsid w:val="00F963F5"/>
    <w:rsid w:val="00F96436"/>
    <w:rsid w:val="00F964B7"/>
    <w:rsid w:val="00F964DC"/>
    <w:rsid w:val="00F96851"/>
    <w:rsid w:val="00F96B7E"/>
    <w:rsid w:val="00F96D7B"/>
    <w:rsid w:val="00F96D9B"/>
    <w:rsid w:val="00F96EA8"/>
    <w:rsid w:val="00F96FBD"/>
    <w:rsid w:val="00F97A40"/>
    <w:rsid w:val="00F97D11"/>
    <w:rsid w:val="00FA00B0"/>
    <w:rsid w:val="00FA05CD"/>
    <w:rsid w:val="00FA08A7"/>
    <w:rsid w:val="00FA0C3E"/>
    <w:rsid w:val="00FA0D68"/>
    <w:rsid w:val="00FA0E15"/>
    <w:rsid w:val="00FA0ECF"/>
    <w:rsid w:val="00FA0F17"/>
    <w:rsid w:val="00FA100B"/>
    <w:rsid w:val="00FA121A"/>
    <w:rsid w:val="00FA1561"/>
    <w:rsid w:val="00FA1F48"/>
    <w:rsid w:val="00FA1FE0"/>
    <w:rsid w:val="00FA2271"/>
    <w:rsid w:val="00FA2464"/>
    <w:rsid w:val="00FA260E"/>
    <w:rsid w:val="00FA2962"/>
    <w:rsid w:val="00FA2E6C"/>
    <w:rsid w:val="00FA2EB1"/>
    <w:rsid w:val="00FA31F4"/>
    <w:rsid w:val="00FA32C2"/>
    <w:rsid w:val="00FA32C4"/>
    <w:rsid w:val="00FA4053"/>
    <w:rsid w:val="00FA43C1"/>
    <w:rsid w:val="00FA4411"/>
    <w:rsid w:val="00FA4616"/>
    <w:rsid w:val="00FA4A38"/>
    <w:rsid w:val="00FA4CE7"/>
    <w:rsid w:val="00FA58A2"/>
    <w:rsid w:val="00FA5956"/>
    <w:rsid w:val="00FA62E0"/>
    <w:rsid w:val="00FA631F"/>
    <w:rsid w:val="00FA640B"/>
    <w:rsid w:val="00FA6788"/>
    <w:rsid w:val="00FA6A30"/>
    <w:rsid w:val="00FA7064"/>
    <w:rsid w:val="00FA7C99"/>
    <w:rsid w:val="00FA7C9C"/>
    <w:rsid w:val="00FA7D54"/>
    <w:rsid w:val="00FA7DFD"/>
    <w:rsid w:val="00FB03DE"/>
    <w:rsid w:val="00FB0A16"/>
    <w:rsid w:val="00FB0EFA"/>
    <w:rsid w:val="00FB1112"/>
    <w:rsid w:val="00FB1173"/>
    <w:rsid w:val="00FB12C6"/>
    <w:rsid w:val="00FB15AC"/>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92A"/>
    <w:rsid w:val="00FB4A79"/>
    <w:rsid w:val="00FB4F34"/>
    <w:rsid w:val="00FB53DD"/>
    <w:rsid w:val="00FB54C8"/>
    <w:rsid w:val="00FB5A7E"/>
    <w:rsid w:val="00FB5E55"/>
    <w:rsid w:val="00FB66E9"/>
    <w:rsid w:val="00FB69D4"/>
    <w:rsid w:val="00FB70AB"/>
    <w:rsid w:val="00FB7154"/>
    <w:rsid w:val="00FB7395"/>
    <w:rsid w:val="00FB77D6"/>
    <w:rsid w:val="00FB783A"/>
    <w:rsid w:val="00FB7A38"/>
    <w:rsid w:val="00FB7D77"/>
    <w:rsid w:val="00FB7DFA"/>
    <w:rsid w:val="00FB7EE3"/>
    <w:rsid w:val="00FC0126"/>
    <w:rsid w:val="00FC0327"/>
    <w:rsid w:val="00FC062C"/>
    <w:rsid w:val="00FC145E"/>
    <w:rsid w:val="00FC16E0"/>
    <w:rsid w:val="00FC17A0"/>
    <w:rsid w:val="00FC1821"/>
    <w:rsid w:val="00FC1849"/>
    <w:rsid w:val="00FC19E9"/>
    <w:rsid w:val="00FC1A30"/>
    <w:rsid w:val="00FC21B8"/>
    <w:rsid w:val="00FC2882"/>
    <w:rsid w:val="00FC29B4"/>
    <w:rsid w:val="00FC29C2"/>
    <w:rsid w:val="00FC2EF6"/>
    <w:rsid w:val="00FC316C"/>
    <w:rsid w:val="00FC3318"/>
    <w:rsid w:val="00FC351B"/>
    <w:rsid w:val="00FC35F4"/>
    <w:rsid w:val="00FC3620"/>
    <w:rsid w:val="00FC377C"/>
    <w:rsid w:val="00FC3B13"/>
    <w:rsid w:val="00FC419B"/>
    <w:rsid w:val="00FC4B40"/>
    <w:rsid w:val="00FC4C4F"/>
    <w:rsid w:val="00FC4D6B"/>
    <w:rsid w:val="00FC4FC4"/>
    <w:rsid w:val="00FC5043"/>
    <w:rsid w:val="00FC5335"/>
    <w:rsid w:val="00FC5350"/>
    <w:rsid w:val="00FC53A1"/>
    <w:rsid w:val="00FC5626"/>
    <w:rsid w:val="00FC56DB"/>
    <w:rsid w:val="00FC5A39"/>
    <w:rsid w:val="00FC5BC8"/>
    <w:rsid w:val="00FC6649"/>
    <w:rsid w:val="00FC6A62"/>
    <w:rsid w:val="00FC6FD5"/>
    <w:rsid w:val="00FC730C"/>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2313"/>
    <w:rsid w:val="00FD247F"/>
    <w:rsid w:val="00FD3216"/>
    <w:rsid w:val="00FD357F"/>
    <w:rsid w:val="00FD3826"/>
    <w:rsid w:val="00FD3E2A"/>
    <w:rsid w:val="00FD3EC5"/>
    <w:rsid w:val="00FD402E"/>
    <w:rsid w:val="00FD409B"/>
    <w:rsid w:val="00FD4600"/>
    <w:rsid w:val="00FD4968"/>
    <w:rsid w:val="00FD4D91"/>
    <w:rsid w:val="00FD4F3F"/>
    <w:rsid w:val="00FD518F"/>
    <w:rsid w:val="00FD520E"/>
    <w:rsid w:val="00FD5632"/>
    <w:rsid w:val="00FD563C"/>
    <w:rsid w:val="00FD5735"/>
    <w:rsid w:val="00FD5852"/>
    <w:rsid w:val="00FD5B91"/>
    <w:rsid w:val="00FD5F73"/>
    <w:rsid w:val="00FD6332"/>
    <w:rsid w:val="00FD655F"/>
    <w:rsid w:val="00FD69C7"/>
    <w:rsid w:val="00FD6AA7"/>
    <w:rsid w:val="00FD6C5B"/>
    <w:rsid w:val="00FD711C"/>
    <w:rsid w:val="00FD762B"/>
    <w:rsid w:val="00FD7B35"/>
    <w:rsid w:val="00FD7C80"/>
    <w:rsid w:val="00FD7F7A"/>
    <w:rsid w:val="00FE06E0"/>
    <w:rsid w:val="00FE0B43"/>
    <w:rsid w:val="00FE0BE3"/>
    <w:rsid w:val="00FE0C75"/>
    <w:rsid w:val="00FE152C"/>
    <w:rsid w:val="00FE164F"/>
    <w:rsid w:val="00FE195B"/>
    <w:rsid w:val="00FE1A13"/>
    <w:rsid w:val="00FE1FE5"/>
    <w:rsid w:val="00FE213B"/>
    <w:rsid w:val="00FE2187"/>
    <w:rsid w:val="00FE26BB"/>
    <w:rsid w:val="00FE26CF"/>
    <w:rsid w:val="00FE2C5D"/>
    <w:rsid w:val="00FE2D54"/>
    <w:rsid w:val="00FE2EC0"/>
    <w:rsid w:val="00FE3105"/>
    <w:rsid w:val="00FE342D"/>
    <w:rsid w:val="00FE3506"/>
    <w:rsid w:val="00FE3926"/>
    <w:rsid w:val="00FE3EC9"/>
    <w:rsid w:val="00FE3F83"/>
    <w:rsid w:val="00FE3FDB"/>
    <w:rsid w:val="00FE4386"/>
    <w:rsid w:val="00FE4976"/>
    <w:rsid w:val="00FE4F53"/>
    <w:rsid w:val="00FE51CD"/>
    <w:rsid w:val="00FE547E"/>
    <w:rsid w:val="00FE56E5"/>
    <w:rsid w:val="00FE5891"/>
    <w:rsid w:val="00FE5ACA"/>
    <w:rsid w:val="00FE5B57"/>
    <w:rsid w:val="00FE6161"/>
    <w:rsid w:val="00FE6187"/>
    <w:rsid w:val="00FE64D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F96"/>
    <w:rsid w:val="00FF147C"/>
    <w:rsid w:val="00FF1502"/>
    <w:rsid w:val="00FF159B"/>
    <w:rsid w:val="00FF1CD7"/>
    <w:rsid w:val="00FF2224"/>
    <w:rsid w:val="00FF26CA"/>
    <w:rsid w:val="00FF281C"/>
    <w:rsid w:val="00FF29F7"/>
    <w:rsid w:val="00FF2E4A"/>
    <w:rsid w:val="00FF2F61"/>
    <w:rsid w:val="00FF3042"/>
    <w:rsid w:val="00FF3312"/>
    <w:rsid w:val="00FF335B"/>
    <w:rsid w:val="00FF3479"/>
    <w:rsid w:val="00FF3491"/>
    <w:rsid w:val="00FF399C"/>
    <w:rsid w:val="00FF3AAA"/>
    <w:rsid w:val="00FF3CC4"/>
    <w:rsid w:val="00FF3DA5"/>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link w:val="BodyText3Char"/>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8B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i/>
      <w:iCs/>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 w:type="character" w:customStyle="1" w:styleId="Heading2Char">
    <w:name w:val="Heading 2 Char"/>
    <w:link w:val="Heading2"/>
    <w:rsid w:val="00772A94"/>
    <w:rPr>
      <w:b/>
      <w:bCs/>
      <w:sz w:val="30"/>
      <w:szCs w:val="30"/>
    </w:rPr>
  </w:style>
  <w:style w:type="character" w:customStyle="1" w:styleId="BodyText3Char">
    <w:name w:val="Body Text 3 Char"/>
    <w:basedOn w:val="DefaultParagraphFont"/>
    <w:link w:val="BodyText3"/>
    <w:rsid w:val="00E1449E"/>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53497736">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16540761">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B5F2-58F2-401C-95B3-319889F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1016</TotalTime>
  <Pages>17</Pages>
  <Words>5170</Words>
  <Characters>29472</Characters>
  <Application>Microsoft Office Word</Application>
  <DocSecurity>0</DocSecurity>
  <Lines>245</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34573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Sakulnard Rattanaburom</cp:lastModifiedBy>
  <cp:revision>729</cp:revision>
  <cp:lastPrinted>2026-08-04T08:44:00Z</cp:lastPrinted>
  <dcterms:created xsi:type="dcterms:W3CDTF">2025-05-07T06:53:00Z</dcterms:created>
  <dcterms:modified xsi:type="dcterms:W3CDTF">2026-08-05T06:15:00Z</dcterms:modified>
</cp:coreProperties>
</file>