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BC347" w14:textId="67D2199E" w:rsidR="007C71BB" w:rsidRPr="007C71BB" w:rsidRDefault="007C71BB" w:rsidP="007C71BB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t>1</w:t>
      </w:r>
      <w:r w:rsidRPr="00316164">
        <w:rPr>
          <w:rFonts w:ascii="Angsana New" w:hAnsi="Angsana New"/>
          <w:b/>
          <w:bCs/>
          <w:cs/>
        </w:rPr>
        <w:t>.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cs/>
          <w:lang w:val="en-US"/>
        </w:rPr>
        <w:t>เกณฑ์การจัดทำข้อมูลทางการเงินระหว่างกาล</w:t>
      </w:r>
    </w:p>
    <w:p w14:paraId="3BBD8C4A" w14:textId="4B3F772C" w:rsidR="007C71BB" w:rsidRDefault="007C71BB" w:rsidP="007C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8139C93" w14:textId="1D720F31" w:rsidR="00375097" w:rsidRPr="007C71BB" w:rsidRDefault="00375097" w:rsidP="007C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4366D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 w:rsidRPr="0054366D">
        <w:rPr>
          <w:rFonts w:ascii="Angsana New" w:hAnsi="Angsana New"/>
          <w:spacing w:val="4"/>
          <w:sz w:val="30"/>
          <w:szCs w:val="30"/>
          <w:cs/>
        </w:rPr>
        <w:t>ปแบบย่อและตามมาตรฐานการบัญชี</w:t>
      </w:r>
      <w:r w:rsidRPr="0054366D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4A3E26" w:rsidRPr="0054366D">
        <w:rPr>
          <w:rFonts w:ascii="Angsana New" w:hAnsi="Angsana New"/>
          <w:spacing w:val="4"/>
          <w:sz w:val="30"/>
          <w:szCs w:val="30"/>
        </w:rPr>
        <w:t xml:space="preserve">34 </w:t>
      </w:r>
      <w:r w:rsidR="006A4AAB" w:rsidRPr="0054366D">
        <w:rPr>
          <w:rFonts w:ascii="Angsana New" w:hAnsi="Angsana New"/>
          <w:spacing w:val="4"/>
          <w:sz w:val="30"/>
          <w:szCs w:val="30"/>
          <w:cs/>
        </w:rPr>
        <w:t>เรื่อง “</w:t>
      </w:r>
      <w:r w:rsidR="00A55539" w:rsidRPr="0054366D">
        <w:rPr>
          <w:rFonts w:ascii="Angsana New" w:hAnsi="Angsana New"/>
          <w:spacing w:val="4"/>
          <w:sz w:val="30"/>
          <w:szCs w:val="30"/>
          <w:cs/>
        </w:rPr>
        <w:t>การ</w:t>
      </w:r>
      <w:r w:rsidR="006A4AAB" w:rsidRPr="0054366D">
        <w:rPr>
          <w:rFonts w:ascii="Angsana New" w:hAnsi="Angsana New"/>
          <w:spacing w:val="4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/>
          <w:sz w:val="30"/>
          <w:szCs w:val="30"/>
          <w:cs/>
        </w:rPr>
        <w:t>ที่เกี่ยวข้อง</w:t>
      </w:r>
    </w:p>
    <w:p w14:paraId="536AA4B1" w14:textId="77777777" w:rsidR="00375097" w:rsidRPr="00A10F5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3D0CB7" w14:textId="0F8833D9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4366D">
        <w:rPr>
          <w:rFonts w:ascii="Angsana New" w:hAnsi="Angsana New"/>
          <w:spacing w:val="2"/>
          <w:sz w:val="30"/>
          <w:szCs w:val="30"/>
        </w:rPr>
        <w:t xml:space="preserve">31 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2D5C12" w:rsidRPr="0054366D">
        <w:rPr>
          <w:rFonts w:ascii="Angsana New" w:hAnsi="Angsana New"/>
          <w:spacing w:val="2"/>
          <w:sz w:val="30"/>
          <w:szCs w:val="30"/>
        </w:rPr>
        <w:t>256</w:t>
      </w:r>
      <w:r w:rsidR="00EF397C">
        <w:rPr>
          <w:rFonts w:ascii="Angsana New" w:hAnsi="Angsana New"/>
          <w:spacing w:val="2"/>
          <w:sz w:val="30"/>
          <w:szCs w:val="30"/>
        </w:rPr>
        <w:t>8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EF397C">
        <w:rPr>
          <w:rFonts w:ascii="Angsana New" w:hAnsi="Angsana New"/>
          <w:sz w:val="30"/>
          <w:szCs w:val="30"/>
        </w:rPr>
        <w:t>8</w:t>
      </w:r>
    </w:p>
    <w:p w14:paraId="6A1DB054" w14:textId="77777777" w:rsidR="00375097" w:rsidRPr="00A10F5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0027D48" w14:textId="03A15C3C" w:rsidR="00375097" w:rsidRDefault="007F7274" w:rsidP="00D33BE8">
      <w:pPr>
        <w:pStyle w:val="a"/>
        <w:tabs>
          <w:tab w:val="clear" w:pos="1080"/>
        </w:tabs>
        <w:spacing w:line="240" w:lineRule="atLeast"/>
        <w:ind w:right="12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>(รวมกันเรียกว่า “กลุ่มบริษัท”)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4A8CE2CF" w14:textId="77777777" w:rsidR="00375097" w:rsidRPr="00A10F5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9959" w:type="dxa"/>
        <w:tblLayout w:type="fixed"/>
        <w:tblLook w:val="01E0" w:firstRow="1" w:lastRow="1" w:firstColumn="1" w:lastColumn="1" w:noHBand="0" w:noVBand="0"/>
      </w:tblPr>
      <w:tblGrid>
        <w:gridCol w:w="2832"/>
        <w:gridCol w:w="236"/>
        <w:gridCol w:w="2409"/>
        <w:gridCol w:w="236"/>
        <w:gridCol w:w="1276"/>
        <w:gridCol w:w="236"/>
        <w:gridCol w:w="1307"/>
        <w:gridCol w:w="236"/>
        <w:gridCol w:w="1191"/>
      </w:tblGrid>
      <w:tr w:rsidR="007A66AF" w:rsidRPr="00E66787" w14:paraId="2510B89F" w14:textId="77777777" w:rsidTr="00A10F57">
        <w:tc>
          <w:tcPr>
            <w:tcW w:w="2832" w:type="dxa"/>
          </w:tcPr>
          <w:p w14:paraId="19E60D1F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223A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666E526C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CDF2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E91CC0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400E630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418BA39E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08422566" w14:textId="77777777" w:rsidTr="00A10F57">
        <w:tc>
          <w:tcPr>
            <w:tcW w:w="2832" w:type="dxa"/>
          </w:tcPr>
          <w:p w14:paraId="0D876589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EEDF9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550C1B95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B10D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11457F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36" w:type="dxa"/>
          </w:tcPr>
          <w:p w14:paraId="47A3E09E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4ECF22D" w14:textId="6DD4716F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="009B131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95930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r w:rsidR="009B1310">
              <w:rPr>
                <w:rFonts w:ascii="Angsana New" w:hAnsi="Angsana New"/>
                <w:sz w:val="30"/>
                <w:szCs w:val="30"/>
                <w:cs/>
              </w:rPr>
              <w:t>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138DF3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63988CF" w14:textId="77777777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31</w:t>
            </w:r>
            <w:r w:rsidR="007A66A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3C278FEC" w14:textId="77777777" w:rsidTr="00A10F57">
        <w:tc>
          <w:tcPr>
            <w:tcW w:w="2832" w:type="dxa"/>
            <w:tcBorders>
              <w:bottom w:val="single" w:sz="4" w:space="0" w:color="auto"/>
            </w:tcBorders>
          </w:tcPr>
          <w:p w14:paraId="6CA1765F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946FCD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35DC3C2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3F2B972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53B846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54D112D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3CDCCC0" w14:textId="7FB1B13E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EF39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934D67D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B155340" w14:textId="4417F92D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EF39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B666A" w:rsidRPr="00E66787" w14:paraId="3CD6217D" w14:textId="77777777" w:rsidTr="00A10F57">
        <w:tc>
          <w:tcPr>
            <w:tcW w:w="2832" w:type="dxa"/>
            <w:vAlign w:val="center"/>
          </w:tcPr>
          <w:p w14:paraId="54C92A1F" w14:textId="77777777" w:rsidR="00EB666A" w:rsidRPr="00E66787" w:rsidRDefault="00EB666A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  <w:vAlign w:val="center"/>
          </w:tcPr>
          <w:p w14:paraId="4461DBDA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793C05F2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36" w:type="dxa"/>
            <w:vAlign w:val="center"/>
          </w:tcPr>
          <w:p w14:paraId="0EBD0742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4CC29A6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27668166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27EF375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7B4E9B54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A9DED4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274CFBB0" w14:textId="77777777" w:rsidTr="00A10F57">
        <w:tc>
          <w:tcPr>
            <w:tcW w:w="2832" w:type="dxa"/>
            <w:vAlign w:val="center"/>
          </w:tcPr>
          <w:p w14:paraId="7DCF9445" w14:textId="77777777" w:rsidR="00EB666A" w:rsidRPr="00A10F57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  <w:r w:rsidRPr="00A10F5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236" w:type="dxa"/>
            <w:vAlign w:val="center"/>
          </w:tcPr>
          <w:p w14:paraId="1F780F6F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BF4CC3F" w14:textId="77777777" w:rsidR="00EB666A" w:rsidRPr="00A10F5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594C6C32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3DF95CD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  <w:r w:rsidRPr="00A10F5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1382B8EF" w14:textId="77777777" w:rsidR="00EB666A" w:rsidRPr="00A10F5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center"/>
          </w:tcPr>
          <w:p w14:paraId="18FD6C0A" w14:textId="77777777" w:rsidR="00EB666A" w:rsidRPr="00A10F57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4D266C7C" w14:textId="77777777" w:rsidR="00EB666A" w:rsidRPr="00A10F5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561CBB5E" w14:textId="77777777" w:rsidR="00EB666A" w:rsidRPr="00A10F57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666A" w:rsidRPr="00E66787" w14:paraId="59DF10F5" w14:textId="77777777" w:rsidTr="00A10F57">
        <w:tc>
          <w:tcPr>
            <w:tcW w:w="2832" w:type="dxa"/>
          </w:tcPr>
          <w:p w14:paraId="4F60500D" w14:textId="77777777" w:rsidR="00EB666A" w:rsidRPr="00384067" w:rsidRDefault="00EB666A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36" w:type="dxa"/>
            <w:vAlign w:val="center"/>
          </w:tcPr>
          <w:p w14:paraId="3CEBD6A5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3E963C34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14:paraId="24905C93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13C4A65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10FEDA1D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C0240B6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1D79461C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083584B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77860E16" w14:textId="77777777" w:rsidTr="00A10F57">
        <w:tc>
          <w:tcPr>
            <w:tcW w:w="2832" w:type="dxa"/>
          </w:tcPr>
          <w:p w14:paraId="5D9A6D6E" w14:textId="77777777" w:rsidR="002859D9" w:rsidRPr="00A10F5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0864FA6B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E78C1A" w14:textId="77777777" w:rsidR="002859D9" w:rsidRPr="00A10F57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61F681E2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8E19D08" w14:textId="77777777" w:rsidR="002859D9" w:rsidRPr="00A10F57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12522542" w14:textId="77777777" w:rsidR="002859D9" w:rsidRPr="00A10F57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46C1749" w14:textId="77777777" w:rsidR="002859D9" w:rsidRPr="00A10F57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1C64234" w14:textId="77777777" w:rsidR="002859D9" w:rsidRPr="00A10F57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5DE6BA4D" w14:textId="77777777" w:rsidR="002859D9" w:rsidRPr="00A10F57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59D9" w:rsidRPr="002859D9" w14:paraId="4DD08307" w14:textId="77777777" w:rsidTr="00A10F57">
        <w:tc>
          <w:tcPr>
            <w:tcW w:w="2832" w:type="dxa"/>
            <w:vAlign w:val="center"/>
          </w:tcPr>
          <w:p w14:paraId="6CD75455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36" w:type="dxa"/>
            <w:vAlign w:val="center"/>
          </w:tcPr>
          <w:p w14:paraId="1BCB21EA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5AE0CA2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36" w:type="dxa"/>
            <w:vAlign w:val="center"/>
          </w:tcPr>
          <w:p w14:paraId="7CB8F4B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E90FE8C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7B823A9D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E0F9F9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36" w:type="dxa"/>
            <w:vAlign w:val="center"/>
          </w:tcPr>
          <w:p w14:paraId="486ADFD7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471A0F7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18E0905F" w14:textId="77777777" w:rsidTr="00A10F57">
        <w:tc>
          <w:tcPr>
            <w:tcW w:w="2832" w:type="dxa"/>
            <w:vAlign w:val="center"/>
          </w:tcPr>
          <w:p w14:paraId="533F76DD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36" w:type="dxa"/>
            <w:vAlign w:val="center"/>
          </w:tcPr>
          <w:p w14:paraId="44BFD58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0E6F5C56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36" w:type="dxa"/>
            <w:vAlign w:val="center"/>
          </w:tcPr>
          <w:p w14:paraId="6135FCD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F32E89A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F1243E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AC2997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85D00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7689A08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6BA3373E" w14:textId="77777777" w:rsidTr="00A10F57">
        <w:tc>
          <w:tcPr>
            <w:tcW w:w="2832" w:type="dxa"/>
            <w:vAlign w:val="center"/>
          </w:tcPr>
          <w:p w14:paraId="7A0F55DD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ตะวันออกการขนส่ง</w:t>
            </w:r>
            <w:r w:rsidRPr="003840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4067">
              <w:rPr>
                <w:rFonts w:ascii="Angsana New" w:hAnsi="Angsana New"/>
                <w:sz w:val="30"/>
                <w:szCs w:val="30"/>
                <w:cs/>
              </w:rPr>
              <w:t>จำกัด)</w:t>
            </w:r>
          </w:p>
        </w:tc>
        <w:tc>
          <w:tcPr>
            <w:tcW w:w="236" w:type="dxa"/>
            <w:vAlign w:val="center"/>
          </w:tcPr>
          <w:p w14:paraId="395DF8D2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651F5BB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F0F5E7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BA8D2C8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6AAEF63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6AE93A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63AD6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500680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39E81E15" w14:textId="77777777" w:rsidTr="00A10F57">
        <w:tc>
          <w:tcPr>
            <w:tcW w:w="2832" w:type="dxa"/>
          </w:tcPr>
          <w:p w14:paraId="6F8B44E6" w14:textId="77777777" w:rsidR="002859D9" w:rsidRPr="00A10F5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4CDF23AA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7681131" w14:textId="77777777" w:rsidR="002859D9" w:rsidRPr="00A10F57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5E6855DF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3B33A61" w14:textId="77777777" w:rsidR="002859D9" w:rsidRPr="00A10F57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6DD38A6E" w14:textId="77777777" w:rsidR="002859D9" w:rsidRPr="00A10F57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7728D14" w14:textId="77777777" w:rsidR="002859D9" w:rsidRPr="00A10F57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9B207E" w14:textId="77777777" w:rsidR="002859D9" w:rsidRPr="00A10F57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4A3A4EA6" w14:textId="77777777" w:rsidR="002859D9" w:rsidRPr="00A10F57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11D" w:rsidRPr="002859D9" w14:paraId="686BB427" w14:textId="77777777" w:rsidTr="00A10F57">
        <w:tc>
          <w:tcPr>
            <w:tcW w:w="2832" w:type="dxa"/>
            <w:vAlign w:val="center"/>
          </w:tcPr>
          <w:p w14:paraId="18D6D510" w14:textId="77777777" w:rsidR="009B311D" w:rsidRPr="00384067" w:rsidRDefault="009B311D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36" w:type="dxa"/>
            <w:vAlign w:val="center"/>
          </w:tcPr>
          <w:p w14:paraId="04B87A98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3443BA0A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36" w:type="dxa"/>
            <w:vAlign w:val="center"/>
          </w:tcPr>
          <w:p w14:paraId="2544DA8A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D80AFDB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2CE74897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FD88F23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36" w:type="dxa"/>
          </w:tcPr>
          <w:p w14:paraId="71F81A1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0DBF2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9B311D" w:rsidRPr="002859D9" w14:paraId="7AB647B3" w14:textId="77777777" w:rsidTr="00A10F57">
        <w:tc>
          <w:tcPr>
            <w:tcW w:w="2832" w:type="dxa"/>
            <w:vAlign w:val="center"/>
          </w:tcPr>
          <w:p w14:paraId="06EB2CB7" w14:textId="77777777" w:rsidR="009B311D" w:rsidRPr="00384067" w:rsidRDefault="009B311D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36" w:type="dxa"/>
            <w:vAlign w:val="center"/>
          </w:tcPr>
          <w:p w14:paraId="071F1537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4E7DA351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มวลเบา</w:t>
            </w:r>
          </w:p>
        </w:tc>
        <w:tc>
          <w:tcPr>
            <w:tcW w:w="236" w:type="dxa"/>
            <w:vAlign w:val="center"/>
          </w:tcPr>
          <w:p w14:paraId="44EF2714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BAFD23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18DFD83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F433D3F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191454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D1B486C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18CD747D" w14:textId="77777777" w:rsidTr="00A10F57">
        <w:tc>
          <w:tcPr>
            <w:tcW w:w="2832" w:type="dxa"/>
            <w:vAlign w:val="center"/>
          </w:tcPr>
          <w:p w14:paraId="3DE99085" w14:textId="77777777" w:rsidR="009B311D" w:rsidRPr="00384067" w:rsidRDefault="000F7ADC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ทางอ้อมโดย</w:t>
            </w:r>
            <w:r w:rsidR="009B311D" w:rsidRPr="00384067">
              <w:rPr>
                <w:rFonts w:ascii="Angsana New" w:hAnsi="Angsana New"/>
                <w:sz w:val="30"/>
                <w:szCs w:val="30"/>
                <w:cs/>
              </w:rPr>
              <w:t>บริษัท ชลประทีป</w:t>
            </w:r>
          </w:p>
        </w:tc>
        <w:tc>
          <w:tcPr>
            <w:tcW w:w="236" w:type="dxa"/>
            <w:vAlign w:val="center"/>
          </w:tcPr>
          <w:p w14:paraId="445A06C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4CC2A635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26F15A5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A9E4557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4D6F1C0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5050FB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E39C051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893CA87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4321F5CE" w14:textId="77777777" w:rsidTr="00A10F57">
        <w:tc>
          <w:tcPr>
            <w:tcW w:w="2832" w:type="dxa"/>
            <w:vAlign w:val="center"/>
          </w:tcPr>
          <w:p w14:paraId="1CFA91EA" w14:textId="77777777" w:rsidR="009B311D" w:rsidRPr="00384067" w:rsidRDefault="00852C73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สินทรัพย์ จำกัด</w:t>
            </w:r>
            <w:r w:rsidR="009B311D" w:rsidRPr="00384067">
              <w:rPr>
                <w:rFonts w:ascii="Angsana New" w:hAnsi="Angsana New"/>
                <w:sz w:val="30"/>
                <w:szCs w:val="30"/>
                <w:cs/>
              </w:rPr>
              <w:t>และบริษัท</w:t>
            </w:r>
          </w:p>
        </w:tc>
        <w:tc>
          <w:tcPr>
            <w:tcW w:w="236" w:type="dxa"/>
            <w:vAlign w:val="center"/>
          </w:tcPr>
          <w:p w14:paraId="53BC81D1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01CD1788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40C5F6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9B49F3A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14D5661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EF786B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8F77B7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9483B90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22393F39" w14:textId="77777777" w:rsidTr="00A10F57">
        <w:tc>
          <w:tcPr>
            <w:tcW w:w="2832" w:type="dxa"/>
            <w:vAlign w:val="center"/>
          </w:tcPr>
          <w:p w14:paraId="08DFA84C" w14:textId="77777777" w:rsidR="009B311D" w:rsidRPr="002859D9" w:rsidRDefault="009B311D" w:rsidP="007610C8">
            <w:pPr>
              <w:spacing w:line="260" w:lineRule="atLeast"/>
              <w:ind w:left="-108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10C8">
              <w:rPr>
                <w:rFonts w:ascii="Angsana New" w:hAnsi="Angsana New"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36" w:type="dxa"/>
            <w:vAlign w:val="center"/>
          </w:tcPr>
          <w:p w14:paraId="07481187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72D51812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40954EF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0C5255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4BF43F2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189E762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2287F5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6A9915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97F" w:rsidRPr="00E66787" w14:paraId="6263BF46" w14:textId="77777777" w:rsidTr="00A10F57">
        <w:tc>
          <w:tcPr>
            <w:tcW w:w="2832" w:type="dxa"/>
          </w:tcPr>
          <w:p w14:paraId="093B4347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36" w:type="dxa"/>
          </w:tcPr>
          <w:p w14:paraId="4190BEE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68F88207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125C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13317F6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02B1BF3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10DBFC1E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26A34DE6" w14:textId="77777777" w:rsidTr="00A10F57">
        <w:tc>
          <w:tcPr>
            <w:tcW w:w="2832" w:type="dxa"/>
          </w:tcPr>
          <w:p w14:paraId="27ADC75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60C28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58CD3E69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020DA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593BD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36" w:type="dxa"/>
          </w:tcPr>
          <w:p w14:paraId="3B5874A0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4B7F04B4" w14:textId="0B0030FB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="0057341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734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E43A6A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8A1EA38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31</w:t>
            </w:r>
            <w:r w:rsidR="0025797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B311D" w:rsidRPr="00E66787" w14:paraId="6621DB3C" w14:textId="77777777" w:rsidTr="00A10F57">
        <w:tc>
          <w:tcPr>
            <w:tcW w:w="2832" w:type="dxa"/>
            <w:tcBorders>
              <w:bottom w:val="single" w:sz="4" w:space="0" w:color="auto"/>
            </w:tcBorders>
          </w:tcPr>
          <w:p w14:paraId="61F02514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54CB56C4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CC89A1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1CC89299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ACB865" w14:textId="77777777" w:rsidR="009B311D" w:rsidRPr="00E66787" w:rsidRDefault="009B311D" w:rsidP="009B311D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5E2AD919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CD78F31" w14:textId="4BF94A22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F39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49D0EFC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854BE9F" w14:textId="033589BA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F39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967F4" w:rsidRPr="00AC3902" w14:paraId="026936E6" w14:textId="77777777" w:rsidTr="00A10F57">
        <w:tc>
          <w:tcPr>
            <w:tcW w:w="2832" w:type="dxa"/>
            <w:vAlign w:val="center"/>
          </w:tcPr>
          <w:p w14:paraId="3BE48834" w14:textId="77777777" w:rsidR="005967F4" w:rsidRPr="00E66787" w:rsidRDefault="005967F4" w:rsidP="000B06B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36" w:type="dxa"/>
            <w:vAlign w:val="center"/>
          </w:tcPr>
          <w:p w14:paraId="494A12F3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39C5C8DF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36" w:type="dxa"/>
            <w:vAlign w:val="center"/>
          </w:tcPr>
          <w:p w14:paraId="73B7EF9F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2709414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63EDC411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387A34F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7590CD16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4F18B875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47A0F969" w14:textId="77777777" w:rsidTr="00A10F57">
        <w:tc>
          <w:tcPr>
            <w:tcW w:w="2832" w:type="dxa"/>
            <w:vAlign w:val="center"/>
          </w:tcPr>
          <w:p w14:paraId="196BD998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874D00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36A1CCFF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36" w:type="dxa"/>
            <w:vAlign w:val="center"/>
          </w:tcPr>
          <w:p w14:paraId="78421DDD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B808F37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2E02E20F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3FA73251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C42113D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D9C1365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058D0452" w14:textId="77777777" w:rsidR="009B311D" w:rsidRDefault="009B311D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14:paraId="0DEB62BB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รายกา</w:t>
      </w:r>
      <w:r>
        <w:rPr>
          <w:rFonts w:ascii="Angsana New" w:hAnsi="Angsana New"/>
          <w:cs/>
          <w:lang w:val="en-US"/>
        </w:rPr>
        <w:t>ร</w:t>
      </w:r>
      <w:r w:rsidRPr="002111C3">
        <w:rPr>
          <w:rFonts w:ascii="Angsana New" w:hAnsi="Angsana New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/>
          <w:cs/>
        </w:rPr>
        <w:t>รวม</w:t>
      </w:r>
      <w:r w:rsidR="007F7274">
        <w:rPr>
          <w:rFonts w:ascii="Angsana New" w:hAnsi="Angsana New"/>
          <w:cs/>
        </w:rPr>
        <w:t>แล้ว</w:t>
      </w:r>
    </w:p>
    <w:p w14:paraId="1A376878" w14:textId="77777777" w:rsidR="004F2806" w:rsidRPr="009B311D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AF7079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77ACA98" w14:textId="77777777" w:rsidR="004416F2" w:rsidRPr="009B311D" w:rsidRDefault="004416F2" w:rsidP="00C25EA7">
      <w:pPr>
        <w:jc w:val="thaiDistribute"/>
        <w:rPr>
          <w:rFonts w:ascii="Angsana New" w:hAnsi="Angsana New"/>
          <w:sz w:val="30"/>
          <w:szCs w:val="30"/>
        </w:rPr>
      </w:pPr>
    </w:p>
    <w:p w14:paraId="0219980F" w14:textId="77777777" w:rsidR="00EF397C" w:rsidRPr="00A9441D" w:rsidRDefault="00EF397C" w:rsidP="00EF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เริ่มตั้งแต่วันที่ </w:t>
      </w:r>
      <w:r w:rsidRPr="00A9441D">
        <w:rPr>
          <w:rFonts w:ascii="Angsana New" w:hAnsi="Angsana New"/>
          <w:spacing w:val="2"/>
          <w:sz w:val="30"/>
          <w:szCs w:val="30"/>
        </w:rPr>
        <w:t>1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A9441D">
        <w:rPr>
          <w:rFonts w:ascii="Angsana New" w:hAnsi="Angsana New"/>
          <w:spacing w:val="2"/>
          <w:sz w:val="30"/>
          <w:szCs w:val="30"/>
        </w:rPr>
        <w:t>256</w:t>
      </w:r>
      <w:r w:rsidRPr="00A9441D">
        <w:rPr>
          <w:rFonts w:ascii="Angsana New" w:hAnsi="Angsana New"/>
          <w:spacing w:val="2"/>
          <w:sz w:val="30"/>
          <w:szCs w:val="30"/>
          <w:lang w:val="af-ZA"/>
        </w:rPr>
        <w:t>9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441D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บริษัทได้ถือปฏิบัติตามมาตรฐานการบัญชี (</w:t>
      </w:r>
      <w:r w:rsidRPr="00A9441D">
        <w:rPr>
          <w:rFonts w:ascii="Angsana New" w:hAnsi="Angsana New"/>
          <w:spacing w:val="2"/>
          <w:sz w:val="30"/>
          <w:szCs w:val="30"/>
        </w:rPr>
        <w:t xml:space="preserve">TAS) 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ที่ปรับปรุงใหม่ซึ่งได้แก่ </w:t>
      </w:r>
      <w:r w:rsidRPr="00A9441D">
        <w:rPr>
          <w:rFonts w:ascii="Angsana New" w:hAnsi="Angsana New"/>
          <w:spacing w:val="2"/>
          <w:sz w:val="30"/>
          <w:szCs w:val="30"/>
        </w:rPr>
        <w:t>TAS 21 “</w:t>
      </w:r>
      <w:r w:rsidRPr="00A9441D">
        <w:rPr>
          <w:rFonts w:ascii="Angsana New" w:hAnsi="Angsana New"/>
          <w:spacing w:val="2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A9441D">
        <w:rPr>
          <w:rFonts w:ascii="Angsana New" w:hAnsi="Angsana New"/>
          <w:spacing w:val="2"/>
          <w:sz w:val="30"/>
          <w:szCs w:val="30"/>
        </w:rPr>
        <w:t xml:space="preserve">” 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A9441D">
        <w:rPr>
          <w:rFonts w:ascii="Angsana New" w:hAnsi="Angsana New"/>
          <w:spacing w:val="2"/>
          <w:sz w:val="30"/>
          <w:szCs w:val="30"/>
        </w:rPr>
        <w:t>1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A9441D">
        <w:rPr>
          <w:rFonts w:ascii="Angsana New" w:hAnsi="Angsana New"/>
          <w:spacing w:val="2"/>
          <w:sz w:val="30"/>
          <w:szCs w:val="30"/>
        </w:rPr>
        <w:t>2569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A9441D">
        <w:rPr>
          <w:rFonts w:ascii="Angsana New" w:hAnsi="Angsana New"/>
          <w:spacing w:val="2"/>
          <w:sz w:val="30"/>
          <w:szCs w:val="30"/>
        </w:rPr>
        <w:t>“</w:t>
      </w:r>
      <w:r w:rsidRPr="00A9441D">
        <w:rPr>
          <w:rFonts w:ascii="Angsana New" w:hAnsi="Angsana New"/>
          <w:spacing w:val="2"/>
          <w:sz w:val="30"/>
          <w:szCs w:val="30"/>
          <w:cs/>
        </w:rPr>
        <w:t>การขาดความสามารถในการแลกเปลี่ยน</w:t>
      </w:r>
      <w:r w:rsidRPr="00A9441D">
        <w:rPr>
          <w:rFonts w:ascii="Angsana New" w:hAnsi="Angsana New"/>
          <w:spacing w:val="2"/>
          <w:sz w:val="30"/>
          <w:szCs w:val="30"/>
        </w:rPr>
        <w:t>”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ซึ่งกำหนดให้</w:t>
      </w:r>
      <w:r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A9441D">
        <w:rPr>
          <w:rFonts w:ascii="Angsana New" w:hAnsi="Angsana New"/>
          <w:spacing w:val="2"/>
          <w:sz w:val="30"/>
          <w:szCs w:val="30"/>
          <w:lang w:val="af-ZA"/>
        </w:rPr>
        <w:t xml:space="preserve">TAS </w:t>
      </w:r>
      <w:r w:rsidRPr="00A9441D">
        <w:rPr>
          <w:rFonts w:ascii="Angsana New" w:hAnsi="Angsana New"/>
          <w:spacing w:val="2"/>
          <w:sz w:val="30"/>
          <w:szCs w:val="30"/>
          <w:cs/>
        </w:rPr>
        <w:t>ดังกล่าวไม่มีผลกระทบที่เป็นสาระสำคัญต่องบการเงินของ</w:t>
      </w:r>
      <w:r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441D">
        <w:rPr>
          <w:rFonts w:ascii="Angsana New" w:hAnsi="Angsana New"/>
          <w:spacing w:val="2"/>
          <w:sz w:val="30"/>
          <w:szCs w:val="30"/>
          <w:cs/>
        </w:rPr>
        <w:t>บริษัท</w:t>
      </w:r>
    </w:p>
    <w:p w14:paraId="0DB00EA7" w14:textId="77777777" w:rsid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2ED889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ED54A6">
        <w:rPr>
          <w:rFonts w:ascii="Angsana New" w:hAnsi="Angsana New"/>
          <w:i/>
          <w:iCs/>
          <w:szCs w:val="30"/>
          <w:cs/>
        </w:rPr>
        <w:t>มีสาระ</w:t>
      </w:r>
      <w:r w:rsidRPr="00C16FAD">
        <w:rPr>
          <w:rFonts w:ascii="Angsana New" w:hAnsi="Angsana New"/>
          <w:i/>
          <w:iCs/>
          <w:szCs w:val="30"/>
          <w:cs/>
        </w:rPr>
        <w:t>สำคัญ</w:t>
      </w:r>
    </w:p>
    <w:p w14:paraId="3E35DEA1" w14:textId="77777777" w:rsidR="00292624" w:rsidRPr="009B311D" w:rsidRDefault="00292624" w:rsidP="00292624">
      <w:pPr>
        <w:pStyle w:val="NoSpacing"/>
        <w:rPr>
          <w:rFonts w:ascii="Angsana New" w:hAnsi="Angsana New"/>
          <w:szCs w:val="30"/>
        </w:rPr>
      </w:pPr>
    </w:p>
    <w:p w14:paraId="33AA9EAE" w14:textId="737FBCFF" w:rsidR="004416F2" w:rsidRPr="00B60F76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กลุ่มบริษัทได้ใช้นโยบายการบัญชีที่</w:t>
      </w:r>
      <w:r w:rsidR="00ED54A6">
        <w:rPr>
          <w:rFonts w:ascii="Angsana New" w:hAnsi="Angsana New"/>
          <w:sz w:val="30"/>
          <w:szCs w:val="30"/>
          <w:cs/>
        </w:rPr>
        <w:t>มีสาระ</w:t>
      </w:r>
      <w:r>
        <w:rPr>
          <w:rFonts w:ascii="Angsana New" w:hAnsi="Angsana New"/>
          <w:sz w:val="30"/>
          <w:szCs w:val="30"/>
          <w:cs/>
        </w:rPr>
        <w:t>สำคัญและวิธีการคำนวณ</w:t>
      </w:r>
      <w:r w:rsidR="0098656A">
        <w:rPr>
          <w:rFonts w:ascii="Angsana New" w:hAnsi="Angsana New"/>
          <w:sz w:val="30"/>
          <w:szCs w:val="30"/>
          <w:cs/>
        </w:rPr>
        <w:t>ต่าง</w:t>
      </w:r>
      <w:r w:rsidR="00610832">
        <w:rPr>
          <w:rFonts w:ascii="Angsana New" w:hAnsi="Angsana New"/>
          <w:sz w:val="30"/>
          <w:szCs w:val="30"/>
          <w:cs/>
        </w:rPr>
        <w:t xml:space="preserve"> </w:t>
      </w:r>
      <w:r w:rsidR="0098656A">
        <w:rPr>
          <w:rFonts w:ascii="Angsana New" w:hAnsi="Angsana New"/>
          <w:sz w:val="30"/>
          <w:szCs w:val="30"/>
          <w:cs/>
        </w:rPr>
        <w:t xml:space="preserve">ๆ </w:t>
      </w:r>
      <w:r>
        <w:rPr>
          <w:rFonts w:ascii="Angsana New" w:hAnsi="Angsana New"/>
          <w:sz w:val="30"/>
          <w:szCs w:val="30"/>
          <w:cs/>
        </w:rPr>
        <w:t>ใน</w:t>
      </w:r>
      <w:r w:rsidR="0098656A">
        <w:rPr>
          <w:rFonts w:ascii="Angsana New" w:hAnsi="Angsana New"/>
          <w:sz w:val="30"/>
          <w:szCs w:val="30"/>
          <w:cs/>
        </w:rPr>
        <w:t>การจัดทำ</w:t>
      </w: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A77CCE">
        <w:rPr>
          <w:rFonts w:ascii="Angsana New" w:hAnsi="Angsana New"/>
          <w:sz w:val="30"/>
          <w:szCs w:val="30"/>
          <w:cs/>
        </w:rPr>
        <w:t>และหกเดือน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 w:rsidRPr="00DB16BA">
        <w:rPr>
          <w:rFonts w:ascii="Angsana New" w:hAnsi="Angsana New"/>
          <w:sz w:val="30"/>
          <w:szCs w:val="30"/>
        </w:rPr>
        <w:t>3</w:t>
      </w:r>
      <w:r w:rsidR="00A77CCE">
        <w:rPr>
          <w:rFonts w:ascii="Angsana New" w:hAnsi="Angsana New"/>
          <w:sz w:val="30"/>
          <w:szCs w:val="30"/>
        </w:rPr>
        <w:t xml:space="preserve">0 </w:t>
      </w:r>
      <w:r w:rsidR="00A77CCE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10832">
        <w:rPr>
          <w:rFonts w:ascii="Angsana New" w:hAnsi="Angsana New"/>
          <w:sz w:val="30"/>
          <w:szCs w:val="30"/>
        </w:rPr>
        <w:t>256</w:t>
      </w:r>
      <w:r w:rsidR="00EF397C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/>
          <w:sz w:val="30"/>
          <w:szCs w:val="30"/>
        </w:rPr>
        <w:t>256</w:t>
      </w:r>
      <w:r w:rsidR="00EF397C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EF397C">
        <w:rPr>
          <w:rFonts w:ascii="Angsana New" w:hAnsi="Angsana New"/>
          <w:sz w:val="30"/>
          <w:szCs w:val="30"/>
        </w:rPr>
        <w:t>8</w:t>
      </w:r>
      <w:r w:rsidR="00F51464">
        <w:rPr>
          <w:rFonts w:ascii="Angsana New" w:hAnsi="Angsana New"/>
          <w:sz w:val="30"/>
          <w:szCs w:val="30"/>
        </w:rPr>
        <w:t xml:space="preserve">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 xml:space="preserve">ยกเว้นเรื่องเกี่ยวกับการนำ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ที่ปรับปรุงใหม่ตามที่กล่าว</w:t>
      </w:r>
      <w:r w:rsidR="00635D34">
        <w:rPr>
          <w:rFonts w:ascii="Angsana New" w:hAnsi="Angsana New"/>
          <w:spacing w:val="-4"/>
          <w:sz w:val="30"/>
          <w:szCs w:val="30"/>
          <w:cs/>
        </w:rPr>
        <w:t>ข้างต้น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มาเริ่มถือ</w:t>
      </w:r>
      <w:r w:rsidR="00635D34" w:rsidRPr="00B60F76">
        <w:rPr>
          <w:rFonts w:ascii="Angsana New" w:hAnsi="Angsana New"/>
          <w:spacing w:val="-6"/>
          <w:sz w:val="30"/>
          <w:szCs w:val="30"/>
          <w:cs/>
        </w:rPr>
        <w:t>ปฏิบัติซึ่งไม่มีผลกระทบที่เป็นสาระสำคัญ</w:t>
      </w:r>
      <w:r w:rsidR="000821A6" w:rsidRPr="00B60F76">
        <w:rPr>
          <w:rFonts w:ascii="Angsana New" w:hAnsi="Angsana New"/>
          <w:spacing w:val="-6"/>
          <w:sz w:val="30"/>
          <w:szCs w:val="30"/>
          <w:cs/>
        </w:rPr>
        <w:t>และนโยบายการบัญชีส่วนเพิ่มเติมสำหรับรายการ</w:t>
      </w:r>
      <w:r w:rsidR="00B60F76" w:rsidRPr="00B60F76">
        <w:rPr>
          <w:rFonts w:ascii="Angsana New" w:hAnsi="Angsana New"/>
          <w:spacing w:val="-6"/>
          <w:sz w:val="30"/>
          <w:szCs w:val="30"/>
        </w:rPr>
        <w:t xml:space="preserve"> (*) </w:t>
      </w:r>
      <w:r w:rsidR="000821A6" w:rsidRPr="00B60F76">
        <w:rPr>
          <w:rFonts w:ascii="Angsana New" w:hAnsi="Angsana New"/>
          <w:spacing w:val="-6"/>
          <w:sz w:val="30"/>
          <w:szCs w:val="30"/>
          <w:cs/>
        </w:rPr>
        <w:t xml:space="preserve">ตามที่กล่าวในหมายเหตุ </w:t>
      </w:r>
      <w:r w:rsidR="000821A6" w:rsidRPr="00B60F76">
        <w:rPr>
          <w:rFonts w:ascii="Angsana New" w:hAnsi="Angsana New"/>
          <w:spacing w:val="-6"/>
          <w:sz w:val="30"/>
          <w:szCs w:val="30"/>
        </w:rPr>
        <w:t>4</w:t>
      </w:r>
    </w:p>
    <w:p w14:paraId="0D0EAA10" w14:textId="77777777" w:rsidR="00EF397C" w:rsidRDefault="00EF397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3B83F9" w14:textId="77777777" w:rsidR="00EF397C" w:rsidRDefault="00EF397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BF94095" w14:textId="77777777" w:rsidR="00EF397C" w:rsidRDefault="00EF397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6A397E" w14:textId="77777777" w:rsidR="00EF397C" w:rsidRDefault="00EF397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BB5EF5" w14:textId="77777777" w:rsidR="00EF397C" w:rsidRPr="00FA287A" w:rsidRDefault="00EF397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964B09" w14:textId="77777777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27C9593C" w14:textId="77777777" w:rsidR="00F96A6A" w:rsidRPr="004F2EF0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7118C7" w14:textId="0C1E067D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รายการบัญชีกับบุคคลและกิจการที่เกี่ยวข้องกันสำหรับ</w:t>
      </w:r>
      <w:r w:rsidR="000C4184">
        <w:rPr>
          <w:rFonts w:ascii="Angsana New" w:hAnsi="Angsana New"/>
          <w:sz w:val="30"/>
          <w:szCs w:val="30"/>
          <w:cs/>
        </w:rPr>
        <w:t>งวดสาม</w:t>
      </w:r>
      <w:r w:rsidR="000A2799">
        <w:rPr>
          <w:rFonts w:ascii="Angsana New" w:hAnsi="Angsana New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B3DFF">
        <w:rPr>
          <w:rFonts w:ascii="Angsana New" w:hAnsi="Angsana New"/>
          <w:sz w:val="30"/>
          <w:szCs w:val="30"/>
        </w:rPr>
        <w:t>30</w:t>
      </w:r>
      <w:r w:rsidR="005B3DFF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610832">
        <w:rPr>
          <w:rFonts w:ascii="Angsana New" w:hAnsi="Angsana New"/>
          <w:sz w:val="30"/>
          <w:szCs w:val="30"/>
        </w:rPr>
        <w:t>256</w:t>
      </w:r>
      <w:r w:rsidR="003E040E">
        <w:rPr>
          <w:rFonts w:ascii="Angsana New" w:hAnsi="Angsana New"/>
          <w:sz w:val="30"/>
          <w:szCs w:val="30"/>
        </w:rPr>
        <w:t>9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610832">
        <w:rPr>
          <w:rFonts w:ascii="Angsana New" w:hAnsi="Angsana New"/>
          <w:sz w:val="30"/>
          <w:szCs w:val="30"/>
        </w:rPr>
        <w:t>256</w:t>
      </w:r>
      <w:r w:rsidR="003E040E">
        <w:rPr>
          <w:rFonts w:ascii="Angsana New" w:hAnsi="Angsana New"/>
          <w:sz w:val="30"/>
          <w:szCs w:val="30"/>
        </w:rPr>
        <w:t>8</w:t>
      </w:r>
      <w:r w:rsidR="00610832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77D07D28" w14:textId="77777777" w:rsidR="00A82EA3" w:rsidRPr="004F2EF0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A82EA3" w:rsidRPr="0013700D" w14:paraId="5759ADC0" w14:textId="77777777" w:rsidTr="00073C1F">
        <w:trPr>
          <w:cantSplit/>
        </w:trPr>
        <w:tc>
          <w:tcPr>
            <w:tcW w:w="3798" w:type="dxa"/>
          </w:tcPr>
          <w:p w14:paraId="145E52E8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019F4D00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125CB164" w14:textId="77777777" w:rsidTr="00073C1F">
        <w:trPr>
          <w:cantSplit/>
        </w:trPr>
        <w:tc>
          <w:tcPr>
            <w:tcW w:w="3798" w:type="dxa"/>
          </w:tcPr>
          <w:p w14:paraId="266B73CC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461E46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40409A5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F2CAD9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832" w:rsidRPr="0013700D" w14:paraId="390B97AD" w14:textId="77777777" w:rsidTr="00073C1F">
        <w:trPr>
          <w:cantSplit/>
        </w:trPr>
        <w:tc>
          <w:tcPr>
            <w:tcW w:w="3798" w:type="dxa"/>
          </w:tcPr>
          <w:p w14:paraId="090DF28B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1E6E39" w14:textId="0A2D11AD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5777598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E72FD8" w14:textId="28E45764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A235353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407988" w14:textId="2BE7EDC8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14:paraId="0C834335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2B5F1D7" w14:textId="57EF9B35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97572" w:rsidRPr="0013700D" w14:paraId="44CB0699" w14:textId="77777777" w:rsidTr="002B1D16">
        <w:trPr>
          <w:cantSplit/>
        </w:trPr>
        <w:tc>
          <w:tcPr>
            <w:tcW w:w="3798" w:type="dxa"/>
          </w:tcPr>
          <w:p w14:paraId="0CC6A822" w14:textId="77777777" w:rsidR="00097572" w:rsidRPr="000B06BD" w:rsidRDefault="00097572" w:rsidP="000B06B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2CE37D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2002A9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12D579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194791F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7F75EE5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68005FB7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64D84D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40E" w:rsidRPr="0013700D" w14:paraId="019A084C" w14:textId="77777777" w:rsidTr="002B1D16">
        <w:trPr>
          <w:cantSplit/>
        </w:trPr>
        <w:tc>
          <w:tcPr>
            <w:tcW w:w="3798" w:type="dxa"/>
          </w:tcPr>
          <w:p w14:paraId="3BC8E28A" w14:textId="77777777" w:rsidR="003E040E" w:rsidRPr="000B06BD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4A7A280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E11BE39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BB739D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4F1EE2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1609D91" w14:textId="22F4F47F" w:rsidR="003E040E" w:rsidRPr="00471751" w:rsidRDefault="001840D0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36,054</w:t>
            </w:r>
          </w:p>
        </w:tc>
        <w:tc>
          <w:tcPr>
            <w:tcW w:w="285" w:type="dxa"/>
          </w:tcPr>
          <w:p w14:paraId="328998DF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BA6AA4" w14:textId="2F252A21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31,789</w:t>
            </w:r>
          </w:p>
        </w:tc>
      </w:tr>
      <w:tr w:rsidR="003E040E" w:rsidRPr="0013700D" w14:paraId="7B7A4AEB" w14:textId="77777777" w:rsidTr="002B1D16">
        <w:trPr>
          <w:cantSplit/>
        </w:trPr>
        <w:tc>
          <w:tcPr>
            <w:tcW w:w="3798" w:type="dxa"/>
          </w:tcPr>
          <w:p w14:paraId="0D3D029C" w14:textId="77777777" w:rsidR="003E040E" w:rsidRPr="000B06BD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7899DA95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1638F83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3855CBF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43E227" w14:textId="77777777" w:rsidR="003E040E" w:rsidRPr="0013700D" w:rsidRDefault="003E040E" w:rsidP="003E040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D47D90C" w14:textId="5D364F14" w:rsidR="003E040E" w:rsidRPr="00471751" w:rsidRDefault="001840D0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4,563</w:t>
            </w:r>
          </w:p>
        </w:tc>
        <w:tc>
          <w:tcPr>
            <w:tcW w:w="285" w:type="dxa"/>
          </w:tcPr>
          <w:p w14:paraId="685E63E5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82B2D6C" w14:textId="5EE13097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3,147</w:t>
            </w:r>
          </w:p>
        </w:tc>
      </w:tr>
      <w:tr w:rsidR="00F11840" w:rsidRPr="0013700D" w14:paraId="32ABF424" w14:textId="77777777" w:rsidTr="002B1D16">
        <w:trPr>
          <w:cantSplit/>
        </w:trPr>
        <w:tc>
          <w:tcPr>
            <w:tcW w:w="3798" w:type="dxa"/>
          </w:tcPr>
          <w:p w14:paraId="0F4F6DF9" w14:textId="7B184E2B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753A931D" w14:textId="72025FC1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32ABF70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FF07EC" w14:textId="38D56F66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DFD994" w14:textId="77777777" w:rsidR="00F11840" w:rsidRPr="0013700D" w:rsidRDefault="00F11840" w:rsidP="00F1184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1AACB85" w14:textId="058C3C21" w:rsidR="00F11840" w:rsidRPr="00471751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85" w:type="dxa"/>
          </w:tcPr>
          <w:p w14:paraId="404E9578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1C8E2A7" w14:textId="0092AB91" w:rsidR="00F11840" w:rsidRPr="001B66C5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F11840" w:rsidRPr="0013700D" w14:paraId="25EE5DFB" w14:textId="77777777" w:rsidTr="002B1D16">
        <w:trPr>
          <w:cantSplit/>
        </w:trPr>
        <w:tc>
          <w:tcPr>
            <w:tcW w:w="3798" w:type="dxa"/>
          </w:tcPr>
          <w:p w14:paraId="1D990C8A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1382C4A8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BF0F31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B67A15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97642B5" w14:textId="77777777" w:rsidR="00F11840" w:rsidRPr="0013700D" w:rsidRDefault="00F11840" w:rsidP="00F1184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8E9F3BE" w14:textId="16BB9DD1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17,860</w:t>
            </w:r>
          </w:p>
        </w:tc>
        <w:tc>
          <w:tcPr>
            <w:tcW w:w="285" w:type="dxa"/>
          </w:tcPr>
          <w:p w14:paraId="02389FA3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150DB00" w14:textId="62C0294E" w:rsidR="00F11840" w:rsidRPr="001B66C5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12,833</w:t>
            </w:r>
          </w:p>
        </w:tc>
      </w:tr>
      <w:tr w:rsidR="00F11840" w:rsidRPr="0013700D" w14:paraId="2B32B079" w14:textId="77777777" w:rsidTr="002B1D16">
        <w:trPr>
          <w:cantSplit/>
        </w:trPr>
        <w:tc>
          <w:tcPr>
            <w:tcW w:w="3798" w:type="dxa"/>
          </w:tcPr>
          <w:p w14:paraId="44981B88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1A6516D6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329CED5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F098F8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A2948E5" w14:textId="77777777" w:rsidR="00F11840" w:rsidRPr="0013700D" w:rsidRDefault="00F11840" w:rsidP="00F1184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CDE5B1F" w14:textId="6A06E254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1,711</w:t>
            </w:r>
          </w:p>
        </w:tc>
        <w:tc>
          <w:tcPr>
            <w:tcW w:w="285" w:type="dxa"/>
          </w:tcPr>
          <w:p w14:paraId="795A9D9C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45D5280" w14:textId="1D8ADE31" w:rsidR="00F11840" w:rsidRPr="001B66C5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1,376</w:t>
            </w:r>
          </w:p>
        </w:tc>
      </w:tr>
      <w:tr w:rsidR="00F11840" w:rsidRPr="0013700D" w14:paraId="4559792A" w14:textId="77777777" w:rsidTr="002B1D16">
        <w:trPr>
          <w:cantSplit/>
        </w:trPr>
        <w:tc>
          <w:tcPr>
            <w:tcW w:w="3798" w:type="dxa"/>
          </w:tcPr>
          <w:p w14:paraId="52A8DFBB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339BF79B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176B3A7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1D6C5F0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77471D6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9400863" w14:textId="74915B5A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37,672</w:t>
            </w:r>
          </w:p>
        </w:tc>
        <w:tc>
          <w:tcPr>
            <w:tcW w:w="285" w:type="dxa"/>
          </w:tcPr>
          <w:p w14:paraId="288EC284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C901DF" w14:textId="68518C5B" w:rsidR="00F11840" w:rsidRPr="001B66C5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45,715</w:t>
            </w:r>
          </w:p>
        </w:tc>
      </w:tr>
      <w:tr w:rsidR="00F11840" w:rsidRPr="0013700D" w14:paraId="15A32CFB" w14:textId="77777777" w:rsidTr="002B1D16">
        <w:trPr>
          <w:cantSplit/>
        </w:trPr>
        <w:tc>
          <w:tcPr>
            <w:tcW w:w="3798" w:type="dxa"/>
          </w:tcPr>
          <w:p w14:paraId="148A2018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11FDF869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2F96C1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7B7564F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F76F9A1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25362AB" w14:textId="156721FD" w:rsidR="00F11840" w:rsidRPr="00A168A3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85" w:type="dxa"/>
          </w:tcPr>
          <w:p w14:paraId="53FCF10B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9B8124F" w14:textId="78927C6C" w:rsidR="00F11840" w:rsidRPr="001B66C5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8A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F11840" w:rsidRPr="0013700D" w14:paraId="749A4802" w14:textId="77777777" w:rsidTr="002B1D16">
        <w:trPr>
          <w:cantSplit/>
        </w:trPr>
        <w:tc>
          <w:tcPr>
            <w:tcW w:w="3798" w:type="dxa"/>
          </w:tcPr>
          <w:p w14:paraId="30014937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3C628704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AE27B99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AC5993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7F530B2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5A03C4" w14:textId="47A1702E" w:rsidR="00F11840" w:rsidRPr="00A168A3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14:paraId="4C4F4DA5" w14:textId="77777777" w:rsidR="00F11840" w:rsidRPr="00293A18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19628BCF" w14:textId="1D55540B" w:rsidR="00F11840" w:rsidRPr="00CA538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F11840" w:rsidRPr="0013700D" w14:paraId="511EA5A0" w14:textId="77777777" w:rsidTr="002B1D16">
        <w:trPr>
          <w:cantSplit/>
        </w:trPr>
        <w:tc>
          <w:tcPr>
            <w:tcW w:w="3798" w:type="dxa"/>
          </w:tcPr>
          <w:p w14:paraId="5DC95D53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110E28E0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42C62E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9C462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AF85C4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4ABA9CF" w14:textId="77777777" w:rsidR="00F11840" w:rsidRPr="00471751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89E62E8" w14:textId="77777777" w:rsidR="00F11840" w:rsidRPr="007E77D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F455018" w14:textId="323E9CD6" w:rsidR="00F11840" w:rsidRPr="00CA538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840" w:rsidRPr="0013700D" w14:paraId="6C1F90A9" w14:textId="77777777" w:rsidTr="002B1D16">
        <w:trPr>
          <w:cantSplit/>
        </w:trPr>
        <w:tc>
          <w:tcPr>
            <w:tcW w:w="3798" w:type="dxa"/>
          </w:tcPr>
          <w:p w14:paraId="1FC4BD2C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599A16DA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76B892F" w14:textId="77777777" w:rsidR="00F11840" w:rsidRPr="0032537B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37A7756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C40FEF9" w14:textId="77777777" w:rsidR="00F11840" w:rsidRPr="0032537B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4828366" w14:textId="469C7E3C" w:rsidR="00F11840" w:rsidRPr="0032537B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85" w:type="dxa"/>
          </w:tcPr>
          <w:p w14:paraId="4DF7E44D" w14:textId="77777777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9FE4EBE" w14:textId="436E9E0D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F11840" w:rsidRPr="0013700D" w14:paraId="6ED2AFF3" w14:textId="77777777" w:rsidTr="002B1D16">
        <w:trPr>
          <w:cantSplit/>
        </w:trPr>
        <w:tc>
          <w:tcPr>
            <w:tcW w:w="3798" w:type="dxa"/>
          </w:tcPr>
          <w:p w14:paraId="11FD81BB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4566B0C9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F98DE4C" w14:textId="77777777" w:rsidR="00F11840" w:rsidRPr="0032537B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694C3D3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4297B06" w14:textId="77777777" w:rsidR="00F11840" w:rsidRPr="0032537B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06617B50" w14:textId="4D368E2A" w:rsidR="00F11840" w:rsidRPr="0032537B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85" w:type="dxa"/>
          </w:tcPr>
          <w:p w14:paraId="64C44F47" w14:textId="77777777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A223EDE" w14:textId="2147849B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F11840" w14:paraId="4E28F056" w14:textId="77777777" w:rsidTr="002B1D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23B4ED4C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00455D" w14:textId="77777777" w:rsidR="00F1184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871E8EF" w14:textId="77777777" w:rsidR="00F11840" w:rsidRDefault="00F11840" w:rsidP="00F1184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502053F" w14:textId="77777777" w:rsidR="00F1184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990156E" w14:textId="77777777" w:rsidR="00F11840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7930B1B" w14:textId="77777777" w:rsidR="00F1184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14:paraId="4F1DE53F" w14:textId="77777777" w:rsidR="00F1184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14:paraId="48F084F1" w14:textId="49D9F4B3" w:rsidR="00F11840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F11840" w:rsidRPr="0013700D" w14:paraId="5F9FE1C4" w14:textId="77777777" w:rsidTr="00852C73">
        <w:trPr>
          <w:cantSplit/>
        </w:trPr>
        <w:tc>
          <w:tcPr>
            <w:tcW w:w="3798" w:type="dxa"/>
          </w:tcPr>
          <w:p w14:paraId="1398E478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6B817F2C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1F8A1EF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693DD8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2765026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FEDA2FD" w14:textId="77777777" w:rsidR="00F11840" w:rsidRPr="00471751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A928DF0" w14:textId="77777777" w:rsidR="00F11840" w:rsidRPr="007E77D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5C1BB5" w14:textId="77777777" w:rsidR="00F11840" w:rsidRPr="00471751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840" w:rsidRPr="0013700D" w14:paraId="3741E6A2" w14:textId="77777777" w:rsidTr="002B1D16">
        <w:trPr>
          <w:cantSplit/>
        </w:trPr>
        <w:tc>
          <w:tcPr>
            <w:tcW w:w="3798" w:type="dxa"/>
          </w:tcPr>
          <w:p w14:paraId="13A51571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</w:tcPr>
          <w:p w14:paraId="3F343F7B" w14:textId="584E0F7F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52742AB3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96E6C6" w14:textId="4F21DF8A" w:rsidR="00F11840" w:rsidRPr="00C10838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31201A4A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79D52FD" w14:textId="6E7ABD74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5" w:type="dxa"/>
          </w:tcPr>
          <w:p w14:paraId="2985800A" w14:textId="77777777" w:rsidR="00F11840" w:rsidRPr="007E77D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18DC818" w14:textId="5D733CEF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F11840" w:rsidRPr="0013700D" w14:paraId="1501C86F" w14:textId="77777777" w:rsidTr="002B1D16">
        <w:trPr>
          <w:cantSplit/>
        </w:trPr>
        <w:tc>
          <w:tcPr>
            <w:tcW w:w="3798" w:type="dxa"/>
          </w:tcPr>
          <w:p w14:paraId="7639AB3E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D6B5F63" w14:textId="3BB5F7C6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284" w:type="dxa"/>
          </w:tcPr>
          <w:p w14:paraId="3B37282A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0CACDF" w14:textId="75321DCA" w:rsidR="00F11840" w:rsidRPr="00C10838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  <w:tc>
          <w:tcPr>
            <w:tcW w:w="283" w:type="dxa"/>
          </w:tcPr>
          <w:p w14:paraId="5750CA24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167ACD4" w14:textId="047FBAA1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285" w:type="dxa"/>
          </w:tcPr>
          <w:p w14:paraId="115E347C" w14:textId="77777777" w:rsidR="00F11840" w:rsidRPr="007E77D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6102900" w14:textId="6B9CAC04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</w:tr>
      <w:tr w:rsidR="00F11840" w:rsidRPr="0013700D" w14:paraId="5FC96531" w14:textId="77777777" w:rsidTr="002B1D16">
        <w:trPr>
          <w:cantSplit/>
        </w:trPr>
        <w:tc>
          <w:tcPr>
            <w:tcW w:w="3798" w:type="dxa"/>
          </w:tcPr>
          <w:p w14:paraId="0072FF3A" w14:textId="77777777" w:rsidR="00F11840" w:rsidRPr="000B06BD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6B610B0" w14:textId="4B2FFBC4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21AB07C2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95557EC" w14:textId="0B45D48D" w:rsidR="00F11840" w:rsidRPr="00C10838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1A1AC64A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035B849" w14:textId="0B541153" w:rsidR="00F11840" w:rsidRPr="00471751" w:rsidRDefault="001840D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14:paraId="77EB9338" w14:textId="77777777" w:rsidR="00F11840" w:rsidRPr="007E77D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37BCF38" w14:textId="6BD518F0" w:rsidR="00F11840" w:rsidRPr="0032537B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4C3BFE70" w14:textId="77777777" w:rsidR="00C973F9" w:rsidRDefault="00C973F9">
      <w:pPr>
        <w:rPr>
          <w:rFonts w:ascii="Angsana New" w:hAnsi="Angsana New"/>
          <w:sz w:val="32"/>
          <w:szCs w:val="32"/>
        </w:rPr>
      </w:pPr>
    </w:p>
    <w:p w14:paraId="349CEF45" w14:textId="77777777" w:rsidR="00471751" w:rsidRDefault="00471751">
      <w:pPr>
        <w:rPr>
          <w:rFonts w:ascii="Angsana New" w:hAnsi="Angsana New"/>
          <w:sz w:val="32"/>
          <w:szCs w:val="32"/>
        </w:rPr>
      </w:pPr>
    </w:p>
    <w:p w14:paraId="76637059" w14:textId="77777777" w:rsidR="001840D0" w:rsidRDefault="001840D0">
      <w:pPr>
        <w:rPr>
          <w:rFonts w:ascii="Angsana New" w:hAnsi="Angsana New"/>
          <w:sz w:val="32"/>
          <w:szCs w:val="32"/>
        </w:rPr>
      </w:pPr>
    </w:p>
    <w:p w14:paraId="604D0E0F" w14:textId="77777777" w:rsidR="002B1D16" w:rsidRDefault="002B1D16">
      <w:pPr>
        <w:rPr>
          <w:rFonts w:ascii="Angsana New" w:hAnsi="Angsana New"/>
          <w:sz w:val="32"/>
          <w:szCs w:val="32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5C93B48F" w14:textId="77777777" w:rsidTr="00066A8D">
        <w:trPr>
          <w:cantSplit/>
        </w:trPr>
        <w:tc>
          <w:tcPr>
            <w:tcW w:w="3798" w:type="dxa"/>
          </w:tcPr>
          <w:p w14:paraId="1417E391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7381FB54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7C34F582" w14:textId="77777777" w:rsidTr="00066A8D">
        <w:trPr>
          <w:cantSplit/>
        </w:trPr>
        <w:tc>
          <w:tcPr>
            <w:tcW w:w="3798" w:type="dxa"/>
          </w:tcPr>
          <w:p w14:paraId="2982B348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24A920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78ED8B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DBAD3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832" w:rsidRPr="00F51F88" w14:paraId="0FE0F8EF" w14:textId="77777777" w:rsidTr="00066A8D">
        <w:trPr>
          <w:cantSplit/>
        </w:trPr>
        <w:tc>
          <w:tcPr>
            <w:tcW w:w="3798" w:type="dxa"/>
          </w:tcPr>
          <w:p w14:paraId="16BB79A9" w14:textId="77777777" w:rsidR="00610832" w:rsidRPr="00E9777E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36FE92" w14:textId="40177591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5D0E708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3BD607" w14:textId="04779D08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48EA641" w14:textId="77777777" w:rsidR="00610832" w:rsidRPr="00F51F88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8CF20B" w14:textId="709B713D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14:paraId="4D2E4F16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9CD696" w14:textId="37470AE9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97572" w:rsidRPr="00B14380" w14:paraId="0C3DFB05" w14:textId="77777777" w:rsidTr="002B1D16">
        <w:trPr>
          <w:cantSplit/>
        </w:trPr>
        <w:tc>
          <w:tcPr>
            <w:tcW w:w="3798" w:type="dxa"/>
          </w:tcPr>
          <w:p w14:paraId="44BAA464" w14:textId="1184C79A" w:rsidR="00097572" w:rsidRPr="000B06BD" w:rsidRDefault="00097572" w:rsidP="000B06B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E359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14:paraId="474179AD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E5CA86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B974701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BC06B" w14:textId="77777777" w:rsidR="00097572" w:rsidRPr="00610832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D616E2F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DCCEC71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97B66B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1840D0" w:rsidRPr="00B14380" w14:paraId="5828734D" w14:textId="77777777" w:rsidTr="002B1D16">
        <w:trPr>
          <w:cantSplit/>
        </w:trPr>
        <w:tc>
          <w:tcPr>
            <w:tcW w:w="3798" w:type="dxa"/>
          </w:tcPr>
          <w:p w14:paraId="40D3A19E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1EC0A16" w14:textId="3F1D69FF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14:paraId="274B9FBF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B3C2D3E" w14:textId="0E039917" w:rsidR="001840D0" w:rsidRPr="00D3478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25,893</w:t>
            </w:r>
          </w:p>
        </w:tc>
        <w:tc>
          <w:tcPr>
            <w:tcW w:w="283" w:type="dxa"/>
          </w:tcPr>
          <w:p w14:paraId="6EA0689B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D9EE48" w14:textId="0526EC9B" w:rsidR="001840D0" w:rsidRPr="001840D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5971041" w14:textId="77777777" w:rsidR="001840D0" w:rsidRPr="00B1438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576E1E" w14:textId="4543C8AC" w:rsidR="001840D0" w:rsidRPr="0035303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23,849</w:t>
            </w:r>
          </w:p>
        </w:tc>
      </w:tr>
      <w:tr w:rsidR="001840D0" w:rsidRPr="00B14380" w14:paraId="0C498DEC" w14:textId="77777777" w:rsidTr="002B1D16">
        <w:trPr>
          <w:cantSplit/>
        </w:trPr>
        <w:tc>
          <w:tcPr>
            <w:tcW w:w="3798" w:type="dxa"/>
          </w:tcPr>
          <w:p w14:paraId="5A538B3D" w14:textId="4F5F8640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521186AA" w14:textId="4D6A1AD9" w:rsidR="001840D0" w:rsidRPr="001840D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56809FE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540DC6" w14:textId="276CB6BD" w:rsidR="001840D0" w:rsidRPr="003E040E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4AA116C2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0F2E24E" w14:textId="414F9EFF" w:rsidR="001840D0" w:rsidRPr="001840D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0E07BF1" w14:textId="77777777" w:rsidR="001840D0" w:rsidRPr="00EA5359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FF8977" w14:textId="58B8CA36" w:rsidR="001840D0" w:rsidRPr="003E040E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1840D0" w:rsidRPr="00B14380" w14:paraId="692CEFAA" w14:textId="77777777" w:rsidTr="002B1D16">
        <w:trPr>
          <w:cantSplit/>
        </w:trPr>
        <w:tc>
          <w:tcPr>
            <w:tcW w:w="3798" w:type="dxa"/>
          </w:tcPr>
          <w:p w14:paraId="22DC3B4C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75DBA2C8" w14:textId="53EDB86E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84" w:type="dxa"/>
          </w:tcPr>
          <w:p w14:paraId="0600BA23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4F17E58" w14:textId="15252FE2" w:rsidR="001840D0" w:rsidRPr="002B070B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83" w:type="dxa"/>
          </w:tcPr>
          <w:p w14:paraId="1F88E790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22840DF" w14:textId="26936851" w:rsidR="001840D0" w:rsidRPr="00DA2427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D4DA8BE" w14:textId="77777777" w:rsidR="001840D0" w:rsidRPr="00EA5359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4F52EB" w14:textId="5B818C9D" w:rsidR="001840D0" w:rsidRPr="008A1175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1840D0" w:rsidRPr="00B14380" w14:paraId="388DFC24" w14:textId="77777777" w:rsidTr="002B1D16">
        <w:trPr>
          <w:cantSplit/>
        </w:trPr>
        <w:tc>
          <w:tcPr>
            <w:tcW w:w="3798" w:type="dxa"/>
          </w:tcPr>
          <w:p w14:paraId="7BF334FB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C44746D" w14:textId="119F6AF9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4" w:type="dxa"/>
          </w:tcPr>
          <w:p w14:paraId="29333B29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D716B43" w14:textId="05A07A9C" w:rsidR="001840D0" w:rsidRPr="00DD2DCB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3" w:type="dxa"/>
          </w:tcPr>
          <w:p w14:paraId="732CBB3C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17DB18" w14:textId="50F5D607" w:rsidR="001840D0" w:rsidRPr="00471751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5" w:type="dxa"/>
          </w:tcPr>
          <w:p w14:paraId="2C3CE995" w14:textId="77777777" w:rsidR="001840D0" w:rsidRPr="00EA5359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D9C602" w14:textId="4E311520" w:rsidR="001840D0" w:rsidRPr="00DD2DCB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1840D0" w:rsidRPr="00B14380" w14:paraId="0AC1F584" w14:textId="77777777" w:rsidTr="002B1D16">
        <w:trPr>
          <w:cantSplit/>
        </w:trPr>
        <w:tc>
          <w:tcPr>
            <w:tcW w:w="3798" w:type="dxa"/>
          </w:tcPr>
          <w:p w14:paraId="06FBF1CA" w14:textId="668A9064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0A77796D" w14:textId="6D877DB2" w:rsidR="001840D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479F010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FB68C1" w14:textId="3F4E396C" w:rsidR="001840D0" w:rsidRPr="003E040E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83" w:type="dxa"/>
          </w:tcPr>
          <w:p w14:paraId="6BEEB73C" w14:textId="77777777" w:rsidR="001840D0" w:rsidRPr="00EA5359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FF87434" w14:textId="5849A547" w:rsidR="001840D0" w:rsidRPr="001840D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98ECF06" w14:textId="77777777" w:rsidR="001840D0" w:rsidRPr="00EA5359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A8F4BE" w14:textId="5B46B272" w:rsidR="001840D0" w:rsidRPr="003E040E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</w:tr>
      <w:tr w:rsidR="001840D0" w:rsidRPr="00B14380" w14:paraId="24A117D3" w14:textId="77777777" w:rsidTr="002B1D16">
        <w:trPr>
          <w:cantSplit/>
        </w:trPr>
        <w:tc>
          <w:tcPr>
            <w:tcW w:w="3798" w:type="dxa"/>
          </w:tcPr>
          <w:p w14:paraId="2D2B1F96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6A678070" w14:textId="7D512A4F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29,545</w:t>
            </w:r>
          </w:p>
        </w:tc>
        <w:tc>
          <w:tcPr>
            <w:tcW w:w="284" w:type="dxa"/>
          </w:tcPr>
          <w:p w14:paraId="1FB74110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447C20D" w14:textId="3F7D300F" w:rsidR="001840D0" w:rsidRPr="002B070B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  <w:tc>
          <w:tcPr>
            <w:tcW w:w="283" w:type="dxa"/>
          </w:tcPr>
          <w:p w14:paraId="5FEC5240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81C3FD0" w14:textId="6DFFB9AC" w:rsidR="001840D0" w:rsidRPr="00471751" w:rsidRDefault="00E35992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="001840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</w:p>
        </w:tc>
        <w:tc>
          <w:tcPr>
            <w:tcW w:w="285" w:type="dxa"/>
          </w:tcPr>
          <w:p w14:paraId="3EC8CAE1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1BFC0C" w14:textId="100E87C8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21,221</w:t>
            </w:r>
          </w:p>
        </w:tc>
      </w:tr>
      <w:tr w:rsidR="001840D0" w:rsidRPr="00B14380" w14:paraId="5A9842CF" w14:textId="77777777" w:rsidTr="00F11840">
        <w:trPr>
          <w:cantSplit/>
        </w:trPr>
        <w:tc>
          <w:tcPr>
            <w:tcW w:w="3798" w:type="dxa"/>
          </w:tcPr>
          <w:p w14:paraId="2AA6FDC2" w14:textId="4A9129E6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76" w:type="dxa"/>
          </w:tcPr>
          <w:p w14:paraId="6361B851" w14:textId="651599F9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284" w:type="dxa"/>
          </w:tcPr>
          <w:p w14:paraId="36E8E826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01EC2CA" w14:textId="48BC114B" w:rsidR="001840D0" w:rsidRPr="00AC0F3F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7236FB6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5817907" w14:textId="76349993" w:rsidR="001840D0" w:rsidRPr="00471751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285" w:type="dxa"/>
          </w:tcPr>
          <w:p w14:paraId="530CC833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693162" w14:textId="258AA186" w:rsidR="001840D0" w:rsidRPr="00AC0F3F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1840D0" w:rsidRPr="00B14380" w14:paraId="287298A4" w14:textId="77777777" w:rsidTr="002B1D16">
        <w:trPr>
          <w:cantSplit/>
        </w:trPr>
        <w:tc>
          <w:tcPr>
            <w:tcW w:w="3798" w:type="dxa"/>
          </w:tcPr>
          <w:p w14:paraId="531BCDB9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6CB00467" w14:textId="69B34786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</w:tcPr>
          <w:p w14:paraId="37A5C739" w14:textId="77777777" w:rsidR="001840D0" w:rsidRPr="0066040A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DD8AD72" w14:textId="407B0AC8" w:rsidR="001840D0" w:rsidRPr="00103454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14:paraId="2C82E327" w14:textId="77777777" w:rsidR="001840D0" w:rsidRPr="0066040A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512902" w14:textId="728AF643" w:rsidR="001840D0" w:rsidRPr="00471751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5" w:type="dxa"/>
          </w:tcPr>
          <w:p w14:paraId="289F0366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523971" w14:textId="5C898C65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1840D0" w:rsidRPr="00B14380" w14:paraId="40864F29" w14:textId="77777777" w:rsidTr="002B1D16">
        <w:trPr>
          <w:cantSplit/>
        </w:trPr>
        <w:tc>
          <w:tcPr>
            <w:tcW w:w="3798" w:type="dxa"/>
          </w:tcPr>
          <w:p w14:paraId="4F569754" w14:textId="2DEA13D9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47F863DB" w14:textId="68DDFACC" w:rsidR="001840D0" w:rsidRPr="00103454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16,740</w:t>
            </w:r>
          </w:p>
        </w:tc>
        <w:tc>
          <w:tcPr>
            <w:tcW w:w="284" w:type="dxa"/>
          </w:tcPr>
          <w:p w14:paraId="1F1BA971" w14:textId="77777777" w:rsidR="001840D0" w:rsidRPr="0066040A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402893" w14:textId="435DEC38" w:rsidR="001840D0" w:rsidRPr="00103454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16,057</w:t>
            </w:r>
          </w:p>
        </w:tc>
        <w:tc>
          <w:tcPr>
            <w:tcW w:w="283" w:type="dxa"/>
          </w:tcPr>
          <w:p w14:paraId="4F613EAE" w14:textId="77777777" w:rsidR="001840D0" w:rsidRPr="0066040A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AE8AA7" w14:textId="7B887ADD" w:rsidR="001840D0" w:rsidRPr="00A168A3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14,338</w:t>
            </w:r>
          </w:p>
        </w:tc>
        <w:tc>
          <w:tcPr>
            <w:tcW w:w="285" w:type="dxa"/>
          </w:tcPr>
          <w:p w14:paraId="230A19A9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873EF0" w14:textId="44B283B5" w:rsidR="001840D0" w:rsidRPr="0031593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1840D0" w:rsidRPr="00B14380" w14:paraId="4FCBFD1F" w14:textId="77777777" w:rsidTr="002B1D16">
        <w:trPr>
          <w:cantSplit/>
        </w:trPr>
        <w:tc>
          <w:tcPr>
            <w:tcW w:w="3798" w:type="dxa"/>
          </w:tcPr>
          <w:p w14:paraId="7B97A6CA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03E69DDB" w14:textId="139D98BB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84" w:type="dxa"/>
          </w:tcPr>
          <w:p w14:paraId="41428172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F6CD6AB" w14:textId="6B2755A8" w:rsidR="001840D0" w:rsidRPr="00103454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3" w:type="dxa"/>
          </w:tcPr>
          <w:p w14:paraId="7D74394E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C767B5" w14:textId="658E1D96" w:rsidR="001840D0" w:rsidRPr="00A168A3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85" w:type="dxa"/>
          </w:tcPr>
          <w:p w14:paraId="72E28D0D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4A2720" w14:textId="5EB891D0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1840D0" w:rsidRPr="00B14380" w14:paraId="09DBB7ED" w14:textId="77777777" w:rsidTr="00066A8D">
        <w:trPr>
          <w:cantSplit/>
        </w:trPr>
        <w:tc>
          <w:tcPr>
            <w:tcW w:w="3798" w:type="dxa"/>
          </w:tcPr>
          <w:p w14:paraId="5FBA69E6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0D7D7C04" w14:textId="77777777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0B68AA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BB18FA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B9F2C7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6A3B2D5" w14:textId="77777777" w:rsidR="001840D0" w:rsidRPr="00A168A3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5110567E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D2F3B1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0D0" w:rsidRPr="00B14380" w14:paraId="4C64F579" w14:textId="77777777" w:rsidTr="002B1D16">
        <w:trPr>
          <w:cantSplit/>
        </w:trPr>
        <w:tc>
          <w:tcPr>
            <w:tcW w:w="3798" w:type="dxa"/>
          </w:tcPr>
          <w:p w14:paraId="4D2BC4DB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232BE385" w14:textId="30686BBE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14:paraId="65C4369D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37001F3" w14:textId="345F9DEE" w:rsidR="001840D0" w:rsidRPr="00B414A1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6B0783BE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560045" w14:textId="05D9D8B4" w:rsidR="001840D0" w:rsidRPr="00A168A3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5" w:type="dxa"/>
          </w:tcPr>
          <w:p w14:paraId="70550E70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17C172" w14:textId="404F0E05" w:rsidR="001840D0" w:rsidRPr="00267959" w:rsidRDefault="00610BD6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18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</w:t>
            </w:r>
            <w:r w:rsidR="001840D0" w:rsidRPr="00A168A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40D0" w:rsidRPr="00B14380" w14:paraId="5084BF14" w14:textId="77777777" w:rsidTr="002B1D16">
        <w:trPr>
          <w:cantSplit/>
        </w:trPr>
        <w:tc>
          <w:tcPr>
            <w:tcW w:w="3798" w:type="dxa"/>
          </w:tcPr>
          <w:p w14:paraId="582A1299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61186A25" w14:textId="0A04DEBD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4" w:type="dxa"/>
          </w:tcPr>
          <w:p w14:paraId="00AD033C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61B698" w14:textId="08543443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3" w:type="dxa"/>
          </w:tcPr>
          <w:p w14:paraId="27A695A0" w14:textId="77777777" w:rsidR="001840D0" w:rsidRPr="0013700D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CC6E724" w14:textId="5970116C" w:rsidR="001840D0" w:rsidRPr="00A168A3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5" w:type="dxa"/>
          </w:tcPr>
          <w:p w14:paraId="359E2144" w14:textId="77777777" w:rsidR="001840D0" w:rsidRPr="007E77DD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6EECF2" w14:textId="60317761" w:rsidR="001840D0" w:rsidRPr="00471751" w:rsidRDefault="00610BD6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18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1840D0" w:rsidRPr="00B14380" w14:paraId="27A9E6AB" w14:textId="77777777" w:rsidTr="002B1D16">
        <w:trPr>
          <w:cantSplit/>
        </w:trPr>
        <w:tc>
          <w:tcPr>
            <w:tcW w:w="3798" w:type="dxa"/>
          </w:tcPr>
          <w:p w14:paraId="0FA340D4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04FAC156" w14:textId="77777777" w:rsidR="001840D0" w:rsidRPr="00DB16B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D7BC30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95B3CE7" w14:textId="77777777" w:rsidR="001840D0" w:rsidRPr="00097572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C3C3DFD" w14:textId="77777777" w:rsidR="001840D0" w:rsidRPr="00B14380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22E51B" w14:textId="77777777" w:rsidR="001840D0" w:rsidRPr="00DB16B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5BBC209D" w14:textId="77777777" w:rsidR="001840D0" w:rsidRPr="00B14380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3BFEC6" w14:textId="77777777" w:rsidR="001840D0" w:rsidRPr="00097572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840D0" w:rsidRPr="00B14380" w14:paraId="1BC2DABF" w14:textId="77777777" w:rsidTr="00610BD6">
        <w:trPr>
          <w:cantSplit/>
        </w:trPr>
        <w:tc>
          <w:tcPr>
            <w:tcW w:w="3798" w:type="dxa"/>
          </w:tcPr>
          <w:p w14:paraId="3C0307D0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5B4F7A4C" w14:textId="74B4AF7D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</w:p>
        </w:tc>
        <w:tc>
          <w:tcPr>
            <w:tcW w:w="284" w:type="dxa"/>
          </w:tcPr>
          <w:p w14:paraId="1313973E" w14:textId="77777777" w:rsidR="001840D0" w:rsidRPr="006E327A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9DF2FF" w14:textId="575B2628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1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10BD6">
              <w:rPr>
                <w:rFonts w:ascii="Angsana New" w:hAnsi="Angsana New"/>
                <w:sz w:val="30"/>
                <w:szCs w:val="30"/>
              </w:rPr>
              <w:t>,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067</w:t>
            </w:r>
          </w:p>
        </w:tc>
        <w:tc>
          <w:tcPr>
            <w:tcW w:w="283" w:type="dxa"/>
          </w:tcPr>
          <w:p w14:paraId="538019CB" w14:textId="77777777" w:rsidR="001840D0" w:rsidRPr="00610BD6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6A7602" w14:textId="1392C579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285" w:type="dxa"/>
          </w:tcPr>
          <w:p w14:paraId="333E0ED5" w14:textId="77777777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CBCEA1" w14:textId="2C5A61ED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3,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373</w:t>
            </w:r>
          </w:p>
        </w:tc>
      </w:tr>
      <w:tr w:rsidR="001840D0" w:rsidRPr="00B14380" w14:paraId="542A9326" w14:textId="77777777" w:rsidTr="00610BD6">
        <w:trPr>
          <w:cantSplit/>
        </w:trPr>
        <w:tc>
          <w:tcPr>
            <w:tcW w:w="3798" w:type="dxa"/>
          </w:tcPr>
          <w:p w14:paraId="1D4E865D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85615E" w14:textId="2CC852EB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14:paraId="5FF54D34" w14:textId="77777777" w:rsidR="001840D0" w:rsidRPr="00B43FA4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9FBFF8" w14:textId="42A88C11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83" w:type="dxa"/>
          </w:tcPr>
          <w:p w14:paraId="6B948580" w14:textId="77777777" w:rsidR="001840D0" w:rsidRPr="00610BD6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D27BBB" w14:textId="400DB77F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85" w:type="dxa"/>
          </w:tcPr>
          <w:p w14:paraId="14E19512" w14:textId="77777777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2088BD" w14:textId="2BBF8D2B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1840D0" w:rsidRPr="00B14380" w14:paraId="17D2A4A8" w14:textId="77777777" w:rsidTr="00610BD6">
        <w:trPr>
          <w:cantSplit/>
        </w:trPr>
        <w:tc>
          <w:tcPr>
            <w:tcW w:w="3798" w:type="dxa"/>
          </w:tcPr>
          <w:p w14:paraId="005C0681" w14:textId="77777777" w:rsidR="001840D0" w:rsidRPr="000B06BD" w:rsidRDefault="001840D0" w:rsidP="001840D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723357" w14:textId="562C3614" w:rsidR="001840D0" w:rsidRPr="0023380A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</w:p>
        </w:tc>
        <w:tc>
          <w:tcPr>
            <w:tcW w:w="284" w:type="dxa"/>
          </w:tcPr>
          <w:p w14:paraId="69287E73" w14:textId="77777777" w:rsidR="001840D0" w:rsidRPr="006E327A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87F4F1" w14:textId="423DEDDA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12,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528</w:t>
            </w:r>
          </w:p>
        </w:tc>
        <w:tc>
          <w:tcPr>
            <w:tcW w:w="283" w:type="dxa"/>
          </w:tcPr>
          <w:p w14:paraId="67CCA25B" w14:textId="77777777" w:rsidR="001840D0" w:rsidRPr="00610BD6" w:rsidRDefault="001840D0" w:rsidP="001840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7D70F9" w14:textId="495701E4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4,570</w:t>
            </w:r>
          </w:p>
        </w:tc>
        <w:tc>
          <w:tcPr>
            <w:tcW w:w="285" w:type="dxa"/>
          </w:tcPr>
          <w:p w14:paraId="5763DA38" w14:textId="77777777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B78769" w14:textId="7243A9EA" w:rsidR="001840D0" w:rsidRPr="00610BD6" w:rsidRDefault="001840D0" w:rsidP="0018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3,</w:t>
            </w:r>
            <w:r w:rsidR="00E35992">
              <w:rPr>
                <w:rFonts w:ascii="Angsana New" w:hAnsi="Angsana New" w:hint="cs"/>
                <w:sz w:val="30"/>
                <w:szCs w:val="30"/>
                <w:cs/>
              </w:rPr>
              <w:t>538</w:t>
            </w:r>
          </w:p>
        </w:tc>
      </w:tr>
    </w:tbl>
    <w:p w14:paraId="07038EE3" w14:textId="77777777" w:rsidR="00B50CCE" w:rsidRDefault="00B50CCE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8A9E0D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CDD56C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2F8FE6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4B8A40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326472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C8B8C4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8A100D" w14:textId="77777777" w:rsidR="009E2C57" w:rsidRDefault="009E2C5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9C42FA" w14:textId="29466884" w:rsidR="00F11B88" w:rsidRDefault="00F11B88" w:rsidP="00F11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รายการบัญชีกับบุคคลและกิจการที่เกี่ยวข้องกันสำหรับ</w:t>
      </w:r>
      <w:r>
        <w:rPr>
          <w:rFonts w:ascii="Angsana New" w:hAnsi="Angsana New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 w:rsidR="003E040E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3E040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2E8D4361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F11B88" w:rsidRPr="0013700D" w14:paraId="51F99DD8" w14:textId="77777777" w:rsidTr="00F225C6">
        <w:trPr>
          <w:cantSplit/>
        </w:trPr>
        <w:tc>
          <w:tcPr>
            <w:tcW w:w="3798" w:type="dxa"/>
          </w:tcPr>
          <w:p w14:paraId="0ECA0B86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7828D829" w14:textId="77777777" w:rsidR="00F11B88" w:rsidRPr="0013700D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F11B88" w:rsidRPr="0013700D" w14:paraId="0B711575" w14:textId="77777777" w:rsidTr="00F225C6">
        <w:trPr>
          <w:cantSplit/>
        </w:trPr>
        <w:tc>
          <w:tcPr>
            <w:tcW w:w="3798" w:type="dxa"/>
          </w:tcPr>
          <w:p w14:paraId="70295888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65D47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A56102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75913" w14:textId="77777777" w:rsidR="00F11B88" w:rsidRPr="0013700D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B88" w:rsidRPr="0013700D" w14:paraId="693545B2" w14:textId="77777777" w:rsidTr="00F225C6">
        <w:trPr>
          <w:cantSplit/>
        </w:trPr>
        <w:tc>
          <w:tcPr>
            <w:tcW w:w="3798" w:type="dxa"/>
          </w:tcPr>
          <w:p w14:paraId="0C50DE08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62990C" w14:textId="463E01F9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0296276C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30757" w14:textId="1C1E7318" w:rsidR="00F11B88" w:rsidRPr="0013700D" w:rsidRDefault="00F11B88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8ED7BC9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B29D13" w14:textId="374534C4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14:paraId="24408738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A90345A" w14:textId="0821AED3" w:rsidR="00F11B88" w:rsidRPr="0013700D" w:rsidRDefault="00F11B88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11B88" w:rsidRPr="0013700D" w14:paraId="726E4467" w14:textId="77777777" w:rsidTr="002B1D16">
        <w:trPr>
          <w:cantSplit/>
        </w:trPr>
        <w:tc>
          <w:tcPr>
            <w:tcW w:w="3798" w:type="dxa"/>
          </w:tcPr>
          <w:p w14:paraId="3BBFB82C" w14:textId="77777777" w:rsidR="00F11B88" w:rsidRPr="00602C2D" w:rsidRDefault="00F11B88" w:rsidP="00602C2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C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094926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048167E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93918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042B2E6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D5E6A3" w14:textId="77777777" w:rsidR="00F11B88" w:rsidRPr="007E77D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4DFDE730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09AEC7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40E" w:rsidRPr="0013700D" w14:paraId="55FE40BE" w14:textId="77777777" w:rsidTr="002B1D16">
        <w:trPr>
          <w:cantSplit/>
        </w:trPr>
        <w:tc>
          <w:tcPr>
            <w:tcW w:w="3798" w:type="dxa"/>
          </w:tcPr>
          <w:p w14:paraId="0B4325F2" w14:textId="77777777" w:rsidR="003E040E" w:rsidRPr="0013700D" w:rsidRDefault="003E040E" w:rsidP="003E040E">
            <w:pPr>
              <w:spacing w:line="260" w:lineRule="atLeast"/>
              <w:ind w:left="-108" w:right="1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A137893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8057A11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28AFC7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4EC115A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F627C0A" w14:textId="5D98C400" w:rsidR="003E040E" w:rsidRPr="00471751" w:rsidRDefault="000B593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76,403</w:t>
            </w:r>
          </w:p>
        </w:tc>
        <w:tc>
          <w:tcPr>
            <w:tcW w:w="285" w:type="dxa"/>
          </w:tcPr>
          <w:p w14:paraId="003D7D61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51FF9B86" w14:textId="5D7931FE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70,142</w:t>
            </w:r>
          </w:p>
        </w:tc>
      </w:tr>
      <w:tr w:rsidR="003E040E" w:rsidRPr="0013700D" w14:paraId="50D8083E" w14:textId="77777777" w:rsidTr="002B1D16">
        <w:trPr>
          <w:cantSplit/>
        </w:trPr>
        <w:tc>
          <w:tcPr>
            <w:tcW w:w="3798" w:type="dxa"/>
          </w:tcPr>
          <w:p w14:paraId="160691D1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1514BBC5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743AEC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055F14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61D58F5" w14:textId="77777777" w:rsidR="003E040E" w:rsidRPr="0013700D" w:rsidRDefault="003E040E" w:rsidP="003E040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EEA8EEA" w14:textId="53585777" w:rsidR="003E040E" w:rsidRPr="00471751" w:rsidRDefault="000B593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8,491</w:t>
            </w:r>
          </w:p>
        </w:tc>
        <w:tc>
          <w:tcPr>
            <w:tcW w:w="285" w:type="dxa"/>
          </w:tcPr>
          <w:p w14:paraId="57796DA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870F79C" w14:textId="7ADF5FD4" w:rsidR="003E040E" w:rsidRPr="001B66C5" w:rsidRDefault="003E040E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6,543</w:t>
            </w:r>
          </w:p>
        </w:tc>
      </w:tr>
      <w:tr w:rsidR="00F11840" w:rsidRPr="0013700D" w14:paraId="1E991D9C" w14:textId="77777777" w:rsidTr="002B1D16">
        <w:trPr>
          <w:cantSplit/>
        </w:trPr>
        <w:tc>
          <w:tcPr>
            <w:tcW w:w="3798" w:type="dxa"/>
          </w:tcPr>
          <w:p w14:paraId="3DD43279" w14:textId="51DFA31D" w:rsidR="00F11840" w:rsidRDefault="00F11840" w:rsidP="00F1184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</w:tcPr>
          <w:p w14:paraId="10A132FD" w14:textId="540D4FBC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32DBE06" w14:textId="77777777" w:rsidR="00F11840" w:rsidRPr="0013700D" w:rsidRDefault="00F11840" w:rsidP="00F1184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CDFA2CD" w14:textId="4CD6EB93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757C46" w14:textId="77777777" w:rsidR="00F11840" w:rsidRPr="0013700D" w:rsidRDefault="00F11840" w:rsidP="00F1184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82D4F30" w14:textId="0A4FC09A" w:rsidR="00F11840" w:rsidRPr="0013700D" w:rsidRDefault="0082278D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35992">
              <w:rPr>
                <w:rFonts w:asciiTheme="majorBidi" w:hAnsiTheme="majorBidi" w:cstheme="majorBidi" w:hint="cs"/>
                <w:sz w:val="30"/>
                <w:szCs w:val="30"/>
                <w:cs/>
              </w:rPr>
              <w:t>84</w:t>
            </w:r>
          </w:p>
        </w:tc>
        <w:tc>
          <w:tcPr>
            <w:tcW w:w="285" w:type="dxa"/>
          </w:tcPr>
          <w:p w14:paraId="5D43C265" w14:textId="77777777" w:rsidR="00F11840" w:rsidRPr="0013700D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B85945B" w14:textId="2D3F39BD" w:rsidR="00F11840" w:rsidRPr="00E517D2" w:rsidRDefault="00F11840" w:rsidP="00F1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3E040E" w:rsidRPr="0013700D" w14:paraId="38287E83" w14:textId="77777777" w:rsidTr="002B1D16">
        <w:trPr>
          <w:cantSplit/>
        </w:trPr>
        <w:tc>
          <w:tcPr>
            <w:tcW w:w="3798" w:type="dxa"/>
          </w:tcPr>
          <w:p w14:paraId="4C3C6ED3" w14:textId="78C2F016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457471A3" w14:textId="2A6BB39D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F386404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161B336" w14:textId="1750E8E3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C24FC94" w14:textId="77777777" w:rsidR="003E040E" w:rsidRPr="0013700D" w:rsidRDefault="003E040E" w:rsidP="003E040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1FA8B11" w14:textId="65BA6300" w:rsidR="007B3383" w:rsidRPr="007B3383" w:rsidRDefault="007B3383" w:rsidP="007B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85" w:type="dxa"/>
          </w:tcPr>
          <w:p w14:paraId="23B5C1B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ED5B90A" w14:textId="11C62299" w:rsidR="003E040E" w:rsidRPr="00471751" w:rsidRDefault="003E040E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3E040E" w:rsidRPr="0013700D" w14:paraId="3FDDAC7E" w14:textId="77777777" w:rsidTr="002B1D16">
        <w:trPr>
          <w:cantSplit/>
        </w:trPr>
        <w:tc>
          <w:tcPr>
            <w:tcW w:w="3798" w:type="dxa"/>
          </w:tcPr>
          <w:p w14:paraId="0AC113EF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2C267066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9B2B1D9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5DC5E6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37DC9E5" w14:textId="77777777" w:rsidR="003E040E" w:rsidRPr="0013700D" w:rsidRDefault="003E040E" w:rsidP="003E040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BB718A8" w14:textId="4E2A0CC5" w:rsidR="003E040E" w:rsidRPr="007B3383" w:rsidRDefault="007B3383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26,202</w:t>
            </w:r>
          </w:p>
        </w:tc>
        <w:tc>
          <w:tcPr>
            <w:tcW w:w="285" w:type="dxa"/>
          </w:tcPr>
          <w:p w14:paraId="2A399CEE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F461D44" w14:textId="5C600B4C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</w:tr>
      <w:tr w:rsidR="003E040E" w:rsidRPr="0013700D" w14:paraId="609B9582" w14:textId="77777777" w:rsidTr="002B1D16">
        <w:trPr>
          <w:cantSplit/>
        </w:trPr>
        <w:tc>
          <w:tcPr>
            <w:tcW w:w="3798" w:type="dxa"/>
          </w:tcPr>
          <w:p w14:paraId="362F421A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4E07C19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9B08D7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AED60E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656A888" w14:textId="77777777" w:rsidR="003E040E" w:rsidRPr="0013700D" w:rsidRDefault="003E040E" w:rsidP="003E040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C5440" w14:textId="0ADB94FE" w:rsidR="003E040E" w:rsidRPr="007B3383" w:rsidRDefault="007B3383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8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35992">
              <w:rPr>
                <w:rFonts w:asciiTheme="majorBidi" w:hAnsiTheme="majorBidi" w:cstheme="majorBidi" w:hint="cs"/>
                <w:sz w:val="30"/>
                <w:szCs w:val="30"/>
                <w:cs/>
              </w:rPr>
              <w:t>362</w:t>
            </w:r>
          </w:p>
        </w:tc>
        <w:tc>
          <w:tcPr>
            <w:tcW w:w="285" w:type="dxa"/>
          </w:tcPr>
          <w:p w14:paraId="23891C5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E118155" w14:textId="3DF655F4" w:rsidR="003E040E" w:rsidRPr="001B66C5" w:rsidRDefault="00F11840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3,016</w:t>
            </w:r>
          </w:p>
        </w:tc>
      </w:tr>
      <w:tr w:rsidR="003E040E" w:rsidRPr="0013700D" w14:paraId="1B20DE8A" w14:textId="77777777" w:rsidTr="002B1D16">
        <w:trPr>
          <w:cantSplit/>
        </w:trPr>
        <w:tc>
          <w:tcPr>
            <w:tcW w:w="3798" w:type="dxa"/>
          </w:tcPr>
          <w:p w14:paraId="4BC39130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28A5CD09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BB789A3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B283B55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79154D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D331A9D" w14:textId="525E6FBB" w:rsidR="003E040E" w:rsidRPr="007B3383" w:rsidRDefault="007B3383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93,100</w:t>
            </w:r>
          </w:p>
        </w:tc>
        <w:tc>
          <w:tcPr>
            <w:tcW w:w="285" w:type="dxa"/>
          </w:tcPr>
          <w:p w14:paraId="2C90EB9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EAB4272" w14:textId="5C6C89C5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90,322</w:t>
            </w:r>
          </w:p>
        </w:tc>
      </w:tr>
      <w:tr w:rsidR="003E040E" w:rsidRPr="0013700D" w14:paraId="5F72996E" w14:textId="77777777" w:rsidTr="002B1D16">
        <w:trPr>
          <w:cantSplit/>
        </w:trPr>
        <w:tc>
          <w:tcPr>
            <w:tcW w:w="3798" w:type="dxa"/>
          </w:tcPr>
          <w:p w14:paraId="570626C7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20A878C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8FEC4E1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D39600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02E428F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9BC4981" w14:textId="2BBC3E77" w:rsidR="003E040E" w:rsidRPr="0026080F" w:rsidRDefault="0026080F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6080F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85" w:type="dxa"/>
          </w:tcPr>
          <w:p w14:paraId="575CC6BC" w14:textId="77777777" w:rsidR="003E040E" w:rsidRPr="0026080F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1D40F137" w14:textId="31360A92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8A3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</w:tr>
      <w:tr w:rsidR="003E040E" w:rsidRPr="0013700D" w14:paraId="0EE73E9A" w14:textId="77777777" w:rsidTr="002B1D16">
        <w:trPr>
          <w:cantSplit/>
        </w:trPr>
        <w:tc>
          <w:tcPr>
            <w:tcW w:w="3798" w:type="dxa"/>
          </w:tcPr>
          <w:p w14:paraId="4A74F19E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03662061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FF4E4E1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FD7C0E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8D09B7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8BA893A" w14:textId="36B401DC" w:rsidR="003E040E" w:rsidRPr="007B3383" w:rsidRDefault="007B3383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2,446</w:t>
            </w:r>
          </w:p>
        </w:tc>
        <w:tc>
          <w:tcPr>
            <w:tcW w:w="285" w:type="dxa"/>
          </w:tcPr>
          <w:p w14:paraId="772F1E14" w14:textId="77777777" w:rsidR="003E040E" w:rsidRPr="00293A18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65A1E551" w14:textId="19AB9E48" w:rsidR="003E040E" w:rsidRPr="001B66C5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</w:tr>
      <w:tr w:rsidR="003E040E" w:rsidRPr="0013700D" w14:paraId="265CF155" w14:textId="77777777" w:rsidTr="002B1D16">
        <w:trPr>
          <w:cantSplit/>
        </w:trPr>
        <w:tc>
          <w:tcPr>
            <w:tcW w:w="3798" w:type="dxa"/>
          </w:tcPr>
          <w:p w14:paraId="58595C2E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7732406D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DE8F21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25D6CE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AE734E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8A4256" w14:textId="77777777" w:rsidR="003E040E" w:rsidRPr="007B3383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621FD6A0" w14:textId="77777777" w:rsidR="003E040E" w:rsidRPr="007E77D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A799BDA" w14:textId="77777777" w:rsidR="003E040E" w:rsidRPr="007E77D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40E" w:rsidRPr="0013700D" w14:paraId="20E94E8E" w14:textId="77777777" w:rsidTr="002B1D16">
        <w:trPr>
          <w:cantSplit/>
        </w:trPr>
        <w:tc>
          <w:tcPr>
            <w:tcW w:w="3798" w:type="dxa"/>
          </w:tcPr>
          <w:p w14:paraId="56A31C86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4A8A27EE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12ABAD7" w14:textId="77777777" w:rsidR="003E040E" w:rsidRPr="0032537B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F4E9AB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592BC7F" w14:textId="77777777" w:rsidR="003E040E" w:rsidRPr="0032537B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39560F55" w14:textId="692F7BF5" w:rsidR="003E040E" w:rsidRPr="007B3383" w:rsidRDefault="007B3383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285" w:type="dxa"/>
          </w:tcPr>
          <w:p w14:paraId="3596F663" w14:textId="77777777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B770AE1" w14:textId="2C3EDF6C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</w:t>
            </w:r>
          </w:p>
        </w:tc>
      </w:tr>
      <w:tr w:rsidR="003E040E" w:rsidRPr="0013700D" w14:paraId="166FB4C3" w14:textId="77777777" w:rsidTr="002B1D16">
        <w:trPr>
          <w:cantSplit/>
        </w:trPr>
        <w:tc>
          <w:tcPr>
            <w:tcW w:w="3798" w:type="dxa"/>
          </w:tcPr>
          <w:p w14:paraId="317757F5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4A761896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F9A1061" w14:textId="77777777" w:rsidR="003E040E" w:rsidRPr="0032537B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4732391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02852B6" w14:textId="77777777" w:rsidR="003E040E" w:rsidRPr="0032537B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5F9CC35" w14:textId="472E2BA0" w:rsidR="003E040E" w:rsidRPr="007B3383" w:rsidRDefault="00D22B51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85" w:type="dxa"/>
          </w:tcPr>
          <w:p w14:paraId="0B1C0106" w14:textId="77777777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5FE8B8" w14:textId="4D11A527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3E040E" w14:paraId="57952278" w14:textId="77777777" w:rsidTr="002B1D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56764F1E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C6072B" w14:textId="77777777" w:rsidR="003E040E" w:rsidRPr="00852D5C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F0DCB39" w14:textId="77777777" w:rsidR="003E040E" w:rsidRPr="00852D5C" w:rsidRDefault="003E040E" w:rsidP="003E04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3A11F0" w14:textId="77777777" w:rsidR="003E040E" w:rsidRPr="00852D5C" w:rsidRDefault="003E040E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1CF01ED" w14:textId="77777777" w:rsidR="003E040E" w:rsidRPr="00852D5C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D899D7D" w14:textId="77777777" w:rsidR="003E040E" w:rsidRPr="007B3383" w:rsidRDefault="003E040E" w:rsidP="007B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536BADAF" w14:textId="77777777" w:rsidR="003E040E" w:rsidRPr="00852D5C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4F2F45B" w14:textId="77777777" w:rsidR="003E040E" w:rsidRPr="00852D5C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3E040E" w:rsidRPr="0013700D" w14:paraId="3AE1BAF7" w14:textId="77777777" w:rsidTr="00F225C6">
        <w:trPr>
          <w:cantSplit/>
        </w:trPr>
        <w:tc>
          <w:tcPr>
            <w:tcW w:w="3798" w:type="dxa"/>
          </w:tcPr>
          <w:p w14:paraId="0F584684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4895DF2A" w14:textId="77777777" w:rsidR="003E040E" w:rsidRPr="0013700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9F245A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425F38" w14:textId="77777777" w:rsidR="003E040E" w:rsidRPr="00662E30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94BCEF9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C4FE1F3" w14:textId="77777777" w:rsidR="003E040E" w:rsidRPr="007B3383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7F9C09A8" w14:textId="77777777" w:rsidR="003E040E" w:rsidRPr="007E77D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2B5ED4" w14:textId="77777777" w:rsidR="003E040E" w:rsidRPr="00471751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40E" w:rsidRPr="0013700D" w14:paraId="7B055FF0" w14:textId="77777777" w:rsidTr="002B1D16">
        <w:trPr>
          <w:cantSplit/>
        </w:trPr>
        <w:tc>
          <w:tcPr>
            <w:tcW w:w="3798" w:type="dxa"/>
          </w:tcPr>
          <w:p w14:paraId="00CE684E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</w:tcPr>
          <w:p w14:paraId="09843242" w14:textId="3D451C64" w:rsidR="003E040E" w:rsidRPr="00284EDA" w:rsidRDefault="00284EDA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84" w:type="dxa"/>
          </w:tcPr>
          <w:p w14:paraId="2F88D11D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CB2149" w14:textId="350666A8" w:rsidR="003E040E" w:rsidRPr="00662E30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83" w:type="dxa"/>
          </w:tcPr>
          <w:p w14:paraId="41C8C440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E1D9B76" w14:textId="5D5BAFEE" w:rsidR="003E040E" w:rsidRPr="007B3383" w:rsidRDefault="00D22B51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85" w:type="dxa"/>
          </w:tcPr>
          <w:p w14:paraId="60E1D5AE" w14:textId="77777777" w:rsidR="003E040E" w:rsidRPr="007E77D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2CF6FEB" w14:textId="5AD2D934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3E040E" w:rsidRPr="0013700D" w14:paraId="2D77E2C3" w14:textId="77777777" w:rsidTr="002B1D16">
        <w:trPr>
          <w:cantSplit/>
        </w:trPr>
        <w:tc>
          <w:tcPr>
            <w:tcW w:w="3798" w:type="dxa"/>
          </w:tcPr>
          <w:p w14:paraId="183E64AA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2CA88595" w14:textId="65FCB1D7" w:rsidR="003E040E" w:rsidRPr="00284EDA" w:rsidRDefault="00284EDA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6,730</w:t>
            </w:r>
          </w:p>
        </w:tc>
        <w:tc>
          <w:tcPr>
            <w:tcW w:w="284" w:type="dxa"/>
          </w:tcPr>
          <w:p w14:paraId="581964F7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1434EA4" w14:textId="11EEA3EB" w:rsidR="003E040E" w:rsidRPr="00662E30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283" w:type="dxa"/>
          </w:tcPr>
          <w:p w14:paraId="6E2CCD88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D5C015" w14:textId="5EE5C8C5" w:rsidR="003E040E" w:rsidRPr="007B3383" w:rsidRDefault="00D22B51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6,730</w:t>
            </w:r>
          </w:p>
        </w:tc>
        <w:tc>
          <w:tcPr>
            <w:tcW w:w="285" w:type="dxa"/>
          </w:tcPr>
          <w:p w14:paraId="6E36D233" w14:textId="77777777" w:rsidR="003E040E" w:rsidRPr="007E77D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82ACFEF" w14:textId="64FAF2FF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</w:tr>
      <w:tr w:rsidR="003E040E" w:rsidRPr="0013700D" w14:paraId="0B1464F3" w14:textId="77777777" w:rsidTr="002B1D16">
        <w:trPr>
          <w:cantSplit/>
        </w:trPr>
        <w:tc>
          <w:tcPr>
            <w:tcW w:w="3798" w:type="dxa"/>
          </w:tcPr>
          <w:p w14:paraId="6B430BA2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62239EB" w14:textId="4AEC4AC1" w:rsidR="003E040E" w:rsidRPr="00284EDA" w:rsidRDefault="00284EDA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14:paraId="6A14ADC8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65BC173" w14:textId="7BE606E2" w:rsidR="003E040E" w:rsidRPr="00662E30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791932EA" w14:textId="77777777" w:rsidR="003E040E" w:rsidRPr="0013700D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6C3288D" w14:textId="407C543E" w:rsidR="003E040E" w:rsidRPr="007B3383" w:rsidRDefault="00D22B51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5" w:type="dxa"/>
          </w:tcPr>
          <w:p w14:paraId="17F798A5" w14:textId="77777777" w:rsidR="003E040E" w:rsidRPr="007E77DD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A7A93E" w14:textId="30DFBC67" w:rsidR="003E040E" w:rsidRPr="0032537B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7C5E9A74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D9B019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494BA96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F0110E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AA3D01" w14:textId="77777777" w:rsidR="002B1D16" w:rsidRDefault="002B1D1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585983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F11B88" w:rsidRPr="00E24209" w14:paraId="6C6D953A" w14:textId="77777777" w:rsidTr="00F225C6">
        <w:trPr>
          <w:cantSplit/>
        </w:trPr>
        <w:tc>
          <w:tcPr>
            <w:tcW w:w="3798" w:type="dxa"/>
          </w:tcPr>
          <w:p w14:paraId="38AAD1F7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0C45CA46" w14:textId="77777777" w:rsidR="00F11B88" w:rsidRPr="00E2420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11B88" w:rsidRPr="00E24209" w14:paraId="400DC017" w14:textId="77777777" w:rsidTr="00F225C6">
        <w:trPr>
          <w:cantSplit/>
        </w:trPr>
        <w:tc>
          <w:tcPr>
            <w:tcW w:w="3798" w:type="dxa"/>
          </w:tcPr>
          <w:p w14:paraId="4302BBF2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F0FFB7" w14:textId="77777777" w:rsidR="00F11B88" w:rsidRPr="00E2420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A8EF049" w14:textId="77777777" w:rsidR="00F11B88" w:rsidRPr="00E2420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A51470" w14:textId="77777777" w:rsidR="00F11B88" w:rsidRPr="00E2420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B88" w:rsidRPr="00F51F88" w14:paraId="39AC9CE9" w14:textId="77777777" w:rsidTr="00F225C6">
        <w:trPr>
          <w:cantSplit/>
        </w:trPr>
        <w:tc>
          <w:tcPr>
            <w:tcW w:w="3798" w:type="dxa"/>
          </w:tcPr>
          <w:p w14:paraId="6A8EFD0F" w14:textId="77777777" w:rsidR="00F11B88" w:rsidRPr="00E9777E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8F05F7" w14:textId="3071B9C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BE47C38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7E3F9D" w14:textId="53E8934F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15B70FB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0A2C44" w14:textId="61786E00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14:paraId="5D5119CC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5792EF" w14:textId="5BDA855E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4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11B88" w:rsidRPr="00B14380" w14:paraId="18594922" w14:textId="77777777" w:rsidTr="002B1D16">
        <w:trPr>
          <w:cantSplit/>
        </w:trPr>
        <w:tc>
          <w:tcPr>
            <w:tcW w:w="3798" w:type="dxa"/>
          </w:tcPr>
          <w:p w14:paraId="2E0C786D" w14:textId="10927C2E" w:rsidR="00F11B88" w:rsidRPr="00E771F9" w:rsidRDefault="00F11B88" w:rsidP="00E771F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E359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14:paraId="2F74C903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5042A5" w14:textId="77777777" w:rsidR="00F11B88" w:rsidRPr="00F5193E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8198384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D7350B" w14:textId="77777777" w:rsidR="00F11B88" w:rsidRPr="00610832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C1ADBE3" w14:textId="77777777" w:rsidR="00F11B88" w:rsidRPr="004C2E64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D7254B9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29456E" w14:textId="77777777" w:rsidR="00F11B88" w:rsidRPr="004C2E64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3E040E" w:rsidRPr="00B14380" w14:paraId="46A45C67" w14:textId="77777777" w:rsidTr="002B1D16">
        <w:trPr>
          <w:cantSplit/>
        </w:trPr>
        <w:tc>
          <w:tcPr>
            <w:tcW w:w="3798" w:type="dxa"/>
          </w:tcPr>
          <w:p w14:paraId="34574B5C" w14:textId="77777777" w:rsidR="003E040E" w:rsidRPr="00E771F9" w:rsidRDefault="003E040E" w:rsidP="003E040E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3F2D022" w14:textId="442D218C" w:rsidR="003E040E" w:rsidRPr="0023380A" w:rsidRDefault="00284EDA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3,144</w:t>
            </w:r>
          </w:p>
        </w:tc>
        <w:tc>
          <w:tcPr>
            <w:tcW w:w="284" w:type="dxa"/>
          </w:tcPr>
          <w:p w14:paraId="6527554E" w14:textId="77777777" w:rsidR="003E040E" w:rsidRPr="00B14380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10090F1" w14:textId="65DF22A8" w:rsidR="003E040E" w:rsidRPr="00D34786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26,458</w:t>
            </w:r>
          </w:p>
        </w:tc>
        <w:tc>
          <w:tcPr>
            <w:tcW w:w="283" w:type="dxa"/>
          </w:tcPr>
          <w:p w14:paraId="7DC52DD6" w14:textId="77777777" w:rsidR="003E040E" w:rsidRPr="00B14380" w:rsidRDefault="003E040E" w:rsidP="003E04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7C651A" w14:textId="0AB25BA3" w:rsidR="003E040E" w:rsidRPr="00124A4B" w:rsidRDefault="00D22B51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285" w:type="dxa"/>
          </w:tcPr>
          <w:p w14:paraId="0F3F61C0" w14:textId="77777777" w:rsidR="003E040E" w:rsidRPr="00B14380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95CB49" w14:textId="530056C5" w:rsidR="003E040E" w:rsidRPr="00353030" w:rsidRDefault="003E040E" w:rsidP="003E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24,400</w:t>
            </w:r>
          </w:p>
        </w:tc>
      </w:tr>
      <w:tr w:rsidR="00284EDA" w:rsidRPr="00B14380" w14:paraId="5218FDE2" w14:textId="77777777" w:rsidTr="002B1D16">
        <w:trPr>
          <w:cantSplit/>
        </w:trPr>
        <w:tc>
          <w:tcPr>
            <w:tcW w:w="3798" w:type="dxa"/>
          </w:tcPr>
          <w:p w14:paraId="6179914F" w14:textId="7B03BC2A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FC86243" w14:textId="66917666" w:rsidR="00284EDA" w:rsidRPr="00284ED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84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56E60A9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67EEF56" w14:textId="3575A26E" w:rsidR="00284EDA" w:rsidRPr="00147569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58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0EB09C13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60329C" w14:textId="777227AC" w:rsidR="00284EDA" w:rsidRPr="00D22B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0D825CDF" w14:textId="77777777" w:rsidR="00284EDA" w:rsidRPr="00EA5359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319474" w14:textId="577F1A69" w:rsidR="00284ED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040E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284EDA" w:rsidRPr="00B14380" w14:paraId="416F2980" w14:textId="77777777" w:rsidTr="002B1D16">
        <w:trPr>
          <w:cantSplit/>
        </w:trPr>
        <w:tc>
          <w:tcPr>
            <w:tcW w:w="3798" w:type="dxa"/>
          </w:tcPr>
          <w:p w14:paraId="2A79ADB1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90923B7" w14:textId="3F60C231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84" w:type="dxa"/>
          </w:tcPr>
          <w:p w14:paraId="0EABD0BE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073B168" w14:textId="0072F11F" w:rsidR="00284EDA" w:rsidRPr="002B070B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83" w:type="dxa"/>
          </w:tcPr>
          <w:p w14:paraId="2169DF50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A8D5B4" w14:textId="6B2FF7C7" w:rsidR="00284EDA" w:rsidRPr="00D22B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691B4BD4" w14:textId="77777777" w:rsidR="00284EDA" w:rsidRPr="00EA5359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390484" w14:textId="232E6F05" w:rsidR="00284EDA" w:rsidRPr="00F1184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84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EDA" w:rsidRPr="00B14380" w14:paraId="681491D4" w14:textId="77777777" w:rsidTr="002B1D16">
        <w:trPr>
          <w:cantSplit/>
        </w:trPr>
        <w:tc>
          <w:tcPr>
            <w:tcW w:w="3798" w:type="dxa"/>
          </w:tcPr>
          <w:p w14:paraId="6097DC67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CEF5181" w14:textId="03244D8A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84" w:type="dxa"/>
          </w:tcPr>
          <w:p w14:paraId="4416A5E5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3E7087A" w14:textId="08B25556" w:rsidR="00284EDA" w:rsidRPr="00DD2DCB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3" w:type="dxa"/>
          </w:tcPr>
          <w:p w14:paraId="413CF255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2981B1" w14:textId="0B5FD497" w:rsidR="00284EDA" w:rsidRPr="004717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85" w:type="dxa"/>
          </w:tcPr>
          <w:p w14:paraId="056142D7" w14:textId="77777777" w:rsidR="00284EDA" w:rsidRPr="00EA5359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4DD5EB" w14:textId="2A7CEE7E" w:rsidR="00284EDA" w:rsidRPr="00DD2DCB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284EDA" w:rsidRPr="00B14380" w14:paraId="22808858" w14:textId="77777777" w:rsidTr="002B1D16">
        <w:trPr>
          <w:cantSplit/>
        </w:trPr>
        <w:tc>
          <w:tcPr>
            <w:tcW w:w="3798" w:type="dxa"/>
          </w:tcPr>
          <w:p w14:paraId="3F6BD327" w14:textId="19F60747" w:rsidR="00284EDA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2690609D" w14:textId="2C4FDC4B" w:rsidR="00284EDA" w:rsidRPr="00284ED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84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BD73650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4B5548" w14:textId="29242C82" w:rsidR="00284ED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83" w:type="dxa"/>
          </w:tcPr>
          <w:p w14:paraId="17138A2B" w14:textId="77777777" w:rsidR="00284EDA" w:rsidRPr="00EA5359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3A85362" w14:textId="58009676" w:rsidR="00284EDA" w:rsidRPr="00D22B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4B93C68B" w14:textId="77777777" w:rsidR="00284EDA" w:rsidRPr="00EA5359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34AA91" w14:textId="544ACFC7" w:rsidR="00284EDA" w:rsidRDefault="00610BD6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1</w:t>
            </w:r>
            <w:r w:rsidR="00284EDA" w:rsidRPr="009C7CEF">
              <w:rPr>
                <w:rFonts w:ascii="Angsana New" w:hAnsi="Angsana New"/>
                <w:sz w:val="30"/>
                <w:szCs w:val="30"/>
              </w:rPr>
              <w:t>,396</w:t>
            </w:r>
          </w:p>
        </w:tc>
      </w:tr>
      <w:tr w:rsidR="00284EDA" w:rsidRPr="00B14380" w14:paraId="5DF22B61" w14:textId="77777777" w:rsidTr="002B1D16">
        <w:trPr>
          <w:cantSplit/>
        </w:trPr>
        <w:tc>
          <w:tcPr>
            <w:tcW w:w="3798" w:type="dxa"/>
          </w:tcPr>
          <w:p w14:paraId="104653F2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750F2C53" w14:textId="26B8F54C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49,012</w:t>
            </w:r>
          </w:p>
        </w:tc>
        <w:tc>
          <w:tcPr>
            <w:tcW w:w="284" w:type="dxa"/>
          </w:tcPr>
          <w:p w14:paraId="62245BF2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7E82D0E" w14:textId="13B16001" w:rsidR="00284EDA" w:rsidRPr="002B070B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48,125</w:t>
            </w:r>
          </w:p>
        </w:tc>
        <w:tc>
          <w:tcPr>
            <w:tcW w:w="283" w:type="dxa"/>
          </w:tcPr>
          <w:p w14:paraId="11153945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642D4F8" w14:textId="0B17459E" w:rsidR="00284EDA" w:rsidRPr="00471751" w:rsidRDefault="00D32168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59272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84E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  <w:tc>
          <w:tcPr>
            <w:tcW w:w="285" w:type="dxa"/>
          </w:tcPr>
          <w:p w14:paraId="7CF1242D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05DCBD" w14:textId="0D956FDB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40,590</w:t>
            </w:r>
          </w:p>
        </w:tc>
      </w:tr>
      <w:tr w:rsidR="00284EDA" w:rsidRPr="00B14380" w14:paraId="15B01153" w14:textId="77777777" w:rsidTr="00F11840">
        <w:trPr>
          <w:cantSplit/>
        </w:trPr>
        <w:tc>
          <w:tcPr>
            <w:tcW w:w="3798" w:type="dxa"/>
          </w:tcPr>
          <w:p w14:paraId="03EF681F" w14:textId="5B15A26A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76" w:type="dxa"/>
          </w:tcPr>
          <w:p w14:paraId="127A0D69" w14:textId="2DD7D4A2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2,759</w:t>
            </w:r>
          </w:p>
        </w:tc>
        <w:tc>
          <w:tcPr>
            <w:tcW w:w="284" w:type="dxa"/>
          </w:tcPr>
          <w:p w14:paraId="6F6125B2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CF01279" w14:textId="08235B2B" w:rsidR="00284EDA" w:rsidRPr="00F1184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84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101B30E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93EE6BE" w14:textId="27C66836" w:rsidR="00284EDA" w:rsidRPr="004717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2,759</w:t>
            </w:r>
          </w:p>
        </w:tc>
        <w:tc>
          <w:tcPr>
            <w:tcW w:w="285" w:type="dxa"/>
          </w:tcPr>
          <w:p w14:paraId="5D26EBE0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33DCF2" w14:textId="554D0C1F" w:rsidR="00284EDA" w:rsidRPr="00F1184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ind w:left="-108" w:right="-13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84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EDA" w:rsidRPr="00B14380" w14:paraId="05BD92FC" w14:textId="77777777" w:rsidTr="002B1D16">
        <w:trPr>
          <w:cantSplit/>
        </w:trPr>
        <w:tc>
          <w:tcPr>
            <w:tcW w:w="3798" w:type="dxa"/>
          </w:tcPr>
          <w:p w14:paraId="2E771795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9D085D3" w14:textId="6FF06274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4" w:type="dxa"/>
          </w:tcPr>
          <w:p w14:paraId="3FAAA933" w14:textId="77777777" w:rsidR="00284EDA" w:rsidRPr="0066040A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129D030" w14:textId="62013577" w:rsidR="00284EDA" w:rsidRPr="00103454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3" w:type="dxa"/>
          </w:tcPr>
          <w:p w14:paraId="0C247FEE" w14:textId="77777777" w:rsidR="00284EDA" w:rsidRPr="0066040A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4C93AB" w14:textId="53A7940D" w:rsidR="00284EDA" w:rsidRPr="004717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5" w:type="dxa"/>
          </w:tcPr>
          <w:p w14:paraId="67C9E887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7EA61FA" w14:textId="08F615F5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284EDA" w:rsidRPr="00B14380" w14:paraId="6FC18DF2" w14:textId="77777777" w:rsidTr="002B1D16">
        <w:trPr>
          <w:cantSplit/>
        </w:trPr>
        <w:tc>
          <w:tcPr>
            <w:tcW w:w="3798" w:type="dxa"/>
          </w:tcPr>
          <w:p w14:paraId="54BC74E2" w14:textId="5EB2A276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5CDCE9CD" w14:textId="69C23520" w:rsidR="00284EDA" w:rsidRPr="00103454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17,113</w:t>
            </w:r>
          </w:p>
        </w:tc>
        <w:tc>
          <w:tcPr>
            <w:tcW w:w="284" w:type="dxa"/>
          </w:tcPr>
          <w:p w14:paraId="2202464D" w14:textId="77777777" w:rsidR="00284EDA" w:rsidRPr="0066040A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C4FAFDE" w14:textId="66B86366" w:rsidR="00284EDA" w:rsidRPr="00103454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16,096</w:t>
            </w:r>
          </w:p>
        </w:tc>
        <w:tc>
          <w:tcPr>
            <w:tcW w:w="283" w:type="dxa"/>
          </w:tcPr>
          <w:p w14:paraId="281AC4D2" w14:textId="77777777" w:rsidR="00284EDA" w:rsidRPr="0066040A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5FD78B8" w14:textId="6B22F2B5" w:rsidR="00284EDA" w:rsidRPr="00FC6653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14,338</w:t>
            </w:r>
          </w:p>
        </w:tc>
        <w:tc>
          <w:tcPr>
            <w:tcW w:w="285" w:type="dxa"/>
          </w:tcPr>
          <w:p w14:paraId="080CE8D0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4C2F5A" w14:textId="32416DF8" w:rsidR="00284EDA" w:rsidRPr="00882683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284EDA" w:rsidRPr="00B14380" w14:paraId="7713B2ED" w14:textId="77777777" w:rsidTr="002B1D16">
        <w:trPr>
          <w:cantSplit/>
        </w:trPr>
        <w:tc>
          <w:tcPr>
            <w:tcW w:w="3798" w:type="dxa"/>
          </w:tcPr>
          <w:p w14:paraId="6F6F7FA9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23817540" w14:textId="4F747C3B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284" w:type="dxa"/>
          </w:tcPr>
          <w:p w14:paraId="387BDFA8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400DD8" w14:textId="4672B650" w:rsidR="00284EDA" w:rsidRPr="00103454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  <w:tc>
          <w:tcPr>
            <w:tcW w:w="283" w:type="dxa"/>
          </w:tcPr>
          <w:p w14:paraId="4B5FDAD4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5ADC2C" w14:textId="6C617E0F" w:rsidR="00284EDA" w:rsidRPr="00A168A3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285" w:type="dxa"/>
          </w:tcPr>
          <w:p w14:paraId="33BD56B5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B4259D" w14:textId="7F602616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  <w:tr w:rsidR="00284EDA" w:rsidRPr="00B14380" w14:paraId="0E3C4E1A" w14:textId="77777777" w:rsidTr="00F225C6">
        <w:trPr>
          <w:cantSplit/>
        </w:trPr>
        <w:tc>
          <w:tcPr>
            <w:tcW w:w="3798" w:type="dxa"/>
          </w:tcPr>
          <w:p w14:paraId="49C42576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04DDF7E9" w14:textId="77777777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27C6987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9E94F9D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9FFF45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10CD9C" w14:textId="77777777" w:rsidR="00284EDA" w:rsidRPr="00A168A3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6ACC7D1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7A7736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DA" w:rsidRPr="00B14380" w14:paraId="0E2E2344" w14:textId="77777777" w:rsidTr="002B1D16">
        <w:trPr>
          <w:cantSplit/>
        </w:trPr>
        <w:tc>
          <w:tcPr>
            <w:tcW w:w="3798" w:type="dxa"/>
          </w:tcPr>
          <w:p w14:paraId="3A8CFC1C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4DB08EA5" w14:textId="795E7791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14:paraId="095D2CEE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69169E5" w14:textId="39C8E95D" w:rsidR="00284EDA" w:rsidRPr="003E040E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28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3" w:type="dxa"/>
          </w:tcPr>
          <w:p w14:paraId="23986251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007506" w14:textId="43AD96AE" w:rsidR="00284EDA" w:rsidRPr="00A168A3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5" w:type="dxa"/>
          </w:tcPr>
          <w:p w14:paraId="3496387A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017D3C" w14:textId="26A21A6C" w:rsidR="00284EDA" w:rsidRPr="003E040E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28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40E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284EDA" w:rsidRPr="00B14380" w14:paraId="3890F14C" w14:textId="77777777" w:rsidTr="002B1D16">
        <w:trPr>
          <w:cantSplit/>
        </w:trPr>
        <w:tc>
          <w:tcPr>
            <w:tcW w:w="3798" w:type="dxa"/>
          </w:tcPr>
          <w:p w14:paraId="1B0BB196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2AA895B8" w14:textId="4E515DFB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84" w:type="dxa"/>
          </w:tcPr>
          <w:p w14:paraId="20847F99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1FDC90" w14:textId="7668AE14" w:rsidR="00284EDA" w:rsidRPr="0023380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83" w:type="dxa"/>
          </w:tcPr>
          <w:p w14:paraId="5F5D3AD4" w14:textId="77777777" w:rsidR="00284EDA" w:rsidRPr="0013700D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A6D1E7" w14:textId="3F3963FC" w:rsidR="00284EDA" w:rsidRPr="004717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85" w:type="dxa"/>
          </w:tcPr>
          <w:p w14:paraId="18CF3A33" w14:textId="77777777" w:rsidR="00284EDA" w:rsidRPr="007E77DD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F8819B" w14:textId="2899058C" w:rsidR="00284EDA" w:rsidRPr="00471751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284EDA" w:rsidRPr="00B14380" w14:paraId="52F1FCFF" w14:textId="77777777" w:rsidTr="002B1D16">
        <w:trPr>
          <w:cantSplit/>
        </w:trPr>
        <w:tc>
          <w:tcPr>
            <w:tcW w:w="3798" w:type="dxa"/>
          </w:tcPr>
          <w:p w14:paraId="2B85D038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4791C57E" w14:textId="77777777" w:rsidR="00284EDA" w:rsidRPr="00DB16B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E5241C0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B12775" w14:textId="77777777" w:rsidR="00284EDA" w:rsidRPr="00097572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B43A2FF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CD0F543" w14:textId="77777777" w:rsidR="00284EDA" w:rsidRPr="00DB16BA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775E095E" w14:textId="77777777" w:rsidR="00284EDA" w:rsidRPr="00B1438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9A4911" w14:textId="77777777" w:rsidR="00284EDA" w:rsidRPr="00097572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84EDA" w:rsidRPr="00B14380" w14:paraId="24EDE14F" w14:textId="77777777" w:rsidTr="00610BD6">
        <w:trPr>
          <w:cantSplit/>
        </w:trPr>
        <w:tc>
          <w:tcPr>
            <w:tcW w:w="3798" w:type="dxa"/>
          </w:tcPr>
          <w:p w14:paraId="2883AB2A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5E4A2CA5" w14:textId="18DEDA67" w:rsidR="00284EDA" w:rsidRPr="0023380A" w:rsidRDefault="00EE7775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24,497</w:t>
            </w:r>
          </w:p>
        </w:tc>
        <w:tc>
          <w:tcPr>
            <w:tcW w:w="284" w:type="dxa"/>
          </w:tcPr>
          <w:p w14:paraId="5E9F8D3B" w14:textId="77777777" w:rsidR="00284EDA" w:rsidRPr="006E327A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9FA01BA" w14:textId="678CC6EA" w:rsidR="00284EDA" w:rsidRPr="003C404F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10BD6">
              <w:rPr>
                <w:rFonts w:ascii="Angsana New" w:hAnsi="Angsana New"/>
                <w:sz w:val="30"/>
                <w:szCs w:val="30"/>
              </w:rPr>
              <w:t>4,075</w:t>
            </w:r>
          </w:p>
        </w:tc>
        <w:tc>
          <w:tcPr>
            <w:tcW w:w="283" w:type="dxa"/>
          </w:tcPr>
          <w:p w14:paraId="7721089F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954A39D" w14:textId="63D3717D" w:rsidR="00284EDA" w:rsidRPr="002C6846" w:rsidRDefault="00EE7775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8,483</w:t>
            </w:r>
          </w:p>
        </w:tc>
        <w:tc>
          <w:tcPr>
            <w:tcW w:w="285" w:type="dxa"/>
          </w:tcPr>
          <w:p w14:paraId="4F158E95" w14:textId="77777777" w:rsidR="00284EDA" w:rsidRPr="00B1438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0BCE16" w14:textId="20AA4B1E" w:rsidR="00284EDA" w:rsidRPr="001B66C5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610BD6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284EDA" w:rsidRPr="00B14380" w14:paraId="136FF1D6" w14:textId="77777777" w:rsidTr="00610BD6">
        <w:trPr>
          <w:cantSplit/>
        </w:trPr>
        <w:tc>
          <w:tcPr>
            <w:tcW w:w="3798" w:type="dxa"/>
          </w:tcPr>
          <w:p w14:paraId="54E959D5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281AD2" w14:textId="290DDD52" w:rsidR="00284EDA" w:rsidRPr="0023380A" w:rsidRDefault="00EE7775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84" w:type="dxa"/>
          </w:tcPr>
          <w:p w14:paraId="7899A6FA" w14:textId="77777777" w:rsidR="00284EDA" w:rsidRPr="00B43FA4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A7C9F8" w14:textId="4E88C51C" w:rsidR="00284EDA" w:rsidRPr="003C404F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83" w:type="dxa"/>
          </w:tcPr>
          <w:p w14:paraId="74FC0063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A7D93E" w14:textId="7AFCEB41" w:rsidR="00284EDA" w:rsidRPr="002C6846" w:rsidRDefault="00EE7775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85" w:type="dxa"/>
          </w:tcPr>
          <w:p w14:paraId="7C45DBFD" w14:textId="77777777" w:rsidR="00284EDA" w:rsidRPr="00B1438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56928" w14:textId="1CF4FD68" w:rsidR="00284EDA" w:rsidRPr="001B66C5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284EDA" w:rsidRPr="00B14380" w14:paraId="1DDDA11A" w14:textId="77777777" w:rsidTr="00610BD6">
        <w:trPr>
          <w:cantSplit/>
        </w:trPr>
        <w:tc>
          <w:tcPr>
            <w:tcW w:w="3798" w:type="dxa"/>
          </w:tcPr>
          <w:p w14:paraId="489D4B19" w14:textId="77777777" w:rsidR="00284EDA" w:rsidRPr="00E771F9" w:rsidRDefault="00284EDA" w:rsidP="00284ED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56EC4D" w14:textId="7743F41A" w:rsidR="00284EDA" w:rsidRPr="0023380A" w:rsidRDefault="00EE7775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25,597</w:t>
            </w:r>
          </w:p>
        </w:tc>
        <w:tc>
          <w:tcPr>
            <w:tcW w:w="284" w:type="dxa"/>
          </w:tcPr>
          <w:p w14:paraId="02B4273C" w14:textId="77777777" w:rsidR="00284EDA" w:rsidRPr="006E327A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51D36E" w14:textId="2FCBEF63" w:rsidR="00284EDA" w:rsidRPr="003C404F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10BD6"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  <w:tc>
          <w:tcPr>
            <w:tcW w:w="283" w:type="dxa"/>
          </w:tcPr>
          <w:p w14:paraId="62290A5D" w14:textId="77777777" w:rsidR="00284EDA" w:rsidRPr="00B14380" w:rsidRDefault="00284EDA" w:rsidP="00284ED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7F75BD" w14:textId="59147CD9" w:rsidR="00284EDA" w:rsidRPr="002C6846" w:rsidRDefault="00EE7775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8,891</w:t>
            </w:r>
          </w:p>
        </w:tc>
        <w:tc>
          <w:tcPr>
            <w:tcW w:w="285" w:type="dxa"/>
          </w:tcPr>
          <w:p w14:paraId="43D4B957" w14:textId="77777777" w:rsidR="00284EDA" w:rsidRPr="00B14380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D704BD" w14:textId="74F14A4C" w:rsidR="00284EDA" w:rsidRPr="001B66C5" w:rsidRDefault="00284EDA" w:rsidP="0028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610BD6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</w:tbl>
    <w:p w14:paraId="61597611" w14:textId="77777777" w:rsidR="007C3DF1" w:rsidRDefault="007C3DF1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1EBCE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841475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3F04739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82D30D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6EB6D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032E0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15485D" w14:textId="77777777" w:rsidR="009E2C57" w:rsidRPr="00066A8D" w:rsidRDefault="009E2C5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4A8F7F" w14:textId="62DD50BD" w:rsidR="001468CC" w:rsidRPr="00B62FCB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B62FCB">
        <w:rPr>
          <w:rFonts w:ascii="Angsana New" w:hAnsi="Angsana New"/>
          <w:sz w:val="29"/>
          <w:szCs w:val="29"/>
          <w:cs/>
        </w:rPr>
        <w:lastRenderedPageBreak/>
        <w:t xml:space="preserve">ยอดคงเหลือกับบุคคลและกิจการที่เกี่ยวข้องกัน </w:t>
      </w:r>
      <w:r w:rsidR="001468CC" w:rsidRPr="00B62FCB">
        <w:rPr>
          <w:rFonts w:ascii="Angsana New" w:hAnsi="Angsana New"/>
          <w:sz w:val="29"/>
          <w:szCs w:val="29"/>
          <w:cs/>
        </w:rPr>
        <w:t>ณ วันที่</w:t>
      </w:r>
      <w:r w:rsidR="00126CF3" w:rsidRPr="00B62FCB">
        <w:rPr>
          <w:rFonts w:ascii="Angsana New" w:hAnsi="Angsana New"/>
          <w:sz w:val="29"/>
          <w:szCs w:val="29"/>
          <w:cs/>
        </w:rPr>
        <w:t xml:space="preserve"> </w:t>
      </w:r>
      <w:r w:rsidR="00DB16BA" w:rsidRPr="00B62FCB">
        <w:rPr>
          <w:rFonts w:ascii="Angsana New" w:hAnsi="Angsana New"/>
          <w:sz w:val="29"/>
          <w:szCs w:val="29"/>
        </w:rPr>
        <w:t>3</w:t>
      </w:r>
      <w:r w:rsidR="00F11B88" w:rsidRPr="00B62FCB">
        <w:rPr>
          <w:rFonts w:ascii="Angsana New" w:hAnsi="Angsana New"/>
          <w:sz w:val="29"/>
          <w:szCs w:val="29"/>
        </w:rPr>
        <w:t>0</w:t>
      </w:r>
      <w:r w:rsidR="00F11B88" w:rsidRPr="00B62FCB">
        <w:rPr>
          <w:rFonts w:ascii="Angsana New" w:hAnsi="Angsana New"/>
          <w:sz w:val="29"/>
          <w:szCs w:val="29"/>
          <w:cs/>
        </w:rPr>
        <w:t xml:space="preserve"> มิถุนายน</w:t>
      </w:r>
      <w:r w:rsidR="00DB16BA" w:rsidRPr="00B62FCB">
        <w:rPr>
          <w:rFonts w:ascii="Angsana New" w:hAnsi="Angsana New"/>
          <w:sz w:val="29"/>
          <w:szCs w:val="29"/>
          <w:cs/>
        </w:rPr>
        <w:t xml:space="preserve"> </w:t>
      </w:r>
      <w:r w:rsidR="00315936" w:rsidRPr="00B62FCB">
        <w:rPr>
          <w:rFonts w:ascii="Angsana New" w:hAnsi="Angsana New"/>
          <w:sz w:val="29"/>
          <w:szCs w:val="29"/>
        </w:rPr>
        <w:t>256</w:t>
      </w:r>
      <w:r w:rsidR="009F6144">
        <w:rPr>
          <w:rFonts w:ascii="Angsana New" w:hAnsi="Angsana New"/>
          <w:sz w:val="29"/>
          <w:szCs w:val="29"/>
        </w:rPr>
        <w:t>9</w:t>
      </w:r>
      <w:r w:rsidR="00DB16BA" w:rsidRPr="00B62FCB">
        <w:rPr>
          <w:rFonts w:ascii="Angsana New" w:hAnsi="Angsana New"/>
          <w:sz w:val="29"/>
          <w:szCs w:val="29"/>
        </w:rPr>
        <w:t xml:space="preserve"> </w:t>
      </w:r>
      <w:r w:rsidR="00DB16BA" w:rsidRPr="00B62FCB">
        <w:rPr>
          <w:rFonts w:ascii="Angsana New" w:hAnsi="Angsana New"/>
          <w:sz w:val="29"/>
          <w:szCs w:val="29"/>
          <w:cs/>
        </w:rPr>
        <w:t xml:space="preserve">และวันที่ </w:t>
      </w:r>
      <w:r w:rsidR="00DB16BA" w:rsidRPr="00B62FCB">
        <w:rPr>
          <w:rFonts w:ascii="Angsana New" w:hAnsi="Angsana New"/>
          <w:sz w:val="29"/>
          <w:szCs w:val="29"/>
        </w:rPr>
        <w:t xml:space="preserve">31 </w:t>
      </w:r>
      <w:r w:rsidR="00DB16BA" w:rsidRPr="00B62FCB">
        <w:rPr>
          <w:rFonts w:ascii="Angsana New" w:hAnsi="Angsana New"/>
          <w:sz w:val="29"/>
          <w:szCs w:val="29"/>
          <w:cs/>
        </w:rPr>
        <w:t xml:space="preserve">ธันวาคม </w:t>
      </w:r>
      <w:r w:rsidR="00315936" w:rsidRPr="00B62FCB">
        <w:rPr>
          <w:rFonts w:ascii="Angsana New" w:hAnsi="Angsana New"/>
          <w:sz w:val="29"/>
          <w:szCs w:val="29"/>
        </w:rPr>
        <w:t>256</w:t>
      </w:r>
      <w:r w:rsidR="009F6144">
        <w:rPr>
          <w:rFonts w:ascii="Angsana New" w:hAnsi="Angsana New"/>
          <w:sz w:val="29"/>
          <w:szCs w:val="29"/>
        </w:rPr>
        <w:t>8</w:t>
      </w:r>
      <w:r w:rsidR="001468CC" w:rsidRPr="00B62FCB">
        <w:rPr>
          <w:rFonts w:ascii="Angsana New" w:hAnsi="Angsana New"/>
          <w:sz w:val="29"/>
          <w:szCs w:val="29"/>
          <w:cs/>
        </w:rPr>
        <w:t xml:space="preserve"> มีดังนี้</w:t>
      </w:r>
    </w:p>
    <w:p w14:paraId="066FDC53" w14:textId="77777777" w:rsidR="00A51FEC" w:rsidRPr="00B62FCB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</w:p>
    <w:tbl>
      <w:tblPr>
        <w:tblW w:w="973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759"/>
        <w:gridCol w:w="1274"/>
        <w:gridCol w:w="293"/>
        <w:gridCol w:w="1277"/>
        <w:gridCol w:w="290"/>
        <w:gridCol w:w="1271"/>
        <w:gridCol w:w="289"/>
        <w:gridCol w:w="1280"/>
        <w:gridCol w:w="6"/>
      </w:tblGrid>
      <w:tr w:rsidR="00A51FEC" w:rsidRPr="00DB0BF5" w14:paraId="4219B1A0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0C640B49" w14:textId="77777777" w:rsidR="00A51FEC" w:rsidRPr="00DB0BF5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14:paraId="7511ACA8" w14:textId="77777777" w:rsidR="00A51FEC" w:rsidRPr="00DB0BF5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51FEC" w:rsidRPr="00DB0BF5" w14:paraId="3A18A239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6EC0260E" w14:textId="77777777" w:rsidR="00A51FEC" w:rsidRPr="00DB0BF5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0EC9B" w14:textId="77777777" w:rsidR="00A51FEC" w:rsidRPr="00DB0BF5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5901EA85" w14:textId="77777777" w:rsidR="00A51FEC" w:rsidRPr="00DB0BF5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EE5F4" w14:textId="77777777" w:rsidR="00A51FEC" w:rsidRPr="00DB0BF5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B0B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15936" w:rsidRPr="00DB0BF5" w14:paraId="71422A85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5E1443B7" w14:textId="77777777" w:rsidR="00315936" w:rsidRPr="00DB0BF5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A76A99B" w14:textId="4D450012" w:rsidR="00315936" w:rsidRPr="00DB0BF5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3</w:t>
            </w:r>
            <w:r w:rsidR="00F11B88" w:rsidRPr="00DB0BF5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11B88" w:rsidRPr="00DB0B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B0BF5">
              <w:rPr>
                <w:rFonts w:ascii="Angsana New" w:hAnsi="Angsana New"/>
                <w:sz w:val="30"/>
                <w:szCs w:val="30"/>
              </w:rPr>
              <w:t>256</w:t>
            </w:r>
            <w:r w:rsidR="009F6144" w:rsidRPr="00DB0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3" w:type="dxa"/>
          </w:tcPr>
          <w:p w14:paraId="45558F40" w14:textId="77777777" w:rsidR="00315936" w:rsidRPr="00DB0BF5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E657252" w14:textId="5CC43F3E" w:rsidR="00315936" w:rsidRPr="00DB0BF5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0BF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B0BF5">
              <w:rPr>
                <w:rFonts w:ascii="Angsana New" w:hAnsi="Angsana New"/>
                <w:sz w:val="30"/>
                <w:szCs w:val="30"/>
              </w:rPr>
              <w:t>256</w:t>
            </w:r>
            <w:r w:rsidR="009F6144" w:rsidRPr="00DB0B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</w:tcPr>
          <w:p w14:paraId="14DFBF75" w14:textId="77777777" w:rsidR="00315936" w:rsidRPr="00DB0BF5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6C0B528" w14:textId="40E94AF6" w:rsidR="00315936" w:rsidRPr="00DB0BF5" w:rsidRDefault="00F11B88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0BF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15936" w:rsidRPr="00DB0BF5">
              <w:rPr>
                <w:rFonts w:ascii="Angsana New" w:hAnsi="Angsana New"/>
                <w:sz w:val="30"/>
                <w:szCs w:val="30"/>
              </w:rPr>
              <w:t>256</w:t>
            </w:r>
            <w:r w:rsidR="009F6144" w:rsidRPr="00DB0B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9" w:type="dxa"/>
          </w:tcPr>
          <w:p w14:paraId="09F2AE94" w14:textId="77777777" w:rsidR="00315936" w:rsidRPr="00DB0BF5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E201E96" w14:textId="474EEA16" w:rsidR="00315936" w:rsidRPr="00DB0BF5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0BF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B0BF5">
              <w:rPr>
                <w:rFonts w:ascii="Angsana New" w:hAnsi="Angsana New"/>
                <w:sz w:val="30"/>
                <w:szCs w:val="30"/>
              </w:rPr>
              <w:t>256</w:t>
            </w:r>
            <w:r w:rsidR="009F6144" w:rsidRPr="00DB0BF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51FEC" w:rsidRPr="00DB0BF5" w14:paraId="38775C7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12661BD7" w14:textId="77777777" w:rsidR="00A51FEC" w:rsidRPr="00DB0BF5" w:rsidRDefault="00A51FEC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14:paraId="7246D3C1" w14:textId="77777777" w:rsidR="00A51FEC" w:rsidRPr="00DB0BF5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22368C59" w14:textId="77777777" w:rsidR="00A51FEC" w:rsidRPr="00DB0BF5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1B30847" w14:textId="77777777" w:rsidR="00A51FEC" w:rsidRPr="00DB0BF5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6C514C61" w14:textId="77777777" w:rsidR="00A51FEC" w:rsidRPr="00DB0BF5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5EC151C" w14:textId="77777777" w:rsidR="00A51FEC" w:rsidRPr="00DB0BF5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4CF28DFD" w14:textId="77777777" w:rsidR="00A51FEC" w:rsidRPr="00DB0BF5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103E134E" w14:textId="77777777" w:rsidR="00A51FEC" w:rsidRPr="00DB0BF5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E7775" w:rsidRPr="00DB0BF5" w14:paraId="4659DC6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62440B6" w14:textId="77777777" w:rsidR="00EE7775" w:rsidRPr="00DB0BF5" w:rsidRDefault="00EE7775" w:rsidP="00EE77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47D37862" w14:textId="2334A9BC" w:rsidR="00EE7775" w:rsidRPr="00DB0BF5" w:rsidRDefault="00EE7775" w:rsidP="00E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16BE2185" w14:textId="77777777" w:rsidR="00EE7775" w:rsidRPr="00DB0BF5" w:rsidRDefault="00EE7775" w:rsidP="00EE777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7189D99" w14:textId="15AF5E63" w:rsidR="00EE7775" w:rsidRPr="00DB0BF5" w:rsidRDefault="00EE7775" w:rsidP="00E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662A57D" w14:textId="77777777" w:rsidR="00EE7775" w:rsidRPr="00DB0BF5" w:rsidRDefault="00EE7775" w:rsidP="00EE777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1737B03" w14:textId="11E52664" w:rsidR="00EE7775" w:rsidRPr="00DB0BF5" w:rsidRDefault="00EE7775" w:rsidP="00E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69,245</w:t>
            </w:r>
          </w:p>
        </w:tc>
        <w:tc>
          <w:tcPr>
            <w:tcW w:w="289" w:type="dxa"/>
          </w:tcPr>
          <w:p w14:paraId="3642EA52" w14:textId="77777777" w:rsidR="00EE7775" w:rsidRPr="00DB0BF5" w:rsidRDefault="00EE7775" w:rsidP="00E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40242986" w14:textId="10A8D97C" w:rsidR="00EE7775" w:rsidRPr="00DB0BF5" w:rsidRDefault="00EE7775" w:rsidP="00E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70,128</w:t>
            </w:r>
          </w:p>
        </w:tc>
      </w:tr>
      <w:tr w:rsidR="00D000DD" w:rsidRPr="00DB0BF5" w14:paraId="50227B37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06A779A" w14:textId="61B749FA" w:rsidR="00D000DD" w:rsidRPr="00DB0BF5" w:rsidRDefault="00D000DD" w:rsidP="00D000D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F7B0A4B" w14:textId="27EC82A3" w:rsidR="00D000DD" w:rsidRPr="00DB0BF5" w:rsidRDefault="00EE7775" w:rsidP="00D0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93" w:type="dxa"/>
          </w:tcPr>
          <w:p w14:paraId="7E468D53" w14:textId="77777777" w:rsidR="00D000DD" w:rsidRPr="00DB0BF5" w:rsidRDefault="00D000DD" w:rsidP="00D000D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3A8A9B0" w14:textId="3A8D6063" w:rsidR="00D000DD" w:rsidRPr="00DB0BF5" w:rsidRDefault="00D000DD" w:rsidP="00D0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90" w:type="dxa"/>
          </w:tcPr>
          <w:p w14:paraId="2882C930" w14:textId="77777777" w:rsidR="00D000DD" w:rsidRPr="00DB0BF5" w:rsidRDefault="00D000DD" w:rsidP="00D000D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C6D00D8" w14:textId="3C988238" w:rsidR="00D000DD" w:rsidRPr="00DB0BF5" w:rsidRDefault="00D000DD" w:rsidP="00D0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3CC6201B" w14:textId="77777777" w:rsidR="00D000DD" w:rsidRPr="00DB0BF5" w:rsidRDefault="00D000DD" w:rsidP="00D0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CA8A25" w14:textId="38AC15CE" w:rsidR="00D000DD" w:rsidRPr="00DB0BF5" w:rsidRDefault="00D000DD" w:rsidP="00D0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852D5C" w:rsidRPr="00DB0BF5" w14:paraId="10298A4B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5DDDBA6" w14:textId="77777777" w:rsidR="00852D5C" w:rsidRPr="00DB0BF5" w:rsidRDefault="00852D5C" w:rsidP="00852D5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B405402" w14:textId="1BA5A41C" w:rsidR="00852D5C" w:rsidRPr="00DB0BF5" w:rsidRDefault="00EE7775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93" w:type="dxa"/>
          </w:tcPr>
          <w:p w14:paraId="2DE3AF5D" w14:textId="77777777" w:rsidR="00852D5C" w:rsidRPr="00DB0BF5" w:rsidRDefault="00852D5C" w:rsidP="00852D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2CB4613" w14:textId="4EE7D70A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90" w:type="dxa"/>
          </w:tcPr>
          <w:p w14:paraId="1B4BFEBA" w14:textId="77777777" w:rsidR="00852D5C" w:rsidRPr="00DB0BF5" w:rsidRDefault="00852D5C" w:rsidP="00852D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D77E569" w14:textId="58213868" w:rsidR="00852D5C" w:rsidRPr="00DB0BF5" w:rsidRDefault="00864C7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69,245</w:t>
            </w:r>
          </w:p>
        </w:tc>
        <w:tc>
          <w:tcPr>
            <w:tcW w:w="289" w:type="dxa"/>
          </w:tcPr>
          <w:p w14:paraId="0BA8BDB2" w14:textId="77777777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3821341" w14:textId="3CCD5CAC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</w:tr>
      <w:tr w:rsidR="00066A8D" w:rsidRPr="00DB0BF5" w14:paraId="711A266E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4AB2562" w14:textId="77777777" w:rsidR="00066A8D" w:rsidRPr="00DB0BF5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4C5D4AD" w14:textId="77777777" w:rsidR="00066A8D" w:rsidRPr="00DB0BF5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447CD3E7" w14:textId="77777777" w:rsidR="00066A8D" w:rsidRPr="00DB0BF5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3DA23B5" w14:textId="77777777" w:rsidR="00066A8D" w:rsidRPr="00DB0BF5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298819C" w14:textId="77777777" w:rsidR="00066A8D" w:rsidRPr="00DB0BF5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0FB139FB" w14:textId="77777777" w:rsidR="00066A8D" w:rsidRPr="00DB0BF5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1D0A12C6" w14:textId="77777777" w:rsidR="00066A8D" w:rsidRPr="00DB0BF5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267EFF70" w14:textId="77777777" w:rsidR="00066A8D" w:rsidRPr="00DB0BF5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03D4" w:rsidRPr="00DB0BF5" w14:paraId="475D2652" w14:textId="77777777" w:rsidTr="009F4324">
        <w:trPr>
          <w:gridAfter w:val="1"/>
          <w:wAfter w:w="6" w:type="dxa"/>
          <w:cantSplit/>
          <w:trHeight w:val="431"/>
        </w:trPr>
        <w:tc>
          <w:tcPr>
            <w:tcW w:w="9733" w:type="dxa"/>
            <w:gridSpan w:val="8"/>
          </w:tcPr>
          <w:p w14:paraId="13413363" w14:textId="77777777" w:rsidR="000C03D4" w:rsidRPr="00DB0BF5" w:rsidRDefault="000C03D4" w:rsidP="008C1DF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</w:tr>
      <w:tr w:rsidR="00852D5C" w:rsidRPr="00DB0BF5" w14:paraId="61A2AEAB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5B93EAF5" w14:textId="77777777" w:rsidR="00852D5C" w:rsidRPr="00DB0BF5" w:rsidRDefault="00852D5C" w:rsidP="00852D5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4" w:type="dxa"/>
          </w:tcPr>
          <w:p w14:paraId="54A9AAAB" w14:textId="4C175012" w:rsidR="00852D5C" w:rsidRPr="00DB0BF5" w:rsidRDefault="00EE7775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93" w:type="dxa"/>
          </w:tcPr>
          <w:p w14:paraId="0C055105" w14:textId="77777777" w:rsidR="00852D5C" w:rsidRPr="00DB0BF5" w:rsidRDefault="00852D5C" w:rsidP="00852D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301D9B3" w14:textId="74E57447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8,992</w:t>
            </w:r>
          </w:p>
        </w:tc>
        <w:tc>
          <w:tcPr>
            <w:tcW w:w="290" w:type="dxa"/>
          </w:tcPr>
          <w:p w14:paraId="39097A4D" w14:textId="77777777" w:rsidR="00852D5C" w:rsidRPr="00DB0BF5" w:rsidRDefault="00852D5C" w:rsidP="00852D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BA5A062" w14:textId="5DDCC6D8" w:rsidR="00852D5C" w:rsidRPr="00DB0BF5" w:rsidRDefault="00864C7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36,667</w:t>
            </w:r>
          </w:p>
        </w:tc>
        <w:tc>
          <w:tcPr>
            <w:tcW w:w="289" w:type="dxa"/>
          </w:tcPr>
          <w:p w14:paraId="5C06A338" w14:textId="77777777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05B09076" w14:textId="5EBC34DD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35,862</w:t>
            </w:r>
          </w:p>
        </w:tc>
      </w:tr>
      <w:tr w:rsidR="00852D5C" w:rsidRPr="00DB0BF5" w14:paraId="1B298680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3913D1FA" w14:textId="77777777" w:rsidR="00852D5C" w:rsidRPr="00DB0BF5" w:rsidRDefault="00852D5C" w:rsidP="00852D5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เกินกำหนดชำระไม่เกิน </w:t>
            </w:r>
            <w:r w:rsidRPr="00DB0BF5">
              <w:rPr>
                <w:rFonts w:ascii="Angsana New" w:hAnsi="Angsana New"/>
                <w:sz w:val="30"/>
                <w:szCs w:val="30"/>
              </w:rPr>
              <w:t>3</w:t>
            </w: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4" w:type="dxa"/>
          </w:tcPr>
          <w:p w14:paraId="486B4753" w14:textId="0551ED58" w:rsidR="00852D5C" w:rsidRPr="00DB0BF5" w:rsidRDefault="00EE7775" w:rsidP="00E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93" w:type="dxa"/>
          </w:tcPr>
          <w:p w14:paraId="569C1D62" w14:textId="77777777" w:rsidR="00852D5C" w:rsidRPr="00DB0BF5" w:rsidRDefault="00852D5C" w:rsidP="00852D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E201776" w14:textId="2CC21640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290" w:type="dxa"/>
          </w:tcPr>
          <w:p w14:paraId="7030E20E" w14:textId="77777777" w:rsidR="00852D5C" w:rsidRPr="00DB0BF5" w:rsidRDefault="00852D5C" w:rsidP="00852D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E5D2B46" w14:textId="1C095E5B" w:rsidR="00852D5C" w:rsidRPr="00DB0BF5" w:rsidRDefault="00864C7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32,578</w:t>
            </w:r>
          </w:p>
        </w:tc>
        <w:tc>
          <w:tcPr>
            <w:tcW w:w="289" w:type="dxa"/>
          </w:tcPr>
          <w:p w14:paraId="7751DD64" w14:textId="77777777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1AA731AD" w14:textId="6DE007BE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48,599</w:t>
            </w:r>
          </w:p>
        </w:tc>
      </w:tr>
      <w:tr w:rsidR="00852D5C" w:rsidRPr="00DB0BF5" w14:paraId="468F5DF1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319AF5F" w14:textId="77777777" w:rsidR="00852D5C" w:rsidRPr="00DB0BF5" w:rsidRDefault="00852D5C" w:rsidP="00852D5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B69A54E" w14:textId="40621AF1" w:rsidR="00852D5C" w:rsidRPr="00DB0BF5" w:rsidRDefault="00EE7775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93" w:type="dxa"/>
          </w:tcPr>
          <w:p w14:paraId="0EF77A5B" w14:textId="77777777" w:rsidR="00852D5C" w:rsidRPr="00DB0BF5" w:rsidRDefault="00852D5C" w:rsidP="00852D5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71DA071" w14:textId="1B4BE8D2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90" w:type="dxa"/>
          </w:tcPr>
          <w:p w14:paraId="56A0EF68" w14:textId="77777777" w:rsidR="00852D5C" w:rsidRPr="00DB0BF5" w:rsidRDefault="00852D5C" w:rsidP="00852D5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70D593F" w14:textId="19D3DC26" w:rsidR="00852D5C" w:rsidRPr="00DB0BF5" w:rsidRDefault="00864C7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69,245</w:t>
            </w:r>
          </w:p>
        </w:tc>
        <w:tc>
          <w:tcPr>
            <w:tcW w:w="289" w:type="dxa"/>
          </w:tcPr>
          <w:p w14:paraId="5625B860" w14:textId="77777777" w:rsidR="00852D5C" w:rsidRPr="00DB0BF5" w:rsidRDefault="00852D5C" w:rsidP="00852D5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001F29B3" w14:textId="02780A7B" w:rsidR="00852D5C" w:rsidRPr="00DB0BF5" w:rsidRDefault="00852D5C" w:rsidP="0085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</w:tr>
      <w:tr w:rsidR="00680B5A" w:rsidRPr="00DB0BF5" w14:paraId="339F89DA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513BCF3" w14:textId="77777777" w:rsidR="00680B5A" w:rsidRPr="00DB0BF5" w:rsidRDefault="00680B5A" w:rsidP="008C1DF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1446255" w14:textId="77777777" w:rsidR="00680B5A" w:rsidRPr="00DB0BF5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177D4F97" w14:textId="77777777" w:rsidR="00680B5A" w:rsidRPr="00DB0BF5" w:rsidRDefault="00680B5A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D631F3C" w14:textId="77777777" w:rsidR="00680B5A" w:rsidRPr="00DB0BF5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EB2104C" w14:textId="77777777" w:rsidR="00680B5A" w:rsidRPr="00DB0BF5" w:rsidRDefault="00680B5A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02802BC" w14:textId="77777777" w:rsidR="00680B5A" w:rsidRPr="00DB0BF5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09FDB8F2" w14:textId="77777777" w:rsidR="00680B5A" w:rsidRPr="00DB0BF5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65ACDCCD" w14:textId="77777777" w:rsidR="00680B5A" w:rsidRPr="00DB0BF5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0B5A" w:rsidRPr="00DB0BF5" w14:paraId="235F4F51" w14:textId="77777777" w:rsidTr="009F4324">
        <w:trPr>
          <w:cantSplit/>
        </w:trPr>
        <w:tc>
          <w:tcPr>
            <w:tcW w:w="3759" w:type="dxa"/>
          </w:tcPr>
          <w:p w14:paraId="0A7840D2" w14:textId="77777777" w:rsidR="00680B5A" w:rsidRPr="00DB0BF5" w:rsidRDefault="00680B5A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4" w:type="dxa"/>
          </w:tcPr>
          <w:p w14:paraId="425B7CD9" w14:textId="77777777" w:rsidR="00680B5A" w:rsidRPr="00DB0BF5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4AD17263" w14:textId="77777777" w:rsidR="00680B5A" w:rsidRPr="00DB0BF5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601E2CD6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0AAE4AA" w14:textId="77777777" w:rsidR="00680B5A" w:rsidRPr="00DB0BF5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712F5D8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D6E4020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99EFD11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80B5A" w:rsidRPr="00DB0BF5" w14:paraId="1473E56D" w14:textId="77777777" w:rsidTr="009F4324">
        <w:trPr>
          <w:cantSplit/>
        </w:trPr>
        <w:tc>
          <w:tcPr>
            <w:tcW w:w="3759" w:type="dxa"/>
          </w:tcPr>
          <w:p w14:paraId="1A729D9C" w14:textId="77777777" w:rsidR="00680B5A" w:rsidRPr="00DB0BF5" w:rsidRDefault="00680B5A" w:rsidP="008C1DFC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4" w:type="dxa"/>
          </w:tcPr>
          <w:p w14:paraId="3A153294" w14:textId="77777777" w:rsidR="00680B5A" w:rsidRPr="00DB0BF5" w:rsidRDefault="00680B5A" w:rsidP="003A3E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left="36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5A42277D" w14:textId="77777777" w:rsidR="00680B5A" w:rsidRPr="00DB0BF5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6F1CA71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74F01755" w14:textId="77777777" w:rsidR="00680B5A" w:rsidRPr="00DB0BF5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9BC0041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C62987F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6D814D00" w14:textId="77777777" w:rsidR="00680B5A" w:rsidRPr="00DB0BF5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80DF7" w:rsidRPr="00DB0BF5" w14:paraId="54A3EB5B" w14:textId="77777777" w:rsidTr="00326EFF">
        <w:trPr>
          <w:cantSplit/>
        </w:trPr>
        <w:tc>
          <w:tcPr>
            <w:tcW w:w="3759" w:type="dxa"/>
          </w:tcPr>
          <w:p w14:paraId="3D3533C8" w14:textId="77777777" w:rsidR="00180DF7" w:rsidRPr="00607E48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3D104770" w14:textId="665BB72D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34916DFA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A34E4F0" w14:textId="06A0D7B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A3FB236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8A4B875" w14:textId="739F9DBC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89" w:type="dxa"/>
          </w:tcPr>
          <w:p w14:paraId="52451720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F95106D" w14:textId="0DB19C5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21,435</w:t>
            </w:r>
          </w:p>
        </w:tc>
      </w:tr>
      <w:tr w:rsidR="00180DF7" w:rsidRPr="00DB0BF5" w14:paraId="4C3AABE5" w14:textId="77777777" w:rsidTr="00326EFF">
        <w:trPr>
          <w:cantSplit/>
        </w:trPr>
        <w:tc>
          <w:tcPr>
            <w:tcW w:w="3759" w:type="dxa"/>
          </w:tcPr>
          <w:p w14:paraId="7790AE27" w14:textId="1143FA5E" w:rsidR="00180DF7" w:rsidRPr="00607E48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04760A1A" w14:textId="7F6A296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93" w:type="dxa"/>
          </w:tcPr>
          <w:p w14:paraId="3F6E4BB5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055B2471" w14:textId="400B7EBC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491B3AF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4A6EFA1" w14:textId="2FF7847E" w:rsidR="00180DF7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9" w:type="dxa"/>
          </w:tcPr>
          <w:p w14:paraId="0343D007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5B905C88" w14:textId="6930D5C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80DF7" w:rsidRPr="00DB0BF5" w14:paraId="4DC6106A" w14:textId="77777777" w:rsidTr="00C513D8">
        <w:trPr>
          <w:cantSplit/>
        </w:trPr>
        <w:tc>
          <w:tcPr>
            <w:tcW w:w="3759" w:type="dxa"/>
          </w:tcPr>
          <w:p w14:paraId="2F88E005" w14:textId="69C1324D" w:rsidR="00180DF7" w:rsidRPr="00607E48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D33BE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106F11D" w14:textId="26C2CCB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93" w:type="dxa"/>
          </w:tcPr>
          <w:p w14:paraId="725CC272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9C723E" w14:textId="0DB6017E" w:rsidR="00180DF7" w:rsidRPr="00DB0BF5" w:rsidRDefault="00D32168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</w:p>
        </w:tc>
        <w:tc>
          <w:tcPr>
            <w:tcW w:w="290" w:type="dxa"/>
          </w:tcPr>
          <w:p w14:paraId="6BD7A4D7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DBB0BC" w14:textId="2916366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9" w:type="dxa"/>
          </w:tcPr>
          <w:p w14:paraId="6917F409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6F9F202" w14:textId="053E2721" w:rsidR="00180DF7" w:rsidRPr="00DB0BF5" w:rsidRDefault="00D32168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</w:p>
        </w:tc>
      </w:tr>
      <w:tr w:rsidR="00180DF7" w:rsidRPr="00DB0BF5" w14:paraId="76BA7056" w14:textId="77777777" w:rsidTr="00C513D8">
        <w:trPr>
          <w:cantSplit/>
        </w:trPr>
        <w:tc>
          <w:tcPr>
            <w:tcW w:w="3759" w:type="dxa"/>
          </w:tcPr>
          <w:p w14:paraId="42709C9B" w14:textId="77777777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34C7F0" w14:textId="6EE5F161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93" w:type="dxa"/>
          </w:tcPr>
          <w:p w14:paraId="04E73608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5107D7D" w14:textId="0ABA9CFE" w:rsidR="00180DF7" w:rsidRPr="00DB0BF5" w:rsidRDefault="00D32168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</w:p>
        </w:tc>
        <w:tc>
          <w:tcPr>
            <w:tcW w:w="290" w:type="dxa"/>
          </w:tcPr>
          <w:p w14:paraId="54AB012C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F58C9E1" w14:textId="76326F4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  <w:tc>
          <w:tcPr>
            <w:tcW w:w="289" w:type="dxa"/>
          </w:tcPr>
          <w:p w14:paraId="4C458EDC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66AC3" w14:textId="475A2650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21,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745</w:t>
            </w:r>
          </w:p>
        </w:tc>
      </w:tr>
      <w:tr w:rsidR="00180DF7" w:rsidRPr="00DB0BF5" w14:paraId="6F1F880F" w14:textId="77777777" w:rsidTr="00C513D8">
        <w:trPr>
          <w:cantSplit/>
        </w:trPr>
        <w:tc>
          <w:tcPr>
            <w:tcW w:w="3759" w:type="dxa"/>
          </w:tcPr>
          <w:p w14:paraId="6974879B" w14:textId="77777777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6832298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5FD30087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CC816AE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631AF0AB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B8FB9B3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73D3B8E1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1C687A10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80DF7" w:rsidRPr="00DB0BF5" w14:paraId="05AF77F5" w14:textId="77777777" w:rsidTr="009F4324">
        <w:trPr>
          <w:cantSplit/>
        </w:trPr>
        <w:tc>
          <w:tcPr>
            <w:tcW w:w="3759" w:type="dxa"/>
          </w:tcPr>
          <w:p w14:paraId="27B395E5" w14:textId="77777777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2F8A4224" w14:textId="6CD77D29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293" w:type="dxa"/>
          </w:tcPr>
          <w:p w14:paraId="661831A6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9358D96" w14:textId="389159D0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90" w:type="dxa"/>
          </w:tcPr>
          <w:p w14:paraId="26859CFE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EE48C85" w14:textId="5E7D7EB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289" w:type="dxa"/>
          </w:tcPr>
          <w:p w14:paraId="50EFB8C3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178FE0CB" w14:textId="7E178F1D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180DF7" w:rsidRPr="00DB0BF5" w14:paraId="2543D165" w14:textId="77777777" w:rsidTr="001713B9">
        <w:trPr>
          <w:cantSplit/>
        </w:trPr>
        <w:tc>
          <w:tcPr>
            <w:tcW w:w="3759" w:type="dxa"/>
          </w:tcPr>
          <w:p w14:paraId="3799ABED" w14:textId="0591F6E5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D65663C" w14:textId="6BB44434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93" w:type="dxa"/>
          </w:tcPr>
          <w:p w14:paraId="560FDC0B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9798071" w14:textId="1F0E5CBC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90" w:type="dxa"/>
          </w:tcPr>
          <w:p w14:paraId="05413EDA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314F5D5" w14:textId="61F6F63D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4627AE8A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7B5FCCE1" w14:textId="6594D755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80DF7" w:rsidRPr="00DB0BF5" w14:paraId="345AA723" w14:textId="77777777" w:rsidTr="009F4324">
        <w:trPr>
          <w:cantSplit/>
        </w:trPr>
        <w:tc>
          <w:tcPr>
            <w:tcW w:w="3759" w:type="dxa"/>
          </w:tcPr>
          <w:p w14:paraId="35C4DAB2" w14:textId="77777777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C06B1AF" w14:textId="1B022AFB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293" w:type="dxa"/>
          </w:tcPr>
          <w:p w14:paraId="07DB6A4F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78A031D" w14:textId="2DA29653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290" w:type="dxa"/>
          </w:tcPr>
          <w:p w14:paraId="54A61BAB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3804871" w14:textId="12780E16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289" w:type="dxa"/>
          </w:tcPr>
          <w:p w14:paraId="6B67B7F1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88ECB" w14:textId="46FFEF19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180DF7" w:rsidRPr="00DB0BF5" w14:paraId="1811EA06" w14:textId="77777777" w:rsidTr="00DB0BF5">
        <w:trPr>
          <w:cantSplit/>
        </w:trPr>
        <w:tc>
          <w:tcPr>
            <w:tcW w:w="3759" w:type="dxa"/>
          </w:tcPr>
          <w:p w14:paraId="14CAB5B2" w14:textId="77777777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FA9282F" w14:textId="0F99F5FA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293" w:type="dxa"/>
          </w:tcPr>
          <w:p w14:paraId="57776798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ACE07DD" w14:textId="0739FD18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</w:p>
        </w:tc>
        <w:tc>
          <w:tcPr>
            <w:tcW w:w="290" w:type="dxa"/>
          </w:tcPr>
          <w:p w14:paraId="6D10745C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B4CEDC7" w14:textId="7F4BABF8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6238F0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89" w:type="dxa"/>
          </w:tcPr>
          <w:p w14:paraId="414AA49D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99F326" w14:textId="78B3CCE1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22,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917</w:t>
            </w:r>
          </w:p>
        </w:tc>
      </w:tr>
      <w:tr w:rsidR="00180DF7" w:rsidRPr="00DB0BF5" w14:paraId="3284C26E" w14:textId="77777777" w:rsidTr="00846325">
        <w:trPr>
          <w:cantSplit/>
        </w:trPr>
        <w:tc>
          <w:tcPr>
            <w:tcW w:w="3759" w:type="dxa"/>
          </w:tcPr>
          <w:p w14:paraId="53370B4C" w14:textId="77777777" w:rsidR="00180DF7" w:rsidRPr="00BF1E72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4" w:type="dxa"/>
          </w:tcPr>
          <w:p w14:paraId="01B93E1A" w14:textId="77777777" w:rsidR="00180DF7" w:rsidRPr="00BF1E7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3" w:type="dxa"/>
          </w:tcPr>
          <w:p w14:paraId="3A90169B" w14:textId="77777777" w:rsidR="00180DF7" w:rsidRPr="00BF1E72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277" w:type="dxa"/>
          </w:tcPr>
          <w:p w14:paraId="44C003C4" w14:textId="77777777" w:rsidR="00180DF7" w:rsidRPr="00BF1E7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155D3D50" w14:textId="77777777" w:rsidR="00180DF7" w:rsidRPr="00BF1E72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271" w:type="dxa"/>
          </w:tcPr>
          <w:p w14:paraId="3505E800" w14:textId="77777777" w:rsidR="00180DF7" w:rsidRPr="00BF1E7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9" w:type="dxa"/>
          </w:tcPr>
          <w:p w14:paraId="3EA21BD8" w14:textId="77777777" w:rsidR="00180DF7" w:rsidRPr="00BF1E7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86" w:type="dxa"/>
            <w:gridSpan w:val="2"/>
          </w:tcPr>
          <w:p w14:paraId="6C13111F" w14:textId="77777777" w:rsidR="00180DF7" w:rsidRPr="00BF1E7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0DF7" w:rsidRPr="00DB0BF5" w14:paraId="51F38969" w14:textId="77777777" w:rsidTr="00846325">
        <w:trPr>
          <w:cantSplit/>
        </w:trPr>
        <w:tc>
          <w:tcPr>
            <w:tcW w:w="3759" w:type="dxa"/>
          </w:tcPr>
          <w:p w14:paraId="4774708D" w14:textId="6101940D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90EB134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23B10BE2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A219778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5BCC38A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5A66305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B318126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5344979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DF7" w:rsidRPr="00DB0BF5" w14:paraId="33050A62" w14:textId="77777777" w:rsidTr="00846325">
        <w:trPr>
          <w:cantSplit/>
        </w:trPr>
        <w:tc>
          <w:tcPr>
            <w:tcW w:w="3759" w:type="dxa"/>
          </w:tcPr>
          <w:p w14:paraId="198826E1" w14:textId="642320C6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1748408F" w14:textId="5DC53474" w:rsidR="00180DF7" w:rsidRPr="006F2749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2749">
              <w:rPr>
                <w:rFonts w:ascii="Angsana New" w:hAnsi="Angsana New"/>
                <w:sz w:val="30"/>
                <w:szCs w:val="30"/>
              </w:rPr>
              <w:t>330,087</w:t>
            </w:r>
          </w:p>
        </w:tc>
        <w:tc>
          <w:tcPr>
            <w:tcW w:w="293" w:type="dxa"/>
          </w:tcPr>
          <w:p w14:paraId="49E177FA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69C49D57" w14:textId="32AD3402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90" w:type="dxa"/>
          </w:tcPr>
          <w:p w14:paraId="36D5058C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54297C4" w14:textId="39B0EFAB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330,087</w:t>
            </w:r>
          </w:p>
        </w:tc>
        <w:tc>
          <w:tcPr>
            <w:tcW w:w="289" w:type="dxa"/>
          </w:tcPr>
          <w:p w14:paraId="06C4EDC2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BE1DDC1" w14:textId="53E73CC6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</w:tr>
      <w:tr w:rsidR="006F2749" w:rsidRPr="00DB0BF5" w14:paraId="3FE01905" w14:textId="77777777" w:rsidTr="00846325">
        <w:trPr>
          <w:cantSplit/>
        </w:trPr>
        <w:tc>
          <w:tcPr>
            <w:tcW w:w="3759" w:type="dxa"/>
          </w:tcPr>
          <w:p w14:paraId="636C2033" w14:textId="6BCC132D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61C331F" w14:textId="6B87895D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93" w:type="dxa"/>
          </w:tcPr>
          <w:p w14:paraId="42E209FF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4A65E64" w14:textId="422B65D5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26,500</w:t>
            </w:r>
          </w:p>
        </w:tc>
        <w:tc>
          <w:tcPr>
            <w:tcW w:w="290" w:type="dxa"/>
          </w:tcPr>
          <w:p w14:paraId="2D800B9B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449F4BB" w14:textId="2AF2E725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443E5EF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27CEB41A" w14:textId="242E1510" w:rsidR="006F2749" w:rsidRPr="006F2749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80DF7" w:rsidRPr="00DB0BF5" w14:paraId="0C0728EE" w14:textId="77777777" w:rsidTr="00846325">
        <w:trPr>
          <w:cantSplit/>
        </w:trPr>
        <w:tc>
          <w:tcPr>
            <w:tcW w:w="3759" w:type="dxa"/>
          </w:tcPr>
          <w:p w14:paraId="132CAAE9" w14:textId="4D4C4468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3A57B2C" w14:textId="6AA6F4FC" w:rsidR="00180DF7" w:rsidRPr="00DB0BF5" w:rsidRDefault="006F2749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346,087</w:t>
            </w:r>
          </w:p>
        </w:tc>
        <w:tc>
          <w:tcPr>
            <w:tcW w:w="293" w:type="dxa"/>
          </w:tcPr>
          <w:p w14:paraId="6E73083F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E103ABE" w14:textId="6B24989C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</w:rPr>
              <w:t>311,923</w:t>
            </w:r>
          </w:p>
        </w:tc>
        <w:tc>
          <w:tcPr>
            <w:tcW w:w="290" w:type="dxa"/>
          </w:tcPr>
          <w:p w14:paraId="5FAA6D8D" w14:textId="77777777" w:rsidR="00180DF7" w:rsidRPr="00DB0BF5" w:rsidRDefault="00180DF7" w:rsidP="00180D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839B4F5" w14:textId="652F04F3" w:rsidR="00180DF7" w:rsidRPr="008A536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5362">
              <w:rPr>
                <w:rFonts w:ascii="Angsana New" w:hAnsi="Angsana New"/>
                <w:bCs/>
                <w:sz w:val="30"/>
                <w:szCs w:val="30"/>
              </w:rPr>
              <w:t>330,087</w:t>
            </w:r>
          </w:p>
        </w:tc>
        <w:tc>
          <w:tcPr>
            <w:tcW w:w="289" w:type="dxa"/>
          </w:tcPr>
          <w:p w14:paraId="48DFE2B6" w14:textId="77777777" w:rsidR="00180DF7" w:rsidRPr="008A536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093370" w14:textId="70CD5E7B" w:rsidR="00180DF7" w:rsidRPr="008A5362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5362">
              <w:rPr>
                <w:rFonts w:ascii="Angsana New" w:hAnsi="Angsana New"/>
                <w:bCs/>
                <w:sz w:val="30"/>
                <w:szCs w:val="30"/>
              </w:rPr>
              <w:t>285,423</w:t>
            </w:r>
          </w:p>
        </w:tc>
      </w:tr>
      <w:tr w:rsidR="00180DF7" w:rsidRPr="00DB0BF5" w14:paraId="11D0B21C" w14:textId="77777777" w:rsidTr="00846325">
        <w:trPr>
          <w:cantSplit/>
        </w:trPr>
        <w:tc>
          <w:tcPr>
            <w:tcW w:w="3759" w:type="dxa"/>
          </w:tcPr>
          <w:p w14:paraId="6FC1F55B" w14:textId="228DE0EE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EEE8DC7" w14:textId="06D0E8BB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20C216E3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0F4C53A" w14:textId="37FAD11E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93F15D7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435B5CA" w14:textId="2C3550C1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B8BFAAB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441C6EBA" w14:textId="1467C253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DF7" w:rsidRPr="00DB0BF5" w14:paraId="4D56140F" w14:textId="77777777" w:rsidTr="00846325">
        <w:trPr>
          <w:cantSplit/>
        </w:trPr>
        <w:tc>
          <w:tcPr>
            <w:tcW w:w="3759" w:type="dxa"/>
          </w:tcPr>
          <w:p w14:paraId="0E4D9C2A" w14:textId="6B96A532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74" w:type="dxa"/>
          </w:tcPr>
          <w:p w14:paraId="526CAF61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2E90F7F4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0A850BB5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D1EDDD8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4317F10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9E44940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55DAFE2E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DF7" w:rsidRPr="00DB0BF5" w14:paraId="2DF42DD7" w14:textId="77777777" w:rsidTr="00846325">
        <w:trPr>
          <w:cantSplit/>
        </w:trPr>
        <w:tc>
          <w:tcPr>
            <w:tcW w:w="3759" w:type="dxa"/>
          </w:tcPr>
          <w:p w14:paraId="539D18A3" w14:textId="6BA39300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4CC71023" w14:textId="5B45DBFC" w:rsidR="00180DF7" w:rsidRPr="00DB0BF5" w:rsidRDefault="006F2749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93" w:type="dxa"/>
          </w:tcPr>
          <w:p w14:paraId="0BC2F046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08873F0" w14:textId="0B375B8A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bCs/>
                <w:sz w:val="30"/>
                <w:szCs w:val="30"/>
              </w:rPr>
              <w:t>74</w:t>
            </w:r>
            <w:r w:rsidR="0047643B" w:rsidRPr="0047643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14:paraId="1DD4951B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7F68FB41" w14:textId="15144B4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797BF3A2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double" w:sz="4" w:space="0" w:color="auto"/>
            </w:tcBorders>
          </w:tcPr>
          <w:p w14:paraId="233E73FB" w14:textId="381AE87D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180DF7" w:rsidRPr="00DB0BF5" w14:paraId="164C642C" w14:textId="77777777" w:rsidTr="00846325">
        <w:trPr>
          <w:cantSplit/>
        </w:trPr>
        <w:tc>
          <w:tcPr>
            <w:tcW w:w="3759" w:type="dxa"/>
          </w:tcPr>
          <w:p w14:paraId="6585DD24" w14:textId="5410E3F0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B81928E" w14:textId="570A07E5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14E041AE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A447FDB" w14:textId="270546C1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30E9F7FC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ADB491A" w14:textId="1078286B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6"/>
              </w:tabs>
              <w:ind w:left="-108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9903A04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5D0EA7E8" w14:textId="6CB33D3A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6"/>
              </w:tabs>
              <w:ind w:left="-108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DF7" w:rsidRPr="00DB0BF5" w14:paraId="63DB5E1A" w14:textId="77777777" w:rsidTr="00846325">
        <w:trPr>
          <w:cantSplit/>
        </w:trPr>
        <w:tc>
          <w:tcPr>
            <w:tcW w:w="3759" w:type="dxa"/>
          </w:tcPr>
          <w:p w14:paraId="62416A94" w14:textId="3340C84A" w:rsidR="00180DF7" w:rsidRPr="00DB0BF5" w:rsidRDefault="00180DF7" w:rsidP="00180DF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4" w:type="dxa"/>
          </w:tcPr>
          <w:p w14:paraId="02A2A435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34824312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0453DDC4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06F529D" w14:textId="77777777" w:rsidR="00180DF7" w:rsidRPr="00DB0BF5" w:rsidRDefault="00180DF7" w:rsidP="00180DF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9C12387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17CF1B9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1520D77" w14:textId="77777777" w:rsidR="00180DF7" w:rsidRPr="00DB0BF5" w:rsidRDefault="00180DF7" w:rsidP="001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749" w:rsidRPr="00DB0BF5" w14:paraId="035B9BF0" w14:textId="77777777" w:rsidTr="0044040F">
        <w:trPr>
          <w:cantSplit/>
        </w:trPr>
        <w:tc>
          <w:tcPr>
            <w:tcW w:w="3759" w:type="dxa"/>
          </w:tcPr>
          <w:p w14:paraId="7A4C6C1F" w14:textId="4B1F35F2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60DCD7F2" w14:textId="45564EA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ind w:left="-108" w:right="17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13555454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B90E631" w14:textId="6E12B49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0DBD12D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BF469FD" w14:textId="585B137D" w:rsidR="006F2749" w:rsidRPr="008A5362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18,112</w:t>
            </w:r>
          </w:p>
        </w:tc>
        <w:tc>
          <w:tcPr>
            <w:tcW w:w="289" w:type="dxa"/>
          </w:tcPr>
          <w:p w14:paraId="4A92E30E" w14:textId="77777777" w:rsidR="006F2749" w:rsidRPr="008A5362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001D6941" w14:textId="39078DA2" w:rsidR="006F2749" w:rsidRPr="008A5362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362">
              <w:rPr>
                <w:rFonts w:ascii="Angsana New" w:hAnsi="Angsana New"/>
                <w:sz w:val="30"/>
                <w:szCs w:val="30"/>
              </w:rPr>
              <w:t>9,515</w:t>
            </w:r>
          </w:p>
        </w:tc>
      </w:tr>
      <w:tr w:rsidR="006F2749" w:rsidRPr="00DB0BF5" w14:paraId="6EB447BD" w14:textId="77777777" w:rsidTr="00846325">
        <w:trPr>
          <w:cantSplit/>
        </w:trPr>
        <w:tc>
          <w:tcPr>
            <w:tcW w:w="3759" w:type="dxa"/>
          </w:tcPr>
          <w:p w14:paraId="6C79F7F0" w14:textId="3A0973EA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E29B1C7" w14:textId="0FBB173E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293" w:type="dxa"/>
          </w:tcPr>
          <w:p w14:paraId="4095EF18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302305A" w14:textId="5C348C6D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Pr="008A5362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90" w:type="dxa"/>
          </w:tcPr>
          <w:p w14:paraId="1605D539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8D1AE17" w14:textId="6DDC9E8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289" w:type="dxa"/>
          </w:tcPr>
          <w:p w14:paraId="1F10A603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CBD8C17" w14:textId="6B6C6CC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0BF5"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</w:tr>
      <w:tr w:rsidR="006F2749" w:rsidRPr="00DB0BF5" w14:paraId="79209628" w14:textId="77777777" w:rsidTr="00846325">
        <w:trPr>
          <w:cantSplit/>
        </w:trPr>
        <w:tc>
          <w:tcPr>
            <w:tcW w:w="3759" w:type="dxa"/>
          </w:tcPr>
          <w:p w14:paraId="15310165" w14:textId="2184C154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40F2A2E" w14:textId="5C1C40D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293" w:type="dxa"/>
          </w:tcPr>
          <w:p w14:paraId="24D1D9D0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19DD5C2" w14:textId="0852800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BF5"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90" w:type="dxa"/>
          </w:tcPr>
          <w:p w14:paraId="3F1E3B1C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5CE6D87" w14:textId="008A176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22,306</w:t>
            </w:r>
          </w:p>
        </w:tc>
        <w:tc>
          <w:tcPr>
            <w:tcW w:w="289" w:type="dxa"/>
          </w:tcPr>
          <w:p w14:paraId="5B4C8B0A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EE4E9" w14:textId="02F54BDA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0BF5">
              <w:rPr>
                <w:rFonts w:ascii="Angsana New" w:hAnsi="Angsana New"/>
                <w:bCs/>
                <w:sz w:val="30"/>
                <w:szCs w:val="30"/>
              </w:rPr>
              <w:t>11,200</w:t>
            </w:r>
          </w:p>
        </w:tc>
      </w:tr>
      <w:tr w:rsidR="006F2749" w:rsidRPr="00DB0BF5" w14:paraId="226D1391" w14:textId="77777777" w:rsidTr="00846325">
        <w:trPr>
          <w:cantSplit/>
        </w:trPr>
        <w:tc>
          <w:tcPr>
            <w:tcW w:w="3759" w:type="dxa"/>
          </w:tcPr>
          <w:p w14:paraId="722D82BA" w14:textId="176BACE2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6FCFFB2" w14:textId="3C394DCC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42EA3FAF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2F99E542" w14:textId="18D426E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3DFCCFCC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26BC8F24" w14:textId="1DE563B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ACC1D3D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738A79BC" w14:textId="042FC16C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F2749" w:rsidRPr="00DB0BF5" w14:paraId="6478E56B" w14:textId="77777777" w:rsidTr="00846325">
        <w:trPr>
          <w:cantSplit/>
        </w:trPr>
        <w:tc>
          <w:tcPr>
            <w:tcW w:w="3759" w:type="dxa"/>
          </w:tcPr>
          <w:p w14:paraId="4D94554D" w14:textId="371C0076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4" w:type="dxa"/>
          </w:tcPr>
          <w:p w14:paraId="4E994A95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69CF0746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4656FDC4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2523347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685F3E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BEB895E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66018C86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F2749" w:rsidRPr="00DB0BF5" w14:paraId="004F7CE7" w14:textId="77777777" w:rsidTr="0044040F">
        <w:trPr>
          <w:cantSplit/>
        </w:trPr>
        <w:tc>
          <w:tcPr>
            <w:tcW w:w="3759" w:type="dxa"/>
          </w:tcPr>
          <w:p w14:paraId="0D061390" w14:textId="6C23D3AD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4" w:type="dxa"/>
          </w:tcPr>
          <w:p w14:paraId="3D293F0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726490FD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71B2DC1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08B6F1B3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D63166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D60287F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CFE3BF8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6F2749" w:rsidRPr="00DB0BF5" w14:paraId="25068D81" w14:textId="77777777" w:rsidTr="00051361">
        <w:trPr>
          <w:cantSplit/>
        </w:trPr>
        <w:tc>
          <w:tcPr>
            <w:tcW w:w="3759" w:type="dxa"/>
          </w:tcPr>
          <w:p w14:paraId="04775B4D" w14:textId="061AB621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71F640FC" w14:textId="76AA6A8C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0F27EB9D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09868E20" w14:textId="49C9B54D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0A071BEC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4DC6EC59" w14:textId="27A1C750" w:rsidR="006F2749" w:rsidRPr="00DB0BF5" w:rsidRDefault="00051361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  <w:tc>
          <w:tcPr>
            <w:tcW w:w="289" w:type="dxa"/>
          </w:tcPr>
          <w:p w14:paraId="6365F456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595B778F" w14:textId="795AB2F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449</w:t>
            </w:r>
          </w:p>
        </w:tc>
      </w:tr>
      <w:tr w:rsidR="006F2749" w:rsidRPr="00DB0BF5" w14:paraId="57E9594B" w14:textId="77777777" w:rsidTr="009F4324">
        <w:trPr>
          <w:cantSplit/>
        </w:trPr>
        <w:tc>
          <w:tcPr>
            <w:tcW w:w="3759" w:type="dxa"/>
          </w:tcPr>
          <w:p w14:paraId="076F5E91" w14:textId="7952C32F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568B85D7" w14:textId="3BFE173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BA1">
              <w:rPr>
                <w:rFonts w:ascii="Angsana New" w:hAnsi="Angsana New"/>
                <w:bCs/>
                <w:sz w:val="30"/>
                <w:szCs w:val="30"/>
              </w:rPr>
              <w:t>156</w:t>
            </w:r>
          </w:p>
        </w:tc>
        <w:tc>
          <w:tcPr>
            <w:tcW w:w="293" w:type="dxa"/>
          </w:tcPr>
          <w:p w14:paraId="419A668B" w14:textId="77777777" w:rsidR="006F2749" w:rsidRPr="00DB0BF5" w:rsidRDefault="006F2749" w:rsidP="006F274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5B5CA960" w14:textId="401F5BB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BA1">
              <w:rPr>
                <w:rFonts w:ascii="Angsana New" w:hAnsi="Angsana New"/>
                <w:bCs/>
                <w:sz w:val="30"/>
                <w:szCs w:val="30"/>
              </w:rPr>
              <w:t>156</w:t>
            </w:r>
          </w:p>
        </w:tc>
        <w:tc>
          <w:tcPr>
            <w:tcW w:w="290" w:type="dxa"/>
          </w:tcPr>
          <w:p w14:paraId="0CDAC1A3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F43440F" w14:textId="56D4FD7F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9" w:type="dxa"/>
          </w:tcPr>
          <w:p w14:paraId="1296D5F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F9BD28E" w14:textId="5F507494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6F2749" w:rsidRPr="00DB0BF5" w14:paraId="7005D69B" w14:textId="77777777" w:rsidTr="00846325">
        <w:trPr>
          <w:cantSplit/>
        </w:trPr>
        <w:tc>
          <w:tcPr>
            <w:tcW w:w="3759" w:type="dxa"/>
          </w:tcPr>
          <w:p w14:paraId="4FCEC12A" w14:textId="41A449F1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9D53E0D" w14:textId="5C1FB30C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6,690</w:t>
            </w:r>
          </w:p>
        </w:tc>
        <w:tc>
          <w:tcPr>
            <w:tcW w:w="293" w:type="dxa"/>
          </w:tcPr>
          <w:p w14:paraId="14BA51BE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DE9168" w14:textId="5FF413D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9,596</w:t>
            </w:r>
          </w:p>
        </w:tc>
        <w:tc>
          <w:tcPr>
            <w:tcW w:w="290" w:type="dxa"/>
          </w:tcPr>
          <w:p w14:paraId="577D2323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6B9E62E" w14:textId="0C0CD49B" w:rsidR="006F2749" w:rsidRPr="00DB0BF5" w:rsidRDefault="00F70B05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196</w:t>
            </w:r>
          </w:p>
        </w:tc>
        <w:tc>
          <w:tcPr>
            <w:tcW w:w="289" w:type="dxa"/>
          </w:tcPr>
          <w:p w14:paraId="54C06533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73F74458" w14:textId="51456B0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</w:tr>
      <w:tr w:rsidR="006F2749" w:rsidRPr="00DB0BF5" w14:paraId="48290D38" w14:textId="77777777" w:rsidTr="00051361">
        <w:trPr>
          <w:cantSplit/>
        </w:trPr>
        <w:tc>
          <w:tcPr>
            <w:tcW w:w="3759" w:type="dxa"/>
          </w:tcPr>
          <w:p w14:paraId="2E136591" w14:textId="6F27FDCD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92C44EB" w14:textId="3199662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6,846</w:t>
            </w:r>
          </w:p>
        </w:tc>
        <w:tc>
          <w:tcPr>
            <w:tcW w:w="293" w:type="dxa"/>
          </w:tcPr>
          <w:p w14:paraId="725CABA8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8324663" w14:textId="04035891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752</w:t>
            </w:r>
          </w:p>
        </w:tc>
        <w:tc>
          <w:tcPr>
            <w:tcW w:w="290" w:type="dxa"/>
          </w:tcPr>
          <w:p w14:paraId="6BC335A1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AED5062" w14:textId="2BACE4DB" w:rsidR="006F2749" w:rsidRPr="00DB0BF5" w:rsidRDefault="00051361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2,984</w:t>
            </w:r>
          </w:p>
        </w:tc>
        <w:tc>
          <w:tcPr>
            <w:tcW w:w="289" w:type="dxa"/>
          </w:tcPr>
          <w:p w14:paraId="3D3192D9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B611B" w14:textId="0CF54AB3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800</w:t>
            </w:r>
          </w:p>
        </w:tc>
      </w:tr>
      <w:tr w:rsidR="006F2749" w:rsidRPr="00DB0BF5" w14:paraId="0FEA1D17" w14:textId="77777777" w:rsidTr="00846325">
        <w:trPr>
          <w:cantSplit/>
        </w:trPr>
        <w:tc>
          <w:tcPr>
            <w:tcW w:w="3759" w:type="dxa"/>
          </w:tcPr>
          <w:p w14:paraId="1A076DB4" w14:textId="25F4A661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A085CC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1DDCBFC0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8B4E0B9" w14:textId="77777777" w:rsidR="006F2749" w:rsidRPr="00FA736F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0E1DE6FC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2C3319DB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F73A4E6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289EA30" w14:textId="77777777" w:rsidR="006F2749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F2749" w:rsidRPr="00DB0BF5" w14:paraId="4942E259" w14:textId="77777777" w:rsidTr="00051361">
        <w:trPr>
          <w:cantSplit/>
        </w:trPr>
        <w:tc>
          <w:tcPr>
            <w:tcW w:w="3759" w:type="dxa"/>
          </w:tcPr>
          <w:p w14:paraId="4F257719" w14:textId="483136C5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6B56CEC0" w14:textId="2A822D8A" w:rsidR="006F2749" w:rsidRPr="006F2749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7C467F54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78FA2CA" w14:textId="230EEE9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1C65012B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9EA83AB" w14:textId="4AB599E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0513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14:paraId="64CA2809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A6ED735" w14:textId="3BD1652E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</w:tr>
      <w:tr w:rsidR="006F2749" w:rsidRPr="00DB0BF5" w14:paraId="7880FE9F" w14:textId="77777777" w:rsidTr="00846325">
        <w:trPr>
          <w:cantSplit/>
        </w:trPr>
        <w:tc>
          <w:tcPr>
            <w:tcW w:w="3759" w:type="dxa"/>
          </w:tcPr>
          <w:p w14:paraId="25F23EDC" w14:textId="46DBE72E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9623F2F" w14:textId="2AA05884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93" w:type="dxa"/>
          </w:tcPr>
          <w:p w14:paraId="291ECFEF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E1BBFD8" w14:textId="1B2C88B1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90" w:type="dxa"/>
          </w:tcPr>
          <w:p w14:paraId="299B87E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EB978DE" w14:textId="1675834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70B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9" w:type="dxa"/>
          </w:tcPr>
          <w:p w14:paraId="3C5EAF38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1774D7A1" w14:textId="3CC25E4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6F2749" w:rsidRPr="00DB0BF5" w14:paraId="21544791" w14:textId="77777777" w:rsidTr="00051361">
        <w:trPr>
          <w:cantSplit/>
        </w:trPr>
        <w:tc>
          <w:tcPr>
            <w:tcW w:w="3759" w:type="dxa"/>
          </w:tcPr>
          <w:p w14:paraId="07B51061" w14:textId="07A6E697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841FB08" w14:textId="4B509A61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93" w:type="dxa"/>
          </w:tcPr>
          <w:p w14:paraId="264838AD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BB3055D" w14:textId="0C2B06EE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90" w:type="dxa"/>
          </w:tcPr>
          <w:p w14:paraId="5DE18352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2F77C605" w14:textId="751C83FA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89" w:type="dxa"/>
          </w:tcPr>
          <w:p w14:paraId="20F47081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C8CD1AA" w14:textId="35CDDD7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938</w:t>
            </w:r>
          </w:p>
        </w:tc>
      </w:tr>
      <w:tr w:rsidR="006F2749" w:rsidRPr="00DB0BF5" w14:paraId="1AD030E1" w14:textId="77777777" w:rsidTr="00846325">
        <w:trPr>
          <w:cantSplit/>
        </w:trPr>
        <w:tc>
          <w:tcPr>
            <w:tcW w:w="3759" w:type="dxa"/>
          </w:tcPr>
          <w:p w14:paraId="394A533A" w14:textId="35B53A94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7367B1D5" w14:textId="798AC2D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293" w:type="dxa"/>
          </w:tcPr>
          <w:p w14:paraId="6C1E2971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5C28D800" w14:textId="63AB8785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9,825</w:t>
            </w:r>
          </w:p>
        </w:tc>
        <w:tc>
          <w:tcPr>
            <w:tcW w:w="290" w:type="dxa"/>
          </w:tcPr>
          <w:p w14:paraId="25F34CE5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1D9BF51" w14:textId="51527C8F" w:rsidR="006F2749" w:rsidRPr="00F70B05" w:rsidRDefault="00F70B05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0B05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A20BFB" w:rsidRPr="00A20B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70B05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99</w:t>
            </w:r>
          </w:p>
        </w:tc>
        <w:tc>
          <w:tcPr>
            <w:tcW w:w="289" w:type="dxa"/>
          </w:tcPr>
          <w:p w14:paraId="198D3CE7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661F6B" w14:textId="15829B76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1,7</w:t>
            </w: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</w:tr>
      <w:tr w:rsidR="006F2749" w:rsidRPr="00DB0BF5" w14:paraId="0E2DC065" w14:textId="77777777" w:rsidTr="00B1463C">
        <w:trPr>
          <w:cantSplit/>
        </w:trPr>
        <w:tc>
          <w:tcPr>
            <w:tcW w:w="3759" w:type="dxa"/>
          </w:tcPr>
          <w:p w14:paraId="3EB1B046" w14:textId="6CC7534D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74" w:type="dxa"/>
          </w:tcPr>
          <w:p w14:paraId="41C43F1A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20B5A1D6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30E5CF7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91161DA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7AE38DE2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6C6FEF5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1B2FA731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F2749" w:rsidRPr="00DB0BF5" w14:paraId="4CB9ACA8" w14:textId="77777777" w:rsidTr="00B1463C">
        <w:trPr>
          <w:cantSplit/>
        </w:trPr>
        <w:tc>
          <w:tcPr>
            <w:tcW w:w="3759" w:type="dxa"/>
          </w:tcPr>
          <w:p w14:paraId="2CB86456" w14:textId="1321959D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38EDF44F" w14:textId="6A93C9AD" w:rsidR="006F2749" w:rsidRPr="006F2749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1BC255F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0968A15A" w14:textId="0A75749E" w:rsidR="006F2749" w:rsidRPr="008A5362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0E02AB2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76CA627" w14:textId="570776F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211,900</w:t>
            </w:r>
          </w:p>
        </w:tc>
        <w:tc>
          <w:tcPr>
            <w:tcW w:w="289" w:type="dxa"/>
          </w:tcPr>
          <w:p w14:paraId="3E2ED560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5BC87FD" w14:textId="546AAF1A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203,900</w:t>
            </w:r>
          </w:p>
        </w:tc>
      </w:tr>
      <w:tr w:rsidR="006F2749" w:rsidRPr="00DB0BF5" w14:paraId="5FC49635" w14:textId="77777777" w:rsidTr="00846325">
        <w:trPr>
          <w:cantSplit/>
        </w:trPr>
        <w:tc>
          <w:tcPr>
            <w:tcW w:w="3759" w:type="dxa"/>
          </w:tcPr>
          <w:p w14:paraId="0A218845" w14:textId="6A3E742A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3756D5F" w14:textId="42ACE6F6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  <w:tab w:val="left" w:pos="960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3" w:type="dxa"/>
          </w:tcPr>
          <w:p w14:paraId="0AF1B918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656908D" w14:textId="0AD9DBC9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0" w:type="dxa"/>
          </w:tcPr>
          <w:p w14:paraId="71F47252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9D2B2CB" w14:textId="162B9016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89" w:type="dxa"/>
          </w:tcPr>
          <w:p w14:paraId="3321EB17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3744A6ED" w14:textId="539CA5A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</w:tr>
      <w:tr w:rsidR="006F2749" w:rsidRPr="00DB0BF5" w14:paraId="5F94E6BC" w14:textId="77777777" w:rsidTr="00846325">
        <w:trPr>
          <w:cantSplit/>
        </w:trPr>
        <w:tc>
          <w:tcPr>
            <w:tcW w:w="3759" w:type="dxa"/>
          </w:tcPr>
          <w:p w14:paraId="13C34D5E" w14:textId="54E412B6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67BC805" w14:textId="7E25418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3" w:type="dxa"/>
          </w:tcPr>
          <w:p w14:paraId="15B53C7D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4DE44A0" w14:textId="67E27DD3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0" w:type="dxa"/>
          </w:tcPr>
          <w:p w14:paraId="3DFB9753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7E925E3" w14:textId="1F98E069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213,850</w:t>
            </w:r>
          </w:p>
        </w:tc>
        <w:tc>
          <w:tcPr>
            <w:tcW w:w="289" w:type="dxa"/>
          </w:tcPr>
          <w:p w14:paraId="465F7465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7011524" w14:textId="7D37ABF1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205,850</w:t>
            </w:r>
          </w:p>
        </w:tc>
      </w:tr>
      <w:tr w:rsidR="006F2749" w:rsidRPr="00DB0BF5" w14:paraId="603DE1AF" w14:textId="77777777" w:rsidTr="00846325">
        <w:trPr>
          <w:cantSplit/>
        </w:trPr>
        <w:tc>
          <w:tcPr>
            <w:tcW w:w="3759" w:type="dxa"/>
          </w:tcPr>
          <w:p w14:paraId="6E64A046" w14:textId="5BCC3E1A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5657F70" w14:textId="53AC2CEA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41D6B5A4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5033921" w14:textId="4577478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7B39E0D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50C32440" w14:textId="0C000F51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95288AF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1E528ED2" w14:textId="795840E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749" w:rsidRPr="00DB0BF5" w14:paraId="4D8093FA" w14:textId="77777777" w:rsidTr="00846325">
        <w:trPr>
          <w:cantSplit/>
          <w:trHeight w:val="57"/>
        </w:trPr>
        <w:tc>
          <w:tcPr>
            <w:tcW w:w="3759" w:type="dxa"/>
          </w:tcPr>
          <w:p w14:paraId="4107D6C8" w14:textId="49BF041C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64C7992F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584C9ACE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0DDBBEE9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2379D9A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AA5F62F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7BE24FB9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4196691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2749" w:rsidRPr="00DB0BF5" w14:paraId="13F757F4" w14:textId="77777777" w:rsidTr="009F4324">
        <w:trPr>
          <w:cantSplit/>
        </w:trPr>
        <w:tc>
          <w:tcPr>
            <w:tcW w:w="3759" w:type="dxa"/>
          </w:tcPr>
          <w:p w14:paraId="58B9CCB7" w14:textId="60484C85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4" w:type="dxa"/>
          </w:tcPr>
          <w:p w14:paraId="6AEF5BB9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7B9EC0D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458E308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10A652D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76D83CD2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0A23D72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B1C33AD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F2749" w:rsidRPr="00DB0BF5" w14:paraId="3BF1BF92" w14:textId="77777777" w:rsidTr="009F4324">
        <w:trPr>
          <w:cantSplit/>
        </w:trPr>
        <w:tc>
          <w:tcPr>
            <w:tcW w:w="3759" w:type="dxa"/>
          </w:tcPr>
          <w:p w14:paraId="12F5F8E5" w14:textId="0309477F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015A2716" w14:textId="3FAE925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7A9A2BD0" w14:textId="77777777" w:rsidR="006F2749" w:rsidRPr="008A5362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078FCCF1" w14:textId="03FE9D8D" w:rsidR="006F2749" w:rsidRPr="008A5362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32B5FAAA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A5E1FAE" w14:textId="71D90645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89" w:type="dxa"/>
          </w:tcPr>
          <w:p w14:paraId="57F21A78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7DEE59A3" w14:textId="2DD28B9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953</w:t>
            </w:r>
          </w:p>
        </w:tc>
      </w:tr>
      <w:tr w:rsidR="006F2749" w:rsidRPr="00DB0BF5" w14:paraId="422F56A8" w14:textId="77777777" w:rsidTr="006F2749">
        <w:trPr>
          <w:cantSplit/>
        </w:trPr>
        <w:tc>
          <w:tcPr>
            <w:tcW w:w="3759" w:type="dxa"/>
          </w:tcPr>
          <w:p w14:paraId="444F1988" w14:textId="1E758C34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9359EA" w14:textId="464F419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93" w:type="dxa"/>
          </w:tcPr>
          <w:p w14:paraId="14ED21E1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8396D3B" w14:textId="46EE0981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90" w:type="dxa"/>
          </w:tcPr>
          <w:p w14:paraId="7E206EFC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D4EB1BB" w14:textId="622DC6F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89" w:type="dxa"/>
          </w:tcPr>
          <w:p w14:paraId="0F053A43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698E252" w14:textId="5A3E0F8D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</w:tr>
      <w:tr w:rsidR="006F2749" w:rsidRPr="00DB0BF5" w14:paraId="0C36CB14" w14:textId="77777777" w:rsidTr="006F2749">
        <w:trPr>
          <w:cantSplit/>
        </w:trPr>
        <w:tc>
          <w:tcPr>
            <w:tcW w:w="3759" w:type="dxa"/>
          </w:tcPr>
          <w:p w14:paraId="2D1C2FF7" w14:textId="19E78A63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68F4C4" w14:textId="30C5443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93" w:type="dxa"/>
          </w:tcPr>
          <w:p w14:paraId="2E82DB78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D2A6362" w14:textId="4AB4221B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90" w:type="dxa"/>
          </w:tcPr>
          <w:p w14:paraId="0E3389CF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A3A908E" w14:textId="770B9B3D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89" w:type="dxa"/>
          </w:tcPr>
          <w:p w14:paraId="63C886ED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D2F28" w14:textId="67D06223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</w:tr>
      <w:tr w:rsidR="006F2749" w:rsidRPr="00DB0BF5" w14:paraId="2CF76929" w14:textId="77777777" w:rsidTr="006F2749">
        <w:trPr>
          <w:cantSplit/>
        </w:trPr>
        <w:tc>
          <w:tcPr>
            <w:tcW w:w="3759" w:type="dxa"/>
          </w:tcPr>
          <w:p w14:paraId="2D1984ED" w14:textId="4051C36A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4" w:type="dxa"/>
            <w:shd w:val="clear" w:color="auto" w:fill="FFFFFF" w:themeFill="background1"/>
          </w:tcPr>
          <w:p w14:paraId="470D3696" w14:textId="7C2B5D7A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60F40510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0C731839" w14:textId="1BC28629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3674FB4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40D8B1F4" w14:textId="10A1A5C5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42FAB57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3CD104E" w14:textId="246125FF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F2749" w:rsidRPr="00DB0BF5" w14:paraId="6E047EE1" w14:textId="77777777" w:rsidTr="006F2749">
        <w:trPr>
          <w:cantSplit/>
        </w:trPr>
        <w:tc>
          <w:tcPr>
            <w:tcW w:w="3759" w:type="dxa"/>
          </w:tcPr>
          <w:p w14:paraId="2A8A2828" w14:textId="74835869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FFFFFF" w:themeFill="background1"/>
          </w:tcPr>
          <w:p w14:paraId="11334D57" w14:textId="40F89CE9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782ACF0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D554A3D" w14:textId="5FC2215F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6C0DC207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6D96566" w14:textId="205D9726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37,35</w:t>
            </w:r>
            <w:r w:rsidR="00F70B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9" w:type="dxa"/>
          </w:tcPr>
          <w:p w14:paraId="3D13F8C2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23B0A3C" w14:textId="2D5F3EA2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38,883</w:t>
            </w:r>
          </w:p>
        </w:tc>
      </w:tr>
      <w:tr w:rsidR="006F2749" w:rsidRPr="00DB0BF5" w14:paraId="1BE16A8C" w14:textId="77777777" w:rsidTr="006F2749">
        <w:trPr>
          <w:cantSplit/>
        </w:trPr>
        <w:tc>
          <w:tcPr>
            <w:tcW w:w="3759" w:type="dxa"/>
          </w:tcPr>
          <w:p w14:paraId="3D846AD6" w14:textId="2242A3FF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  <w:r w:rsidR="00D3216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035934" w14:textId="6A6910D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</w:t>
            </w:r>
          </w:p>
        </w:tc>
        <w:tc>
          <w:tcPr>
            <w:tcW w:w="293" w:type="dxa"/>
          </w:tcPr>
          <w:p w14:paraId="4781E1FA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C7159A" w14:textId="0A63298D" w:rsidR="006F2749" w:rsidRPr="00EC726B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  <w:tc>
          <w:tcPr>
            <w:tcW w:w="290" w:type="dxa"/>
          </w:tcPr>
          <w:p w14:paraId="5C94905B" w14:textId="77777777" w:rsidR="006F2749" w:rsidRPr="00EC726B" w:rsidRDefault="006F2749" w:rsidP="006F274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72E3FA" w14:textId="57D1AF48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</w:t>
            </w:r>
            <w:r w:rsidR="00F70B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9" w:type="dxa"/>
          </w:tcPr>
          <w:p w14:paraId="34A0BD65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158EA1C9" w14:textId="2D8ADF0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</w:tr>
      <w:tr w:rsidR="006F2749" w:rsidRPr="00DB0BF5" w14:paraId="7ABC51D5" w14:textId="77777777" w:rsidTr="006F2749">
        <w:trPr>
          <w:cantSplit/>
        </w:trPr>
        <w:tc>
          <w:tcPr>
            <w:tcW w:w="3759" w:type="dxa"/>
          </w:tcPr>
          <w:p w14:paraId="31C13E20" w14:textId="439AE69C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790D1E" w14:textId="58D01AD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C84B06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93" w:type="dxa"/>
          </w:tcPr>
          <w:p w14:paraId="07F91A48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A720296" w14:textId="64BEFF53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  <w:tc>
          <w:tcPr>
            <w:tcW w:w="290" w:type="dxa"/>
          </w:tcPr>
          <w:p w14:paraId="02DA2ACF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6A8F37C" w14:textId="15F529F6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48,436</w:t>
            </w:r>
          </w:p>
        </w:tc>
        <w:tc>
          <w:tcPr>
            <w:tcW w:w="289" w:type="dxa"/>
          </w:tcPr>
          <w:p w14:paraId="1A919CF1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E7932" w14:textId="2A313E13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0,495</w:t>
            </w:r>
          </w:p>
        </w:tc>
      </w:tr>
      <w:tr w:rsidR="006F2749" w:rsidRPr="00DB0BF5" w14:paraId="00129DBF" w14:textId="77777777" w:rsidTr="006F2749">
        <w:trPr>
          <w:cantSplit/>
        </w:trPr>
        <w:tc>
          <w:tcPr>
            <w:tcW w:w="3759" w:type="dxa"/>
          </w:tcPr>
          <w:p w14:paraId="259C58A8" w14:textId="3E272E8D" w:rsidR="006F2749" w:rsidRPr="00DB0BF5" w:rsidRDefault="006F2749" w:rsidP="006F2749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B0B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A01FDAB" w14:textId="7359D490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4C1A1A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="00BF0CD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3" w:type="dxa"/>
          </w:tcPr>
          <w:p w14:paraId="396D84C1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98AAEDD" w14:textId="0DDE1EED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2,632</w:t>
            </w:r>
          </w:p>
        </w:tc>
        <w:tc>
          <w:tcPr>
            <w:tcW w:w="290" w:type="dxa"/>
          </w:tcPr>
          <w:p w14:paraId="18632A75" w14:textId="77777777" w:rsidR="006F2749" w:rsidRPr="00DB0BF5" w:rsidRDefault="006F2749" w:rsidP="006F274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F6079A3" w14:textId="677BB7FF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52,505</w:t>
            </w:r>
          </w:p>
        </w:tc>
        <w:tc>
          <w:tcPr>
            <w:tcW w:w="289" w:type="dxa"/>
          </w:tcPr>
          <w:p w14:paraId="23271F5C" w14:textId="77777777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AC84A" w14:textId="34B0664C" w:rsidR="006F2749" w:rsidRPr="00DB0BF5" w:rsidRDefault="006F2749" w:rsidP="006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4,468</w:t>
            </w:r>
          </w:p>
        </w:tc>
      </w:tr>
    </w:tbl>
    <w:p w14:paraId="17A8C523" w14:textId="77777777" w:rsidR="00D168E5" w:rsidRPr="00D168E5" w:rsidRDefault="00D168E5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62453A64" w14:textId="77777777" w:rsidR="009A4873" w:rsidRDefault="009A4873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E94443E" w14:textId="77777777" w:rsidR="00B62FCB" w:rsidRDefault="00B62FCB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3A1164F" w14:textId="77777777" w:rsidR="00F70B05" w:rsidRDefault="00F7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409F8FA1" w14:textId="7C12ADC3" w:rsidR="001468CC" w:rsidRDefault="001468CC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C2BB1">
        <w:rPr>
          <w:rFonts w:ascii="Angsana New" w:hAnsi="Angsana New"/>
          <w:spacing w:val="2"/>
          <w:sz w:val="30"/>
          <w:szCs w:val="30"/>
          <w:cs/>
        </w:rPr>
        <w:lastRenderedPageBreak/>
        <w:t>รายการเคลื่อนไหวระหว่าง</w:t>
      </w:r>
      <w:r w:rsidR="00D9656E" w:rsidRPr="003C2BB1">
        <w:rPr>
          <w:rFonts w:ascii="Angsana New" w:hAnsi="Angsana New"/>
          <w:spacing w:val="2"/>
          <w:sz w:val="30"/>
          <w:szCs w:val="30"/>
          <w:cs/>
        </w:rPr>
        <w:t>งวด</w:t>
      </w:r>
      <w:r w:rsidR="00FE62F8">
        <w:rPr>
          <w:rFonts w:ascii="Angsana New" w:hAnsi="Angsana New"/>
          <w:spacing w:val="2"/>
          <w:sz w:val="30"/>
          <w:szCs w:val="30"/>
          <w:cs/>
        </w:rPr>
        <w:t>หก</w:t>
      </w:r>
      <w:r w:rsidR="00D9656E" w:rsidRPr="003C2BB1">
        <w:rPr>
          <w:rFonts w:ascii="Angsana New" w:hAnsi="Angsana New"/>
          <w:spacing w:val="2"/>
          <w:sz w:val="30"/>
          <w:szCs w:val="30"/>
          <w:cs/>
        </w:rPr>
        <w:t>เดือน</w:t>
      </w:r>
      <w:r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FE62F8">
        <w:rPr>
          <w:rFonts w:ascii="Angsana New" w:hAnsi="Angsana New"/>
          <w:spacing w:val="2"/>
          <w:sz w:val="30"/>
          <w:szCs w:val="30"/>
        </w:rPr>
        <w:t xml:space="preserve">30 </w:t>
      </w:r>
      <w:r w:rsidR="00FE62F8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77AF6" w:rsidRPr="003C2BB1">
        <w:rPr>
          <w:rFonts w:ascii="Angsana New" w:hAnsi="Angsana New"/>
          <w:spacing w:val="2"/>
          <w:sz w:val="30"/>
          <w:szCs w:val="30"/>
        </w:rPr>
        <w:t>256</w:t>
      </w:r>
      <w:r w:rsidR="00AC0F3F">
        <w:rPr>
          <w:rFonts w:ascii="Angsana New" w:hAnsi="Angsana New"/>
          <w:spacing w:val="2"/>
          <w:sz w:val="30"/>
          <w:szCs w:val="30"/>
        </w:rPr>
        <w:t>9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DB16BA" w:rsidRPr="003C2BB1">
        <w:rPr>
          <w:rFonts w:ascii="Angsana New" w:hAnsi="Angsana New"/>
          <w:spacing w:val="2"/>
          <w:sz w:val="30"/>
          <w:szCs w:val="30"/>
        </w:rPr>
        <w:t>256</w:t>
      </w:r>
      <w:r w:rsidR="00AC0F3F">
        <w:rPr>
          <w:rFonts w:ascii="Angsana New" w:hAnsi="Angsana New"/>
          <w:spacing w:val="2"/>
          <w:sz w:val="30"/>
          <w:szCs w:val="30"/>
        </w:rPr>
        <w:t>8</w:t>
      </w:r>
      <w:r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157D58" w:rsidRPr="003C2BB1">
        <w:rPr>
          <w:rFonts w:ascii="Angsana New" w:hAnsi="Angsana New"/>
          <w:spacing w:val="2"/>
          <w:sz w:val="30"/>
          <w:szCs w:val="30"/>
          <w:cs/>
        </w:rPr>
        <w:t>สำหรับเงินให้กู้ยืมระยะสั้นแก่และ</w:t>
      </w:r>
      <w:r w:rsidR="00157D58">
        <w:rPr>
          <w:rFonts w:ascii="Angsana New" w:hAnsi="Angsana New"/>
          <w:sz w:val="30"/>
          <w:szCs w:val="30"/>
          <w:cs/>
        </w:rPr>
        <w:t>เงินกู้ยืมระยะสั้นจาก</w:t>
      </w:r>
      <w:r w:rsidR="009D6F4E">
        <w:rPr>
          <w:rFonts w:ascii="Angsana New" w:hAnsi="Angsana New"/>
          <w:sz w:val="30"/>
          <w:szCs w:val="30"/>
          <w:cs/>
        </w:rPr>
        <w:t>กิจการ</w:t>
      </w:r>
      <w:r w:rsidR="00157D58">
        <w:rPr>
          <w:rFonts w:ascii="Angsana New" w:hAnsi="Angsana New"/>
          <w:sz w:val="30"/>
          <w:szCs w:val="30"/>
          <w:cs/>
        </w:rPr>
        <w:t>ที่เกี่ยวข้องกันมีดังนี</w:t>
      </w:r>
      <w:r w:rsidR="00D168E5">
        <w:rPr>
          <w:rFonts w:ascii="Angsana New" w:hAnsi="Angsana New"/>
          <w:sz w:val="30"/>
          <w:szCs w:val="30"/>
          <w:cs/>
        </w:rPr>
        <w:t>้</w:t>
      </w:r>
    </w:p>
    <w:p w14:paraId="5D751AEA" w14:textId="77777777" w:rsidR="007046B7" w:rsidRP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17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479"/>
        <w:gridCol w:w="1219"/>
        <w:gridCol w:w="272"/>
        <w:gridCol w:w="1219"/>
        <w:gridCol w:w="272"/>
        <w:gridCol w:w="1219"/>
        <w:gridCol w:w="272"/>
        <w:gridCol w:w="1219"/>
      </w:tblGrid>
      <w:tr w:rsidR="001468CC" w:rsidRPr="00806256" w14:paraId="48A81537" w14:textId="77777777" w:rsidTr="00D16572">
        <w:trPr>
          <w:cantSplit/>
          <w:tblHeader/>
        </w:trPr>
        <w:tc>
          <w:tcPr>
            <w:tcW w:w="4479" w:type="dxa"/>
          </w:tcPr>
          <w:p w14:paraId="4455EB01" w14:textId="77777777" w:rsidR="001468CC" w:rsidRPr="0080625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tcBorders>
              <w:bottom w:val="single" w:sz="4" w:space="0" w:color="auto"/>
            </w:tcBorders>
          </w:tcPr>
          <w:p w14:paraId="2F256533" w14:textId="77777777" w:rsidR="001468CC" w:rsidRPr="0080625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468CC" w:rsidRPr="00806256" w14:paraId="0053A0AF" w14:textId="77777777" w:rsidTr="00D16572">
        <w:trPr>
          <w:cantSplit/>
          <w:tblHeader/>
        </w:trPr>
        <w:tc>
          <w:tcPr>
            <w:tcW w:w="4479" w:type="dxa"/>
          </w:tcPr>
          <w:p w14:paraId="7342C7F4" w14:textId="77777777" w:rsidR="001468CC" w:rsidRPr="0080625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63FDC7D6" w14:textId="77777777" w:rsidR="001468CC" w:rsidRPr="0080625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19E841AC" w14:textId="77777777" w:rsidR="001468CC" w:rsidRPr="0080625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7E2C30A8" w14:textId="77777777" w:rsidR="001468CC" w:rsidRPr="0080625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0625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7AF6" w:rsidRPr="00806256" w14:paraId="604D934C" w14:textId="77777777" w:rsidTr="00D16572">
        <w:trPr>
          <w:cantSplit/>
          <w:tblHeader/>
        </w:trPr>
        <w:tc>
          <w:tcPr>
            <w:tcW w:w="4479" w:type="dxa"/>
          </w:tcPr>
          <w:p w14:paraId="23481299" w14:textId="77777777" w:rsidR="00577AF6" w:rsidRPr="0080625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EFE33D4" w14:textId="1EA3AEB6" w:rsidR="00577AF6" w:rsidRPr="0080625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8062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19170F61" w14:textId="77777777" w:rsidR="00577AF6" w:rsidRPr="0080625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4B5BB08" w14:textId="1F4DEF41" w:rsidR="00577AF6" w:rsidRPr="0080625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8062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6AD4DD9F" w14:textId="77777777" w:rsidR="00577AF6" w:rsidRPr="0080625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347140D" w14:textId="3A1EC44C" w:rsidR="00577AF6" w:rsidRPr="0080625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8062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58D8F0CA" w14:textId="77777777" w:rsidR="00577AF6" w:rsidRPr="0080625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59A6CD3" w14:textId="20F2D928" w:rsidR="00577AF6" w:rsidRPr="0080625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80625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B16BA" w:rsidRPr="00806256" w14:paraId="5456435F" w14:textId="77777777" w:rsidTr="00D16572">
        <w:trPr>
          <w:cantSplit/>
        </w:trPr>
        <w:tc>
          <w:tcPr>
            <w:tcW w:w="4479" w:type="dxa"/>
          </w:tcPr>
          <w:p w14:paraId="1B18B0BD" w14:textId="31EE7902" w:rsidR="00DB16BA" w:rsidRPr="00806256" w:rsidRDefault="00DB16BA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8A1175"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(ตั๋วสัญญาใช้เงิน</w:t>
            </w:r>
            <w:r w:rsidR="00D16572"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="008A1175"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ไม่มี</w:t>
            </w:r>
            <w:r w:rsidR="002858BF"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D410C3E" w14:textId="77777777" w:rsidR="00DB16BA" w:rsidRPr="0080625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637F683C" w14:textId="77777777" w:rsidR="00DB16BA" w:rsidRPr="00806256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9CEAB1A" w14:textId="77777777" w:rsidR="00DB16BA" w:rsidRPr="0080625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7886CE19" w14:textId="77777777" w:rsidR="00DB16BA" w:rsidRPr="00806256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69D8420" w14:textId="77777777" w:rsidR="00DB16BA" w:rsidRPr="0080625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43E2A0F5" w14:textId="77777777" w:rsidR="00DB16BA" w:rsidRPr="0080625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845AEF8" w14:textId="77777777" w:rsidR="00DB16BA" w:rsidRPr="0080625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A1175" w:rsidRPr="00806256" w14:paraId="3437D22D" w14:textId="77777777" w:rsidTr="00D16572">
        <w:trPr>
          <w:cantSplit/>
        </w:trPr>
        <w:tc>
          <w:tcPr>
            <w:tcW w:w="4479" w:type="dxa"/>
          </w:tcPr>
          <w:p w14:paraId="34E0C6C2" w14:textId="7AA36D4F" w:rsidR="008A1175" w:rsidRPr="00806256" w:rsidRDefault="008A1175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219" w:type="dxa"/>
          </w:tcPr>
          <w:p w14:paraId="2E35D299" w14:textId="77777777" w:rsidR="008A1175" w:rsidRPr="00806256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61DD146B" w14:textId="77777777" w:rsidR="008A1175" w:rsidRPr="00806256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96528BB" w14:textId="77777777" w:rsidR="008A1175" w:rsidRPr="00806256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38D8824C" w14:textId="77777777" w:rsidR="008A1175" w:rsidRPr="00806256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650B7AE5" w14:textId="77777777" w:rsidR="008A1175" w:rsidRPr="00806256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04768281" w14:textId="77777777" w:rsidR="008A1175" w:rsidRPr="00806256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51794423" w14:textId="77777777" w:rsidR="008A1175" w:rsidRPr="00806256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C0F3F" w:rsidRPr="00806256" w14:paraId="62F301CB" w14:textId="77777777" w:rsidTr="00D16572">
        <w:trPr>
          <w:cantSplit/>
        </w:trPr>
        <w:tc>
          <w:tcPr>
            <w:tcW w:w="4479" w:type="dxa"/>
          </w:tcPr>
          <w:p w14:paraId="0C638734" w14:textId="77777777" w:rsidR="00AC0F3F" w:rsidRPr="00806256" w:rsidRDefault="00AC0F3F" w:rsidP="00AC0F3F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062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625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9" w:type="dxa"/>
          </w:tcPr>
          <w:p w14:paraId="61469ABF" w14:textId="175D6166" w:rsidR="00AC0F3F" w:rsidRPr="00806256" w:rsidRDefault="00806256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311,923</w:t>
            </w:r>
          </w:p>
        </w:tc>
        <w:tc>
          <w:tcPr>
            <w:tcW w:w="272" w:type="dxa"/>
          </w:tcPr>
          <w:p w14:paraId="6CAB8ED0" w14:textId="77777777" w:rsidR="00AC0F3F" w:rsidRPr="00806256" w:rsidRDefault="00AC0F3F" w:rsidP="00AC0F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C92C451" w14:textId="7D7DE871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72" w:type="dxa"/>
          </w:tcPr>
          <w:p w14:paraId="7582098D" w14:textId="77777777" w:rsidR="00AC0F3F" w:rsidRPr="00806256" w:rsidRDefault="00AC0F3F" w:rsidP="00AC0F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8B553EC" w14:textId="64777EE1" w:rsidR="00AC0F3F" w:rsidRPr="00806256" w:rsidRDefault="00806256" w:rsidP="008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6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72" w:type="dxa"/>
          </w:tcPr>
          <w:p w14:paraId="7F613536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4F434676" w14:textId="7FEDC050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</w:tr>
      <w:tr w:rsidR="00AC0F3F" w:rsidRPr="00806256" w14:paraId="6AD5796A" w14:textId="77777777" w:rsidTr="00BF0CDC">
        <w:trPr>
          <w:cantSplit/>
        </w:trPr>
        <w:tc>
          <w:tcPr>
            <w:tcW w:w="4479" w:type="dxa"/>
          </w:tcPr>
          <w:p w14:paraId="1F98BC4A" w14:textId="77777777" w:rsidR="00AC0F3F" w:rsidRPr="00806256" w:rsidRDefault="00AC0F3F" w:rsidP="00AC0F3F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9" w:type="dxa"/>
            <w:shd w:val="clear" w:color="auto" w:fill="FFFFFF" w:themeFill="background1"/>
          </w:tcPr>
          <w:p w14:paraId="417C19CE" w14:textId="3AA05D80" w:rsidR="00AC0F3F" w:rsidRPr="00806256" w:rsidRDefault="00BF0CDC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94,464</w:t>
            </w:r>
          </w:p>
        </w:tc>
        <w:tc>
          <w:tcPr>
            <w:tcW w:w="272" w:type="dxa"/>
          </w:tcPr>
          <w:p w14:paraId="50F6D325" w14:textId="77777777" w:rsidR="00AC0F3F" w:rsidRPr="00806256" w:rsidRDefault="00AC0F3F" w:rsidP="00AC0F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80F0E15" w14:textId="7B1AA45A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152,000</w:t>
            </w:r>
          </w:p>
        </w:tc>
        <w:tc>
          <w:tcPr>
            <w:tcW w:w="272" w:type="dxa"/>
          </w:tcPr>
          <w:p w14:paraId="649BF4B9" w14:textId="77777777" w:rsidR="00AC0F3F" w:rsidRPr="00806256" w:rsidRDefault="00AC0F3F" w:rsidP="00AC0F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4E0846C8" w14:textId="4EE50FDA" w:rsidR="00AC0F3F" w:rsidRPr="00806256" w:rsidRDefault="00806256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6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129,464</w:t>
            </w:r>
          </w:p>
        </w:tc>
        <w:tc>
          <w:tcPr>
            <w:tcW w:w="272" w:type="dxa"/>
          </w:tcPr>
          <w:p w14:paraId="2E903DE0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EA27E55" w14:textId="5DE8D0B2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152,000</w:t>
            </w:r>
          </w:p>
        </w:tc>
      </w:tr>
      <w:tr w:rsidR="00BF0CDC" w:rsidRPr="00806256" w14:paraId="3E4F9A4E" w14:textId="77777777" w:rsidTr="00BF0CDC">
        <w:trPr>
          <w:cantSplit/>
        </w:trPr>
        <w:tc>
          <w:tcPr>
            <w:tcW w:w="4479" w:type="dxa"/>
          </w:tcPr>
          <w:p w14:paraId="1A9FBF23" w14:textId="77777777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745D48" w14:textId="2D151BF1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(60,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72" w:type="dxa"/>
          </w:tcPr>
          <w:p w14:paraId="742B7C81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35449B0" w14:textId="12F2A555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(60,000)</w:t>
            </w:r>
          </w:p>
        </w:tc>
        <w:tc>
          <w:tcPr>
            <w:tcW w:w="272" w:type="dxa"/>
          </w:tcPr>
          <w:p w14:paraId="139BC346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99F2234" w14:textId="6A91CC9D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(84,800)</w:t>
            </w:r>
          </w:p>
        </w:tc>
        <w:tc>
          <w:tcPr>
            <w:tcW w:w="272" w:type="dxa"/>
          </w:tcPr>
          <w:p w14:paraId="48F0138F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D2B39A7" w14:textId="24593D6D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(50,000)</w:t>
            </w:r>
          </w:p>
        </w:tc>
      </w:tr>
      <w:tr w:rsidR="00BF0CDC" w:rsidRPr="00806256" w14:paraId="52C8A394" w14:textId="77777777" w:rsidTr="00BF0CDC">
        <w:trPr>
          <w:cantSplit/>
        </w:trPr>
        <w:tc>
          <w:tcPr>
            <w:tcW w:w="4479" w:type="dxa"/>
          </w:tcPr>
          <w:p w14:paraId="0EDF65A0" w14:textId="123FE122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062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625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B4A62F3" w14:textId="1C6DDBB0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346,087</w:t>
            </w:r>
          </w:p>
        </w:tc>
        <w:tc>
          <w:tcPr>
            <w:tcW w:w="272" w:type="dxa"/>
          </w:tcPr>
          <w:p w14:paraId="5FC2C41D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DEA8372" w14:textId="5D54A34D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184,220</w:t>
            </w:r>
          </w:p>
        </w:tc>
        <w:tc>
          <w:tcPr>
            <w:tcW w:w="272" w:type="dxa"/>
          </w:tcPr>
          <w:p w14:paraId="38C1905F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4CC4BD3" w14:textId="3719D816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330,087</w:t>
            </w:r>
          </w:p>
        </w:tc>
        <w:tc>
          <w:tcPr>
            <w:tcW w:w="272" w:type="dxa"/>
          </w:tcPr>
          <w:p w14:paraId="5C85CA26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3A8EE3F" w14:textId="3381AF46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157,720</w:t>
            </w:r>
          </w:p>
        </w:tc>
      </w:tr>
      <w:tr w:rsidR="00AC0F3F" w:rsidRPr="00806256" w14:paraId="4D8336F1" w14:textId="77777777" w:rsidTr="00BF0CDC">
        <w:trPr>
          <w:cantSplit/>
        </w:trPr>
        <w:tc>
          <w:tcPr>
            <w:tcW w:w="4479" w:type="dxa"/>
          </w:tcPr>
          <w:p w14:paraId="731396AF" w14:textId="77777777" w:rsidR="00AC0F3F" w:rsidRPr="00806256" w:rsidRDefault="00AC0F3F" w:rsidP="00AC0F3F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889D2D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02ACE1" w14:textId="77777777" w:rsidR="00AC0F3F" w:rsidRPr="00806256" w:rsidRDefault="00AC0F3F" w:rsidP="00AC0F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EAEEBEF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79E1281" w14:textId="77777777" w:rsidR="00AC0F3F" w:rsidRPr="00806256" w:rsidRDefault="00AC0F3F" w:rsidP="00AC0F3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638CCA3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C0F40BC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0335CFE" w14:textId="77777777" w:rsidR="00AC0F3F" w:rsidRPr="00806256" w:rsidRDefault="00AC0F3F" w:rsidP="00AC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F0CDC" w:rsidRPr="00806256" w14:paraId="581EEF10" w14:textId="77777777" w:rsidTr="00BF0CDC">
        <w:trPr>
          <w:cantSplit/>
        </w:trPr>
        <w:tc>
          <w:tcPr>
            <w:tcW w:w="4479" w:type="dxa"/>
          </w:tcPr>
          <w:p w14:paraId="4C0890C3" w14:textId="6A1AFE94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19" w:type="dxa"/>
            <w:shd w:val="clear" w:color="auto" w:fill="FFFFFF" w:themeFill="background1"/>
          </w:tcPr>
          <w:p w14:paraId="7FA66539" w14:textId="4B719EB6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2D863A7D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117E8DC7" w14:textId="74F4CA2C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3F11BFE5" w14:textId="77777777" w:rsidR="00BF0CDC" w:rsidRPr="00806256" w:rsidRDefault="00BF0CDC" w:rsidP="00BF0CDC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26FB7B4D" w14:textId="1D7E9D43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18B5FAEA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1867907E" w14:textId="271CE649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</w:tr>
      <w:tr w:rsidR="00BF0CDC" w:rsidRPr="00806256" w14:paraId="6171065A" w14:textId="77777777" w:rsidTr="00D16572">
        <w:trPr>
          <w:cantSplit/>
        </w:trPr>
        <w:tc>
          <w:tcPr>
            <w:tcW w:w="4479" w:type="dxa"/>
          </w:tcPr>
          <w:p w14:paraId="3C57C80A" w14:textId="77777777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EA20166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81C70C1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61E9FFC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EC7AC4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E2E5A2F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346CAFD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5DE626F2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F0CDC" w:rsidRPr="00806256" w14:paraId="0D132A91" w14:textId="77777777" w:rsidTr="00D16572">
        <w:trPr>
          <w:cantSplit/>
        </w:trPr>
        <w:tc>
          <w:tcPr>
            <w:tcW w:w="4479" w:type="dxa"/>
          </w:tcPr>
          <w:p w14:paraId="7638438C" w14:textId="0684C610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 (ตั๋วสัญญาใช้เงินที่ไม่มีหลักประกัน</w:t>
            </w:r>
          </w:p>
        </w:tc>
        <w:tc>
          <w:tcPr>
            <w:tcW w:w="1219" w:type="dxa"/>
          </w:tcPr>
          <w:p w14:paraId="67844971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02705B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4D9D3A02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C74E99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01EFE54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300F9F94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269BA0B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F0CDC" w:rsidRPr="00806256" w14:paraId="6508A202" w14:textId="77777777" w:rsidTr="00D16572">
        <w:trPr>
          <w:cantSplit/>
        </w:trPr>
        <w:tc>
          <w:tcPr>
            <w:tcW w:w="4479" w:type="dxa"/>
          </w:tcPr>
          <w:p w14:paraId="03D11060" w14:textId="33057585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219" w:type="dxa"/>
          </w:tcPr>
          <w:p w14:paraId="066DF531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36402C3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6ECAC1E3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37D1381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0622763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708DCD9D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0B15F946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F0CDC" w:rsidRPr="00806256" w14:paraId="6DAD866C" w14:textId="77777777" w:rsidTr="00D16572">
        <w:trPr>
          <w:cantSplit/>
        </w:trPr>
        <w:tc>
          <w:tcPr>
            <w:tcW w:w="4479" w:type="dxa"/>
          </w:tcPr>
          <w:p w14:paraId="3354A5BD" w14:textId="77777777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062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625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9" w:type="dxa"/>
          </w:tcPr>
          <w:p w14:paraId="51670BD1" w14:textId="67585BD4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72" w:type="dxa"/>
          </w:tcPr>
          <w:p w14:paraId="793D27B1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A28982E" w14:textId="6DFCE4C1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72" w:type="dxa"/>
          </w:tcPr>
          <w:p w14:paraId="4262DF53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661E38FC" w14:textId="3A50B42B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205,850</w:t>
            </w:r>
          </w:p>
        </w:tc>
        <w:tc>
          <w:tcPr>
            <w:tcW w:w="272" w:type="dxa"/>
          </w:tcPr>
          <w:p w14:paraId="307D007A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4688157F" w14:textId="1F78FBC3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</w:tr>
      <w:tr w:rsidR="00BF0CDC" w:rsidRPr="00806256" w14:paraId="50BD9CE8" w14:textId="77777777" w:rsidTr="00D16572">
        <w:trPr>
          <w:cantSplit/>
        </w:trPr>
        <w:tc>
          <w:tcPr>
            <w:tcW w:w="4479" w:type="dxa"/>
          </w:tcPr>
          <w:p w14:paraId="350ABC8B" w14:textId="77777777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9" w:type="dxa"/>
          </w:tcPr>
          <w:p w14:paraId="77EFFC21" w14:textId="50DD2C61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41"/>
              </w:tabs>
              <w:ind w:right="-8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CA883CF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77D585EC" w14:textId="5D52FFC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7,250</w:t>
            </w:r>
          </w:p>
        </w:tc>
        <w:tc>
          <w:tcPr>
            <w:tcW w:w="272" w:type="dxa"/>
          </w:tcPr>
          <w:p w14:paraId="557F93E3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1A594DB3" w14:textId="75A5A3BE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127,000</w:t>
            </w:r>
          </w:p>
        </w:tc>
        <w:tc>
          <w:tcPr>
            <w:tcW w:w="272" w:type="dxa"/>
          </w:tcPr>
          <w:p w14:paraId="6F068485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816E0DE" w14:textId="7FB8D7CF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252,050</w:t>
            </w:r>
          </w:p>
        </w:tc>
      </w:tr>
      <w:tr w:rsidR="00BF0CDC" w:rsidRPr="00806256" w14:paraId="1E7498BB" w14:textId="77777777" w:rsidTr="00D16572">
        <w:trPr>
          <w:cantSplit/>
        </w:trPr>
        <w:tc>
          <w:tcPr>
            <w:tcW w:w="4479" w:type="dxa"/>
          </w:tcPr>
          <w:p w14:paraId="15395E94" w14:textId="77777777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4EE15A0" w14:textId="40851D90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41"/>
              </w:tabs>
              <w:ind w:right="-8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CC08E5D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2226D90" w14:textId="1C67FE73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(8,500)</w:t>
            </w:r>
          </w:p>
        </w:tc>
        <w:tc>
          <w:tcPr>
            <w:tcW w:w="272" w:type="dxa"/>
          </w:tcPr>
          <w:p w14:paraId="4DD1F6BE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AF3B12A" w14:textId="0ED8646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(119,000)</w:t>
            </w:r>
          </w:p>
        </w:tc>
        <w:tc>
          <w:tcPr>
            <w:tcW w:w="272" w:type="dxa"/>
          </w:tcPr>
          <w:p w14:paraId="41E05F71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7BA3AF4" w14:textId="2977AF64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(160,500)</w:t>
            </w:r>
          </w:p>
        </w:tc>
      </w:tr>
      <w:tr w:rsidR="00BF0CDC" w:rsidRPr="00806256" w14:paraId="5190117A" w14:textId="77777777" w:rsidTr="00D16572">
        <w:trPr>
          <w:cantSplit/>
        </w:trPr>
        <w:tc>
          <w:tcPr>
            <w:tcW w:w="4479" w:type="dxa"/>
          </w:tcPr>
          <w:p w14:paraId="7A13FB99" w14:textId="320473AC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062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625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BA8093A" w14:textId="366FC91E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72" w:type="dxa"/>
          </w:tcPr>
          <w:p w14:paraId="2876DE99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346560A" w14:textId="5C993BC5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6,750</w:t>
            </w:r>
          </w:p>
        </w:tc>
        <w:tc>
          <w:tcPr>
            <w:tcW w:w="272" w:type="dxa"/>
          </w:tcPr>
          <w:p w14:paraId="6C5FC241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0AC24EF" w14:textId="383D9F5D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213,850</w:t>
            </w:r>
          </w:p>
        </w:tc>
        <w:tc>
          <w:tcPr>
            <w:tcW w:w="272" w:type="dxa"/>
          </w:tcPr>
          <w:p w14:paraId="5711BF43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EE35065" w14:textId="120E2912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</w:rPr>
              <w:t>188,550</w:t>
            </w:r>
          </w:p>
        </w:tc>
      </w:tr>
      <w:tr w:rsidR="00BF0CDC" w:rsidRPr="00806256" w14:paraId="067D3396" w14:textId="77777777" w:rsidTr="00D16572">
        <w:trPr>
          <w:cantSplit/>
        </w:trPr>
        <w:tc>
          <w:tcPr>
            <w:tcW w:w="4479" w:type="dxa"/>
          </w:tcPr>
          <w:p w14:paraId="69377CF2" w14:textId="77777777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0C14781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1E0CF71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8830902" w14:textId="77777777" w:rsidR="00BF0CDC" w:rsidRPr="00806256" w:rsidRDefault="00BF0CDC" w:rsidP="00BF0C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FD34DF" w14:textId="77777777" w:rsidR="00BF0CDC" w:rsidRPr="00806256" w:rsidRDefault="00BF0CDC" w:rsidP="00BF0CD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7DE209C1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39D1A89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D0FE97D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F0CDC" w:rsidRPr="00806256" w14:paraId="4E8165D4" w14:textId="77777777" w:rsidTr="00D16572">
        <w:trPr>
          <w:cantSplit/>
        </w:trPr>
        <w:tc>
          <w:tcPr>
            <w:tcW w:w="4479" w:type="dxa"/>
          </w:tcPr>
          <w:p w14:paraId="43B1E57C" w14:textId="4E2F2269" w:rsidR="00BF0CDC" w:rsidRPr="00806256" w:rsidRDefault="00BF0CDC" w:rsidP="00BF0C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6256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19" w:type="dxa"/>
          </w:tcPr>
          <w:p w14:paraId="1ABDA788" w14:textId="754648EE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>4.5</w:t>
            </w:r>
          </w:p>
        </w:tc>
        <w:tc>
          <w:tcPr>
            <w:tcW w:w="272" w:type="dxa"/>
          </w:tcPr>
          <w:p w14:paraId="78D0CBF1" w14:textId="77777777" w:rsidR="00BF0CDC" w:rsidRPr="00806256" w:rsidRDefault="00BF0CDC" w:rsidP="00BF0CDC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7D2CDDF3" w14:textId="20DD5666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8.0</w:t>
            </w:r>
          </w:p>
        </w:tc>
        <w:tc>
          <w:tcPr>
            <w:tcW w:w="272" w:type="dxa"/>
          </w:tcPr>
          <w:p w14:paraId="3D4BA7CB" w14:textId="77777777" w:rsidR="00BF0CDC" w:rsidRPr="00806256" w:rsidRDefault="00BF0CDC" w:rsidP="00BF0CDC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1A70DB9C" w14:textId="30B51A4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2.0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7.4</w:t>
            </w:r>
          </w:p>
        </w:tc>
        <w:tc>
          <w:tcPr>
            <w:tcW w:w="272" w:type="dxa"/>
          </w:tcPr>
          <w:p w14:paraId="76A5A05F" w14:textId="77777777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4B065F43" w14:textId="74D00038" w:rsidR="00BF0CDC" w:rsidRPr="00806256" w:rsidRDefault="00BF0CDC" w:rsidP="00BF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256">
              <w:rPr>
                <w:rFonts w:ascii="Angsana New" w:hAnsi="Angsana New"/>
                <w:bCs/>
                <w:sz w:val="30"/>
                <w:szCs w:val="30"/>
              </w:rPr>
              <w:t xml:space="preserve">1.9 </w:t>
            </w:r>
            <w:r w:rsidRPr="00806256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80625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806256">
              <w:rPr>
                <w:rFonts w:ascii="Angsana New" w:hAnsi="Angsana New"/>
                <w:bCs/>
                <w:sz w:val="30"/>
                <w:szCs w:val="30"/>
              </w:rPr>
              <w:t>8.0</w:t>
            </w:r>
          </w:p>
        </w:tc>
      </w:tr>
    </w:tbl>
    <w:p w14:paraId="1EFB468C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D03E96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FD6361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B970A6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B19E39" w14:textId="77777777" w:rsidR="00B30BC6" w:rsidRDefault="00B30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CE1871" w14:textId="77777777" w:rsidR="001468CC" w:rsidRPr="008F384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F384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C2583" w:rsidRPr="008F384E">
        <w:rPr>
          <w:rFonts w:ascii="Angsana New" w:hAnsi="Angsana New"/>
          <w:b/>
          <w:bCs/>
          <w:sz w:val="30"/>
          <w:szCs w:val="30"/>
          <w:cs/>
        </w:rPr>
        <w:t>.</w:t>
      </w:r>
      <w:r w:rsidR="00AC2583" w:rsidRPr="008F384E">
        <w:rPr>
          <w:rFonts w:ascii="Angsana New" w:hAnsi="Angsana New"/>
          <w:b/>
          <w:bCs/>
          <w:sz w:val="30"/>
          <w:szCs w:val="30"/>
          <w:cs/>
        </w:rPr>
        <w:tab/>
      </w:r>
      <w:r w:rsidR="001468CC" w:rsidRPr="00E96AF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 w:rsidRPr="00E96AFA">
        <w:rPr>
          <w:rFonts w:ascii="Angsana New" w:hAnsi="Angsana New"/>
          <w:b/>
          <w:bCs/>
          <w:sz w:val="30"/>
          <w:szCs w:val="30"/>
          <w:cs/>
        </w:rPr>
        <w:t>และลูกหนี้หมุนเวียนอื่น</w:t>
      </w:r>
      <w:r w:rsidR="001468CC" w:rsidRPr="00E96AFA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 w:rsidRPr="00E96AFA">
        <w:rPr>
          <w:rFonts w:ascii="Angsana New" w:hAnsi="Angsana New"/>
          <w:b/>
          <w:bCs/>
          <w:sz w:val="30"/>
          <w:szCs w:val="30"/>
          <w:cs/>
        </w:rPr>
        <w:t>- สุทธิ</w:t>
      </w:r>
    </w:p>
    <w:p w14:paraId="058C67A5" w14:textId="77777777" w:rsidR="001468CC" w:rsidRPr="008F384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384"/>
        <w:gridCol w:w="1296"/>
        <w:gridCol w:w="238"/>
        <w:gridCol w:w="1282"/>
        <w:gridCol w:w="14"/>
        <w:gridCol w:w="229"/>
        <w:gridCol w:w="7"/>
        <w:gridCol w:w="1294"/>
        <w:gridCol w:w="236"/>
        <w:gridCol w:w="1289"/>
        <w:gridCol w:w="7"/>
      </w:tblGrid>
      <w:tr w:rsidR="004E551F" w:rsidRPr="00607E48" w14:paraId="4B144BB8" w14:textId="77777777" w:rsidTr="00873E11">
        <w:trPr>
          <w:gridAfter w:val="1"/>
          <w:wAfter w:w="7" w:type="dxa"/>
          <w:cantSplit/>
          <w:tblHeader/>
        </w:trPr>
        <w:tc>
          <w:tcPr>
            <w:tcW w:w="3384" w:type="dxa"/>
          </w:tcPr>
          <w:p w14:paraId="7670C814" w14:textId="77777777" w:rsidR="004E551F" w:rsidRPr="00607E4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5" w:type="dxa"/>
            <w:gridSpan w:val="9"/>
            <w:tcBorders>
              <w:bottom w:val="single" w:sz="4" w:space="0" w:color="auto"/>
            </w:tcBorders>
          </w:tcPr>
          <w:p w14:paraId="5FB8AEBC" w14:textId="77777777" w:rsidR="004E551F" w:rsidRPr="00607E4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551F" w:rsidRPr="00607E48" w14:paraId="5121B205" w14:textId="77777777" w:rsidTr="00873E11">
        <w:trPr>
          <w:gridAfter w:val="1"/>
          <w:wAfter w:w="7" w:type="dxa"/>
          <w:cantSplit/>
          <w:tblHeader/>
        </w:trPr>
        <w:tc>
          <w:tcPr>
            <w:tcW w:w="3384" w:type="dxa"/>
          </w:tcPr>
          <w:p w14:paraId="64A9C17C" w14:textId="77777777" w:rsidR="004E551F" w:rsidRPr="00607E4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70A49C" w14:textId="77777777" w:rsidR="004E551F" w:rsidRPr="00607E4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F67EA75" w14:textId="77777777" w:rsidR="004E551F" w:rsidRPr="00607E4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9A7906" w14:textId="77777777" w:rsidR="004E551F" w:rsidRPr="00607E4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07E4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607E48" w14:paraId="63465D94" w14:textId="77777777" w:rsidTr="00873E11">
        <w:trPr>
          <w:cantSplit/>
          <w:tblHeader/>
        </w:trPr>
        <w:tc>
          <w:tcPr>
            <w:tcW w:w="3384" w:type="dxa"/>
          </w:tcPr>
          <w:p w14:paraId="14B757AA" w14:textId="77777777" w:rsidR="005750F9" w:rsidRPr="00607E4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D32C" w14:textId="351D510C" w:rsidR="005750F9" w:rsidRPr="00607E48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E48">
              <w:rPr>
                <w:rFonts w:ascii="Angsana New" w:hAnsi="Angsana New"/>
                <w:sz w:val="30"/>
                <w:szCs w:val="30"/>
              </w:rPr>
              <w:t>3</w:t>
            </w:r>
            <w:r w:rsidR="00954D6C" w:rsidRPr="00607E48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54D6C" w:rsidRPr="00607E4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B6E41" w:rsidRPr="00607E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07E48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607E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2C742497" w14:textId="77777777" w:rsidR="005750F9" w:rsidRPr="00607E48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EAC7404" w14:textId="615E39E8" w:rsidR="005750F9" w:rsidRPr="00607E48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E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E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BE07E4" w:rsidRPr="00607E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07E48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607E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38EBC260" w14:textId="77777777" w:rsidR="005750F9" w:rsidRPr="00607E4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78CBFB5" w14:textId="1BAFE696" w:rsidR="005750F9" w:rsidRPr="00607E48" w:rsidRDefault="00954D6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E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07E4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E07E4" w:rsidRPr="00607E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6BA" w:rsidRPr="00607E48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607E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DA34CA1" w14:textId="77777777" w:rsidR="005750F9" w:rsidRPr="00607E48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CBFC06F" w14:textId="63A7E9BB" w:rsidR="005750F9" w:rsidRPr="00607E48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E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E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BE07E4" w:rsidRPr="00607E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07E48">
              <w:rPr>
                <w:rFonts w:ascii="Angsana New" w:hAnsi="Angsana New"/>
                <w:sz w:val="30"/>
                <w:szCs w:val="30"/>
              </w:rPr>
              <w:t>256</w:t>
            </w:r>
            <w:r w:rsidR="00AC0F3F" w:rsidRPr="00607E4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E551F" w:rsidRPr="00607E48" w14:paraId="442209EC" w14:textId="77777777" w:rsidTr="00873E11">
        <w:trPr>
          <w:cantSplit/>
        </w:trPr>
        <w:tc>
          <w:tcPr>
            <w:tcW w:w="3384" w:type="dxa"/>
          </w:tcPr>
          <w:p w14:paraId="1D80EF54" w14:textId="77777777" w:rsidR="004E551F" w:rsidRPr="00607E48" w:rsidRDefault="004E551F" w:rsidP="0008476B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6A26F4" w14:textId="77777777" w:rsidR="004E551F" w:rsidRPr="00607E48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61655CBE" w14:textId="77777777" w:rsidR="004E551F" w:rsidRPr="00607E48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8A3D9D7" w14:textId="77777777" w:rsidR="004E551F" w:rsidRPr="00607E48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0E8C767" w14:textId="77777777" w:rsidR="004E551F" w:rsidRPr="00607E48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D367A08" w14:textId="77777777" w:rsidR="004E551F" w:rsidRPr="00607E48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DF466EA" w14:textId="77777777" w:rsidR="004E551F" w:rsidRPr="00607E48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41CE8F6" w14:textId="77777777" w:rsidR="004E551F" w:rsidRPr="00607E48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F353D" w:rsidRPr="00607E48" w14:paraId="1E73E486" w14:textId="77777777" w:rsidTr="00873E11">
        <w:trPr>
          <w:cantSplit/>
        </w:trPr>
        <w:tc>
          <w:tcPr>
            <w:tcW w:w="3384" w:type="dxa"/>
          </w:tcPr>
          <w:p w14:paraId="68E3736E" w14:textId="2B7C7AC8" w:rsidR="005F353D" w:rsidRPr="00607E48" w:rsidRDefault="005F353D" w:rsidP="005F353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96" w:type="dxa"/>
          </w:tcPr>
          <w:p w14:paraId="78D034D9" w14:textId="52AFA375" w:rsidR="005F353D" w:rsidRPr="00607E48" w:rsidRDefault="00E93723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630</w:t>
            </w:r>
          </w:p>
        </w:tc>
        <w:tc>
          <w:tcPr>
            <w:tcW w:w="238" w:type="dxa"/>
          </w:tcPr>
          <w:p w14:paraId="66886CA1" w14:textId="77777777" w:rsidR="005F353D" w:rsidRPr="00607E48" w:rsidRDefault="005F353D" w:rsidP="005F353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1ABC49D0" w14:textId="4982C725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15,122</w:t>
            </w:r>
          </w:p>
        </w:tc>
        <w:tc>
          <w:tcPr>
            <w:tcW w:w="236" w:type="dxa"/>
            <w:gridSpan w:val="2"/>
          </w:tcPr>
          <w:p w14:paraId="44686490" w14:textId="77777777" w:rsidR="005F353D" w:rsidRPr="00607E48" w:rsidRDefault="005F353D" w:rsidP="005F353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E6C466" w14:textId="0B7EE815" w:rsidR="005F353D" w:rsidRPr="00607E48" w:rsidRDefault="00607E48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Cs/>
                <w:sz w:val="30"/>
                <w:szCs w:val="30"/>
              </w:rPr>
              <w:t>,245</w:t>
            </w:r>
          </w:p>
        </w:tc>
        <w:tc>
          <w:tcPr>
            <w:tcW w:w="236" w:type="dxa"/>
          </w:tcPr>
          <w:p w14:paraId="77095FF5" w14:textId="77777777" w:rsidR="005F353D" w:rsidRPr="00607E48" w:rsidRDefault="005F353D" w:rsidP="005F353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gridSpan w:val="2"/>
          </w:tcPr>
          <w:p w14:paraId="3DB33137" w14:textId="78A76F6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84,461</w:t>
            </w:r>
          </w:p>
        </w:tc>
      </w:tr>
      <w:tr w:rsidR="005F353D" w:rsidRPr="00607E48" w14:paraId="01A88D64" w14:textId="77777777" w:rsidTr="00873E11">
        <w:trPr>
          <w:cantSplit/>
        </w:trPr>
        <w:tc>
          <w:tcPr>
            <w:tcW w:w="3384" w:type="dxa"/>
          </w:tcPr>
          <w:p w14:paraId="5F129E7A" w14:textId="39FE28E7" w:rsidR="005F353D" w:rsidRPr="00607E48" w:rsidRDefault="005F353D" w:rsidP="005F353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 xml:space="preserve">- กิจการอื่น - สุทธิ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569831" w14:textId="0A08EF68" w:rsidR="005F353D" w:rsidRPr="00607E48" w:rsidRDefault="00E93723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447,852</w:t>
            </w:r>
          </w:p>
        </w:tc>
        <w:tc>
          <w:tcPr>
            <w:tcW w:w="238" w:type="dxa"/>
          </w:tcPr>
          <w:p w14:paraId="5D1982E4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6BF3EAB" w14:textId="6982EA25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345,486</w:t>
            </w:r>
          </w:p>
        </w:tc>
        <w:tc>
          <w:tcPr>
            <w:tcW w:w="236" w:type="dxa"/>
            <w:gridSpan w:val="2"/>
          </w:tcPr>
          <w:p w14:paraId="61D3F7CB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D60023" w14:textId="1F135BA3" w:rsidR="005F353D" w:rsidRPr="00607E48" w:rsidRDefault="00607E48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297,407</w:t>
            </w:r>
          </w:p>
        </w:tc>
        <w:tc>
          <w:tcPr>
            <w:tcW w:w="236" w:type="dxa"/>
          </w:tcPr>
          <w:p w14:paraId="7BD00CF0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78D454D" w14:textId="5542831C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191,022</w:t>
            </w:r>
          </w:p>
        </w:tc>
      </w:tr>
      <w:tr w:rsidR="005F353D" w:rsidRPr="00607E48" w14:paraId="0361562F" w14:textId="77777777" w:rsidTr="00873E11">
        <w:trPr>
          <w:cantSplit/>
        </w:trPr>
        <w:tc>
          <w:tcPr>
            <w:tcW w:w="3384" w:type="dxa"/>
          </w:tcPr>
          <w:p w14:paraId="3A44F6E4" w14:textId="77777777" w:rsidR="005F353D" w:rsidRPr="00607E48" w:rsidRDefault="005F353D" w:rsidP="005F353D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C06033" w14:textId="034FDF59" w:rsidR="005F353D" w:rsidRPr="00607E48" w:rsidRDefault="00E93723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448,482</w:t>
            </w:r>
          </w:p>
        </w:tc>
        <w:tc>
          <w:tcPr>
            <w:tcW w:w="238" w:type="dxa"/>
          </w:tcPr>
          <w:p w14:paraId="29373B87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369F6" w14:textId="43B6FFA4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360,608</w:t>
            </w:r>
          </w:p>
        </w:tc>
        <w:tc>
          <w:tcPr>
            <w:tcW w:w="236" w:type="dxa"/>
            <w:gridSpan w:val="2"/>
          </w:tcPr>
          <w:p w14:paraId="0334CA87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B4A4D73" w14:textId="4F657A5A" w:rsidR="005F353D" w:rsidRPr="00607E48" w:rsidRDefault="00607E48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366,652</w:t>
            </w:r>
          </w:p>
        </w:tc>
        <w:tc>
          <w:tcPr>
            <w:tcW w:w="236" w:type="dxa"/>
          </w:tcPr>
          <w:p w14:paraId="0C89F54C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17CA" w14:textId="42918945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275,483</w:t>
            </w:r>
          </w:p>
        </w:tc>
      </w:tr>
      <w:tr w:rsidR="005F353D" w:rsidRPr="00607E48" w14:paraId="7180A9D5" w14:textId="77777777" w:rsidTr="00873E11">
        <w:trPr>
          <w:cantSplit/>
        </w:trPr>
        <w:tc>
          <w:tcPr>
            <w:tcW w:w="3384" w:type="dxa"/>
          </w:tcPr>
          <w:p w14:paraId="48340C96" w14:textId="77777777" w:rsidR="005F353D" w:rsidRPr="00607E48" w:rsidRDefault="005F353D" w:rsidP="005F353D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0FD3A339" w14:textId="7777777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529752F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62815DBF" w14:textId="7777777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F641C7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5D463D84" w14:textId="7777777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B2E311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6BBDF584" w14:textId="7777777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F353D" w:rsidRPr="00607E48" w14:paraId="4DC5C15C" w14:textId="77777777" w:rsidTr="00873E11">
        <w:trPr>
          <w:cantSplit/>
        </w:trPr>
        <w:tc>
          <w:tcPr>
            <w:tcW w:w="3384" w:type="dxa"/>
          </w:tcPr>
          <w:p w14:paraId="70004B55" w14:textId="4795B03F" w:rsidR="005F353D" w:rsidRPr="00607E48" w:rsidRDefault="005F353D" w:rsidP="005F353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 xml:space="preserve">- ลูกหนี้อื่นและดอกเบี้ยค้างรับ - </w:t>
            </w:r>
            <w:r w:rsidRPr="00607E4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656FEED" w14:textId="2F89EBDC" w:rsidR="005F353D" w:rsidRPr="00607E48" w:rsidRDefault="000F28A3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3,250</w:t>
            </w:r>
          </w:p>
        </w:tc>
        <w:tc>
          <w:tcPr>
            <w:tcW w:w="238" w:type="dxa"/>
          </w:tcPr>
          <w:p w14:paraId="627EBE76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3B421E7E" w14:textId="7777777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35D9214" w14:textId="2EF661E5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04EBA" w:rsidRPr="00607E48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2F11F3" w:rsidRPr="002F11F3">
              <w:rPr>
                <w:rFonts w:ascii="Angsana New" w:hAnsi="Angsana New" w:hint="cs"/>
                <w:b/>
                <w:sz w:val="30"/>
                <w:szCs w:val="30"/>
                <w:cs/>
              </w:rPr>
              <w:t>94</w:t>
            </w:r>
          </w:p>
        </w:tc>
        <w:tc>
          <w:tcPr>
            <w:tcW w:w="236" w:type="dxa"/>
            <w:gridSpan w:val="2"/>
            <w:vAlign w:val="bottom"/>
          </w:tcPr>
          <w:p w14:paraId="27B9E19C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75DCE23C" w14:textId="77777777" w:rsidR="005F353D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110D712" w14:textId="28CB2F47" w:rsidR="00607E48" w:rsidRPr="00607E48" w:rsidRDefault="00784D14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E9372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  <w:vAlign w:val="bottom"/>
          </w:tcPr>
          <w:p w14:paraId="1E178643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0BBCD15C" w14:textId="77777777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7867F13" w14:textId="681F779A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22,</w:t>
            </w:r>
            <w:r w:rsidR="002F11F3" w:rsidRPr="002F11F3">
              <w:rPr>
                <w:rFonts w:ascii="Angsana New" w:hAnsi="Angsana New" w:hint="cs"/>
                <w:b/>
                <w:sz w:val="30"/>
                <w:szCs w:val="30"/>
                <w:cs/>
              </w:rPr>
              <w:t>917</w:t>
            </w:r>
          </w:p>
        </w:tc>
      </w:tr>
      <w:tr w:rsidR="005F353D" w:rsidRPr="00607E48" w14:paraId="57621881" w14:textId="77777777" w:rsidTr="00873E11">
        <w:trPr>
          <w:cantSplit/>
        </w:trPr>
        <w:tc>
          <w:tcPr>
            <w:tcW w:w="3384" w:type="dxa"/>
          </w:tcPr>
          <w:p w14:paraId="3697CEDF" w14:textId="2B76578E" w:rsidR="005F353D" w:rsidRPr="00607E48" w:rsidRDefault="005F353D" w:rsidP="005F353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- เงินจ่ายล่วงหน้าค่าสินค้าและอื่น ๆ</w:t>
            </w:r>
          </w:p>
        </w:tc>
        <w:tc>
          <w:tcPr>
            <w:tcW w:w="1296" w:type="dxa"/>
          </w:tcPr>
          <w:p w14:paraId="78E822CA" w14:textId="1E04F39C" w:rsidR="005F353D" w:rsidRPr="00607E48" w:rsidRDefault="000F28A3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10,465</w:t>
            </w:r>
          </w:p>
        </w:tc>
        <w:tc>
          <w:tcPr>
            <w:tcW w:w="238" w:type="dxa"/>
          </w:tcPr>
          <w:p w14:paraId="7C8BA128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13B26C74" w14:textId="1CC2041B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9,912</w:t>
            </w:r>
          </w:p>
        </w:tc>
        <w:tc>
          <w:tcPr>
            <w:tcW w:w="236" w:type="dxa"/>
            <w:gridSpan w:val="2"/>
          </w:tcPr>
          <w:p w14:paraId="3EF7476D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2F7BFDA9" w14:textId="066487C4" w:rsidR="005F353D" w:rsidRPr="00607E48" w:rsidRDefault="00D22815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E93723"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36" w:type="dxa"/>
          </w:tcPr>
          <w:p w14:paraId="42BF06CC" w14:textId="77777777" w:rsidR="005F353D" w:rsidRPr="00607E48" w:rsidRDefault="005F353D" w:rsidP="005F353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3574A81C" w14:textId="5E5565B1" w:rsidR="005F353D" w:rsidRPr="00607E48" w:rsidRDefault="005F353D" w:rsidP="005F3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9,696</w:t>
            </w:r>
          </w:p>
        </w:tc>
      </w:tr>
      <w:tr w:rsidR="000F28A3" w:rsidRPr="00607E48" w14:paraId="2FA20D2F" w14:textId="77777777" w:rsidTr="00873E11">
        <w:trPr>
          <w:cantSplit/>
        </w:trPr>
        <w:tc>
          <w:tcPr>
            <w:tcW w:w="3384" w:type="dxa"/>
          </w:tcPr>
          <w:p w14:paraId="0B456364" w14:textId="735AEDF5" w:rsidR="000F28A3" w:rsidRPr="00607E48" w:rsidRDefault="000F28A3" w:rsidP="000F28A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- เงินประกันผลงาน</w:t>
            </w:r>
          </w:p>
        </w:tc>
        <w:tc>
          <w:tcPr>
            <w:tcW w:w="1296" w:type="dxa"/>
          </w:tcPr>
          <w:p w14:paraId="0002B75E" w14:textId="407A2E09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4141EE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798B0473" w14:textId="5A24341B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9,262</w:t>
            </w:r>
          </w:p>
        </w:tc>
        <w:tc>
          <w:tcPr>
            <w:tcW w:w="236" w:type="dxa"/>
            <w:gridSpan w:val="2"/>
          </w:tcPr>
          <w:p w14:paraId="6536B845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7F4816B0" w14:textId="5D38D4E0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9B6629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63AAEF0F" w14:textId="0D2B2E84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9,262</w:t>
            </w:r>
          </w:p>
        </w:tc>
      </w:tr>
      <w:tr w:rsidR="000F28A3" w:rsidRPr="00607E48" w14:paraId="05C8CEAB" w14:textId="77777777" w:rsidTr="00873E11">
        <w:trPr>
          <w:cantSplit/>
        </w:trPr>
        <w:tc>
          <w:tcPr>
            <w:tcW w:w="3384" w:type="dxa"/>
          </w:tcPr>
          <w:p w14:paraId="69530100" w14:textId="3B44F5BE" w:rsidR="000F28A3" w:rsidRPr="00607E48" w:rsidRDefault="000F28A3" w:rsidP="000F28A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- สินทรัพย์ตามสัญญา</w:t>
            </w:r>
          </w:p>
        </w:tc>
        <w:tc>
          <w:tcPr>
            <w:tcW w:w="1296" w:type="dxa"/>
          </w:tcPr>
          <w:p w14:paraId="305A4BAC" w14:textId="57C10A77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4,646</w:t>
            </w:r>
          </w:p>
        </w:tc>
        <w:tc>
          <w:tcPr>
            <w:tcW w:w="238" w:type="dxa"/>
          </w:tcPr>
          <w:p w14:paraId="1315C3D4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45065449" w14:textId="439B42FD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8,972</w:t>
            </w:r>
          </w:p>
        </w:tc>
        <w:tc>
          <w:tcPr>
            <w:tcW w:w="236" w:type="dxa"/>
            <w:gridSpan w:val="2"/>
          </w:tcPr>
          <w:p w14:paraId="1EDC5E2C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071575CF" w14:textId="172EFE6A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3,978</w:t>
            </w:r>
          </w:p>
        </w:tc>
        <w:tc>
          <w:tcPr>
            <w:tcW w:w="236" w:type="dxa"/>
          </w:tcPr>
          <w:p w14:paraId="5D554609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2B6CBE2F" w14:textId="51FABB47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8,139</w:t>
            </w:r>
          </w:p>
        </w:tc>
      </w:tr>
      <w:tr w:rsidR="000F28A3" w:rsidRPr="00607E48" w14:paraId="5F91D9B4" w14:textId="77777777" w:rsidTr="00873E11">
        <w:trPr>
          <w:cantSplit/>
        </w:trPr>
        <w:tc>
          <w:tcPr>
            <w:tcW w:w="3384" w:type="dxa"/>
          </w:tcPr>
          <w:p w14:paraId="03AD3571" w14:textId="0213731D" w:rsidR="000F28A3" w:rsidRPr="00607E48" w:rsidRDefault="000F28A3" w:rsidP="000F28A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 xml:space="preserve">- อื่น 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E7CFD2" w14:textId="4D8B901C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6238F0">
              <w:rPr>
                <w:rFonts w:ascii="Angsana New" w:hAnsi="Angsana New"/>
                <w:bCs/>
                <w:sz w:val="30"/>
                <w:szCs w:val="30"/>
              </w:rPr>
              <w:t>341</w:t>
            </w:r>
          </w:p>
        </w:tc>
        <w:tc>
          <w:tcPr>
            <w:tcW w:w="238" w:type="dxa"/>
          </w:tcPr>
          <w:p w14:paraId="261C85BB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F4313A0" w14:textId="6DD92A20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8,7</w:t>
            </w:r>
            <w:r w:rsidR="002F11F3" w:rsidRPr="002F11F3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36" w:type="dxa"/>
            <w:gridSpan w:val="2"/>
          </w:tcPr>
          <w:p w14:paraId="3B54BFE9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D531EDE" w14:textId="1E5F9335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6,270</w:t>
            </w:r>
          </w:p>
        </w:tc>
        <w:tc>
          <w:tcPr>
            <w:tcW w:w="236" w:type="dxa"/>
          </w:tcPr>
          <w:p w14:paraId="38D40098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82787CF" w14:textId="6EA7A7DB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2F11F3" w:rsidRPr="002F11F3">
              <w:rPr>
                <w:rFonts w:ascii="Angsana New" w:hAnsi="Angsana New" w:hint="cs"/>
                <w:b/>
                <w:sz w:val="30"/>
                <w:szCs w:val="30"/>
                <w:cs/>
              </w:rPr>
              <w:t>849</w:t>
            </w:r>
          </w:p>
        </w:tc>
      </w:tr>
      <w:tr w:rsidR="000F28A3" w:rsidRPr="00607E48" w14:paraId="39E383F0" w14:textId="77777777" w:rsidTr="00873E11">
        <w:trPr>
          <w:cantSplit/>
        </w:trPr>
        <w:tc>
          <w:tcPr>
            <w:tcW w:w="3384" w:type="dxa"/>
          </w:tcPr>
          <w:p w14:paraId="7959AF7F" w14:textId="77777777" w:rsidR="000F28A3" w:rsidRPr="00607E48" w:rsidRDefault="000F28A3" w:rsidP="000F28A3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AE8491" w14:textId="041F5BFE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26,702</w:t>
            </w:r>
          </w:p>
        </w:tc>
        <w:tc>
          <w:tcPr>
            <w:tcW w:w="238" w:type="dxa"/>
          </w:tcPr>
          <w:p w14:paraId="422051AB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9E04A" w14:textId="7DD89C25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38,467</w:t>
            </w:r>
          </w:p>
        </w:tc>
        <w:tc>
          <w:tcPr>
            <w:tcW w:w="236" w:type="dxa"/>
            <w:gridSpan w:val="2"/>
          </w:tcPr>
          <w:p w14:paraId="634E7403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3C57E1E" w14:textId="30061CB3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23,979</w:t>
            </w:r>
          </w:p>
        </w:tc>
        <w:tc>
          <w:tcPr>
            <w:tcW w:w="236" w:type="dxa"/>
          </w:tcPr>
          <w:p w14:paraId="5A84155F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4BA80" w14:textId="026F3176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54,863</w:t>
            </w:r>
          </w:p>
        </w:tc>
      </w:tr>
      <w:tr w:rsidR="000F28A3" w:rsidRPr="00607E48" w14:paraId="76299E02" w14:textId="77777777" w:rsidTr="00873E11">
        <w:trPr>
          <w:cantSplit/>
        </w:trPr>
        <w:tc>
          <w:tcPr>
            <w:tcW w:w="3384" w:type="dxa"/>
          </w:tcPr>
          <w:p w14:paraId="684953F2" w14:textId="77777777" w:rsidR="000F28A3" w:rsidRPr="00607E48" w:rsidRDefault="000F28A3" w:rsidP="000F28A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607E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2648DF" w14:textId="78C66244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475,184</w:t>
            </w:r>
          </w:p>
        </w:tc>
        <w:tc>
          <w:tcPr>
            <w:tcW w:w="238" w:type="dxa"/>
          </w:tcPr>
          <w:p w14:paraId="37C68AAC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C2C565" w14:textId="4FB9E700" w:rsidR="000F28A3" w:rsidRPr="002F11F3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399,075</w:t>
            </w:r>
          </w:p>
        </w:tc>
        <w:tc>
          <w:tcPr>
            <w:tcW w:w="236" w:type="dxa"/>
            <w:gridSpan w:val="2"/>
          </w:tcPr>
          <w:p w14:paraId="091B9687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6A5C90" w14:textId="0D548F19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390,631</w:t>
            </w:r>
          </w:p>
        </w:tc>
        <w:tc>
          <w:tcPr>
            <w:tcW w:w="236" w:type="dxa"/>
          </w:tcPr>
          <w:p w14:paraId="456DB789" w14:textId="77777777" w:rsidR="000F28A3" w:rsidRPr="00607E48" w:rsidRDefault="000F28A3" w:rsidP="000F28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26D798" w14:textId="08E7A09A" w:rsidR="000F28A3" w:rsidRPr="00607E4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E48">
              <w:rPr>
                <w:rFonts w:ascii="Angsana New" w:hAnsi="Angsana New"/>
                <w:bCs/>
                <w:sz w:val="30"/>
                <w:szCs w:val="30"/>
              </w:rPr>
              <w:t>330,346</w:t>
            </w:r>
          </w:p>
        </w:tc>
      </w:tr>
    </w:tbl>
    <w:p w14:paraId="64A00E29" w14:textId="77777777" w:rsidR="00C75E44" w:rsidRPr="008F384E" w:rsidRDefault="00C75E44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847D1F" w14:textId="6897C20C" w:rsidR="005C2953" w:rsidRPr="009865F0" w:rsidRDefault="00953169" w:rsidP="0067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65F0">
        <w:rPr>
          <w:rFonts w:ascii="Angsana New" w:hAnsi="Angsana New"/>
          <w:sz w:val="30"/>
          <w:szCs w:val="30"/>
          <w:cs/>
        </w:rPr>
        <w:t>สินทรัพย์ตามสัญญาเป็นส่วนลด</w:t>
      </w:r>
      <w:r w:rsidR="00FE50F6" w:rsidRPr="009865F0">
        <w:rPr>
          <w:rFonts w:ascii="Angsana New" w:hAnsi="Angsana New"/>
          <w:sz w:val="30"/>
          <w:szCs w:val="30"/>
          <w:cs/>
        </w:rPr>
        <w:t>ค้างรับ</w:t>
      </w:r>
      <w:r w:rsidR="00133C8B" w:rsidRPr="009865F0">
        <w:rPr>
          <w:rFonts w:ascii="Angsana New" w:hAnsi="Angsana New"/>
          <w:sz w:val="30"/>
          <w:szCs w:val="30"/>
          <w:cs/>
        </w:rPr>
        <w:t>ที่</w:t>
      </w:r>
      <w:r w:rsidR="00A24602" w:rsidRPr="009865F0">
        <w:rPr>
          <w:rFonts w:ascii="Angsana New" w:hAnsi="Angsana New"/>
          <w:sz w:val="30"/>
          <w:szCs w:val="30"/>
          <w:cs/>
        </w:rPr>
        <w:t>เกิดจากการสะสมปริมาณ</w:t>
      </w:r>
      <w:r w:rsidR="00133C8B" w:rsidRPr="009865F0">
        <w:rPr>
          <w:rFonts w:ascii="Angsana New" w:hAnsi="Angsana New"/>
          <w:sz w:val="30"/>
          <w:szCs w:val="30"/>
          <w:cs/>
        </w:rPr>
        <w:t>การ</w:t>
      </w:r>
      <w:r w:rsidRPr="009865F0">
        <w:rPr>
          <w:rFonts w:ascii="Angsana New" w:hAnsi="Angsana New"/>
          <w:sz w:val="30"/>
          <w:szCs w:val="30"/>
          <w:cs/>
        </w:rPr>
        <w:t xml:space="preserve">ซื้อสินค้าหรือวัตถุดิบที่ตกลงกันไว้ตามสัญญากับผู้ขายแต่ละราย </w:t>
      </w:r>
      <w:r w:rsidR="004D34AF" w:rsidRPr="009865F0">
        <w:rPr>
          <w:rFonts w:ascii="Angsana New" w:hAnsi="Angsana New"/>
          <w:sz w:val="30"/>
          <w:szCs w:val="30"/>
          <w:cs/>
        </w:rPr>
        <w:t>ซึ่งไม่ต้องมีขั้นตอนของการออกบิล</w:t>
      </w:r>
      <w:r w:rsidR="00FE50F6" w:rsidRPr="009865F0">
        <w:rPr>
          <w:rFonts w:ascii="Angsana New" w:hAnsi="Angsana New"/>
          <w:sz w:val="30"/>
          <w:szCs w:val="30"/>
          <w:cs/>
        </w:rPr>
        <w:t>เรียกเก็บ</w:t>
      </w:r>
      <w:r w:rsidR="008F384E" w:rsidRPr="009865F0">
        <w:rPr>
          <w:rFonts w:ascii="Angsana New" w:hAnsi="Angsana New"/>
          <w:sz w:val="30"/>
          <w:szCs w:val="30"/>
          <w:cs/>
        </w:rPr>
        <w:t>โดยกลุ่มบริษัท</w:t>
      </w:r>
      <w:r w:rsidR="004D34AF" w:rsidRPr="009865F0">
        <w:rPr>
          <w:rFonts w:ascii="Angsana New" w:hAnsi="Angsana New"/>
          <w:sz w:val="30"/>
          <w:szCs w:val="30"/>
          <w:cs/>
        </w:rPr>
        <w:t>จะได้รับชำระ</w:t>
      </w:r>
      <w:r w:rsidR="007F2172" w:rsidRPr="009865F0">
        <w:rPr>
          <w:rFonts w:ascii="Angsana New" w:hAnsi="Angsana New"/>
          <w:sz w:val="30"/>
          <w:szCs w:val="30"/>
          <w:cs/>
        </w:rPr>
        <w:t>ในลักษณะของใบลดหนี้</w:t>
      </w:r>
      <w:r w:rsidR="006737AA" w:rsidRPr="009865F0">
        <w:rPr>
          <w:rFonts w:ascii="Angsana New" w:hAnsi="Angsana New"/>
          <w:sz w:val="30"/>
          <w:szCs w:val="30"/>
          <w:cs/>
        </w:rPr>
        <w:t>ซึ่งจะได้รับจากผู้ขายแตกต่างกันไประหว่างรายเดือนจนถึงรายปี</w:t>
      </w:r>
      <w:r w:rsidR="009865F0" w:rsidRPr="009865F0">
        <w:rPr>
          <w:rFonts w:ascii="Angsana New" w:hAnsi="Angsana New" w:hint="cs"/>
          <w:sz w:val="30"/>
          <w:szCs w:val="30"/>
          <w:cs/>
        </w:rPr>
        <w:t xml:space="preserve"> โดย</w:t>
      </w:r>
      <w:r w:rsidR="009865F0" w:rsidRPr="009865F0">
        <w:rPr>
          <w:rFonts w:ascii="Angsana New" w:hAnsi="Angsana New"/>
          <w:sz w:val="30"/>
          <w:szCs w:val="30"/>
          <w:cs/>
        </w:rPr>
        <w:t xml:space="preserve">ในไตรมาสสองของปี </w:t>
      </w:r>
      <w:r w:rsidR="009865F0" w:rsidRPr="000821A6">
        <w:rPr>
          <w:rFonts w:ascii="Angsana New" w:hAnsi="Angsana New"/>
          <w:sz w:val="30"/>
          <w:szCs w:val="30"/>
        </w:rPr>
        <w:t xml:space="preserve">2569 </w:t>
      </w:r>
      <w:r w:rsidR="009865F0" w:rsidRPr="000821A6">
        <w:rPr>
          <w:rFonts w:ascii="Angsana New" w:hAnsi="Angsana New"/>
          <w:sz w:val="30"/>
          <w:szCs w:val="30"/>
          <w:cs/>
        </w:rPr>
        <w:t>บริษัทได้รับ</w:t>
      </w:r>
      <w:r w:rsidR="000821A6" w:rsidRPr="000821A6">
        <w:rPr>
          <w:rFonts w:ascii="Angsana New" w:hAnsi="Angsana New" w:hint="cs"/>
          <w:sz w:val="30"/>
          <w:szCs w:val="30"/>
          <w:cs/>
        </w:rPr>
        <w:t>ส่วนลดพิเศษจากการซื้อตามข้อตกลงกับผู้ขายเป็นจำนวนเงินประมาณ</w:t>
      </w:r>
      <w:r w:rsidR="009865F0" w:rsidRPr="000821A6">
        <w:rPr>
          <w:rFonts w:ascii="Angsana New" w:hAnsi="Angsana New"/>
          <w:sz w:val="30"/>
          <w:szCs w:val="30"/>
          <w:cs/>
        </w:rPr>
        <w:t xml:space="preserve"> </w:t>
      </w:r>
      <w:r w:rsidR="009865F0" w:rsidRPr="000821A6">
        <w:rPr>
          <w:rFonts w:ascii="Angsana New" w:hAnsi="Angsana New"/>
          <w:sz w:val="30"/>
          <w:szCs w:val="30"/>
        </w:rPr>
        <w:t xml:space="preserve">4.7 </w:t>
      </w:r>
      <w:r w:rsidR="009865F0" w:rsidRPr="000821A6">
        <w:rPr>
          <w:rFonts w:ascii="Angsana New" w:hAnsi="Angsana New"/>
          <w:sz w:val="30"/>
          <w:szCs w:val="30"/>
          <w:cs/>
        </w:rPr>
        <w:t>ล้านบาทโดยแสดงรายการเป็นส่วนหนึ่งของ "รายได้อื่น" ในงบกำไรขาดทุนเบ็ดเสร็จ</w:t>
      </w:r>
      <w:r w:rsidR="000821A6" w:rsidRPr="000821A6">
        <w:rPr>
          <w:rFonts w:ascii="Angsana New" w:hAnsi="Angsana New" w:hint="cs"/>
          <w:sz w:val="30"/>
          <w:szCs w:val="30"/>
          <w:cs/>
          <w:lang w:val="af-ZA"/>
        </w:rPr>
        <w:t>รวมและเฉพาะกิจการ</w:t>
      </w:r>
      <w:r w:rsidR="009865F0" w:rsidRPr="000821A6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สำหรับงวดสามเดือนและหกเดือนของปี </w:t>
      </w:r>
      <w:r w:rsidR="009865F0" w:rsidRPr="000821A6">
        <w:rPr>
          <w:rFonts w:ascii="Angsana New" w:hAnsi="Angsana New"/>
          <w:sz w:val="30"/>
          <w:szCs w:val="30"/>
        </w:rPr>
        <w:t>2569</w:t>
      </w:r>
    </w:p>
    <w:p w14:paraId="3EB9B619" w14:textId="77777777" w:rsidR="006737AA" w:rsidRPr="009865F0" w:rsidRDefault="006737AA" w:rsidP="0067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0B9D1A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6781E11" w14:textId="77777777" w:rsidR="009865F0" w:rsidRDefault="009865F0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9BFDE74" w14:textId="0F56F816" w:rsidR="00351766" w:rsidRPr="008F384E" w:rsidRDefault="00A82CEF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8F384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32537B" w:rsidRPr="008F384E">
        <w:rPr>
          <w:rFonts w:ascii="Angsana New" w:hAnsi="Angsana New"/>
          <w:color w:val="000000"/>
          <w:sz w:val="30"/>
          <w:szCs w:val="30"/>
          <w:cs/>
        </w:rPr>
        <w:t>-</w:t>
      </w:r>
      <w:r w:rsidR="00C973F9" w:rsidRPr="008F384E">
        <w:rPr>
          <w:rFonts w:ascii="Angsana New" w:hAnsi="Angsana New"/>
          <w:color w:val="000000"/>
          <w:sz w:val="30"/>
          <w:szCs w:val="30"/>
          <w:cs/>
        </w:rPr>
        <w:t xml:space="preserve"> กิจการ</w:t>
      </w:r>
      <w:r w:rsidRPr="008F384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60C5EEDE" w14:textId="77777777" w:rsidR="001468CC" w:rsidRPr="008507E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58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040"/>
        <w:gridCol w:w="1210"/>
        <w:gridCol w:w="238"/>
        <w:gridCol w:w="1202"/>
        <w:gridCol w:w="238"/>
        <w:gridCol w:w="1210"/>
        <w:gridCol w:w="238"/>
        <w:gridCol w:w="1202"/>
        <w:gridCol w:w="8"/>
      </w:tblGrid>
      <w:tr w:rsidR="005750F9" w:rsidRPr="00784D14" w14:paraId="0FBDA062" w14:textId="77777777" w:rsidTr="00E96AFA">
        <w:trPr>
          <w:cantSplit/>
        </w:trPr>
        <w:tc>
          <w:tcPr>
            <w:tcW w:w="4040" w:type="dxa"/>
          </w:tcPr>
          <w:p w14:paraId="2469959D" w14:textId="77777777" w:rsidR="005750F9" w:rsidRPr="00784D14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6" w:type="dxa"/>
            <w:gridSpan w:val="8"/>
            <w:tcBorders>
              <w:bottom w:val="single" w:sz="4" w:space="0" w:color="auto"/>
            </w:tcBorders>
          </w:tcPr>
          <w:p w14:paraId="019D6F25" w14:textId="77777777" w:rsidR="005750F9" w:rsidRPr="00784D14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750F9" w:rsidRPr="00784D14" w14:paraId="063C5C95" w14:textId="77777777" w:rsidTr="008E3BBE">
        <w:trPr>
          <w:gridAfter w:val="1"/>
          <w:wAfter w:w="8" w:type="dxa"/>
          <w:cantSplit/>
        </w:trPr>
        <w:tc>
          <w:tcPr>
            <w:tcW w:w="4040" w:type="dxa"/>
          </w:tcPr>
          <w:p w14:paraId="78BE7D15" w14:textId="77777777" w:rsidR="005750F9" w:rsidRPr="00784D14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D17DC9" w14:textId="77777777" w:rsidR="005750F9" w:rsidRPr="00784D14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5D36084" w14:textId="77777777" w:rsidR="005750F9" w:rsidRPr="00784D14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A48ED" w14:textId="77777777" w:rsidR="005750F9" w:rsidRPr="00784D14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84D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784D14" w14:paraId="71705EBB" w14:textId="77777777" w:rsidTr="008E3BBE">
        <w:trPr>
          <w:cantSplit/>
        </w:trPr>
        <w:tc>
          <w:tcPr>
            <w:tcW w:w="4040" w:type="dxa"/>
          </w:tcPr>
          <w:p w14:paraId="54B8613F" w14:textId="77777777" w:rsidR="005832FB" w:rsidRPr="00784D14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07792AA" w14:textId="08A97FD8" w:rsidR="005832FB" w:rsidRPr="00784D14" w:rsidRDefault="00610BD6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3</w:t>
            </w:r>
            <w:r w:rsidR="00A70305" w:rsidRPr="00784D1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70305" w:rsidRPr="00784D1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E07E4" w:rsidRPr="00784D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2FB" w:rsidRPr="00784D14">
              <w:rPr>
                <w:rFonts w:ascii="Angsana New" w:hAnsi="Angsana New"/>
                <w:sz w:val="30"/>
                <w:szCs w:val="30"/>
              </w:rPr>
              <w:t>256</w:t>
            </w:r>
            <w:r w:rsidR="00E96AFA" w:rsidRPr="00784D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4642695C" w14:textId="77777777" w:rsidR="005832FB" w:rsidRPr="00784D14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D0D3F2" w14:textId="070D020C" w:rsidR="005832FB" w:rsidRPr="00784D14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BE07E4" w:rsidRPr="00784D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D14">
              <w:rPr>
                <w:rFonts w:ascii="Angsana New" w:hAnsi="Angsana New"/>
                <w:sz w:val="30"/>
                <w:szCs w:val="30"/>
              </w:rPr>
              <w:t>256</w:t>
            </w:r>
            <w:r w:rsidR="00E96AFA" w:rsidRPr="00784D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25FEFD6" w14:textId="77777777" w:rsidR="005832FB" w:rsidRPr="00784D14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580C792" w14:textId="59BA92EF" w:rsidR="005832FB" w:rsidRPr="00784D14" w:rsidRDefault="00610BD6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3</w:t>
            </w:r>
            <w:r w:rsidR="00A70305" w:rsidRPr="00784D1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70305" w:rsidRPr="00784D1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E07E4" w:rsidRPr="00784D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2FB" w:rsidRPr="00784D14">
              <w:rPr>
                <w:rFonts w:ascii="Angsana New" w:hAnsi="Angsana New"/>
                <w:sz w:val="30"/>
                <w:szCs w:val="30"/>
              </w:rPr>
              <w:t>256</w:t>
            </w:r>
            <w:r w:rsidR="00E96AFA" w:rsidRPr="00784D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18751C5C" w14:textId="77777777" w:rsidR="005832FB" w:rsidRPr="00784D14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5FCDB39C" w14:textId="1AD1C985" w:rsidR="005832FB" w:rsidRPr="00784D14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BE07E4" w:rsidRPr="00784D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D14">
              <w:rPr>
                <w:rFonts w:ascii="Angsana New" w:hAnsi="Angsana New"/>
                <w:sz w:val="30"/>
                <w:szCs w:val="30"/>
              </w:rPr>
              <w:t>256</w:t>
            </w:r>
            <w:r w:rsidR="00E96AFA" w:rsidRPr="00784D1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96AFA" w:rsidRPr="00784D14" w14:paraId="72A35B34" w14:textId="77777777" w:rsidTr="00B22637">
        <w:trPr>
          <w:cantSplit/>
        </w:trPr>
        <w:tc>
          <w:tcPr>
            <w:tcW w:w="4040" w:type="dxa"/>
          </w:tcPr>
          <w:p w14:paraId="7EEF1DD2" w14:textId="77777777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0" w:type="dxa"/>
          </w:tcPr>
          <w:p w14:paraId="36580517" w14:textId="7D7FA38C" w:rsidR="00E96AFA" w:rsidRPr="00784D14" w:rsidRDefault="00B22637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340,244</w:t>
            </w:r>
          </w:p>
        </w:tc>
        <w:tc>
          <w:tcPr>
            <w:tcW w:w="238" w:type="dxa"/>
          </w:tcPr>
          <w:p w14:paraId="69C80A4F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3A40796D" w14:textId="2F8175E7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244,247</w:t>
            </w:r>
          </w:p>
        </w:tc>
        <w:tc>
          <w:tcPr>
            <w:tcW w:w="238" w:type="dxa"/>
          </w:tcPr>
          <w:p w14:paraId="567F26AF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66FBEA7A" w14:textId="213AB3EB" w:rsidR="00E96AFA" w:rsidRPr="00784D14" w:rsidRDefault="00784D14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209,660</w:t>
            </w:r>
          </w:p>
        </w:tc>
        <w:tc>
          <w:tcPr>
            <w:tcW w:w="238" w:type="dxa"/>
          </w:tcPr>
          <w:p w14:paraId="695F4187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0661D7E0" w14:textId="402E0546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120,533</w:t>
            </w:r>
          </w:p>
        </w:tc>
      </w:tr>
      <w:tr w:rsidR="00E96AFA" w:rsidRPr="00784D14" w14:paraId="0084CCCE" w14:textId="77777777" w:rsidTr="00B22637">
        <w:trPr>
          <w:cantSplit/>
        </w:trPr>
        <w:tc>
          <w:tcPr>
            <w:tcW w:w="4040" w:type="dxa"/>
          </w:tcPr>
          <w:p w14:paraId="7FEEC7E2" w14:textId="77777777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784D1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0" w:type="dxa"/>
          </w:tcPr>
          <w:p w14:paraId="06771BD2" w14:textId="77777777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272FE5D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3094FCAB" w14:textId="77777777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EADFF84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4304B29" w14:textId="77777777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BC0466D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A5A97F7" w14:textId="77777777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96AFA" w:rsidRPr="00784D14" w14:paraId="6A2C6282" w14:textId="77777777" w:rsidTr="00B22637">
        <w:trPr>
          <w:cantSplit/>
        </w:trPr>
        <w:tc>
          <w:tcPr>
            <w:tcW w:w="4040" w:type="dxa"/>
          </w:tcPr>
          <w:p w14:paraId="01B1A7DF" w14:textId="1152265F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- ไม่เกิน </w:t>
            </w:r>
            <w:r w:rsidRPr="00784D14">
              <w:rPr>
                <w:rFonts w:ascii="Angsana New" w:hAnsi="Angsana New"/>
                <w:sz w:val="30"/>
                <w:szCs w:val="30"/>
              </w:rPr>
              <w:t>3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1781CFDC" w14:textId="3CF62C0A" w:rsidR="00E96AFA" w:rsidRPr="00784D14" w:rsidRDefault="00B22637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106,633</w:t>
            </w:r>
          </w:p>
        </w:tc>
        <w:tc>
          <w:tcPr>
            <w:tcW w:w="238" w:type="dxa"/>
          </w:tcPr>
          <w:p w14:paraId="6A0FF296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00DA56E0" w14:textId="2EB9A2F3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71,959</w:t>
            </w:r>
          </w:p>
        </w:tc>
        <w:tc>
          <w:tcPr>
            <w:tcW w:w="238" w:type="dxa"/>
          </w:tcPr>
          <w:p w14:paraId="53437A3C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EB525BD" w14:textId="5F3513C9" w:rsidR="00E96AFA" w:rsidRPr="00784D14" w:rsidRDefault="00784D14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86,921</w:t>
            </w:r>
          </w:p>
        </w:tc>
        <w:tc>
          <w:tcPr>
            <w:tcW w:w="238" w:type="dxa"/>
          </w:tcPr>
          <w:p w14:paraId="6675B613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4CD6DEC1" w14:textId="02ECC9A1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38,815</w:t>
            </w:r>
          </w:p>
        </w:tc>
      </w:tr>
      <w:tr w:rsidR="00E96AFA" w:rsidRPr="00784D14" w14:paraId="1C7BB0CF" w14:textId="77777777" w:rsidTr="00B22637">
        <w:trPr>
          <w:cantSplit/>
        </w:trPr>
        <w:tc>
          <w:tcPr>
            <w:tcW w:w="4040" w:type="dxa"/>
          </w:tcPr>
          <w:p w14:paraId="43CC119C" w14:textId="7DD38A92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- ระหว่าง </w:t>
            </w:r>
            <w:r w:rsidRPr="00784D1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เดือนถึง </w:t>
            </w:r>
            <w:r w:rsidRPr="00784D14">
              <w:rPr>
                <w:rFonts w:ascii="Angsana New" w:hAnsi="Angsana New"/>
                <w:sz w:val="30"/>
                <w:szCs w:val="30"/>
              </w:rPr>
              <w:t>6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06CC553B" w14:textId="7D045B8B" w:rsidR="00E96AFA" w:rsidRPr="00784D14" w:rsidRDefault="00B22637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2,216</w:t>
            </w:r>
          </w:p>
        </w:tc>
        <w:tc>
          <w:tcPr>
            <w:tcW w:w="238" w:type="dxa"/>
          </w:tcPr>
          <w:p w14:paraId="67EE7DD1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435D9C68" w14:textId="61E5AA8F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33,640</w:t>
            </w:r>
          </w:p>
        </w:tc>
        <w:tc>
          <w:tcPr>
            <w:tcW w:w="238" w:type="dxa"/>
          </w:tcPr>
          <w:p w14:paraId="794627AE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136D3F9D" w14:textId="224B2E89" w:rsidR="00E96AFA" w:rsidRPr="00784D14" w:rsidRDefault="00784D14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507</w:t>
            </w:r>
          </w:p>
        </w:tc>
        <w:tc>
          <w:tcPr>
            <w:tcW w:w="238" w:type="dxa"/>
          </w:tcPr>
          <w:p w14:paraId="612E382F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452E4E39" w14:textId="02A9281B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32,605</w:t>
            </w:r>
          </w:p>
        </w:tc>
      </w:tr>
      <w:tr w:rsidR="00E96AFA" w:rsidRPr="00784D14" w14:paraId="3FEF37A1" w14:textId="77777777" w:rsidTr="00B22637">
        <w:trPr>
          <w:cantSplit/>
        </w:trPr>
        <w:tc>
          <w:tcPr>
            <w:tcW w:w="4040" w:type="dxa"/>
          </w:tcPr>
          <w:p w14:paraId="503AAF58" w14:textId="4517F2F2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- ระหว่าง </w:t>
            </w:r>
            <w:r w:rsidRPr="00784D1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เดือนถึง </w:t>
            </w:r>
            <w:r w:rsidRPr="00784D14">
              <w:rPr>
                <w:rFonts w:ascii="Angsana New" w:hAnsi="Angsana New"/>
                <w:sz w:val="30"/>
                <w:szCs w:val="30"/>
              </w:rPr>
              <w:t>12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76659B02" w14:textId="0DB617D2" w:rsidR="00E96AFA" w:rsidRPr="00784D14" w:rsidRDefault="00B22637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38" w:type="dxa"/>
          </w:tcPr>
          <w:p w14:paraId="32F885FA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0338912E" w14:textId="4FFA50AC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4,107</w:t>
            </w:r>
          </w:p>
        </w:tc>
        <w:tc>
          <w:tcPr>
            <w:tcW w:w="238" w:type="dxa"/>
          </w:tcPr>
          <w:p w14:paraId="2C263E85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2393F9F" w14:textId="5446E0B7" w:rsidR="00E96AFA" w:rsidRPr="00784D14" w:rsidRDefault="00784D14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902</w:t>
            </w:r>
          </w:p>
        </w:tc>
        <w:tc>
          <w:tcPr>
            <w:tcW w:w="238" w:type="dxa"/>
          </w:tcPr>
          <w:p w14:paraId="794A964B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3D74ABCA" w14:textId="3EEDC10A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470</w:t>
            </w:r>
          </w:p>
        </w:tc>
      </w:tr>
      <w:tr w:rsidR="00E96AFA" w:rsidRPr="00784D14" w14:paraId="278644AC" w14:textId="77777777" w:rsidTr="00B22637">
        <w:trPr>
          <w:cantSplit/>
        </w:trPr>
        <w:tc>
          <w:tcPr>
            <w:tcW w:w="4040" w:type="dxa"/>
          </w:tcPr>
          <w:p w14:paraId="5735EDC2" w14:textId="34F3CD3E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- มากกว่า </w:t>
            </w:r>
            <w:r w:rsidRPr="00784D14">
              <w:rPr>
                <w:rFonts w:ascii="Angsana New" w:hAnsi="Angsana New"/>
                <w:sz w:val="30"/>
                <w:szCs w:val="30"/>
              </w:rPr>
              <w:t>12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EF1640" w14:textId="51EDA8B1" w:rsidR="00E96AFA" w:rsidRPr="00784D14" w:rsidRDefault="00B22637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23,463</w:t>
            </w:r>
          </w:p>
        </w:tc>
        <w:tc>
          <w:tcPr>
            <w:tcW w:w="238" w:type="dxa"/>
          </w:tcPr>
          <w:p w14:paraId="513568DF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0501C4" w14:textId="7F8DCE63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27,234</w:t>
            </w:r>
          </w:p>
        </w:tc>
        <w:tc>
          <w:tcPr>
            <w:tcW w:w="238" w:type="dxa"/>
          </w:tcPr>
          <w:p w14:paraId="20216C02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D395E38" w14:textId="56EDD9CE" w:rsidR="00E96AFA" w:rsidRPr="00784D14" w:rsidRDefault="00784D14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9,726</w:t>
            </w:r>
          </w:p>
        </w:tc>
        <w:tc>
          <w:tcPr>
            <w:tcW w:w="238" w:type="dxa"/>
          </w:tcPr>
          <w:p w14:paraId="5CE06DD9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28E30011" w14:textId="7CC69361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15,734</w:t>
            </w:r>
          </w:p>
        </w:tc>
      </w:tr>
      <w:tr w:rsidR="00E96AFA" w:rsidRPr="00784D14" w14:paraId="3B6CF4F1" w14:textId="77777777" w:rsidTr="00B22637">
        <w:trPr>
          <w:cantSplit/>
        </w:trPr>
        <w:tc>
          <w:tcPr>
            <w:tcW w:w="4040" w:type="dxa"/>
          </w:tcPr>
          <w:p w14:paraId="650552AC" w14:textId="77777777" w:rsidR="00E96AFA" w:rsidRPr="00784D14" w:rsidRDefault="00E96AFA" w:rsidP="00E96AF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84188AC" w14:textId="236C3B02" w:rsidR="00E96AFA" w:rsidRPr="00784D14" w:rsidRDefault="00B22637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473,519</w:t>
            </w:r>
          </w:p>
        </w:tc>
        <w:tc>
          <w:tcPr>
            <w:tcW w:w="238" w:type="dxa"/>
          </w:tcPr>
          <w:p w14:paraId="2524EF73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502D4C3" w14:textId="1CD15CDB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381,187</w:t>
            </w:r>
          </w:p>
        </w:tc>
        <w:tc>
          <w:tcPr>
            <w:tcW w:w="238" w:type="dxa"/>
          </w:tcPr>
          <w:p w14:paraId="28A90958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7D839E6" w14:textId="4DB2CA33" w:rsidR="00E96AFA" w:rsidRPr="00784D14" w:rsidRDefault="00784D14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307,716</w:t>
            </w:r>
          </w:p>
        </w:tc>
        <w:tc>
          <w:tcPr>
            <w:tcW w:w="238" w:type="dxa"/>
          </w:tcPr>
          <w:p w14:paraId="3D3230F4" w14:textId="77777777" w:rsidR="00E96AFA" w:rsidRPr="00784D14" w:rsidRDefault="00E96AFA" w:rsidP="00E96A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498CD8FB" w14:textId="4A0A4F0B" w:rsidR="00E96AFA" w:rsidRPr="00784D14" w:rsidRDefault="00E96AFA" w:rsidP="00E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208,157</w:t>
            </w:r>
          </w:p>
        </w:tc>
      </w:tr>
      <w:tr w:rsidR="00B22637" w:rsidRPr="00784D14" w14:paraId="541D0471" w14:textId="77777777" w:rsidTr="00B22637">
        <w:trPr>
          <w:cantSplit/>
        </w:trPr>
        <w:tc>
          <w:tcPr>
            <w:tcW w:w="4040" w:type="dxa"/>
          </w:tcPr>
          <w:p w14:paraId="5DFDA0A2" w14:textId="38539FF2" w:rsidR="00B22637" w:rsidRPr="00784D14" w:rsidRDefault="00B22637" w:rsidP="00B2263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10" w:type="dxa"/>
          </w:tcPr>
          <w:p w14:paraId="660853F2" w14:textId="6A093ACA" w:rsidR="00B22637" w:rsidRPr="00784D14" w:rsidRDefault="00B22637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25,667</w:t>
            </w:r>
            <w:r w:rsidRPr="00784D1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88956BC" w14:textId="77777777" w:rsidR="00B22637" w:rsidRPr="00784D14" w:rsidRDefault="00B22637" w:rsidP="00B226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77D152BE" w14:textId="15740BF9" w:rsidR="00B22637" w:rsidRPr="00784D14" w:rsidRDefault="00B22637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(35,701)</w:t>
            </w:r>
          </w:p>
        </w:tc>
        <w:tc>
          <w:tcPr>
            <w:tcW w:w="238" w:type="dxa"/>
          </w:tcPr>
          <w:p w14:paraId="34604B2B" w14:textId="77777777" w:rsidR="00B22637" w:rsidRPr="00784D14" w:rsidRDefault="00B22637" w:rsidP="00B226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6D308C1B" w14:textId="1F6F685B" w:rsidR="00B22637" w:rsidRPr="00784D14" w:rsidRDefault="00B22637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(10,309)</w:t>
            </w:r>
          </w:p>
        </w:tc>
        <w:tc>
          <w:tcPr>
            <w:tcW w:w="238" w:type="dxa"/>
          </w:tcPr>
          <w:p w14:paraId="7A7BDFB1" w14:textId="77777777" w:rsidR="00B22637" w:rsidRPr="00784D14" w:rsidRDefault="00B22637" w:rsidP="00B226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D417B1D" w14:textId="435D4871" w:rsidR="00B22637" w:rsidRPr="00784D14" w:rsidRDefault="00B22637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(17,135)</w:t>
            </w:r>
          </w:p>
        </w:tc>
      </w:tr>
      <w:tr w:rsidR="00B22637" w:rsidRPr="00784D14" w14:paraId="66531767" w14:textId="77777777" w:rsidTr="00B22637">
        <w:trPr>
          <w:cantSplit/>
        </w:trPr>
        <w:tc>
          <w:tcPr>
            <w:tcW w:w="4040" w:type="dxa"/>
          </w:tcPr>
          <w:p w14:paraId="1B497827" w14:textId="77777777" w:rsidR="00B22637" w:rsidRPr="00784D14" w:rsidRDefault="00B22637" w:rsidP="00B2263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C932717" w14:textId="4680EAD4" w:rsidR="00B22637" w:rsidRPr="00784D14" w:rsidRDefault="00E93723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447,852</w:t>
            </w:r>
          </w:p>
        </w:tc>
        <w:tc>
          <w:tcPr>
            <w:tcW w:w="238" w:type="dxa"/>
          </w:tcPr>
          <w:p w14:paraId="644F7CAA" w14:textId="77777777" w:rsidR="00B22637" w:rsidRPr="00784D14" w:rsidRDefault="00B22637" w:rsidP="00B226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86E6165" w14:textId="24B57DB8" w:rsidR="00B22637" w:rsidRPr="00784D14" w:rsidRDefault="00B22637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345,486</w:t>
            </w:r>
          </w:p>
        </w:tc>
        <w:tc>
          <w:tcPr>
            <w:tcW w:w="238" w:type="dxa"/>
          </w:tcPr>
          <w:p w14:paraId="1D9B3F27" w14:textId="77777777" w:rsidR="00B22637" w:rsidRPr="00784D14" w:rsidRDefault="00B22637" w:rsidP="00B226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7D27E60" w14:textId="43CC0E2D" w:rsidR="00B22637" w:rsidRPr="00784D14" w:rsidRDefault="00B22637" w:rsidP="00B2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297,407</w:t>
            </w:r>
          </w:p>
        </w:tc>
        <w:tc>
          <w:tcPr>
            <w:tcW w:w="238" w:type="dxa"/>
          </w:tcPr>
          <w:p w14:paraId="11472675" w14:textId="77777777" w:rsidR="00B22637" w:rsidRPr="00784D14" w:rsidRDefault="00B22637" w:rsidP="00B226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9B1A76" w14:textId="5D9CEF66" w:rsidR="00B22637" w:rsidRPr="00784D14" w:rsidRDefault="00B22637" w:rsidP="003C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67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bCs/>
                <w:sz w:val="30"/>
                <w:szCs w:val="30"/>
              </w:rPr>
              <w:t>191,022</w:t>
            </w:r>
          </w:p>
        </w:tc>
      </w:tr>
    </w:tbl>
    <w:p w14:paraId="0872C79D" w14:textId="77777777" w:rsidR="008507EE" w:rsidRPr="008507EE" w:rsidRDefault="008507EE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4"/>
          <w:szCs w:val="24"/>
        </w:rPr>
      </w:pPr>
    </w:p>
    <w:p w14:paraId="5CEE9F11" w14:textId="04C7015B" w:rsidR="008507EE" w:rsidRDefault="008507EE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E61AAE">
        <w:rPr>
          <w:rFonts w:ascii="Angsana New" w:hAnsi="Angsana New"/>
          <w:sz w:val="30"/>
          <w:szCs w:val="30"/>
          <w:cs/>
        </w:rPr>
        <w:t>สำหรับ</w:t>
      </w:r>
      <w:r w:rsidR="003A3F2D">
        <w:rPr>
          <w:rFonts w:ascii="Angsana New" w:hAnsi="Angsana New"/>
          <w:sz w:val="30"/>
          <w:szCs w:val="30"/>
          <w:cs/>
        </w:rPr>
        <w:t>งวดหกเดือน</w:t>
      </w:r>
      <w:r>
        <w:rPr>
          <w:rFonts w:ascii="Angsana New" w:hAnsi="Angsana New"/>
          <w:sz w:val="30"/>
          <w:szCs w:val="30"/>
          <w:cs/>
        </w:rPr>
        <w:t>สิ้นสุด</w:t>
      </w:r>
      <w:r w:rsidRPr="00B62FCB">
        <w:rPr>
          <w:rFonts w:ascii="Angsana New" w:hAnsi="Angsana New"/>
          <w:sz w:val="29"/>
          <w:szCs w:val="29"/>
          <w:cs/>
        </w:rPr>
        <w:t xml:space="preserve">วันที่ </w:t>
      </w:r>
      <w:r w:rsidRPr="00B62FCB">
        <w:rPr>
          <w:rFonts w:ascii="Angsana New" w:hAnsi="Angsana New"/>
          <w:sz w:val="29"/>
          <w:szCs w:val="29"/>
        </w:rPr>
        <w:t>30</w:t>
      </w:r>
      <w:r w:rsidRPr="00B62FCB">
        <w:rPr>
          <w:rFonts w:ascii="Angsana New" w:hAnsi="Angsana New"/>
          <w:sz w:val="29"/>
          <w:szCs w:val="29"/>
          <w:cs/>
        </w:rPr>
        <w:t xml:space="preserve"> มิถุนายน </w:t>
      </w:r>
      <w:r w:rsidRPr="00B62FCB">
        <w:rPr>
          <w:rFonts w:ascii="Angsana New" w:hAnsi="Angsana New"/>
          <w:sz w:val="29"/>
          <w:szCs w:val="29"/>
        </w:rPr>
        <w:t>256</w:t>
      </w:r>
      <w:r w:rsidR="00E96AFA">
        <w:rPr>
          <w:rFonts w:ascii="Angsana New" w:hAnsi="Angsana New"/>
          <w:sz w:val="29"/>
          <w:szCs w:val="29"/>
        </w:rPr>
        <w:t>9</w:t>
      </w:r>
      <w:r w:rsidRPr="00B62FCB">
        <w:rPr>
          <w:rFonts w:ascii="Angsana New" w:hAnsi="Angsana New"/>
          <w:sz w:val="29"/>
          <w:szCs w:val="29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กิจการอื่นมีดังนี้</w:t>
      </w:r>
    </w:p>
    <w:p w14:paraId="45C0FA2C" w14:textId="77777777" w:rsidR="00AB0C70" w:rsidRPr="00AB0C70" w:rsidRDefault="00AB0C70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4"/>
          <w:szCs w:val="24"/>
        </w:rPr>
      </w:pPr>
    </w:p>
    <w:tbl>
      <w:tblPr>
        <w:tblW w:w="958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100"/>
        <w:gridCol w:w="2120"/>
        <w:gridCol w:w="283"/>
        <w:gridCol w:w="2081"/>
      </w:tblGrid>
      <w:tr w:rsidR="00AB0C70" w:rsidRPr="00784D14" w14:paraId="7CBCCEE6" w14:textId="77777777" w:rsidTr="003C2704">
        <w:trPr>
          <w:cantSplit/>
        </w:trPr>
        <w:tc>
          <w:tcPr>
            <w:tcW w:w="5100" w:type="dxa"/>
          </w:tcPr>
          <w:p w14:paraId="0794A9C3" w14:textId="77777777" w:rsidR="00AB0C70" w:rsidRPr="00784D14" w:rsidRDefault="00AB0C70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84" w:type="dxa"/>
            <w:gridSpan w:val="3"/>
            <w:tcBorders>
              <w:bottom w:val="single" w:sz="4" w:space="0" w:color="auto"/>
            </w:tcBorders>
          </w:tcPr>
          <w:p w14:paraId="6D4149E5" w14:textId="77777777" w:rsidR="00AB0C70" w:rsidRPr="00784D14" w:rsidRDefault="00AB0C70" w:rsidP="00AB0C70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56A88" w:rsidRPr="00784D14" w14:paraId="1A24C691" w14:textId="77777777" w:rsidTr="003C2704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51E20921" w14:textId="77777777" w:rsidR="00156A88" w:rsidRPr="00784D14" w:rsidRDefault="00156A88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6785250E" w14:textId="24087912" w:rsidR="00156A88" w:rsidRPr="00784D14" w:rsidRDefault="00156A88" w:rsidP="0015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9EB83C4" w14:textId="77777777" w:rsidR="00156A88" w:rsidRPr="00784D14" w:rsidRDefault="00156A88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  <w:vAlign w:val="center"/>
          </w:tcPr>
          <w:p w14:paraId="5B2AF5CE" w14:textId="2C113ECC" w:rsidR="00156A88" w:rsidRPr="00784D14" w:rsidRDefault="00156A88" w:rsidP="003C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="003C2704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ะ</w:t>
            </w:r>
            <w:r w:rsidRPr="00784D1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AB0C70" w:rsidRPr="00784D14" w14:paraId="7BCAB3D7" w14:textId="77777777" w:rsidTr="003C2704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65276324" w14:textId="1C1B2970" w:rsidR="00AB0C70" w:rsidRPr="00784D14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E61AAE" w:rsidRPr="00784D14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33133CD0" w14:textId="447F451B" w:rsidR="00AB0C70" w:rsidRPr="00784D14" w:rsidRDefault="00784D1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35,701</w:t>
            </w:r>
          </w:p>
        </w:tc>
        <w:tc>
          <w:tcPr>
            <w:tcW w:w="283" w:type="dxa"/>
          </w:tcPr>
          <w:p w14:paraId="0410BE26" w14:textId="77777777" w:rsidR="00AB0C70" w:rsidRPr="00784D14" w:rsidRDefault="00AB0C70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  <w:vAlign w:val="center"/>
          </w:tcPr>
          <w:p w14:paraId="115B6F54" w14:textId="63046C45" w:rsidR="00AB0C70" w:rsidRPr="00784D14" w:rsidRDefault="00784D14" w:rsidP="003C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17,135</w:t>
            </w:r>
          </w:p>
        </w:tc>
      </w:tr>
      <w:tr w:rsidR="00E93723" w:rsidRPr="00784D14" w14:paraId="3BAADED6" w14:textId="77777777" w:rsidTr="003C2704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5B9044E8" w14:textId="38A0C08D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hAnsi="Angsana New"/>
                <w:sz w:val="30"/>
                <w:szCs w:val="30"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ลดลงจากการเปลี่ยนแปลงข้อมูลพื้นฐานของประมาณการ</w:t>
            </w:r>
          </w:p>
          <w:p w14:paraId="34E85D1D" w14:textId="7E804A94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20" w:type="dxa"/>
            <w:vAlign w:val="bottom"/>
          </w:tcPr>
          <w:p w14:paraId="5148ED70" w14:textId="35F6D43F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(7,68</w:t>
            </w:r>
            <w:r w:rsidR="00B21CD0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5C9BB99" w14:textId="77777777" w:rsidR="00E93723" w:rsidRPr="00784D14" w:rsidRDefault="00E93723" w:rsidP="00E9372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81" w:type="dxa"/>
            <w:vAlign w:val="bottom"/>
          </w:tcPr>
          <w:p w14:paraId="572EDB96" w14:textId="3E0E89D7" w:rsidR="00E93723" w:rsidRPr="00784D14" w:rsidRDefault="00E93723" w:rsidP="003C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(4,47</w:t>
            </w:r>
            <w:r w:rsidR="007B23D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93723" w:rsidRPr="00784D14" w14:paraId="3AFFDAD2" w14:textId="77777777" w:rsidTr="003C2704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2A624681" w14:textId="4E233DC5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ลดลงจากการตัดบัญชีเป็นหนี้สูญ</w:t>
            </w: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14:paraId="17377F09" w14:textId="06742869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(2,34</w:t>
            </w:r>
            <w:r w:rsidR="00B21CD0">
              <w:rPr>
                <w:rFonts w:ascii="Angsana New" w:hAnsi="Angsana New"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7112A47" w14:textId="77777777" w:rsidR="00E93723" w:rsidRPr="00784D14" w:rsidRDefault="00E93723" w:rsidP="00E93723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788FAD7F" w14:textId="585C9FCC" w:rsidR="00E93723" w:rsidRPr="00784D14" w:rsidRDefault="00E93723" w:rsidP="003C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21"/>
              </w:tabs>
              <w:ind w:right="3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(2,34</w:t>
            </w:r>
            <w:r w:rsidR="007B23D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93723" w:rsidRPr="00784D14" w14:paraId="0B1F9990" w14:textId="77777777" w:rsidTr="003C2704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047A8388" w14:textId="10E36746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84D14">
              <w:rPr>
                <w:rFonts w:ascii="Angsana New" w:hAnsi="Angsana New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2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B8B1" w14:textId="34DA6C9E" w:rsidR="00E93723" w:rsidRPr="00784D14" w:rsidRDefault="00E93723" w:rsidP="00E9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25,667</w:t>
            </w:r>
          </w:p>
        </w:tc>
        <w:tc>
          <w:tcPr>
            <w:tcW w:w="283" w:type="dxa"/>
          </w:tcPr>
          <w:p w14:paraId="14FE58A9" w14:textId="77777777" w:rsidR="00E93723" w:rsidRPr="00784D14" w:rsidRDefault="00E93723" w:rsidP="00E93723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9C16B2" w14:textId="3A51A24D" w:rsidR="00E93723" w:rsidRPr="00784D14" w:rsidRDefault="00E93723" w:rsidP="003C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10,309</w:t>
            </w:r>
          </w:p>
        </w:tc>
      </w:tr>
    </w:tbl>
    <w:p w14:paraId="55323246" w14:textId="77777777" w:rsidR="00805E1C" w:rsidRPr="008507EE" w:rsidRDefault="00805E1C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4"/>
          <w:szCs w:val="24"/>
        </w:rPr>
      </w:pPr>
    </w:p>
    <w:p w14:paraId="01BF9235" w14:textId="5E9C26A4" w:rsidR="00805E1C" w:rsidRDefault="00805E1C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8F384E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แก่ลูกค้าตามนโยบายของกลุ่มบริษัทคือ </w:t>
      </w:r>
      <w:r w:rsidRPr="008F384E">
        <w:rPr>
          <w:rFonts w:ascii="Angsana New" w:hAnsi="Angsana New"/>
          <w:sz w:val="30"/>
          <w:szCs w:val="30"/>
        </w:rPr>
        <w:t>7 - 120</w:t>
      </w:r>
      <w:r w:rsidRPr="008F384E">
        <w:rPr>
          <w:rFonts w:ascii="Angsana New" w:hAnsi="Angsana New"/>
          <w:sz w:val="30"/>
          <w:szCs w:val="30"/>
          <w:cs/>
        </w:rPr>
        <w:t xml:space="preserve"> วันในปี </w:t>
      </w:r>
      <w:r w:rsidRPr="008F384E">
        <w:rPr>
          <w:rFonts w:ascii="Angsana New" w:hAnsi="Angsana New"/>
          <w:sz w:val="30"/>
          <w:szCs w:val="30"/>
        </w:rPr>
        <w:t>256</w:t>
      </w:r>
      <w:r w:rsidR="00E96AFA">
        <w:rPr>
          <w:rFonts w:ascii="Angsana New" w:hAnsi="Angsana New"/>
          <w:sz w:val="30"/>
          <w:szCs w:val="30"/>
        </w:rPr>
        <w:t>9</w:t>
      </w:r>
      <w:r w:rsidRPr="008F384E">
        <w:rPr>
          <w:rFonts w:ascii="Angsana New" w:hAnsi="Angsana New"/>
          <w:sz w:val="30"/>
          <w:szCs w:val="30"/>
        </w:rPr>
        <w:t xml:space="preserve"> </w:t>
      </w:r>
      <w:r w:rsidRPr="008F384E">
        <w:rPr>
          <w:rFonts w:ascii="Angsana New" w:hAnsi="Angsana New"/>
          <w:sz w:val="30"/>
          <w:szCs w:val="30"/>
          <w:cs/>
        </w:rPr>
        <w:t xml:space="preserve">และ </w:t>
      </w:r>
      <w:r w:rsidRPr="008F384E">
        <w:rPr>
          <w:rFonts w:ascii="Angsana New" w:hAnsi="Angsana New"/>
          <w:sz w:val="30"/>
          <w:szCs w:val="30"/>
        </w:rPr>
        <w:t>256</w:t>
      </w:r>
      <w:r w:rsidR="00E96AFA">
        <w:rPr>
          <w:rFonts w:ascii="Angsana New" w:hAnsi="Angsana New"/>
          <w:sz w:val="30"/>
          <w:szCs w:val="30"/>
        </w:rPr>
        <w:t>8</w:t>
      </w:r>
    </w:p>
    <w:p w14:paraId="4B935017" w14:textId="77777777" w:rsidR="00E61AAE" w:rsidRDefault="00E61AAE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348147DC" w14:textId="7050EBF3" w:rsidR="004B0212" w:rsidRPr="00BD1CD2" w:rsidRDefault="00670399" w:rsidP="00AD0B0A">
      <w:pPr>
        <w:tabs>
          <w:tab w:val="clear" w:pos="227"/>
          <w:tab w:val="clear" w:pos="454"/>
          <w:tab w:val="clear" w:pos="680"/>
          <w:tab w:val="clear" w:pos="907"/>
          <w:tab w:val="left" w:pos="3119"/>
        </w:tabs>
        <w:ind w:left="567" w:hanging="567"/>
        <w:rPr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BF0CDC">
        <w:rPr>
          <w:rFonts w:ascii="Angsana New" w:hAnsi="Angsana New" w:hint="cs"/>
          <w:b/>
          <w:bCs/>
          <w:sz w:val="30"/>
          <w:szCs w:val="30"/>
          <w:cs/>
        </w:rPr>
        <w:t>และไม่หมุนเวียนอื่น - สุทธิ</w:t>
      </w:r>
    </w:p>
    <w:p w14:paraId="5EAE981D" w14:textId="77777777" w:rsidR="00666554" w:rsidRPr="00373750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10070" w:type="dxa"/>
        <w:tblLayout w:type="fixed"/>
        <w:tblLook w:val="0000" w:firstRow="0" w:lastRow="0" w:firstColumn="0" w:lastColumn="0" w:noHBand="0" w:noVBand="0"/>
      </w:tblPr>
      <w:tblGrid>
        <w:gridCol w:w="2007"/>
        <w:gridCol w:w="17"/>
        <w:gridCol w:w="946"/>
        <w:gridCol w:w="26"/>
        <w:gridCol w:w="243"/>
        <w:gridCol w:w="1161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666554" w:rsidRPr="00A336FA" w14:paraId="352E7F39" w14:textId="77777777" w:rsidTr="00C1236F">
        <w:trPr>
          <w:cantSplit/>
        </w:trPr>
        <w:tc>
          <w:tcPr>
            <w:tcW w:w="2024" w:type="dxa"/>
            <w:gridSpan w:val="2"/>
          </w:tcPr>
          <w:p w14:paraId="6B0E7E87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4"/>
          </w:tcPr>
          <w:p w14:paraId="2618F3C3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264C36EA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4E375E4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19D57274" w14:textId="77777777" w:rsidTr="00C1236F">
        <w:trPr>
          <w:cantSplit/>
        </w:trPr>
        <w:tc>
          <w:tcPr>
            <w:tcW w:w="2024" w:type="dxa"/>
            <w:gridSpan w:val="2"/>
          </w:tcPr>
          <w:p w14:paraId="53D38DEA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4"/>
            <w:tcBorders>
              <w:bottom w:val="single" w:sz="4" w:space="0" w:color="auto"/>
            </w:tcBorders>
          </w:tcPr>
          <w:p w14:paraId="75F82C89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4CD17E80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EE2B9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67C8E1A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44C71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A336FA" w14:paraId="3E615518" w14:textId="77777777" w:rsidTr="00C1236F">
        <w:trPr>
          <w:cantSplit/>
        </w:trPr>
        <w:tc>
          <w:tcPr>
            <w:tcW w:w="2024" w:type="dxa"/>
            <w:gridSpan w:val="2"/>
          </w:tcPr>
          <w:p w14:paraId="2C949918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1F619" w14:textId="44367659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832FB"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</w:t>
            </w:r>
            <w:r w:rsidR="00E96AF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0B08C1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15BAEA1" w14:textId="21D73F58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 w:rsidR="00E96A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5471A27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C2FE78" w14:textId="498100A7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</w:t>
            </w:r>
            <w:r w:rsidR="00E96AF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A91330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521139" w14:textId="0A82ABDE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 w:rsidR="00E96A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E6B8A0E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9C0677" w14:textId="1C2F6F81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</w:t>
            </w:r>
            <w:r w:rsidR="00E96AF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2B0D2BA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911F0F" w14:textId="320BFD04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 w:rsidR="00E96AF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62D09" w:rsidRPr="00B30BC6" w14:paraId="31F1C0A6" w14:textId="77777777" w:rsidTr="00C1236F">
        <w:trPr>
          <w:cantSplit/>
        </w:trPr>
        <w:tc>
          <w:tcPr>
            <w:tcW w:w="3239" w:type="dxa"/>
            <w:gridSpan w:val="5"/>
            <w:vAlign w:val="center"/>
          </w:tcPr>
          <w:p w14:paraId="62EA1AB0" w14:textId="726EA14A" w:rsidR="00162D09" w:rsidRPr="00B30BC6" w:rsidRDefault="00162D09" w:rsidP="0016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162D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1" w:type="dxa"/>
          </w:tcPr>
          <w:p w14:paraId="4A0EAC60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FF7C1EE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D7A63F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1901C" w14:textId="77777777" w:rsidR="00162D09" w:rsidRPr="00B30BC6" w:rsidRDefault="00162D09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6D2581E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8B377D" w14:textId="77777777" w:rsidR="00162D09" w:rsidRPr="00B30BC6" w:rsidRDefault="00162D09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DDC7FE9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F24151E" w14:textId="77777777" w:rsidR="00162D09" w:rsidRPr="00B30BC6" w:rsidRDefault="00162D09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64AE2F5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62D09" w:rsidRPr="00B30BC6" w14:paraId="412A0F63" w14:textId="77777777" w:rsidTr="00C1236F">
        <w:trPr>
          <w:cantSplit/>
        </w:trPr>
        <w:tc>
          <w:tcPr>
            <w:tcW w:w="2996" w:type="dxa"/>
            <w:gridSpan w:val="4"/>
            <w:vAlign w:val="center"/>
          </w:tcPr>
          <w:p w14:paraId="0645DCCC" w14:textId="3A719B11" w:rsidR="00162D09" w:rsidRPr="00F11840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sz w:val="30"/>
                <w:szCs w:val="30"/>
                <w:cs/>
              </w:rPr>
            </w:pPr>
            <w:r w:rsidRPr="00F11840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243" w:type="dxa"/>
          </w:tcPr>
          <w:p w14:paraId="41343016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259BC1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D4F3D5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9B1F7A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350C7" w14:textId="77777777" w:rsidR="00162D09" w:rsidRPr="00B30BC6" w:rsidRDefault="00162D09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10ECABF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F84BCCF" w14:textId="77777777" w:rsidR="00162D09" w:rsidRPr="00B30BC6" w:rsidRDefault="00162D09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24C0640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9988FCD" w14:textId="77777777" w:rsidR="00162D09" w:rsidRPr="00B30BC6" w:rsidRDefault="00162D09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CD1A168" w14:textId="77777777" w:rsidR="00162D09" w:rsidRPr="00B30BC6" w:rsidRDefault="00162D09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96198" w:rsidRPr="00B30BC6" w14:paraId="508568EC" w14:textId="77777777" w:rsidTr="00C1236F">
        <w:trPr>
          <w:cantSplit/>
        </w:trPr>
        <w:tc>
          <w:tcPr>
            <w:tcW w:w="2024" w:type="dxa"/>
            <w:gridSpan w:val="2"/>
          </w:tcPr>
          <w:p w14:paraId="22786CA9" w14:textId="77777777" w:rsidR="00D96198" w:rsidRPr="00B30BC6" w:rsidRDefault="00D96198" w:rsidP="00D96198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0BC6">
              <w:rPr>
                <w:rFonts w:ascii="Angsana New" w:hAnsi="Angsana New"/>
                <w:sz w:val="30"/>
                <w:szCs w:val="30"/>
              </w:rPr>
              <w:t>6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72" w:type="dxa"/>
            <w:gridSpan w:val="2"/>
          </w:tcPr>
          <w:p w14:paraId="00ED4665" w14:textId="32DD1030" w:rsidR="00D96198" w:rsidRPr="00B30BC6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0.35</w:t>
            </w:r>
          </w:p>
        </w:tc>
        <w:tc>
          <w:tcPr>
            <w:tcW w:w="243" w:type="dxa"/>
          </w:tcPr>
          <w:p w14:paraId="29B2509B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CB21D4" w14:textId="77777777" w:rsidR="00D96198" w:rsidRPr="00AF76D2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70" w:hanging="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14:paraId="63DD86FC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906649" w14:textId="75E939F1" w:rsidR="00D96198" w:rsidRPr="00B30BC6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B0D835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563535B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E818554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9E4B4FD" w14:textId="197477B0" w:rsidR="00D96198" w:rsidRPr="000473FD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6004712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3B34C5D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96198" w:rsidRPr="00B30BC6" w14:paraId="1AD0F3A8" w14:textId="77777777" w:rsidTr="00C1236F">
        <w:trPr>
          <w:cantSplit/>
        </w:trPr>
        <w:tc>
          <w:tcPr>
            <w:tcW w:w="2024" w:type="dxa"/>
            <w:gridSpan w:val="2"/>
          </w:tcPr>
          <w:p w14:paraId="2916F71C" w14:textId="77777777" w:rsidR="00D96198" w:rsidRPr="00B30BC6" w:rsidRDefault="00D96198" w:rsidP="00D96198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0BC6">
              <w:rPr>
                <w:rFonts w:ascii="Angsana New" w:hAnsi="Angsana New"/>
                <w:sz w:val="30"/>
                <w:szCs w:val="30"/>
              </w:rPr>
              <w:t>12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72" w:type="dxa"/>
            <w:gridSpan w:val="2"/>
          </w:tcPr>
          <w:p w14:paraId="7112AAAF" w14:textId="330585C2" w:rsidR="00D96198" w:rsidRPr="00B30BC6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0.40</w:t>
            </w:r>
          </w:p>
        </w:tc>
        <w:tc>
          <w:tcPr>
            <w:tcW w:w="243" w:type="dxa"/>
          </w:tcPr>
          <w:p w14:paraId="742B00A5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0C4AA8F" w14:textId="4843435B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99" w:hanging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B30BC6"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0BC6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03D00A18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1FDB89" w14:textId="1CFE7CEE" w:rsidR="00D96198" w:rsidRPr="00BF0CDC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0CDC">
              <w:rPr>
                <w:rFonts w:ascii="Angsana New" w:hAnsi="Angsana New"/>
                <w:bCs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64360609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7927D5C" w14:textId="497B6BFB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19DFF017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0A68A3" w14:textId="06EE645D" w:rsidR="00D96198" w:rsidRPr="000473FD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D5D1D98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4504AB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96198" w:rsidRPr="00B30BC6" w14:paraId="308BA978" w14:textId="77777777" w:rsidTr="00C1236F">
        <w:trPr>
          <w:cantSplit/>
        </w:trPr>
        <w:tc>
          <w:tcPr>
            <w:tcW w:w="2024" w:type="dxa"/>
            <w:gridSpan w:val="2"/>
          </w:tcPr>
          <w:p w14:paraId="5D203E35" w14:textId="77777777" w:rsidR="00D96198" w:rsidRPr="00B30BC6" w:rsidRDefault="00D96198" w:rsidP="00D96198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  <w:gridSpan w:val="2"/>
          </w:tcPr>
          <w:p w14:paraId="38FF70B7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A93E0D1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6247E94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18C6A3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893102" w14:textId="7C7BE592" w:rsidR="00D96198" w:rsidRPr="00B30BC6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3029F2BE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45234C5" w14:textId="6DC99CAC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84" w:type="dxa"/>
          </w:tcPr>
          <w:p w14:paraId="70BF49EC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83D333" w14:textId="75D9ACCB" w:rsidR="00D96198" w:rsidRPr="000473FD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4A3E17" w14:textId="77777777" w:rsidR="00D96198" w:rsidRPr="00B30BC6" w:rsidRDefault="00D96198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3CEE39" w14:textId="77777777" w:rsidR="00D96198" w:rsidRPr="00B30BC6" w:rsidRDefault="00D96198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F0CDC" w:rsidRPr="00B30BC6" w14:paraId="1F526467" w14:textId="77777777" w:rsidTr="00C1236F">
        <w:trPr>
          <w:cantSplit/>
        </w:trPr>
        <w:tc>
          <w:tcPr>
            <w:tcW w:w="2024" w:type="dxa"/>
            <w:gridSpan w:val="2"/>
          </w:tcPr>
          <w:p w14:paraId="2B2EB06C" w14:textId="77777777" w:rsidR="00BF0CDC" w:rsidRPr="002B018B" w:rsidRDefault="00BF0CDC" w:rsidP="00D96198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2" w:type="dxa"/>
            <w:gridSpan w:val="2"/>
          </w:tcPr>
          <w:p w14:paraId="3932ED63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71C9B3BF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62019CD9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B1169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F07EE84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562415" w14:textId="77777777" w:rsidR="00BF0CDC" w:rsidRPr="002B018B" w:rsidRDefault="00BF0CDC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14:paraId="39B30336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38EF055" w14:textId="77777777" w:rsidR="00BF0CDC" w:rsidRPr="002B018B" w:rsidRDefault="00BF0CDC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3DA6ABD2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E1A60F2" w14:textId="77777777" w:rsidR="00BF0CDC" w:rsidRPr="002B018B" w:rsidRDefault="00BF0CDC" w:rsidP="00D9619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1505EC99" w14:textId="77777777" w:rsidR="00BF0CDC" w:rsidRPr="002B018B" w:rsidRDefault="00BF0CDC" w:rsidP="00D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1236F" w:rsidRPr="00B30BC6" w14:paraId="2A7A0353" w14:textId="77777777" w:rsidTr="008E2C21">
        <w:trPr>
          <w:cantSplit/>
        </w:trPr>
        <w:tc>
          <w:tcPr>
            <w:tcW w:w="2024" w:type="dxa"/>
            <w:gridSpan w:val="2"/>
          </w:tcPr>
          <w:p w14:paraId="5C0B9903" w14:textId="77777777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สลากออมสิน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ปี*</w:t>
            </w:r>
          </w:p>
        </w:tc>
        <w:tc>
          <w:tcPr>
            <w:tcW w:w="972" w:type="dxa"/>
            <w:gridSpan w:val="2"/>
          </w:tcPr>
          <w:p w14:paraId="64099FD9" w14:textId="09AD4391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0.15</w:t>
            </w:r>
          </w:p>
        </w:tc>
        <w:tc>
          <w:tcPr>
            <w:tcW w:w="243" w:type="dxa"/>
          </w:tcPr>
          <w:p w14:paraId="60462724" w14:textId="77777777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7E586BB6" w14:textId="2A585DBF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36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38D90AA" w14:textId="3E6C83D0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F38D46" w14:textId="1CC51D6D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027F5CCC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6B17B195" w14:textId="5531A6F1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04992C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674D0B9" w14:textId="4C08FA36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783BB2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1970A7B" w14:textId="5A4747A0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236F" w:rsidRPr="00B30BC6" w14:paraId="76807661" w14:textId="77777777" w:rsidTr="00C1236F">
        <w:trPr>
          <w:cantSplit/>
        </w:trPr>
        <w:tc>
          <w:tcPr>
            <w:tcW w:w="2024" w:type="dxa"/>
            <w:gridSpan w:val="2"/>
          </w:tcPr>
          <w:p w14:paraId="7E59EA39" w14:textId="77777777" w:rsidR="00C1236F" w:rsidRPr="002B018B" w:rsidRDefault="00C1236F" w:rsidP="00C1236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2" w:type="dxa"/>
            <w:gridSpan w:val="2"/>
          </w:tcPr>
          <w:p w14:paraId="5A7B795A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4DEB5A38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58F0FF18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71303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3212504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95FCDF" w14:textId="77777777" w:rsidR="00C1236F" w:rsidRPr="002B018B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14:paraId="5A12B87F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1B3CD6E7" w14:textId="77777777" w:rsidR="00C1236F" w:rsidRPr="002B018B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080D0B93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7781CDF5" w14:textId="77777777" w:rsidR="00C1236F" w:rsidRPr="002B018B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49C71BC0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1236F" w:rsidRPr="00B30BC6" w14:paraId="1029BCC4" w14:textId="56421E1D" w:rsidTr="00162D09">
        <w:trPr>
          <w:cantSplit/>
        </w:trPr>
        <w:tc>
          <w:tcPr>
            <w:tcW w:w="4683" w:type="dxa"/>
            <w:gridSpan w:val="7"/>
          </w:tcPr>
          <w:p w14:paraId="1DD6ACE4" w14:textId="1BDA9435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134" w:type="dxa"/>
            <w:shd w:val="clear" w:color="auto" w:fill="FFFFFF" w:themeFill="background1"/>
          </w:tcPr>
          <w:p w14:paraId="4FB35A4E" w14:textId="631118C1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2E9C3402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9840A1E" w14:textId="4B13F455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645</w:t>
            </w:r>
          </w:p>
        </w:tc>
        <w:tc>
          <w:tcPr>
            <w:tcW w:w="284" w:type="dxa"/>
          </w:tcPr>
          <w:p w14:paraId="1984EF20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BD66A61" w14:textId="628649C5" w:rsidR="00C1236F" w:rsidRPr="000473FD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color w:val="FFFFFF" w:themeColor="background1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BBBD738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03C39DD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236F" w:rsidRPr="00B30BC6" w14:paraId="4F4159E8" w14:textId="77777777" w:rsidTr="00C1236F">
        <w:trPr>
          <w:cantSplit/>
        </w:trPr>
        <w:tc>
          <w:tcPr>
            <w:tcW w:w="2024" w:type="dxa"/>
            <w:gridSpan w:val="2"/>
          </w:tcPr>
          <w:p w14:paraId="2C3B5ED5" w14:textId="77777777" w:rsidR="00C1236F" w:rsidRPr="00B30BC6" w:rsidRDefault="00C1236F" w:rsidP="00C1236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72" w:type="dxa"/>
            <w:gridSpan w:val="2"/>
          </w:tcPr>
          <w:p w14:paraId="7CB1CA9F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BB72D46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50A57B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9E92B5D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3153CB" w14:textId="7F23E441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C6877C1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EC6D4E6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4CE22E5B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938BF" w14:textId="647257EE" w:rsidR="00C1236F" w:rsidRPr="000473FD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0EA2A924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3F94EF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C1236F" w:rsidRPr="00B30BC6" w14:paraId="3E46B808" w14:textId="77777777" w:rsidTr="00C1236F">
        <w:trPr>
          <w:cantSplit/>
        </w:trPr>
        <w:tc>
          <w:tcPr>
            <w:tcW w:w="2024" w:type="dxa"/>
            <w:gridSpan w:val="2"/>
          </w:tcPr>
          <w:p w14:paraId="19230541" w14:textId="77777777" w:rsidR="00C1236F" w:rsidRPr="00B30BC6" w:rsidRDefault="00C1236F" w:rsidP="00C1236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gridSpan w:val="2"/>
          </w:tcPr>
          <w:p w14:paraId="6F8D5EA2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D746CC2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67D045A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51CBB2C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4575F4" w14:textId="562DD279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11,298</w:t>
            </w:r>
          </w:p>
        </w:tc>
        <w:tc>
          <w:tcPr>
            <w:tcW w:w="270" w:type="dxa"/>
          </w:tcPr>
          <w:p w14:paraId="65CAEBDA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4C6FEB6" w14:textId="7F4E52E2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,172</w:t>
            </w:r>
          </w:p>
        </w:tc>
        <w:tc>
          <w:tcPr>
            <w:tcW w:w="284" w:type="dxa"/>
          </w:tcPr>
          <w:p w14:paraId="512650E7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5FA7E04" w14:textId="6217CA36" w:rsidR="00C1236F" w:rsidRPr="000473FD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35C13FF6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1BF9868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C1236F" w:rsidRPr="00B30BC6" w14:paraId="62978246" w14:textId="77777777" w:rsidTr="00C1236F">
        <w:trPr>
          <w:cantSplit/>
        </w:trPr>
        <w:tc>
          <w:tcPr>
            <w:tcW w:w="2024" w:type="dxa"/>
            <w:gridSpan w:val="2"/>
          </w:tcPr>
          <w:p w14:paraId="4ED4FB07" w14:textId="77777777" w:rsidR="00C1236F" w:rsidRPr="00B30BC6" w:rsidRDefault="00C1236F" w:rsidP="00C1236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  <w:gridSpan w:val="2"/>
          </w:tcPr>
          <w:p w14:paraId="5BAF29C3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9E1FF18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E043315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2286DAB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4040614" w14:textId="77777777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9CF49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5B41E8D4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A8DE788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F81012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78D36D7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F7DA7B5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1236F" w:rsidRPr="00162D09" w14:paraId="7A676C38" w14:textId="77777777" w:rsidTr="005133BE">
        <w:trPr>
          <w:cantSplit/>
        </w:trPr>
        <w:tc>
          <w:tcPr>
            <w:tcW w:w="4400" w:type="dxa"/>
            <w:gridSpan w:val="6"/>
            <w:vAlign w:val="center"/>
          </w:tcPr>
          <w:p w14:paraId="40E7B1D6" w14:textId="5E4AE689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D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ไม่</w:t>
            </w:r>
            <w:r w:rsidRPr="00162D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สุทธิ</w:t>
            </w:r>
          </w:p>
        </w:tc>
        <w:tc>
          <w:tcPr>
            <w:tcW w:w="283" w:type="dxa"/>
          </w:tcPr>
          <w:p w14:paraId="139E3DC1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8B3D4E1" w14:textId="77777777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A8551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6D95C80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BBE7FCD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639CB7F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2406987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C1D4832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1236F" w:rsidRPr="00162D09" w14:paraId="510C2FBE" w14:textId="77777777" w:rsidTr="00ED4FC3">
        <w:trPr>
          <w:cantSplit/>
        </w:trPr>
        <w:tc>
          <w:tcPr>
            <w:tcW w:w="2007" w:type="dxa"/>
          </w:tcPr>
          <w:p w14:paraId="7526D347" w14:textId="77777777" w:rsidR="00C1236F" w:rsidRPr="00162D09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สลากออมสิน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ปี*</w:t>
            </w:r>
          </w:p>
        </w:tc>
        <w:tc>
          <w:tcPr>
            <w:tcW w:w="963" w:type="dxa"/>
            <w:gridSpan w:val="2"/>
          </w:tcPr>
          <w:p w14:paraId="6D843DF5" w14:textId="5193022B" w:rsidR="00C1236F" w:rsidRP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236F">
              <w:rPr>
                <w:rFonts w:ascii="Angsana New" w:hAnsi="Angsana New" w:hint="cs"/>
                <w:b/>
                <w:sz w:val="30"/>
                <w:szCs w:val="30"/>
                <w:cs/>
              </w:rPr>
              <w:t>0.25</w:t>
            </w:r>
          </w:p>
        </w:tc>
        <w:tc>
          <w:tcPr>
            <w:tcW w:w="269" w:type="dxa"/>
            <w:gridSpan w:val="2"/>
          </w:tcPr>
          <w:p w14:paraId="714B31F5" w14:textId="75B32888" w:rsidR="00C1236F" w:rsidRPr="00162D09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CC87C1D" w14:textId="0FD00CD6" w:rsidR="00C1236F" w:rsidRP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8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236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24E44F7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B8AF3D" w14:textId="124D59E7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1B27AC80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C116F5C" w14:textId="3C7EBF7F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3E9F37E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2EDECC" w14:textId="6585370A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261086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554CB67" w14:textId="429D548C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236F" w:rsidRPr="00162D09" w14:paraId="70C545AA" w14:textId="77777777" w:rsidTr="00C1236F">
        <w:trPr>
          <w:cantSplit/>
        </w:trPr>
        <w:tc>
          <w:tcPr>
            <w:tcW w:w="3239" w:type="dxa"/>
            <w:gridSpan w:val="5"/>
          </w:tcPr>
          <w:p w14:paraId="50242697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1" w:type="dxa"/>
          </w:tcPr>
          <w:p w14:paraId="15E94FBE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4DA2E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52EC5A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422A22" w14:textId="77777777" w:rsidR="00C1236F" w:rsidRPr="002B018B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  <w:vAlign w:val="bottom"/>
          </w:tcPr>
          <w:p w14:paraId="6E575ADA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8454AD1" w14:textId="77777777" w:rsidR="00C1236F" w:rsidRPr="002B018B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55403E1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03257AF3" w14:textId="77777777" w:rsidR="00C1236F" w:rsidRPr="002B018B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FEA7632" w14:textId="77777777" w:rsidR="00C1236F" w:rsidRPr="002B018B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1236F" w:rsidRPr="00162D09" w14:paraId="09F347E3" w14:textId="77777777" w:rsidTr="00C1236F">
        <w:trPr>
          <w:cantSplit/>
        </w:trPr>
        <w:tc>
          <w:tcPr>
            <w:tcW w:w="3239" w:type="dxa"/>
            <w:gridSpan w:val="5"/>
          </w:tcPr>
          <w:p w14:paraId="2CE0C030" w14:textId="129C566C" w:rsidR="00C1236F" w:rsidRPr="00162D09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0CDC">
              <w:rPr>
                <w:rFonts w:ascii="Angsana New" w:hAnsi="Angsana New"/>
                <w:sz w:val="30"/>
                <w:szCs w:val="30"/>
              </w:rPr>
              <w:t>STARK</w:t>
            </w:r>
          </w:p>
        </w:tc>
        <w:tc>
          <w:tcPr>
            <w:tcW w:w="1161" w:type="dxa"/>
          </w:tcPr>
          <w:p w14:paraId="4539B758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23B96DD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3178BB4" w14:textId="5BA1CA9E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03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4957560D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68D0C83" w14:textId="01FBCAB4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14:paraId="5C25C49F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FF4E918" w14:textId="09EF95F5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19F15AF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F0FBDDB" w14:textId="4758997E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236F" w:rsidRPr="00162D09" w14:paraId="37BA11F0" w14:textId="77777777" w:rsidTr="00C1236F">
        <w:trPr>
          <w:cantSplit/>
        </w:trPr>
        <w:tc>
          <w:tcPr>
            <w:tcW w:w="3239" w:type="dxa"/>
            <w:gridSpan w:val="5"/>
          </w:tcPr>
          <w:p w14:paraId="74C4F669" w14:textId="30D77B03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sz w:val="30"/>
                <w:szCs w:val="30"/>
                <w:cs/>
              </w:rPr>
            </w:pPr>
            <w:r w:rsidRPr="00162D09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161" w:type="dxa"/>
          </w:tcPr>
          <w:p w14:paraId="432E16E6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316007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3DCAA7" w14:textId="4FAAE403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(10,000)</w:t>
            </w:r>
          </w:p>
        </w:tc>
        <w:tc>
          <w:tcPr>
            <w:tcW w:w="270" w:type="dxa"/>
          </w:tcPr>
          <w:p w14:paraId="649447E6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7973D97" w14:textId="76249AA8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(10,000)</w:t>
            </w:r>
          </w:p>
        </w:tc>
        <w:tc>
          <w:tcPr>
            <w:tcW w:w="284" w:type="dxa"/>
          </w:tcPr>
          <w:p w14:paraId="70228712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4A6BC" w14:textId="03200FDB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29D7B67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93D0B1" w14:textId="4471ECE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236F" w:rsidRPr="00162D09" w14:paraId="314388F6" w14:textId="77777777" w:rsidTr="00C1236F">
        <w:trPr>
          <w:cantSplit/>
        </w:trPr>
        <w:tc>
          <w:tcPr>
            <w:tcW w:w="3239" w:type="dxa"/>
            <w:gridSpan w:val="5"/>
            <w:vAlign w:val="center"/>
          </w:tcPr>
          <w:p w14:paraId="5EB0E92D" w14:textId="62DD201F" w:rsidR="00C1236F" w:rsidRPr="00162D09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sz w:val="30"/>
                <w:szCs w:val="30"/>
                <w:cs/>
              </w:rPr>
            </w:pPr>
            <w:r w:rsidRPr="00162D0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</w:tcPr>
          <w:p w14:paraId="43EE5337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8FB4617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BCA36A" w14:textId="36794155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60927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9E95F" w14:textId="4758CA96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1EAB0F0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2AF58" w14:textId="16B8B786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D5D99BC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FA82D" w14:textId="78CC0060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236F" w:rsidRPr="00162D09" w14:paraId="65748782" w14:textId="77777777" w:rsidTr="00C1236F">
        <w:trPr>
          <w:cantSplit/>
        </w:trPr>
        <w:tc>
          <w:tcPr>
            <w:tcW w:w="3239" w:type="dxa"/>
            <w:gridSpan w:val="5"/>
            <w:vAlign w:val="center"/>
          </w:tcPr>
          <w:p w14:paraId="475B7DC2" w14:textId="172BC597" w:rsidR="00C1236F" w:rsidRPr="00162D09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</w:tcPr>
          <w:p w14:paraId="1BF44D73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4C03AE" w14:textId="77777777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35E7F4" w14:textId="75A14CCB" w:rsidR="00C1236F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081048E5" w14:textId="77777777" w:rsidR="00C1236F" w:rsidRPr="00B30BC6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93714" w14:textId="480C015B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952FBD2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35D03" w14:textId="0F9CD268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3641EFE" w14:textId="77777777" w:rsidR="00C1236F" w:rsidRPr="00162D09" w:rsidRDefault="00C1236F" w:rsidP="00C12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7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5ED7D" w14:textId="0E40AB2A" w:rsidR="00C1236F" w:rsidRPr="00B30BC6" w:rsidRDefault="00C1236F" w:rsidP="00C12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14:paraId="3A0ED41D" w14:textId="77777777" w:rsidR="00666554" w:rsidRPr="00B30BC6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A8764B9" w14:textId="19FDA3C8" w:rsidR="00162D09" w:rsidRDefault="00162D09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</w:t>
      </w:r>
      <w:r w:rsidR="002B018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วัดมูลค่าด้วยราคาทุนตัดจำหน่ายสุทธิจากค่าเผื่อการด้อยค่า (ถ้ามี)</w:t>
      </w:r>
    </w:p>
    <w:p w14:paraId="028D0666" w14:textId="5262B88C" w:rsidR="002B018B" w:rsidRDefault="002B018B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** </w:t>
      </w:r>
      <w:r w:rsidRPr="00B30BC6">
        <w:rPr>
          <w:rFonts w:ascii="Angsana New" w:hAnsi="Angsana New"/>
          <w:sz w:val="30"/>
          <w:szCs w:val="30"/>
          <w:cs/>
        </w:rPr>
        <w:t xml:space="preserve">วัดมูลค่ายุติธรรมผ่านกำไรหรือขาดทุน (ข้อมูลระดับ </w:t>
      </w:r>
      <w:r w:rsidRPr="00B30BC6">
        <w:rPr>
          <w:rFonts w:ascii="Angsana New" w:hAnsi="Angsana New"/>
          <w:sz w:val="30"/>
          <w:szCs w:val="30"/>
        </w:rPr>
        <w:t>1</w:t>
      </w:r>
      <w:r w:rsidRPr="00B30BC6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ของลำดับชั้นมูลค่ายุติธรรม)</w:t>
      </w:r>
    </w:p>
    <w:p w14:paraId="5D988353" w14:textId="36966331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4222C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5"/>
          <w:cols w:space="720"/>
          <w:titlePg/>
          <w:docGrid w:linePitch="245"/>
        </w:sectPr>
      </w:pPr>
    </w:p>
    <w:p w14:paraId="3EF2F213" w14:textId="1BD4062B" w:rsidR="004E0F56" w:rsidRDefault="001E5B7F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/>
          <w:b/>
          <w:bCs/>
          <w:sz w:val="30"/>
          <w:szCs w:val="30"/>
          <w:cs/>
        </w:rPr>
        <w:tab/>
      </w:r>
      <w:r w:rsidR="0055567B" w:rsidRPr="006A1A0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093DA476" w14:textId="77777777"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24"/>
          <w:szCs w:val="24"/>
        </w:rPr>
      </w:pPr>
    </w:p>
    <w:p w14:paraId="1CDB0961" w14:textId="16893A3E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/>
          <w:sz w:val="30"/>
          <w:szCs w:val="30"/>
          <w:cs/>
        </w:rPr>
        <w:t>ในบริษัทย่อย</w:t>
      </w:r>
      <w:r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A3557E">
        <w:rPr>
          <w:rFonts w:ascii="Angsana New" w:hAnsi="Angsana New"/>
          <w:sz w:val="30"/>
          <w:szCs w:val="30"/>
        </w:rPr>
        <w:t xml:space="preserve">0 </w:t>
      </w:r>
      <w:r w:rsidR="00A3557E">
        <w:rPr>
          <w:rFonts w:ascii="Angsana New" w:hAnsi="Angsana New"/>
          <w:sz w:val="30"/>
          <w:szCs w:val="30"/>
          <w:cs/>
        </w:rPr>
        <w:t>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205295">
        <w:rPr>
          <w:rFonts w:ascii="Angsana New" w:hAnsi="Angsana New"/>
          <w:sz w:val="30"/>
          <w:szCs w:val="30"/>
        </w:rPr>
        <w:t>256</w:t>
      </w:r>
      <w:r w:rsidR="000473FD">
        <w:rPr>
          <w:rFonts w:ascii="Angsana New" w:hAnsi="Angsana New"/>
          <w:sz w:val="30"/>
          <w:szCs w:val="30"/>
          <w:cs/>
        </w:rPr>
        <w:t>9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5295">
        <w:rPr>
          <w:rFonts w:ascii="Angsana New" w:hAnsi="Angsana New"/>
          <w:sz w:val="30"/>
          <w:szCs w:val="30"/>
        </w:rPr>
        <w:t>256</w:t>
      </w:r>
      <w:r w:rsidR="000473FD">
        <w:rPr>
          <w:rFonts w:ascii="Angsana New" w:hAnsi="Angsana New"/>
          <w:sz w:val="30"/>
          <w:szCs w:val="30"/>
        </w:rPr>
        <w:t>8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A037ECB" w14:textId="77777777"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4362" w:type="dxa"/>
        <w:tblLayout w:type="fixed"/>
        <w:tblLook w:val="0000" w:firstRow="0" w:lastRow="0" w:firstColumn="0" w:lastColumn="0" w:noHBand="0" w:noVBand="0"/>
      </w:tblPr>
      <w:tblGrid>
        <w:gridCol w:w="3398"/>
        <w:gridCol w:w="1132"/>
        <w:gridCol w:w="236"/>
        <w:gridCol w:w="1137"/>
        <w:gridCol w:w="238"/>
        <w:gridCol w:w="1247"/>
        <w:gridCol w:w="236"/>
        <w:gridCol w:w="1250"/>
        <w:gridCol w:w="238"/>
        <w:gridCol w:w="1134"/>
        <w:gridCol w:w="236"/>
        <w:gridCol w:w="1136"/>
        <w:gridCol w:w="236"/>
        <w:gridCol w:w="1134"/>
        <w:gridCol w:w="236"/>
        <w:gridCol w:w="1138"/>
      </w:tblGrid>
      <w:tr w:rsidR="004E0F56" w:rsidRPr="00D02D1D" w14:paraId="4C60D249" w14:textId="77777777" w:rsidTr="00BE0791">
        <w:trPr>
          <w:cantSplit/>
        </w:trPr>
        <w:tc>
          <w:tcPr>
            <w:tcW w:w="3398" w:type="dxa"/>
          </w:tcPr>
          <w:p w14:paraId="13240033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14:paraId="67285ED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14:paraId="12CA8445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</w:tcPr>
          <w:p w14:paraId="7E4106B5" w14:textId="55D6D10D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AB3E13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07791D2C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2737F882" w14:textId="77777777" w:rsidTr="00F07E83">
        <w:trPr>
          <w:cantSplit/>
        </w:trPr>
        <w:tc>
          <w:tcPr>
            <w:tcW w:w="3398" w:type="dxa"/>
          </w:tcPr>
          <w:p w14:paraId="3970284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14:paraId="1EC67CB2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8" w:type="dxa"/>
          </w:tcPr>
          <w:p w14:paraId="3FAA7C06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0A64D756" w14:textId="2D1EB5BE" w:rsidR="004E0F56" w:rsidRPr="00D02D1D" w:rsidRDefault="004E0F56" w:rsidP="0028208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="00282081">
              <w:rPr>
                <w:rFonts w:ascii="Angsana New" w:hAnsi="Angsana New"/>
                <w:sz w:val="30"/>
                <w:szCs w:val="30"/>
                <w:cs/>
              </w:rPr>
              <w:t>การถือหุ้นทางตรง</w:t>
            </w:r>
            <w:r w:rsidR="00D86D5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59A5B9F5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45DBE34A" w14:textId="77777777" w:rsidR="004E0F56" w:rsidRPr="00D02D1D" w:rsidRDefault="0028208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1FAB6E51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tcBorders>
              <w:bottom w:val="single" w:sz="4" w:space="0" w:color="auto"/>
            </w:tcBorders>
          </w:tcPr>
          <w:p w14:paraId="0EB3EA80" w14:textId="77777777" w:rsidR="004E0F56" w:rsidRPr="00D02D1D" w:rsidRDefault="00566E17" w:rsidP="0056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4E0F5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0D7671" w:rsidRPr="00D02D1D" w14:paraId="17D46B82" w14:textId="77777777" w:rsidTr="00F07E83">
        <w:trPr>
          <w:cantSplit/>
        </w:trPr>
        <w:tc>
          <w:tcPr>
            <w:tcW w:w="3398" w:type="dxa"/>
          </w:tcPr>
          <w:p w14:paraId="29455C0F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4E97434" w14:textId="34229879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1BD70A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261586E8" w14:textId="7E60A512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22E537E4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E9DF5DA" w14:textId="486D627F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ED85BD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F305975" w14:textId="5B071244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5CE4C760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C1A0F7" w14:textId="38B005B0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248FD92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5349BB6" w14:textId="48C7C2B4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E466E81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1ED2C" w14:textId="61FFF27C" w:rsidR="000D7671" w:rsidRDefault="00F60A3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9117E8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0D7671" w:rsidRPr="00D02D1D" w14:paraId="2DC04CF5" w14:textId="77777777" w:rsidTr="00F07E83">
        <w:trPr>
          <w:cantSplit/>
        </w:trPr>
        <w:tc>
          <w:tcPr>
            <w:tcW w:w="3398" w:type="dxa"/>
          </w:tcPr>
          <w:p w14:paraId="0245700F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3CE89BE2" w14:textId="59005217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2B0FBEE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ABDA73D" w14:textId="2956F3B7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8C59776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F5094EF" w14:textId="62B40389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16E7375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5503927" w14:textId="0DBC0466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1AD6B5A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FC41E7" w14:textId="2F8BDFFA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C78E51A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4F9FA67" w14:textId="6A5E3E9F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50800BC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10F26E" w14:textId="4793C6EB" w:rsidR="00D86D58" w:rsidRDefault="00610BD6" w:rsidP="006D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6D7889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314067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4806C1C" w14:textId="26D4EECE" w:rsidR="000D7671" w:rsidRDefault="00610BD6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BD6">
              <w:rPr>
                <w:rFonts w:ascii="Angsana New" w:hAnsi="Angsana New"/>
                <w:sz w:val="30"/>
                <w:szCs w:val="30"/>
              </w:rPr>
              <w:t>256</w:t>
            </w:r>
            <w:r w:rsidR="000473F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73E8B" w:rsidRPr="00D02D1D" w14:paraId="716ED629" w14:textId="77777777" w:rsidTr="00F07E83">
        <w:trPr>
          <w:cantSplit/>
        </w:trPr>
        <w:tc>
          <w:tcPr>
            <w:tcW w:w="3398" w:type="dxa"/>
          </w:tcPr>
          <w:p w14:paraId="4B2D086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9A76D3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6D4F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1F4E1B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A842F74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C1D4649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E53DC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4883E3C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6C646B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94039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5AB6A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F1D4B93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947C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7477FC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2BE9B1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7B121E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1857" w:rsidRPr="00E25899" w14:paraId="1A56833E" w14:textId="77777777" w:rsidTr="00391857">
        <w:trPr>
          <w:cantSplit/>
        </w:trPr>
        <w:tc>
          <w:tcPr>
            <w:tcW w:w="3398" w:type="dxa"/>
            <w:vAlign w:val="center"/>
          </w:tcPr>
          <w:p w14:paraId="441AE006" w14:textId="77777777" w:rsidR="00391857" w:rsidRPr="00261FD0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61FD0">
              <w:rPr>
                <w:rFonts w:ascii="Angsana New" w:hAnsi="Angsana New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132" w:type="dxa"/>
          </w:tcPr>
          <w:p w14:paraId="56112D34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C001AB9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B0E2E8E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4A1CE776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1E86698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5BB4AF0E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DACA41F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232112A7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6D55EE5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02A642F3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F6309E4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57F50B6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4841A4" w14:textId="4FE17D49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0AFD28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39EB370" w14:textId="1B069E66" w:rsidR="00391857" w:rsidRPr="008B78BA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CE6"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</w:tr>
      <w:tr w:rsidR="00391857" w:rsidRPr="00E25899" w14:paraId="4A5414C5" w14:textId="77777777" w:rsidTr="00391857">
        <w:trPr>
          <w:cantSplit/>
        </w:trPr>
        <w:tc>
          <w:tcPr>
            <w:tcW w:w="3398" w:type="dxa"/>
            <w:vAlign w:val="center"/>
          </w:tcPr>
          <w:p w14:paraId="03F593CE" w14:textId="77777777" w:rsidR="00391857" w:rsidRPr="00261FD0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132" w:type="dxa"/>
          </w:tcPr>
          <w:p w14:paraId="7F33F4BD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0740EBA1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09C216E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8" w:type="dxa"/>
          </w:tcPr>
          <w:p w14:paraId="60BB5DAA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F052165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52DEE2FA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BB66F01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30CD5F91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1D80E39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68A684A9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73C2D12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3A99F809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CD4BB5" w14:textId="1082F9A8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1857">
              <w:rPr>
                <w:rFonts w:asciiTheme="majorBidi" w:hAnsiTheme="majorBidi" w:cstheme="majorBidi"/>
                <w:sz w:val="30"/>
                <w:szCs w:val="30"/>
              </w:rPr>
              <w:t>8,342</w:t>
            </w:r>
          </w:p>
        </w:tc>
        <w:tc>
          <w:tcPr>
            <w:tcW w:w="236" w:type="dxa"/>
          </w:tcPr>
          <w:p w14:paraId="41DE41CF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68F80FD" w14:textId="4A569E2B" w:rsidR="00391857" w:rsidRPr="000473F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857" w:rsidRPr="00E25899" w14:paraId="5A4023B8" w14:textId="77777777" w:rsidTr="00391857">
        <w:trPr>
          <w:cantSplit/>
        </w:trPr>
        <w:tc>
          <w:tcPr>
            <w:tcW w:w="3398" w:type="dxa"/>
            <w:vAlign w:val="center"/>
          </w:tcPr>
          <w:p w14:paraId="16AD9F83" w14:textId="77777777" w:rsidR="00391857" w:rsidRPr="00261FD0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132" w:type="dxa"/>
          </w:tcPr>
          <w:p w14:paraId="1DCD252E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62181F37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2726216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8" w:type="dxa"/>
          </w:tcPr>
          <w:p w14:paraId="0929CF6C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4070527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C5D755F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86C8CEF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27679B58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BF55BC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6348F42C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CC24E3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32AFD755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E49A92" w14:textId="48711E57" w:rsidR="00391857" w:rsidRPr="000473F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0A84FB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59C5A48" w14:textId="168DC100" w:rsidR="00391857" w:rsidRPr="000473F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857" w:rsidRPr="00E25899" w14:paraId="0CB7AEEE" w14:textId="77777777" w:rsidTr="00391857">
        <w:trPr>
          <w:cantSplit/>
        </w:trPr>
        <w:tc>
          <w:tcPr>
            <w:tcW w:w="3398" w:type="dxa"/>
            <w:vAlign w:val="center"/>
          </w:tcPr>
          <w:p w14:paraId="69A72016" w14:textId="77777777" w:rsidR="00391857" w:rsidRPr="00261FD0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61FD0">
              <w:rPr>
                <w:rFonts w:ascii="Angsana New" w:hAnsi="Angsana New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132" w:type="dxa"/>
          </w:tcPr>
          <w:p w14:paraId="4B86C874" w14:textId="77777777" w:rsidR="00391857" w:rsidRPr="0083174B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0CC4E987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93F9C48" w14:textId="77777777" w:rsidR="00391857" w:rsidRPr="0083174B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8" w:type="dxa"/>
          </w:tcPr>
          <w:p w14:paraId="185B77DC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811F696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342D8CCB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27F1958" w14:textId="77777777" w:rsidR="00391857" w:rsidRPr="008D73D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70FC1763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1A29AD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153,707</w:t>
            </w:r>
          </w:p>
        </w:tc>
        <w:tc>
          <w:tcPr>
            <w:tcW w:w="236" w:type="dxa"/>
          </w:tcPr>
          <w:p w14:paraId="10BD9D4E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55486970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153,707</w:t>
            </w:r>
          </w:p>
        </w:tc>
        <w:tc>
          <w:tcPr>
            <w:tcW w:w="236" w:type="dxa"/>
          </w:tcPr>
          <w:p w14:paraId="5601DF0E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D6EF1C" w14:textId="3733CDE5" w:rsidR="00391857" w:rsidRPr="00BC5CE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17,860</w:t>
            </w:r>
          </w:p>
        </w:tc>
        <w:tc>
          <w:tcPr>
            <w:tcW w:w="236" w:type="dxa"/>
          </w:tcPr>
          <w:p w14:paraId="709FC289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BF6F8E8" w14:textId="190487A6" w:rsidR="00391857" w:rsidRPr="008B78BA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CE6">
              <w:rPr>
                <w:rFonts w:ascii="Angsana New" w:hAnsi="Angsana New"/>
                <w:sz w:val="30"/>
                <w:szCs w:val="30"/>
              </w:rPr>
              <w:t>12,833</w:t>
            </w:r>
          </w:p>
        </w:tc>
      </w:tr>
      <w:tr w:rsidR="00391857" w:rsidRPr="00E25899" w14:paraId="48C1E418" w14:textId="77777777" w:rsidTr="00391857">
        <w:trPr>
          <w:cantSplit/>
        </w:trPr>
        <w:tc>
          <w:tcPr>
            <w:tcW w:w="3398" w:type="dxa"/>
          </w:tcPr>
          <w:p w14:paraId="7DBEA158" w14:textId="77777777" w:rsidR="00391857" w:rsidRPr="00261FD0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2" w:type="dxa"/>
          </w:tcPr>
          <w:p w14:paraId="1540B8B7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AEED0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BA89374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2DA693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B5C42A5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5ADD9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69B4BFA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BE9043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11708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673,497</w:t>
            </w:r>
          </w:p>
        </w:tc>
        <w:tc>
          <w:tcPr>
            <w:tcW w:w="236" w:type="dxa"/>
          </w:tcPr>
          <w:p w14:paraId="27CD6CB1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ECF9387" w14:textId="77777777" w:rsidR="00391857" w:rsidRPr="0028754D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673,497</w:t>
            </w:r>
          </w:p>
        </w:tc>
        <w:tc>
          <w:tcPr>
            <w:tcW w:w="236" w:type="dxa"/>
          </w:tcPr>
          <w:p w14:paraId="4C5B519F" w14:textId="77777777" w:rsidR="00391857" w:rsidRPr="00D9620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5727B6" w14:textId="3683B008" w:rsidR="00391857" w:rsidRPr="00BC5CE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26,202</w:t>
            </w:r>
          </w:p>
        </w:tc>
        <w:tc>
          <w:tcPr>
            <w:tcW w:w="236" w:type="dxa"/>
          </w:tcPr>
          <w:p w14:paraId="389B60FC" w14:textId="77777777" w:rsidR="00391857" w:rsidRPr="00B9369C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BE484A8" w14:textId="439990C6" w:rsidR="00391857" w:rsidRPr="008B78BA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CE6"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</w:tr>
    </w:tbl>
    <w:p w14:paraId="515835FF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401C6A34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07E7D931" w14:textId="77777777" w:rsidR="00431BC5" w:rsidRDefault="00431BC5" w:rsidP="00454AF3">
      <w:pPr>
        <w:rPr>
          <w:rFonts w:ascii="Angsana New" w:hAnsi="Angsana New"/>
          <w:sz w:val="30"/>
          <w:szCs w:val="30"/>
        </w:rPr>
      </w:pPr>
    </w:p>
    <w:p w14:paraId="2DEFA76C" w14:textId="77777777" w:rsidR="004F6EC8" w:rsidRDefault="004F6EC8" w:rsidP="004F6EC8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  <w:r>
        <w:rPr>
          <w:rFonts w:ascii="Angsana New" w:hAnsi="Angsana New"/>
          <w:sz w:val="30"/>
          <w:szCs w:val="30"/>
          <w:cs/>
        </w:rPr>
        <w:t>ในงบการเงินรวม</w:t>
      </w:r>
      <w:r w:rsidRPr="00DE3950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DE39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DE3950">
        <w:rPr>
          <w:rFonts w:ascii="Angsana New" w:hAnsi="Angsana New"/>
          <w:sz w:val="30"/>
          <w:szCs w:val="30"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DE3950">
        <w:rPr>
          <w:rFonts w:ascii="Angsana New" w:hAnsi="Angsana New"/>
          <w:sz w:val="30"/>
          <w:szCs w:val="30"/>
        </w:rPr>
        <w:t xml:space="preserve">31 </w:t>
      </w:r>
      <w:r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07ABA540" w14:textId="77777777" w:rsidR="0090710D" w:rsidRPr="0090710D" w:rsidRDefault="0090710D" w:rsidP="004F6EC8">
      <w:pPr>
        <w:rPr>
          <w:rFonts w:ascii="Angsana New" w:hAnsi="Angsana New"/>
          <w:sz w:val="16"/>
          <w:szCs w:val="16"/>
        </w:rPr>
      </w:pPr>
    </w:p>
    <w:tbl>
      <w:tblPr>
        <w:tblW w:w="12941" w:type="dxa"/>
        <w:tblLayout w:type="fixed"/>
        <w:tblLook w:val="0000" w:firstRow="0" w:lastRow="0" w:firstColumn="0" w:lastColumn="0" w:noHBand="0" w:noVBand="0"/>
      </w:tblPr>
      <w:tblGrid>
        <w:gridCol w:w="3118"/>
        <w:gridCol w:w="1017"/>
        <w:gridCol w:w="236"/>
        <w:gridCol w:w="1023"/>
        <w:gridCol w:w="236"/>
        <w:gridCol w:w="1020"/>
        <w:gridCol w:w="236"/>
        <w:gridCol w:w="1023"/>
        <w:gridCol w:w="236"/>
        <w:gridCol w:w="1020"/>
        <w:gridCol w:w="236"/>
        <w:gridCol w:w="1023"/>
        <w:gridCol w:w="236"/>
        <w:gridCol w:w="1020"/>
        <w:gridCol w:w="236"/>
        <w:gridCol w:w="1025"/>
      </w:tblGrid>
      <w:tr w:rsidR="004F6EC8" w:rsidRPr="0090710D" w14:paraId="301DAE48" w14:textId="77777777" w:rsidTr="0090710D">
        <w:trPr>
          <w:cantSplit/>
        </w:trPr>
        <w:tc>
          <w:tcPr>
            <w:tcW w:w="3118" w:type="dxa"/>
          </w:tcPr>
          <w:p w14:paraId="6E09536B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6" w:type="dxa"/>
            <w:gridSpan w:val="3"/>
            <w:tcBorders>
              <w:bottom w:val="single" w:sz="4" w:space="0" w:color="auto"/>
            </w:tcBorders>
          </w:tcPr>
          <w:p w14:paraId="76D21792" w14:textId="77777777" w:rsidR="004F6EC8" w:rsidRPr="0090710D" w:rsidRDefault="004F6EC8" w:rsidP="00DA4C6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236" w:type="dxa"/>
          </w:tcPr>
          <w:p w14:paraId="74DF24DC" w14:textId="77777777" w:rsidR="004F6EC8" w:rsidRPr="0090710D" w:rsidRDefault="004F6EC8" w:rsidP="00DA4C68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79" w:type="dxa"/>
            <w:gridSpan w:val="3"/>
          </w:tcPr>
          <w:p w14:paraId="2F96109F" w14:textId="77777777" w:rsidR="004F6EC8" w:rsidRPr="0090710D" w:rsidRDefault="004F6EC8" w:rsidP="00DA4C6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08719D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6" w:type="dxa"/>
            <w:gridSpan w:val="7"/>
          </w:tcPr>
          <w:p w14:paraId="7DFB634E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F6EC8" w:rsidRPr="0090710D" w14:paraId="588A1E8C" w14:textId="77777777" w:rsidTr="0090710D">
        <w:trPr>
          <w:cantSplit/>
        </w:trPr>
        <w:tc>
          <w:tcPr>
            <w:tcW w:w="3118" w:type="dxa"/>
          </w:tcPr>
          <w:p w14:paraId="7DB3DF3D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2276" w:type="dxa"/>
            <w:gridSpan w:val="3"/>
            <w:tcBorders>
              <w:bottom w:val="single" w:sz="4" w:space="0" w:color="auto"/>
            </w:tcBorders>
          </w:tcPr>
          <w:p w14:paraId="78881441" w14:textId="77777777" w:rsidR="004F6EC8" w:rsidRPr="0090710D" w:rsidRDefault="004F6EC8" w:rsidP="00DA4C6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6" w:type="dxa"/>
          </w:tcPr>
          <w:p w14:paraId="177DED70" w14:textId="77777777" w:rsidR="004F6EC8" w:rsidRPr="0090710D" w:rsidRDefault="004F6EC8" w:rsidP="00DA4C68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79" w:type="dxa"/>
            <w:gridSpan w:val="3"/>
            <w:tcBorders>
              <w:bottom w:val="single" w:sz="4" w:space="0" w:color="auto"/>
            </w:tcBorders>
          </w:tcPr>
          <w:p w14:paraId="550AA3D9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36" w:type="dxa"/>
          </w:tcPr>
          <w:p w14:paraId="143CA496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82BF6B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F65D2A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</w:tcBorders>
          </w:tcPr>
          <w:p w14:paraId="0D60E050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4F6EC8" w:rsidRPr="0090710D" w14:paraId="43F038E2" w14:textId="77777777" w:rsidTr="0090710D">
        <w:trPr>
          <w:cantSplit/>
        </w:trPr>
        <w:tc>
          <w:tcPr>
            <w:tcW w:w="3118" w:type="dxa"/>
          </w:tcPr>
          <w:p w14:paraId="45C2D79F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ED6C4C7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47F436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1370A75E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63D17C6A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69EE258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5E4321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634217E3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99B4391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47C054A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E3CC36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221E15C7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73624D1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32F6899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CCAD64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5324C040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9071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071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F6EC8" w:rsidRPr="0090710D" w14:paraId="6443FFF3" w14:textId="77777777" w:rsidTr="00F07E83">
        <w:trPr>
          <w:cantSplit/>
        </w:trPr>
        <w:tc>
          <w:tcPr>
            <w:tcW w:w="3118" w:type="dxa"/>
          </w:tcPr>
          <w:p w14:paraId="71C30393" w14:textId="50634373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ชาลี ท็อป โลจิสติกส์ </w:t>
            </w:r>
            <w:r w:rsidR="0090710D"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โซลูชั่น จำกัด</w:t>
            </w:r>
          </w:p>
        </w:tc>
        <w:tc>
          <w:tcPr>
            <w:tcW w:w="1017" w:type="dxa"/>
          </w:tcPr>
          <w:p w14:paraId="616D178F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 xml:space="preserve"> 10,000</w:t>
            </w:r>
          </w:p>
        </w:tc>
        <w:tc>
          <w:tcPr>
            <w:tcW w:w="236" w:type="dxa"/>
          </w:tcPr>
          <w:p w14:paraId="312DBE37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42E701B9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 xml:space="preserve"> 10,000</w:t>
            </w:r>
          </w:p>
        </w:tc>
        <w:tc>
          <w:tcPr>
            <w:tcW w:w="236" w:type="dxa"/>
          </w:tcPr>
          <w:p w14:paraId="3339E376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ED7E3C2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236" w:type="dxa"/>
          </w:tcPr>
          <w:p w14:paraId="4B4964AA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9A7A9C5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236" w:type="dxa"/>
          </w:tcPr>
          <w:p w14:paraId="1028C682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75417D6" w14:textId="77777777" w:rsidR="004F6EC8" w:rsidRPr="0090710D" w:rsidRDefault="004F6EC8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5,100</w:t>
            </w:r>
          </w:p>
        </w:tc>
        <w:tc>
          <w:tcPr>
            <w:tcW w:w="236" w:type="dxa"/>
          </w:tcPr>
          <w:p w14:paraId="40231F78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1E7B1750" w14:textId="77777777" w:rsidR="004F6EC8" w:rsidRPr="0090710D" w:rsidRDefault="004F6EC8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5,100</w:t>
            </w:r>
          </w:p>
        </w:tc>
        <w:tc>
          <w:tcPr>
            <w:tcW w:w="236" w:type="dxa"/>
          </w:tcPr>
          <w:p w14:paraId="733A0DEF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5357AAB" w14:textId="0C854C2D" w:rsidR="004F6EC8" w:rsidRPr="00F07E83" w:rsidRDefault="00F07E83" w:rsidP="00F0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7E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9185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07E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1857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236" w:type="dxa"/>
          </w:tcPr>
          <w:p w14:paraId="3FAFBAE0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3A10B86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</w:rPr>
              <w:t>18,949</w:t>
            </w:r>
          </w:p>
        </w:tc>
      </w:tr>
      <w:tr w:rsidR="004F6EC8" w:rsidRPr="0090710D" w14:paraId="579DB374" w14:textId="77777777" w:rsidTr="0090710D">
        <w:trPr>
          <w:cantSplit/>
        </w:trPr>
        <w:tc>
          <w:tcPr>
            <w:tcW w:w="3118" w:type="dxa"/>
          </w:tcPr>
          <w:p w14:paraId="1FBEF92D" w14:textId="4EF47860" w:rsidR="004F6EC8" w:rsidRPr="0090710D" w:rsidRDefault="0090710D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10D">
              <w:rPr>
                <w:rFonts w:asciiTheme="majorBidi" w:hAnsiTheme="majorBidi" w:cstheme="majorBidi"/>
                <w:sz w:val="26"/>
                <w:szCs w:val="26"/>
                <w:cs/>
              </w:rPr>
              <w:t>(ประกอบธุรกิจให้เช่าและบริการคลังสินค้า)</w:t>
            </w:r>
          </w:p>
        </w:tc>
        <w:tc>
          <w:tcPr>
            <w:tcW w:w="1017" w:type="dxa"/>
          </w:tcPr>
          <w:p w14:paraId="7C69FC66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904D915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</w:tcPr>
          <w:p w14:paraId="1A08B035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5A5C8FDC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</w:tcPr>
          <w:p w14:paraId="2C07C403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0F77FCE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</w:tcPr>
          <w:p w14:paraId="71EEDE12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73CA4961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26DFD5C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09D7449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</w:tcPr>
          <w:p w14:paraId="7382E165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7F0DC777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</w:tcPr>
          <w:p w14:paraId="4EAA1019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D387043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5" w:type="dxa"/>
          </w:tcPr>
          <w:p w14:paraId="2937AABC" w14:textId="77777777" w:rsidR="004F6EC8" w:rsidRPr="0090710D" w:rsidRDefault="004F6EC8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</w:tbl>
    <w:p w14:paraId="6234DBAF" w14:textId="77777777" w:rsidR="0090710D" w:rsidRPr="0090710D" w:rsidRDefault="0090710D" w:rsidP="004F6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570278A" w14:textId="3DC4A6F3" w:rsidR="004F6EC8" w:rsidRDefault="004F6EC8" w:rsidP="004F6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ส่วนแบ่งกำไร</w:t>
      </w:r>
      <w:r w:rsidR="00243142">
        <w:rPr>
          <w:rFonts w:ascii="Angsana New" w:hAnsi="Angsana New" w:hint="cs"/>
          <w:sz w:val="30"/>
          <w:szCs w:val="30"/>
          <w:cs/>
        </w:rPr>
        <w:t xml:space="preserve"> (ขาดทุน) </w:t>
      </w:r>
      <w:r>
        <w:rPr>
          <w:rFonts w:ascii="Angsana New" w:hAnsi="Angsana New"/>
          <w:sz w:val="30"/>
          <w:szCs w:val="30"/>
          <w:cs/>
        </w:rPr>
        <w:t>จากเงินลงทุนในการร่วมค้า</w:t>
      </w:r>
      <w:r w:rsidRPr="00950FDD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/>
          <w:sz w:val="30"/>
          <w:szCs w:val="30"/>
          <w:cs/>
        </w:rPr>
        <w:t>งวดสามเดือนและหกเดือน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2568 </w:t>
      </w:r>
      <w:r w:rsidRPr="00950FDD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/>
          <w:sz w:val="30"/>
          <w:szCs w:val="30"/>
          <w:cs/>
        </w:rPr>
        <w:t>รายละเอียด</w:t>
      </w:r>
      <w:r w:rsidRPr="00950FDD">
        <w:rPr>
          <w:rFonts w:ascii="Angsana New" w:hAnsi="Angsana New"/>
          <w:sz w:val="30"/>
          <w:szCs w:val="30"/>
          <w:cs/>
        </w:rPr>
        <w:t>ดังนี้</w:t>
      </w:r>
    </w:p>
    <w:p w14:paraId="50B62FF9" w14:textId="77777777" w:rsidR="0090710D" w:rsidRPr="0090710D" w:rsidRDefault="0090710D" w:rsidP="004F6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292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610"/>
        <w:gridCol w:w="1020"/>
        <w:gridCol w:w="238"/>
        <w:gridCol w:w="1021"/>
        <w:gridCol w:w="238"/>
        <w:gridCol w:w="1020"/>
        <w:gridCol w:w="238"/>
        <w:gridCol w:w="1021"/>
        <w:gridCol w:w="238"/>
        <w:gridCol w:w="1020"/>
        <w:gridCol w:w="238"/>
        <w:gridCol w:w="1018"/>
      </w:tblGrid>
      <w:tr w:rsidR="004F6EC8" w:rsidRPr="00522326" w14:paraId="33B3AE34" w14:textId="77777777" w:rsidTr="00522326">
        <w:trPr>
          <w:cantSplit/>
        </w:trPr>
        <w:tc>
          <w:tcPr>
            <w:tcW w:w="5610" w:type="dxa"/>
          </w:tcPr>
          <w:p w14:paraId="050456DA" w14:textId="77777777" w:rsidR="004F6EC8" w:rsidRPr="00522326" w:rsidRDefault="004F6EC8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</w:tcPr>
          <w:p w14:paraId="12849DDF" w14:textId="77777777" w:rsidR="004F6EC8" w:rsidRPr="00522326" w:rsidRDefault="004F6EC8" w:rsidP="00522326">
            <w:pPr>
              <w:pStyle w:val="a1"/>
              <w:tabs>
                <w:tab w:val="left" w:pos="0"/>
              </w:tabs>
              <w:spacing w:line="240" w:lineRule="atLeast"/>
              <w:ind w:right="-108" w:hanging="1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สัดส่วนการถือหุ้นทางตรงหรือ</w:t>
            </w:r>
          </w:p>
        </w:tc>
        <w:tc>
          <w:tcPr>
            <w:tcW w:w="238" w:type="dxa"/>
          </w:tcPr>
          <w:p w14:paraId="04A94217" w14:textId="77777777" w:rsidR="004F6EC8" w:rsidRPr="00522326" w:rsidRDefault="004F6EC8" w:rsidP="00DA4C6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93" w:type="dxa"/>
            <w:gridSpan w:val="7"/>
            <w:tcBorders>
              <w:bottom w:val="single" w:sz="4" w:space="0" w:color="auto"/>
            </w:tcBorders>
          </w:tcPr>
          <w:p w14:paraId="6C592A2B" w14:textId="77777777" w:rsidR="004F6EC8" w:rsidRPr="00522326" w:rsidRDefault="004F6EC8" w:rsidP="00DA4C6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F6EC8" w:rsidRPr="00522326" w14:paraId="4314617B" w14:textId="77777777" w:rsidTr="00522326">
        <w:trPr>
          <w:cantSplit/>
        </w:trPr>
        <w:tc>
          <w:tcPr>
            <w:tcW w:w="5610" w:type="dxa"/>
          </w:tcPr>
          <w:p w14:paraId="0F2EE107" w14:textId="77777777" w:rsidR="004F6EC8" w:rsidRPr="00522326" w:rsidRDefault="004F6EC8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bottom w:val="single" w:sz="4" w:space="0" w:color="auto"/>
            </w:tcBorders>
          </w:tcPr>
          <w:p w14:paraId="147B7EBF" w14:textId="77777777" w:rsidR="004F6EC8" w:rsidRPr="00522326" w:rsidRDefault="004F6EC8" w:rsidP="0052232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 w:hanging="1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ทางอ้อมโดยบริษัทร้อยละ</w:t>
            </w:r>
          </w:p>
        </w:tc>
        <w:tc>
          <w:tcPr>
            <w:tcW w:w="238" w:type="dxa"/>
          </w:tcPr>
          <w:p w14:paraId="60BA1783" w14:textId="77777777" w:rsidR="004F6EC8" w:rsidRPr="00522326" w:rsidRDefault="004F6EC8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4EA49" w14:textId="20E6A75B" w:rsidR="004F6EC8" w:rsidRPr="00522326" w:rsidRDefault="004F6EC8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งวดสามเดือน</w:t>
            </w:r>
          </w:p>
        </w:tc>
        <w:tc>
          <w:tcPr>
            <w:tcW w:w="238" w:type="dxa"/>
          </w:tcPr>
          <w:p w14:paraId="493CC95C" w14:textId="77777777" w:rsidR="004F6EC8" w:rsidRPr="00522326" w:rsidRDefault="004F6EC8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5BC44" w14:textId="5A9F2A7B" w:rsidR="004F6EC8" w:rsidRPr="00522326" w:rsidRDefault="004F6EC8" w:rsidP="00DA4C6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522326" w:rsidRPr="00522326" w14:paraId="0A589271" w14:textId="77777777" w:rsidTr="00522326">
        <w:trPr>
          <w:cantSplit/>
        </w:trPr>
        <w:tc>
          <w:tcPr>
            <w:tcW w:w="5610" w:type="dxa"/>
          </w:tcPr>
          <w:p w14:paraId="7FEC9148" w14:textId="77777777" w:rsidR="00522326" w:rsidRPr="00522326" w:rsidRDefault="00522326" w:rsidP="0052232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18E830C" w14:textId="54DF2665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232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4641FE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95E96EB" w14:textId="43118701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23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3CD0B9EB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E7952A6" w14:textId="77777777" w:rsidR="00522326" w:rsidRPr="00391857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</w:tcPr>
          <w:p w14:paraId="7F6481D1" w14:textId="77777777" w:rsidR="00522326" w:rsidRPr="00391857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DD5351F" w14:textId="77777777" w:rsidR="00522326" w:rsidRPr="00391857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0763CC65" w14:textId="77777777" w:rsidR="00522326" w:rsidRPr="00391857" w:rsidRDefault="00522326" w:rsidP="0052232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AA4E1E9" w14:textId="77777777" w:rsidR="00522326" w:rsidRPr="00391857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</w:tcPr>
          <w:p w14:paraId="427B695B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385AD5D" w14:textId="07540586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2326">
              <w:rPr>
                <w:rFonts w:ascii="Angsana New" w:hAnsi="Angsana New"/>
                <w:sz w:val="26"/>
                <w:szCs w:val="26"/>
              </w:rPr>
              <w:t>256</w:t>
            </w:r>
            <w:r w:rsidR="00431BC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22326" w:rsidRPr="00522326" w14:paraId="0A95FD50" w14:textId="77777777" w:rsidTr="00F07E83">
        <w:trPr>
          <w:cantSplit/>
        </w:trPr>
        <w:tc>
          <w:tcPr>
            <w:tcW w:w="5610" w:type="dxa"/>
          </w:tcPr>
          <w:p w14:paraId="02F6C1BC" w14:textId="77777777" w:rsidR="00522326" w:rsidRPr="00522326" w:rsidRDefault="00522326" w:rsidP="00522326">
            <w:pPr>
              <w:spacing w:line="260" w:lineRule="atLeast"/>
              <w:ind w:left="-108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ชาลี ท็อป โลจิสติกส์ โซลูชั่น จำกัด (การร่วมค้า) 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F73041D" w14:textId="772F389B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51.00</w:t>
            </w:r>
          </w:p>
        </w:tc>
        <w:tc>
          <w:tcPr>
            <w:tcW w:w="238" w:type="dxa"/>
          </w:tcPr>
          <w:p w14:paraId="0A71BCEF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869D29F" w14:textId="0FA26A02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51.00</w:t>
            </w:r>
          </w:p>
        </w:tc>
        <w:tc>
          <w:tcPr>
            <w:tcW w:w="238" w:type="dxa"/>
          </w:tcPr>
          <w:p w14:paraId="1EC207A3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14ABC4F2" w14:textId="4A166865" w:rsidR="00522326" w:rsidRPr="00391857" w:rsidRDefault="00391857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1,964</w:t>
            </w:r>
          </w:p>
        </w:tc>
        <w:tc>
          <w:tcPr>
            <w:tcW w:w="238" w:type="dxa"/>
          </w:tcPr>
          <w:p w14:paraId="1CAF2B64" w14:textId="77777777" w:rsidR="00522326" w:rsidRPr="00391857" w:rsidRDefault="00522326" w:rsidP="005223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07206D01" w14:textId="1B13923D" w:rsidR="00522326" w:rsidRPr="00391857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  <w:tab w:val="left" w:pos="706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1857">
              <w:rPr>
                <w:rFonts w:asciiTheme="majorBidi" w:hAnsiTheme="majorBidi" w:cstheme="majorBidi"/>
                <w:sz w:val="26"/>
                <w:szCs w:val="26"/>
              </w:rPr>
              <w:t>1,86</w:t>
            </w:r>
            <w:r w:rsidR="00422E62" w:rsidRPr="003918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8" w:type="dxa"/>
          </w:tcPr>
          <w:p w14:paraId="02027265" w14:textId="77777777" w:rsidR="00522326" w:rsidRPr="00391857" w:rsidRDefault="00522326" w:rsidP="005223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</w:tcPr>
          <w:p w14:paraId="32EB348E" w14:textId="261F8CEA" w:rsidR="00522326" w:rsidRPr="00391857" w:rsidRDefault="00F07E83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5,1</w:t>
            </w:r>
            <w:r w:rsidR="00391857" w:rsidRPr="00391857">
              <w:rPr>
                <w:rFonts w:ascii="Angsana New" w:hAnsi="Angsana New"/>
                <w:bCs/>
                <w:sz w:val="26"/>
                <w:szCs w:val="26"/>
              </w:rPr>
              <w:t>20</w:t>
            </w:r>
          </w:p>
        </w:tc>
        <w:tc>
          <w:tcPr>
            <w:tcW w:w="238" w:type="dxa"/>
          </w:tcPr>
          <w:p w14:paraId="044BF758" w14:textId="77777777" w:rsidR="00522326" w:rsidRPr="00F07E83" w:rsidRDefault="00522326" w:rsidP="005223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8" w:type="dxa"/>
            <w:vAlign w:val="center"/>
          </w:tcPr>
          <w:p w14:paraId="715CA795" w14:textId="41057404" w:rsidR="00522326" w:rsidRPr="00431BC5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  <w:tab w:val="left" w:pos="728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2,248</w:t>
            </w:r>
          </w:p>
        </w:tc>
      </w:tr>
      <w:tr w:rsidR="00522326" w:rsidRPr="00522326" w14:paraId="566405AC" w14:textId="77777777" w:rsidTr="00F07E83">
        <w:trPr>
          <w:cantSplit/>
        </w:trPr>
        <w:tc>
          <w:tcPr>
            <w:tcW w:w="5610" w:type="dxa"/>
          </w:tcPr>
          <w:p w14:paraId="3723950B" w14:textId="2568E552" w:rsidR="00522326" w:rsidRPr="00522326" w:rsidRDefault="00522326" w:rsidP="00522326">
            <w:pPr>
              <w:spacing w:line="260" w:lineRule="atLeast"/>
              <w:ind w:left="-108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</w:t>
            </w:r>
            <w:r w:rsidRPr="00522326">
              <w:rPr>
                <w:rFonts w:ascii="Angsana New" w:hAnsi="Angsana New"/>
                <w:spacing w:val="-2"/>
                <w:sz w:val="26"/>
                <w:szCs w:val="26"/>
              </w:rPr>
              <w:t>9</w:t>
            </w:r>
            <w:r w:rsidRPr="0052232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อินเตอร์ โลจิสติกส์ จำกัด (การร่วมค้าของชาลีฯ) </w:t>
            </w:r>
          </w:p>
        </w:tc>
        <w:tc>
          <w:tcPr>
            <w:tcW w:w="1020" w:type="dxa"/>
          </w:tcPr>
          <w:p w14:paraId="6B199C90" w14:textId="1F5CE3A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26.01</w:t>
            </w:r>
          </w:p>
        </w:tc>
        <w:tc>
          <w:tcPr>
            <w:tcW w:w="238" w:type="dxa"/>
          </w:tcPr>
          <w:p w14:paraId="50982AC9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78AE3F34" w14:textId="64C98486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26.01</w:t>
            </w:r>
          </w:p>
        </w:tc>
        <w:tc>
          <w:tcPr>
            <w:tcW w:w="238" w:type="dxa"/>
          </w:tcPr>
          <w:p w14:paraId="4FBB9418" w14:textId="77777777" w:rsidR="00522326" w:rsidRPr="00522326" w:rsidRDefault="00522326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6A2D2D44" w14:textId="06A6A304" w:rsidR="00522326" w:rsidRPr="00391857" w:rsidRDefault="00F07E83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32</w:t>
            </w:r>
          </w:p>
        </w:tc>
        <w:tc>
          <w:tcPr>
            <w:tcW w:w="238" w:type="dxa"/>
          </w:tcPr>
          <w:p w14:paraId="622E6DA8" w14:textId="77777777" w:rsidR="00522326" w:rsidRPr="00391857" w:rsidRDefault="00522326" w:rsidP="005223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2A31ABB6" w14:textId="56B532E4" w:rsidR="00522326" w:rsidRPr="00391857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  <w:tab w:val="left" w:pos="706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185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22E62" w:rsidRPr="003918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4E952B40" w14:textId="77777777" w:rsidR="00522326" w:rsidRPr="00391857" w:rsidRDefault="00522326" w:rsidP="005223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</w:tcPr>
          <w:p w14:paraId="4BA910B0" w14:textId="043EE348" w:rsidR="00522326" w:rsidRPr="00391857" w:rsidRDefault="00F07E83" w:rsidP="005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65</w:t>
            </w:r>
          </w:p>
        </w:tc>
        <w:tc>
          <w:tcPr>
            <w:tcW w:w="238" w:type="dxa"/>
          </w:tcPr>
          <w:p w14:paraId="2FF212FE" w14:textId="77777777" w:rsidR="00522326" w:rsidRPr="00F07E83" w:rsidRDefault="00522326" w:rsidP="005223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8" w:type="dxa"/>
            <w:vAlign w:val="center"/>
          </w:tcPr>
          <w:p w14:paraId="74CF790E" w14:textId="601F12BF" w:rsidR="00522326" w:rsidRPr="00431BC5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  <w:tab w:val="left" w:pos="728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1BC5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391857" w:rsidRPr="00522326" w14:paraId="0CEFCA4D" w14:textId="77777777" w:rsidTr="00F07E83">
        <w:trPr>
          <w:cantSplit/>
        </w:trPr>
        <w:tc>
          <w:tcPr>
            <w:tcW w:w="5610" w:type="dxa"/>
          </w:tcPr>
          <w:p w14:paraId="563A6D6D" w14:textId="7AE3EDB3" w:rsidR="00391857" w:rsidRPr="00522326" w:rsidRDefault="00391857" w:rsidP="00391857">
            <w:pPr>
              <w:spacing w:line="260" w:lineRule="atLeast"/>
              <w:ind w:left="-108" w:right="14"/>
              <w:rPr>
                <w:rFonts w:ascii="Angsana New" w:hAnsi="Angsana New"/>
                <w:sz w:val="26"/>
                <w:szCs w:val="26"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บริษัท เอทีซี คอนกรีตชลบุรี จำกัด (การร่วมค้า</w:t>
            </w:r>
            <w:r w:rsidRPr="00522326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ของชาลีฯ</w:t>
            </w:r>
            <w:r w:rsidRPr="00522326">
              <w:rPr>
                <w:rFonts w:ascii="Angsana New" w:hAnsi="Angsana New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020" w:type="dxa"/>
          </w:tcPr>
          <w:p w14:paraId="1A84D58D" w14:textId="6D013A03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40.79</w:t>
            </w:r>
          </w:p>
        </w:tc>
        <w:tc>
          <w:tcPr>
            <w:tcW w:w="238" w:type="dxa"/>
          </w:tcPr>
          <w:p w14:paraId="75014BB9" w14:textId="77777777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4DC2FFAD" w14:textId="21EDF28E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40.79</w:t>
            </w:r>
          </w:p>
        </w:tc>
        <w:tc>
          <w:tcPr>
            <w:tcW w:w="238" w:type="dxa"/>
          </w:tcPr>
          <w:p w14:paraId="4CD77945" w14:textId="77777777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01543BB7" w14:textId="50C13BC4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(2,280)</w:t>
            </w:r>
          </w:p>
        </w:tc>
        <w:tc>
          <w:tcPr>
            <w:tcW w:w="238" w:type="dxa"/>
          </w:tcPr>
          <w:p w14:paraId="17838152" w14:textId="77777777" w:rsidR="00391857" w:rsidRPr="00391857" w:rsidRDefault="00391857" w:rsidP="003918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1" w:type="dxa"/>
          </w:tcPr>
          <w:p w14:paraId="2B04F637" w14:textId="68F17E01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8666FA3" w14:textId="77777777" w:rsidR="00391857" w:rsidRPr="00391857" w:rsidRDefault="00391857" w:rsidP="003918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</w:tcPr>
          <w:p w14:paraId="0CD5A5A2" w14:textId="236DC0DB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(95)</w:t>
            </w:r>
          </w:p>
        </w:tc>
        <w:tc>
          <w:tcPr>
            <w:tcW w:w="238" w:type="dxa"/>
          </w:tcPr>
          <w:p w14:paraId="7B3FF8D0" w14:textId="77777777" w:rsidR="00391857" w:rsidRPr="00F07E83" w:rsidRDefault="00391857" w:rsidP="003918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8" w:type="dxa"/>
          </w:tcPr>
          <w:p w14:paraId="60392FE8" w14:textId="0A8A25F0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1BC5" w:rsidRPr="00522326" w14:paraId="3FC558D1" w14:textId="77777777" w:rsidTr="00F07E83">
        <w:trPr>
          <w:cantSplit/>
        </w:trPr>
        <w:tc>
          <w:tcPr>
            <w:tcW w:w="5610" w:type="dxa"/>
          </w:tcPr>
          <w:p w14:paraId="6630987A" w14:textId="4257C383" w:rsidR="00431BC5" w:rsidRPr="00522326" w:rsidRDefault="00431BC5" w:rsidP="00431BC5">
            <w:pPr>
              <w:spacing w:line="260" w:lineRule="atLeast"/>
              <w:ind w:left="-108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ดี.เอส.วี.ที </w:t>
            </w:r>
            <w:r w:rsidRPr="00522326">
              <w:rPr>
                <w:rFonts w:ascii="Angsana New" w:hAnsi="Angsana New"/>
                <w:sz w:val="26"/>
                <w:szCs w:val="26"/>
                <w:cs/>
              </w:rPr>
              <w:t>คลังสินค้า จำกัด (บริษัทร่วม</w:t>
            </w:r>
            <w:r w:rsidRPr="00522326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ของชาลีฯ</w:t>
            </w:r>
            <w:r w:rsidRPr="00522326">
              <w:rPr>
                <w:rFonts w:ascii="Angsana New" w:hAnsi="Angsana New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1020" w:type="dxa"/>
          </w:tcPr>
          <w:p w14:paraId="71567C79" w14:textId="631B7854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DF22D56" w14:textId="77777777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1" w:type="dxa"/>
          </w:tcPr>
          <w:p w14:paraId="6EC20DFD" w14:textId="3D6A5812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bCs/>
                <w:sz w:val="26"/>
                <w:szCs w:val="26"/>
              </w:rPr>
              <w:t>15.30</w:t>
            </w:r>
          </w:p>
        </w:tc>
        <w:tc>
          <w:tcPr>
            <w:tcW w:w="238" w:type="dxa"/>
          </w:tcPr>
          <w:p w14:paraId="259F8345" w14:textId="77777777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737BB851" w14:textId="59AB5AC0" w:rsidR="00431BC5" w:rsidRPr="00391857" w:rsidRDefault="00F07E83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C5AFBDA" w14:textId="77777777" w:rsidR="00431BC5" w:rsidRPr="00391857" w:rsidRDefault="00431BC5" w:rsidP="00431B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1" w:type="dxa"/>
          </w:tcPr>
          <w:p w14:paraId="797CC0EB" w14:textId="137BD45E" w:rsidR="00431BC5" w:rsidRPr="00391857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201F8C6" w14:textId="77777777" w:rsidR="00431BC5" w:rsidRPr="00391857" w:rsidRDefault="00431BC5" w:rsidP="00431B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</w:tcPr>
          <w:p w14:paraId="60B19214" w14:textId="3476BE4B" w:rsidR="00431BC5" w:rsidRPr="00391857" w:rsidRDefault="00F07E83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73DF46A" w14:textId="77777777" w:rsidR="00431BC5" w:rsidRPr="00F07E83" w:rsidRDefault="00431BC5" w:rsidP="00431B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8" w:type="dxa"/>
          </w:tcPr>
          <w:p w14:paraId="3ED6569B" w14:textId="60C4197B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1BC5" w:rsidRPr="00522326" w14:paraId="38D5FD91" w14:textId="77777777" w:rsidTr="00F07E83">
        <w:trPr>
          <w:cantSplit/>
        </w:trPr>
        <w:tc>
          <w:tcPr>
            <w:tcW w:w="5610" w:type="dxa"/>
          </w:tcPr>
          <w:p w14:paraId="10ED21F8" w14:textId="76B8628E" w:rsidR="00431BC5" w:rsidRPr="00522326" w:rsidRDefault="00431BC5" w:rsidP="00431BC5">
            <w:pPr>
              <w:spacing w:line="260" w:lineRule="atLeast"/>
              <w:ind w:left="-108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522326">
              <w:rPr>
                <w:rFonts w:ascii="Angsana New" w:hAnsi="Angsana New"/>
                <w:sz w:val="26"/>
                <w:szCs w:val="26"/>
                <w:cs/>
              </w:rPr>
              <w:t>บริษัท ดีสินขุมทรัพย์ ไมน์นิ่ง สโตน จำกัด (การร่วมค้าของชาลีฯ)**</w:t>
            </w:r>
            <w:r w:rsidRPr="0052232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020" w:type="dxa"/>
          </w:tcPr>
          <w:p w14:paraId="743CEAFA" w14:textId="6F81C0EF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522326">
              <w:rPr>
                <w:rFonts w:ascii="Angsana New" w:hAnsi="Angsana New"/>
                <w:bCs/>
                <w:sz w:val="26"/>
                <w:szCs w:val="26"/>
              </w:rPr>
              <w:t>30.59</w:t>
            </w:r>
          </w:p>
        </w:tc>
        <w:tc>
          <w:tcPr>
            <w:tcW w:w="238" w:type="dxa"/>
          </w:tcPr>
          <w:p w14:paraId="600F6863" w14:textId="77777777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4A2489A3" w14:textId="07F3DF9C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6C10CBA" w14:textId="77777777" w:rsidR="00431BC5" w:rsidRPr="00522326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7122597" w14:textId="2BA82EB0" w:rsidR="00431BC5" w:rsidRPr="00391857" w:rsidRDefault="00F07E83" w:rsidP="00F0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(8)</w:t>
            </w:r>
          </w:p>
        </w:tc>
        <w:tc>
          <w:tcPr>
            <w:tcW w:w="238" w:type="dxa"/>
          </w:tcPr>
          <w:p w14:paraId="3E3912F5" w14:textId="77777777" w:rsidR="00431BC5" w:rsidRPr="00391857" w:rsidRDefault="00431BC5" w:rsidP="00431B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E991992" w14:textId="108ED220" w:rsidR="00431BC5" w:rsidRPr="00391857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8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276C457" w14:textId="77777777" w:rsidR="00431BC5" w:rsidRPr="00391857" w:rsidRDefault="00431BC5" w:rsidP="00431B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1571053" w14:textId="2A8BBD24" w:rsidR="00431BC5" w:rsidRPr="00391857" w:rsidRDefault="00F07E83" w:rsidP="00F0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(5)</w:t>
            </w:r>
          </w:p>
        </w:tc>
        <w:tc>
          <w:tcPr>
            <w:tcW w:w="238" w:type="dxa"/>
          </w:tcPr>
          <w:p w14:paraId="641A2E5F" w14:textId="77777777" w:rsidR="00431BC5" w:rsidRPr="00F07E83" w:rsidRDefault="00431BC5" w:rsidP="00431B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B71D3C4" w14:textId="6001BD7F" w:rsidR="00431BC5" w:rsidRPr="00431BC5" w:rsidRDefault="00431BC5" w:rsidP="0043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857" w:rsidRPr="00522326" w14:paraId="2C6B620F" w14:textId="77777777" w:rsidTr="00F07E83">
        <w:trPr>
          <w:cantSplit/>
        </w:trPr>
        <w:tc>
          <w:tcPr>
            <w:tcW w:w="5610" w:type="dxa"/>
          </w:tcPr>
          <w:p w14:paraId="5003E4FA" w14:textId="056068AE" w:rsidR="00391857" w:rsidRPr="00522326" w:rsidRDefault="00391857" w:rsidP="00391857">
            <w:pPr>
              <w:spacing w:line="260" w:lineRule="atLeast"/>
              <w:ind w:left="-108"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</w:tcPr>
          <w:p w14:paraId="40742961" w14:textId="77777777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36450EB" w14:textId="77777777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A8129AC" w14:textId="77777777" w:rsid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585"/>
              </w:tabs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828B7AD" w14:textId="77777777" w:rsidR="00391857" w:rsidRPr="00522326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D1B3BFE" w14:textId="2E34F3A1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(292)</w:t>
            </w:r>
          </w:p>
        </w:tc>
        <w:tc>
          <w:tcPr>
            <w:tcW w:w="238" w:type="dxa"/>
          </w:tcPr>
          <w:p w14:paraId="78D9586F" w14:textId="77777777" w:rsidR="00391857" w:rsidRPr="00391857" w:rsidRDefault="00391857" w:rsidP="003918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522A05F" w14:textId="749AD1CC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1,895</w:t>
            </w:r>
          </w:p>
        </w:tc>
        <w:tc>
          <w:tcPr>
            <w:tcW w:w="238" w:type="dxa"/>
          </w:tcPr>
          <w:p w14:paraId="5C6F34B3" w14:textId="77777777" w:rsidR="00391857" w:rsidRPr="00391857" w:rsidRDefault="00391857" w:rsidP="003918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145AF37" w14:textId="1ADA9398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91857">
              <w:rPr>
                <w:rFonts w:ascii="Angsana New" w:hAnsi="Angsana New"/>
                <w:bCs/>
                <w:sz w:val="26"/>
                <w:szCs w:val="26"/>
              </w:rPr>
              <w:t>5,085</w:t>
            </w:r>
          </w:p>
        </w:tc>
        <w:tc>
          <w:tcPr>
            <w:tcW w:w="238" w:type="dxa"/>
          </w:tcPr>
          <w:p w14:paraId="595F91F1" w14:textId="77777777" w:rsidR="00391857" w:rsidRPr="00F07E83" w:rsidRDefault="00391857" w:rsidP="003918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26EB6E6" w14:textId="26F5A8E6" w:rsidR="00391857" w:rsidRPr="00431BC5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2,335</w:t>
            </w:r>
          </w:p>
        </w:tc>
      </w:tr>
    </w:tbl>
    <w:p w14:paraId="67021794" w14:textId="27458DB4" w:rsidR="004F6EC8" w:rsidRPr="004E0F56" w:rsidRDefault="004F6EC8" w:rsidP="000C7185">
      <w:pPr>
        <w:ind w:right="193"/>
        <w:rPr>
          <w:rFonts w:ascii="Angsana New" w:hAnsi="Angsana New"/>
          <w:sz w:val="30"/>
          <w:szCs w:val="30"/>
        </w:rPr>
        <w:sectPr w:rsidR="004F6EC8" w:rsidRPr="004E0F56" w:rsidSect="00431BC5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135" w:left="1440" w:header="476" w:footer="590" w:gutter="0"/>
          <w:cols w:space="720"/>
          <w:docGrid w:linePitch="245"/>
        </w:sectPr>
      </w:pPr>
    </w:p>
    <w:p w14:paraId="4A11178F" w14:textId="1BD0FCF2" w:rsidR="00522326" w:rsidRDefault="00522326" w:rsidP="0052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5928">
        <w:rPr>
          <w:rFonts w:ascii="Angsana New" w:hAnsi="Angsana New"/>
          <w:sz w:val="30"/>
          <w:szCs w:val="30"/>
        </w:rPr>
        <w:lastRenderedPageBreak/>
        <w:t>*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บริษัทดังกล่าวไม่มี</w:t>
      </w:r>
      <w:r w:rsidRPr="000C66EC">
        <w:rPr>
          <w:rFonts w:ascii="Angsana New" w:hAnsi="Angsana New"/>
          <w:sz w:val="30"/>
          <w:szCs w:val="30"/>
          <w:cs/>
        </w:rPr>
        <w:t>ส่วนแบ่งกำไร</w:t>
      </w:r>
      <w:r>
        <w:rPr>
          <w:rFonts w:ascii="Angsana New" w:hAnsi="Angsana New"/>
          <w:sz w:val="30"/>
          <w:szCs w:val="30"/>
          <w:cs/>
        </w:rPr>
        <w:t>หรือขาดทุนในระหว่าง</w:t>
      </w:r>
      <w:r w:rsidRPr="003C2BB1">
        <w:rPr>
          <w:rFonts w:ascii="Angsana New" w:hAnsi="Angsana New"/>
          <w:spacing w:val="2"/>
          <w:sz w:val="30"/>
          <w:szCs w:val="30"/>
          <w:cs/>
        </w:rPr>
        <w:t>งวดสามเดือน</w:t>
      </w:r>
      <w:r w:rsidR="00431BC5">
        <w:rPr>
          <w:rFonts w:ascii="Angsana New" w:hAnsi="Angsana New"/>
          <w:spacing w:val="2"/>
          <w:sz w:val="30"/>
          <w:szCs w:val="30"/>
          <w:cs/>
        </w:rPr>
        <w:t>และหกเดือน</w:t>
      </w:r>
      <w:r w:rsidR="00D46100">
        <w:rPr>
          <w:rFonts w:ascii="Angsana New" w:hAnsi="Angsana New" w:hint="cs"/>
          <w:spacing w:val="2"/>
          <w:sz w:val="30"/>
          <w:szCs w:val="30"/>
          <w:cs/>
        </w:rPr>
        <w:t>ของปี</w:t>
      </w:r>
      <w:r w:rsidRPr="003C2BB1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เนื่องจากมีผลขาดทุนเกินทุน</w:t>
      </w:r>
    </w:p>
    <w:p w14:paraId="0CC1B347" w14:textId="77777777" w:rsidR="00522326" w:rsidRPr="00EC131F" w:rsidRDefault="00522326" w:rsidP="0052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E075499" w14:textId="2F5B4BD6" w:rsidR="00522326" w:rsidRPr="00295928" w:rsidRDefault="00522326" w:rsidP="0052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  <w:r w:rsidRPr="00295928"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/>
          <w:sz w:val="30"/>
          <w:szCs w:val="30"/>
          <w:cs/>
        </w:rPr>
        <w:t>*</w:t>
      </w:r>
      <w:r w:rsidRPr="00295928">
        <w:rPr>
          <w:rFonts w:ascii="Angsana New" w:hAnsi="Angsana New"/>
          <w:sz w:val="30"/>
          <w:szCs w:val="30"/>
          <w:cs/>
        </w:rPr>
        <w:t xml:space="preserve"> บริษัท</w:t>
      </w:r>
      <w:r w:rsidRPr="00295928">
        <w:rPr>
          <w:rFonts w:ascii="Angsana New" w:hAnsi="Angsana New"/>
          <w:sz w:val="30"/>
          <w:szCs w:val="30"/>
          <w:cs/>
          <w:lang w:val="af-ZA"/>
        </w:rPr>
        <w:t>ดังกล่าว</w:t>
      </w:r>
      <w:r>
        <w:rPr>
          <w:rFonts w:ascii="Angsana New" w:hAnsi="Angsana New"/>
          <w:sz w:val="30"/>
          <w:szCs w:val="30"/>
          <w:cs/>
        </w:rPr>
        <w:t>ไม่มี</w:t>
      </w:r>
      <w:r w:rsidRPr="000C66EC">
        <w:rPr>
          <w:rFonts w:ascii="Angsana New" w:hAnsi="Angsana New"/>
          <w:sz w:val="30"/>
          <w:szCs w:val="30"/>
          <w:cs/>
        </w:rPr>
        <w:t>ส่วนแบ่งกำไร</w:t>
      </w:r>
      <w:r>
        <w:rPr>
          <w:rFonts w:ascii="Angsana New" w:hAnsi="Angsana New"/>
          <w:sz w:val="30"/>
          <w:szCs w:val="30"/>
          <w:cs/>
        </w:rPr>
        <w:t>หรือขาดทุนในระหว่าง</w:t>
      </w:r>
      <w:r w:rsidRPr="003C2BB1">
        <w:rPr>
          <w:rFonts w:ascii="Angsana New" w:hAnsi="Angsana New"/>
          <w:spacing w:val="2"/>
          <w:sz w:val="30"/>
          <w:szCs w:val="30"/>
          <w:cs/>
        </w:rPr>
        <w:t>งวดสามเดือน</w:t>
      </w:r>
      <w:r w:rsidR="00431BC5">
        <w:rPr>
          <w:rFonts w:ascii="Angsana New" w:hAnsi="Angsana New"/>
          <w:spacing w:val="2"/>
          <w:sz w:val="30"/>
          <w:szCs w:val="30"/>
          <w:cs/>
        </w:rPr>
        <w:t>และหกเดือน</w:t>
      </w:r>
      <w:r w:rsidR="006C03FF">
        <w:rPr>
          <w:rFonts w:ascii="Angsana New" w:hAnsi="Angsana New" w:hint="cs"/>
          <w:spacing w:val="2"/>
          <w:sz w:val="30"/>
          <w:szCs w:val="30"/>
          <w:cs/>
        </w:rPr>
        <w:t>ของปี</w:t>
      </w:r>
      <w:r w:rsidR="006C03FF" w:rsidRPr="003C2BB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C03FF">
        <w:rPr>
          <w:rFonts w:ascii="Angsana New" w:hAnsi="Angsana New"/>
          <w:sz w:val="30"/>
          <w:szCs w:val="30"/>
        </w:rPr>
        <w:t>2568</w:t>
      </w:r>
      <w:r w:rsidR="006C03F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เนื่องจากไม่มีรายการเคลื่อนไหวทางบัญชี</w:t>
      </w:r>
      <w:r w:rsidR="00285039">
        <w:rPr>
          <w:rFonts w:ascii="Angsana New" w:hAnsi="Angsana New" w:hint="cs"/>
          <w:sz w:val="30"/>
          <w:szCs w:val="30"/>
          <w:cs/>
          <w:lang w:val="af-ZA"/>
        </w:rPr>
        <w:t>และ</w:t>
      </w:r>
      <w:r w:rsidRPr="00295928">
        <w:rPr>
          <w:rFonts w:ascii="Angsana New" w:hAnsi="Angsana New"/>
          <w:sz w:val="30"/>
          <w:szCs w:val="30"/>
          <w:cs/>
        </w:rPr>
        <w:t xml:space="preserve">ได้จดทะเบียนเลิกกิจการชำระบัญชีเสร็จสิ้นเมื่อวันที่ </w:t>
      </w:r>
      <w:r w:rsidRPr="00295928">
        <w:rPr>
          <w:rFonts w:ascii="Angsana New" w:hAnsi="Angsana New"/>
          <w:sz w:val="30"/>
          <w:szCs w:val="30"/>
          <w:lang w:val="af-ZA"/>
        </w:rPr>
        <w:t>24</w:t>
      </w:r>
      <w:r w:rsidRPr="00295928">
        <w:rPr>
          <w:rFonts w:ascii="Angsana New" w:hAnsi="Angsana New"/>
          <w:sz w:val="30"/>
          <w:szCs w:val="30"/>
          <w:cs/>
        </w:rPr>
        <w:t xml:space="preserve"> ตุลาคม </w:t>
      </w:r>
      <w:r w:rsidRPr="00295928">
        <w:rPr>
          <w:rFonts w:ascii="Angsana New" w:hAnsi="Angsana New"/>
          <w:sz w:val="30"/>
          <w:szCs w:val="30"/>
        </w:rPr>
        <w:t>2568</w:t>
      </w:r>
    </w:p>
    <w:p w14:paraId="7A457F6B" w14:textId="77777777" w:rsidR="00522326" w:rsidRPr="00EC131F" w:rsidRDefault="00522326" w:rsidP="0052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736263A" w14:textId="5C0C42C5" w:rsidR="00522326" w:rsidRPr="002B44FB" w:rsidRDefault="00522326" w:rsidP="0052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31410">
        <w:rPr>
          <w:rFonts w:ascii="Angsana New" w:hAnsi="Angsana New"/>
          <w:sz w:val="30"/>
          <w:szCs w:val="30"/>
        </w:rPr>
        <w:t>*</w:t>
      </w:r>
      <w:r w:rsidRPr="00031410">
        <w:rPr>
          <w:rFonts w:ascii="Angsana New" w:hAnsi="Angsana New"/>
          <w:sz w:val="30"/>
          <w:szCs w:val="30"/>
          <w:cs/>
        </w:rPr>
        <w:t>**</w:t>
      </w:r>
      <w:r w:rsidRPr="00AB6455">
        <w:rPr>
          <w:rFonts w:ascii="Angsana New" w:hAnsi="Angsana New"/>
          <w:szCs w:val="30"/>
        </w:rPr>
        <w:t xml:space="preserve"> </w:t>
      </w:r>
      <w:r w:rsidRPr="00AB6455">
        <w:rPr>
          <w:rFonts w:ascii="Angsana New" w:hAnsi="Angsana New"/>
          <w:sz w:val="30"/>
          <w:szCs w:val="30"/>
          <w:cs/>
        </w:rPr>
        <w:t>บริษัท</w:t>
      </w:r>
      <w:r w:rsidRPr="00AB6455">
        <w:rPr>
          <w:rFonts w:ascii="Angsana New" w:hAnsi="Angsana New"/>
          <w:sz w:val="30"/>
          <w:szCs w:val="30"/>
          <w:cs/>
          <w:lang w:val="af-ZA"/>
        </w:rPr>
        <w:t>ดังกล่าว</w:t>
      </w:r>
      <w:r w:rsidRPr="00AB6455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Pr="00AB6455">
        <w:rPr>
          <w:rFonts w:ascii="Angsana New" w:hAnsi="Angsana New"/>
          <w:sz w:val="30"/>
          <w:szCs w:val="30"/>
        </w:rPr>
        <w:t>30</w:t>
      </w:r>
      <w:r w:rsidRPr="00AB6455">
        <w:rPr>
          <w:rFonts w:ascii="Angsana New" w:hAnsi="Angsana New"/>
          <w:sz w:val="30"/>
          <w:szCs w:val="30"/>
          <w:cs/>
        </w:rPr>
        <w:t xml:space="preserve"> ตุลาคม </w:t>
      </w:r>
      <w:r w:rsidRPr="00AB6455">
        <w:rPr>
          <w:rFonts w:ascii="Angsana New" w:hAnsi="Angsana New"/>
          <w:sz w:val="30"/>
          <w:szCs w:val="30"/>
        </w:rPr>
        <w:t>2568</w:t>
      </w:r>
      <w:r w:rsidRPr="00AB6455">
        <w:rPr>
          <w:rFonts w:ascii="Angsana New" w:hAnsi="Angsana New"/>
          <w:sz w:val="30"/>
          <w:szCs w:val="30"/>
          <w:cs/>
        </w:rPr>
        <w:t xml:space="preserve"> เพื่อประกอบกิจการโรงโม่หิน ระเบิดหิน ขุดหิน ย่อยหิน บดหิน ขุดกรวดดินทรายหรือทำทรายเทียม</w:t>
      </w:r>
      <w:r>
        <w:rPr>
          <w:rFonts w:ascii="Angsana New" w:hAnsi="Angsana New"/>
          <w:sz w:val="30"/>
          <w:szCs w:val="30"/>
          <w:cs/>
        </w:rPr>
        <w:t xml:space="preserve">ซึ่ง ณ วันที่ </w:t>
      </w:r>
      <w:r>
        <w:rPr>
          <w:rFonts w:ascii="Angsana New" w:hAnsi="Angsana New"/>
          <w:sz w:val="30"/>
          <w:szCs w:val="30"/>
        </w:rPr>
        <w:t>3</w:t>
      </w:r>
      <w:r w:rsidR="001E5B7F">
        <w:rPr>
          <w:rFonts w:ascii="Angsana New" w:hAnsi="Angsana New"/>
          <w:sz w:val="30"/>
          <w:szCs w:val="30"/>
        </w:rPr>
        <w:t xml:space="preserve">0 </w:t>
      </w:r>
      <w:r w:rsidR="001E5B7F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/>
          <w:sz w:val="30"/>
          <w:szCs w:val="30"/>
          <w:cs/>
        </w:rPr>
        <w:t>บริษัทดังกล่าวยังไม่ได้เริ่มดำเนินกิจกรรมทางธุรกิจหลักใด ๆ</w:t>
      </w:r>
    </w:p>
    <w:p w14:paraId="035BD6C8" w14:textId="77777777" w:rsidR="004F6EC8" w:rsidRPr="00D77790" w:rsidRDefault="004F6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EE94EAA" w14:textId="415957AE" w:rsidR="00395EF9" w:rsidRDefault="001E5B7F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395EF9">
        <w:rPr>
          <w:rFonts w:ascii="Angsana New" w:hAnsi="Angsana New"/>
          <w:b/>
          <w:bCs/>
          <w:sz w:val="30"/>
          <w:szCs w:val="30"/>
        </w:rPr>
        <w:t>.</w:t>
      </w:r>
      <w:r w:rsidR="00395EF9" w:rsidRP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7D1E49">
        <w:rPr>
          <w:rFonts w:ascii="Angsana New" w:hAnsi="Angsana New"/>
          <w:b/>
          <w:bCs/>
          <w:sz w:val="30"/>
          <w:szCs w:val="30"/>
        </w:rPr>
        <w:tab/>
      </w:r>
      <w:r w:rsid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เงินให้กู้ยืมแก่บุคคล</w:t>
      </w:r>
      <w:r w:rsidR="00395EF9">
        <w:rPr>
          <w:rFonts w:ascii="Angsana New" w:hAnsi="Angsana New"/>
          <w:b/>
          <w:bCs/>
          <w:sz w:val="30"/>
          <w:szCs w:val="30"/>
          <w:cs/>
        </w:rPr>
        <w:t>และกิจการ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อื่น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- สุทธิ</w:t>
      </w:r>
    </w:p>
    <w:p w14:paraId="477BADCB" w14:textId="77777777" w:rsidR="00395EF9" w:rsidRPr="00D77790" w:rsidRDefault="00395EF9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413" w:type="dxa"/>
        <w:tblInd w:w="12" w:type="dxa"/>
        <w:tblLayout w:type="fixed"/>
        <w:tblLook w:val="0100" w:firstRow="0" w:lastRow="0" w:firstColumn="0" w:lastColumn="1" w:noHBand="0" w:noVBand="0"/>
      </w:tblPr>
      <w:tblGrid>
        <w:gridCol w:w="4876"/>
        <w:gridCol w:w="2126"/>
        <w:gridCol w:w="284"/>
        <w:gridCol w:w="2127"/>
      </w:tblGrid>
      <w:tr w:rsidR="00395EF9" w:rsidRPr="00BF1E72" w14:paraId="05E39F06" w14:textId="77777777" w:rsidTr="00422E62">
        <w:trPr>
          <w:cantSplit/>
        </w:trPr>
        <w:tc>
          <w:tcPr>
            <w:tcW w:w="4876" w:type="dxa"/>
          </w:tcPr>
          <w:p w14:paraId="6EC71D02" w14:textId="77777777" w:rsidR="00395EF9" w:rsidRPr="00BF1E72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3"/>
            <w:tcBorders>
              <w:bottom w:val="single" w:sz="4" w:space="0" w:color="auto"/>
            </w:tcBorders>
          </w:tcPr>
          <w:p w14:paraId="67B0D4E1" w14:textId="77777777" w:rsidR="00395EF9" w:rsidRPr="00BF1E72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E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95EF9" w:rsidRPr="00BF1E72" w14:paraId="53D30D3B" w14:textId="77777777" w:rsidTr="00422E62">
        <w:trPr>
          <w:cantSplit/>
          <w:trHeight w:val="370"/>
        </w:trPr>
        <w:tc>
          <w:tcPr>
            <w:tcW w:w="4876" w:type="dxa"/>
          </w:tcPr>
          <w:p w14:paraId="08585025" w14:textId="77777777" w:rsidR="00395EF9" w:rsidRPr="00BF1E72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07604D" w14:textId="77777777" w:rsidR="00395EF9" w:rsidRPr="00BF1E72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F1E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06410B" w14:textId="77777777" w:rsidR="00395EF9" w:rsidRPr="00BF1E72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FF9F906" w14:textId="77777777" w:rsidR="00395EF9" w:rsidRPr="00BF1E72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F1E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D97" w:rsidRPr="00BF1E72" w14:paraId="351CFAD1" w14:textId="77777777" w:rsidTr="00422E62">
        <w:trPr>
          <w:cantSplit/>
        </w:trPr>
        <w:tc>
          <w:tcPr>
            <w:tcW w:w="4876" w:type="dxa"/>
          </w:tcPr>
          <w:p w14:paraId="62AF7729" w14:textId="3D570895" w:rsidR="00CC4D97" w:rsidRPr="00391857" w:rsidRDefault="00CC4D97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9185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918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18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91857">
              <w:rPr>
                <w:rFonts w:ascii="Angsana New" w:hAnsi="Angsana New"/>
                <w:sz w:val="30"/>
                <w:szCs w:val="30"/>
              </w:rPr>
              <w:t>256</w:t>
            </w:r>
            <w:r w:rsidR="001E5B7F" w:rsidRPr="00391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007B3ADD" w14:textId="2EA50DF0" w:rsidR="00CC4D97" w:rsidRPr="00391857" w:rsidRDefault="001E5B7F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1857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2E0079" w:rsidRPr="00391857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CC4D97" w:rsidRPr="00391857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="002E0079" w:rsidRPr="00391857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97914" w:rsidRPr="00391857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128DD108" w14:textId="77777777" w:rsidR="00CC4D97" w:rsidRPr="00BF1E72" w:rsidRDefault="00CC4D97" w:rsidP="00CC4D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598E1D8" w14:textId="77777777" w:rsidR="00CC4D97" w:rsidRPr="00BF1E72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1E72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CC4D97" w:rsidRPr="00BF1E72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BF1E7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97914" w:rsidRPr="00BF1E72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B30BC6" w:rsidRPr="00BF1E72" w14:paraId="64AFB473" w14:textId="77777777" w:rsidTr="00391857">
        <w:trPr>
          <w:cantSplit/>
        </w:trPr>
        <w:tc>
          <w:tcPr>
            <w:tcW w:w="4876" w:type="dxa"/>
          </w:tcPr>
          <w:p w14:paraId="33CEEFE7" w14:textId="52EB2277" w:rsidR="00B30BC6" w:rsidRPr="00391857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391857">
              <w:rPr>
                <w:rFonts w:ascii="Angsana New" w:hAnsi="Angsana New"/>
                <w:sz w:val="30"/>
                <w:szCs w:val="30"/>
                <w:cs/>
              </w:rPr>
              <w:t>รับชำระคืน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4D651CD" w14:textId="53AD959E" w:rsidR="00B30BC6" w:rsidRPr="00391857" w:rsidRDefault="005B3818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08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1857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391857" w:rsidRPr="0039185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E5B7F" w:rsidRPr="00391857">
              <w:rPr>
                <w:rFonts w:ascii="Angsana New" w:hAnsi="Angsana New"/>
                <w:bCs/>
                <w:sz w:val="30"/>
                <w:szCs w:val="30"/>
              </w:rPr>
              <w:t>,000</w:t>
            </w:r>
            <w:r w:rsidR="00B30BC6" w:rsidRPr="0039185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D0CF9FE" w14:textId="77777777" w:rsidR="00B30BC6" w:rsidRPr="00BF1E72" w:rsidRDefault="00B30BC6" w:rsidP="00B30BC6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5DF5AEC" w14:textId="382FD0BC" w:rsidR="00B30BC6" w:rsidRPr="00BF1E72" w:rsidRDefault="00BF1E72" w:rsidP="00BF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0BC6" w:rsidRPr="00BF1E72" w14:paraId="5574B94D" w14:textId="77777777" w:rsidTr="00391857">
        <w:trPr>
          <w:cantSplit/>
        </w:trPr>
        <w:tc>
          <w:tcPr>
            <w:tcW w:w="4876" w:type="dxa"/>
          </w:tcPr>
          <w:p w14:paraId="43AA79C4" w14:textId="10498F43" w:rsidR="00B30BC6" w:rsidRPr="00391857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39185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918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918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39185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E5B7F" w:rsidRPr="00391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7E0E33CF" w14:textId="069D8FA0" w:rsidR="00B30BC6" w:rsidRPr="00391857" w:rsidRDefault="00391857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91857">
              <w:rPr>
                <w:rFonts w:ascii="Angsana New" w:hAnsi="Angsana New"/>
                <w:bCs/>
                <w:sz w:val="30"/>
                <w:szCs w:val="30"/>
              </w:rPr>
              <w:t>46,500</w:t>
            </w:r>
          </w:p>
        </w:tc>
        <w:tc>
          <w:tcPr>
            <w:tcW w:w="284" w:type="dxa"/>
          </w:tcPr>
          <w:p w14:paraId="01E683B7" w14:textId="77777777" w:rsidR="00B30BC6" w:rsidRPr="00BF1E72" w:rsidRDefault="00B30BC6" w:rsidP="00B30BC6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357AC2C" w14:textId="364D06C4" w:rsidR="00B30BC6" w:rsidRPr="00BF1E72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1E72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F1E72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BF1E72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391857" w:rsidRPr="00BF1E72" w14:paraId="78724B5D" w14:textId="77777777" w:rsidTr="00391857">
        <w:trPr>
          <w:cantSplit/>
        </w:trPr>
        <w:tc>
          <w:tcPr>
            <w:tcW w:w="4876" w:type="dxa"/>
          </w:tcPr>
          <w:p w14:paraId="5566A932" w14:textId="252D7094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391857">
              <w:rPr>
                <w:rFonts w:ascii="Angsana New" w:hAnsi="Angsana New"/>
                <w:sz w:val="30"/>
                <w:szCs w:val="30"/>
                <w:cs/>
              </w:rPr>
              <w:t>หัก ส่วนที่แสดงเป็นสินทรัพย์หมุนเวียน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E75D13B" w14:textId="42705037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08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1857">
              <w:rPr>
                <w:rFonts w:ascii="Angsana New" w:hAnsi="Angsana New"/>
                <w:bCs/>
                <w:sz w:val="30"/>
                <w:szCs w:val="30"/>
              </w:rPr>
              <w:t>(25,000)</w:t>
            </w:r>
          </w:p>
        </w:tc>
        <w:tc>
          <w:tcPr>
            <w:tcW w:w="284" w:type="dxa"/>
          </w:tcPr>
          <w:p w14:paraId="68E8BE1D" w14:textId="77777777" w:rsidR="00391857" w:rsidRPr="00BF1E72" w:rsidRDefault="00391857" w:rsidP="0039185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3D25E23" w14:textId="2C516D77" w:rsidR="00391857" w:rsidRPr="00BF1E7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857" w:rsidRPr="00BF1E72" w14:paraId="4A86724E" w14:textId="77777777" w:rsidTr="00391857">
        <w:trPr>
          <w:cantSplit/>
        </w:trPr>
        <w:tc>
          <w:tcPr>
            <w:tcW w:w="4876" w:type="dxa"/>
          </w:tcPr>
          <w:p w14:paraId="372F27AC" w14:textId="49233B08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3918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1B5E5" w14:textId="1D1CC756" w:rsidR="00391857" w:rsidRPr="00391857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1857">
              <w:rPr>
                <w:rFonts w:ascii="Angsana New" w:hAnsi="Angsana New"/>
                <w:bCs/>
                <w:sz w:val="30"/>
                <w:szCs w:val="30"/>
              </w:rPr>
              <w:t>21,500</w:t>
            </w:r>
          </w:p>
        </w:tc>
        <w:tc>
          <w:tcPr>
            <w:tcW w:w="284" w:type="dxa"/>
          </w:tcPr>
          <w:p w14:paraId="6D7BE5CF" w14:textId="77777777" w:rsidR="00391857" w:rsidRPr="00BF1E72" w:rsidRDefault="00391857" w:rsidP="0039185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2C2B50" w14:textId="1EA9CB35" w:rsidR="00391857" w:rsidRPr="00BF1E72" w:rsidRDefault="00391857" w:rsidP="0039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1E72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F1E72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BF1E72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</w:tbl>
    <w:p w14:paraId="292F1577" w14:textId="77777777" w:rsidR="001E5B7F" w:rsidRDefault="001E5B7F" w:rsidP="001E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BC6EEE" w14:textId="04672ECE" w:rsidR="001E5B7F" w:rsidRPr="00440C12" w:rsidRDefault="001E5B7F" w:rsidP="001E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B029C">
        <w:rPr>
          <w:rFonts w:ascii="Angsana New" w:hAnsi="Angsana New"/>
          <w:spacing w:val="-2"/>
          <w:sz w:val="30"/>
          <w:szCs w:val="30"/>
          <w:cs/>
        </w:rPr>
        <w:t>กลุ่มบริษัทได้ให้กู้ยืมแก่บุคคลที่ไม่</w:t>
      </w:r>
      <w:r w:rsidRPr="0071104F">
        <w:rPr>
          <w:rFonts w:ascii="Angsana New" w:hAnsi="Angsana New"/>
          <w:spacing w:val="-2"/>
          <w:sz w:val="30"/>
          <w:szCs w:val="30"/>
          <w:cs/>
        </w:rPr>
        <w:t>เกี่ยวข้องกัน</w:t>
      </w:r>
      <w:r w:rsidR="00E73BA3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71104F">
        <w:rPr>
          <w:rFonts w:ascii="Angsana New" w:hAnsi="Angsana New"/>
          <w:spacing w:val="-2"/>
          <w:sz w:val="30"/>
          <w:szCs w:val="30"/>
          <w:cs/>
        </w:rPr>
        <w:t>รายและกิจการที่ไม่เกี่ยวข้องกัน</w:t>
      </w:r>
      <w:r w:rsidR="00E73BA3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แห่ง (เฉพาะกิจการเป็นกิจการที่ไม่เกี่ยวข้องกันหนึ่งแห่ง) ซึ่งมีอัตราดอกเบี้ยร้อยละ </w:t>
      </w:r>
      <w:r w:rsidRPr="0071104F">
        <w:rPr>
          <w:rFonts w:ascii="Angsana New" w:hAnsi="Angsana New"/>
          <w:spacing w:val="-2"/>
          <w:sz w:val="30"/>
          <w:szCs w:val="30"/>
        </w:rPr>
        <w:t>12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71104F">
        <w:rPr>
          <w:rFonts w:ascii="Angsana New" w:hAnsi="Angsana New"/>
          <w:spacing w:val="-2"/>
          <w:sz w:val="30"/>
          <w:szCs w:val="30"/>
        </w:rPr>
        <w:t>15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 ต่อปี (เฉพาะกิจการร้อยละ </w:t>
      </w:r>
      <w:r w:rsidRPr="0071104F">
        <w:rPr>
          <w:rFonts w:ascii="Angsana New" w:hAnsi="Angsana New"/>
          <w:spacing w:val="-2"/>
          <w:sz w:val="30"/>
          <w:szCs w:val="30"/>
        </w:rPr>
        <w:t xml:space="preserve">12 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ต่อปี) ทั้งนี้ ผู้กู้ยืมได้ขายฝากที่ดินเพื่อใช้เป็นหลักประกันในการกู้ยืมเงินโดยมีระยะเวลาขายฝาก </w:t>
      </w:r>
      <w:r w:rsidRPr="0071104F">
        <w:rPr>
          <w:rFonts w:ascii="Angsana New" w:hAnsi="Angsana New"/>
          <w:spacing w:val="-2"/>
          <w:sz w:val="30"/>
          <w:szCs w:val="30"/>
        </w:rPr>
        <w:t>2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 ปีและ </w:t>
      </w:r>
      <w:r w:rsidRPr="0071104F">
        <w:rPr>
          <w:rFonts w:ascii="Angsana New" w:hAnsi="Angsana New"/>
          <w:spacing w:val="-2"/>
          <w:sz w:val="30"/>
          <w:szCs w:val="30"/>
        </w:rPr>
        <w:t>5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 ปี (เฉพาะกิจการ </w:t>
      </w:r>
      <w:r w:rsidRPr="0071104F">
        <w:rPr>
          <w:rFonts w:ascii="Angsana New" w:hAnsi="Angsana New"/>
          <w:spacing w:val="-2"/>
          <w:sz w:val="30"/>
          <w:szCs w:val="30"/>
        </w:rPr>
        <w:t xml:space="preserve">5 </w:t>
      </w:r>
      <w:r w:rsidRPr="0071104F">
        <w:rPr>
          <w:rFonts w:ascii="Angsana New" w:hAnsi="Angsana New"/>
          <w:spacing w:val="-2"/>
          <w:sz w:val="30"/>
          <w:szCs w:val="30"/>
          <w:cs/>
        </w:rPr>
        <w:t>ปี)</w:t>
      </w:r>
    </w:p>
    <w:p w14:paraId="68D56823" w14:textId="77777777" w:rsidR="001E5B7F" w:rsidRDefault="001E5B7F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</w:p>
    <w:p w14:paraId="462ED9A4" w14:textId="0267DA15" w:rsidR="001E5B7F" w:rsidRDefault="007E162F" w:rsidP="007E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20C0B370" w14:textId="77777777" w:rsidR="001E5B7F" w:rsidRDefault="001E5B7F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</w:p>
    <w:p w14:paraId="60735399" w14:textId="77777777" w:rsidR="001E5B7F" w:rsidRDefault="001E5B7F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</w:p>
    <w:p w14:paraId="133CEE1D" w14:textId="77777777" w:rsidR="001E5B7F" w:rsidRDefault="001E5B7F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</w:p>
    <w:p w14:paraId="24819180" w14:textId="77777777" w:rsidR="001E5B7F" w:rsidRDefault="001E5B7F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</w:p>
    <w:p w14:paraId="5E473578" w14:textId="3433C4A1" w:rsidR="004B092B" w:rsidRDefault="001E5B7F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4B092B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6CDB35E6" w14:textId="77777777" w:rsidR="004B092B" w:rsidRPr="00D97991" w:rsidRDefault="004B092B" w:rsidP="00616F93">
      <w:pPr>
        <w:spacing w:line="240" w:lineRule="auto"/>
        <w:jc w:val="thaiDistribute"/>
        <w:rPr>
          <w:sz w:val="30"/>
          <w:szCs w:val="30"/>
        </w:rPr>
      </w:pPr>
    </w:p>
    <w:tbl>
      <w:tblPr>
        <w:tblW w:w="9415" w:type="dxa"/>
        <w:tblLayout w:type="fixed"/>
        <w:tblLook w:val="0100" w:firstRow="0" w:lastRow="0" w:firstColumn="0" w:lastColumn="1" w:noHBand="0" w:noVBand="0"/>
      </w:tblPr>
      <w:tblGrid>
        <w:gridCol w:w="4876"/>
        <w:gridCol w:w="2126"/>
        <w:gridCol w:w="284"/>
        <w:gridCol w:w="2129"/>
      </w:tblGrid>
      <w:tr w:rsidR="004B092B" w:rsidRPr="00B24DA9" w14:paraId="3AB1B8AC" w14:textId="77777777" w:rsidTr="00422E62">
        <w:trPr>
          <w:cantSplit/>
        </w:trPr>
        <w:tc>
          <w:tcPr>
            <w:tcW w:w="4876" w:type="dxa"/>
          </w:tcPr>
          <w:p w14:paraId="30AFBBAE" w14:textId="77777777" w:rsidR="004B092B" w:rsidRPr="00B24DA9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9" w:type="dxa"/>
            <w:gridSpan w:val="3"/>
            <w:tcBorders>
              <w:bottom w:val="single" w:sz="4" w:space="0" w:color="auto"/>
            </w:tcBorders>
          </w:tcPr>
          <w:p w14:paraId="60BFD741" w14:textId="77777777" w:rsidR="004B092B" w:rsidRPr="00B24DA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DA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B092B" w:rsidRPr="00B24DA9" w14:paraId="6AEB0BA1" w14:textId="77777777" w:rsidTr="00422E62">
        <w:trPr>
          <w:cantSplit/>
          <w:trHeight w:val="370"/>
        </w:trPr>
        <w:tc>
          <w:tcPr>
            <w:tcW w:w="4876" w:type="dxa"/>
          </w:tcPr>
          <w:p w14:paraId="4F067314" w14:textId="77777777" w:rsidR="004B092B" w:rsidRPr="00B24DA9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79A2E1" w14:textId="77777777" w:rsidR="004B092B" w:rsidRPr="00B24DA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4D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6A58B1" w14:textId="77777777" w:rsidR="004B092B" w:rsidRPr="00B24DA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14:paraId="18D97F08" w14:textId="77777777" w:rsidR="004B092B" w:rsidRPr="00B24DA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4DA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1C1" w:rsidRPr="00B24DA9" w14:paraId="326F73ED" w14:textId="77777777" w:rsidTr="00422E62">
        <w:trPr>
          <w:cantSplit/>
        </w:trPr>
        <w:tc>
          <w:tcPr>
            <w:tcW w:w="4876" w:type="dxa"/>
          </w:tcPr>
          <w:p w14:paraId="562A0265" w14:textId="6222FF09" w:rsidR="00ED11C1" w:rsidRPr="00B24DA9" w:rsidRDefault="00ED11C1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24DA9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24DA9">
              <w:rPr>
                <w:rFonts w:ascii="Angsana New" w:hAnsi="Angsana New"/>
                <w:sz w:val="30"/>
                <w:szCs w:val="30"/>
              </w:rPr>
              <w:t>1</w:t>
            </w:r>
            <w:r w:rsidRPr="00B24DA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C4D97" w:rsidRPr="00B24DA9">
              <w:rPr>
                <w:rFonts w:ascii="Angsana New" w:hAnsi="Angsana New"/>
                <w:sz w:val="30"/>
                <w:szCs w:val="30"/>
              </w:rPr>
              <w:t>256</w:t>
            </w:r>
            <w:r w:rsidR="001E5B7F" w:rsidRPr="00B24D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AAAD8B" w14:textId="0AA37A31" w:rsidR="00ED11C1" w:rsidRPr="00B24DA9" w:rsidRDefault="00152711" w:rsidP="0042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DA9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1E5B7F" w:rsidRPr="00B24DA9">
              <w:rPr>
                <w:rFonts w:ascii="Angsana New" w:hAnsi="Angsana New"/>
                <w:bCs/>
                <w:sz w:val="30"/>
                <w:szCs w:val="30"/>
              </w:rPr>
              <w:t>5,265</w:t>
            </w:r>
          </w:p>
        </w:tc>
        <w:tc>
          <w:tcPr>
            <w:tcW w:w="284" w:type="dxa"/>
          </w:tcPr>
          <w:p w14:paraId="42D06099" w14:textId="77777777" w:rsidR="00ED11C1" w:rsidRPr="00B24DA9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4F16A2C6" w14:textId="630D54CB" w:rsidR="00ED11C1" w:rsidRPr="00B24DA9" w:rsidRDefault="00CC4D97" w:rsidP="00B2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DA9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1E5B7F" w:rsidRPr="00B24DA9">
              <w:rPr>
                <w:rFonts w:ascii="Angsana New" w:hAnsi="Angsana New"/>
                <w:bCs/>
                <w:sz w:val="30"/>
                <w:szCs w:val="30"/>
              </w:rPr>
              <w:t>0,487</w:t>
            </w:r>
          </w:p>
        </w:tc>
      </w:tr>
      <w:tr w:rsidR="00751218" w:rsidRPr="00B24DA9" w14:paraId="65B36C25" w14:textId="77777777" w:rsidTr="00B22637">
        <w:trPr>
          <w:cantSplit/>
        </w:trPr>
        <w:tc>
          <w:tcPr>
            <w:tcW w:w="4876" w:type="dxa"/>
          </w:tcPr>
          <w:p w14:paraId="78BF1772" w14:textId="77777777" w:rsidR="00751218" w:rsidRPr="00B24DA9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24DA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F37423" w14:textId="4B5A1BCD" w:rsidR="00751218" w:rsidRPr="006238F0" w:rsidRDefault="005B3818" w:rsidP="0062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4DA9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B24DA9">
              <w:rPr>
                <w:rFonts w:ascii="Angsana New" w:hAnsi="Angsana New"/>
                <w:bCs/>
                <w:sz w:val="30"/>
                <w:szCs w:val="30"/>
              </w:rPr>
              <w:t>70</w:t>
            </w:r>
            <w:r w:rsidR="00B2263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751218" w:rsidRPr="00B24DA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7BB4924" w14:textId="77777777" w:rsidR="00751218" w:rsidRPr="00B24DA9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6F1CF87" w14:textId="7F3D2209" w:rsidR="00751218" w:rsidRPr="00B24DA9" w:rsidRDefault="00633EC6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DA9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B24DA9">
              <w:rPr>
                <w:rFonts w:ascii="Angsana New" w:hAnsi="Angsana New"/>
                <w:bCs/>
                <w:sz w:val="30"/>
                <w:szCs w:val="30"/>
              </w:rPr>
              <w:t>692</w:t>
            </w:r>
            <w:r w:rsidR="00751218" w:rsidRPr="00B24DA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6A5BCA" w:rsidRPr="00B24DA9" w14:paraId="4C11F806" w14:textId="77777777" w:rsidTr="00B22637">
        <w:trPr>
          <w:cantSplit/>
        </w:trPr>
        <w:tc>
          <w:tcPr>
            <w:tcW w:w="4876" w:type="dxa"/>
          </w:tcPr>
          <w:p w14:paraId="2F48BC2E" w14:textId="311B2FBD" w:rsidR="006A5BCA" w:rsidRPr="00B24DA9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B24DA9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D45BC" w:rsidRPr="00B24D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45BC" w:rsidRPr="00B24DA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B24D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4DA9">
              <w:rPr>
                <w:rFonts w:ascii="Angsana New" w:hAnsi="Angsana New"/>
                <w:sz w:val="30"/>
                <w:szCs w:val="30"/>
              </w:rPr>
              <w:t>256</w:t>
            </w:r>
            <w:r w:rsidR="001E5B7F" w:rsidRPr="00B24D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4680A67" w14:textId="4D8B3A62" w:rsidR="006A5BCA" w:rsidRPr="00B24DA9" w:rsidRDefault="00B22637" w:rsidP="0062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384,563</w:t>
            </w:r>
          </w:p>
        </w:tc>
        <w:tc>
          <w:tcPr>
            <w:tcW w:w="284" w:type="dxa"/>
          </w:tcPr>
          <w:p w14:paraId="7663D526" w14:textId="77777777" w:rsidR="006A5BCA" w:rsidRPr="00B24DA9" w:rsidRDefault="006A5BCA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ouble" w:sz="4" w:space="0" w:color="auto"/>
            </w:tcBorders>
          </w:tcPr>
          <w:p w14:paraId="6EF51ACC" w14:textId="495F73BE" w:rsidR="006A5BCA" w:rsidRPr="00B24DA9" w:rsidRDefault="00B24DA9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179,795</w:t>
            </w:r>
          </w:p>
        </w:tc>
      </w:tr>
    </w:tbl>
    <w:p w14:paraId="109576C0" w14:textId="77777777" w:rsidR="00D97991" w:rsidRDefault="00D97991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64D804" w14:textId="31B36D36" w:rsidR="00C57A1A" w:rsidRDefault="00C57A1A" w:rsidP="00422E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/>
          <w:sz w:val="30"/>
          <w:szCs w:val="30"/>
          <w:cs/>
        </w:rPr>
        <w:t>เช่าซึ่งมี</w:t>
      </w:r>
      <w:r w:rsidRPr="001B4FD2">
        <w:rPr>
          <w:rFonts w:ascii="Angsana New" w:hAnsi="Angsana New"/>
          <w:sz w:val="30"/>
          <w:szCs w:val="30"/>
          <w:cs/>
        </w:rPr>
        <w:t>อายุ</w:t>
      </w:r>
      <w:r w:rsidRPr="001B4FD2">
        <w:rPr>
          <w:rFonts w:ascii="Angsana New" w:hAnsi="Angsana New"/>
          <w:sz w:val="30"/>
          <w:szCs w:val="30"/>
        </w:rPr>
        <w:t xml:space="preserve"> </w:t>
      </w:r>
      <w:r w:rsidR="001E5B7F">
        <w:rPr>
          <w:rFonts w:ascii="Angsana New" w:hAnsi="Angsana New"/>
          <w:sz w:val="30"/>
          <w:szCs w:val="30"/>
        </w:rPr>
        <w:t>1</w:t>
      </w:r>
      <w:r w:rsidRPr="001B4FD2">
        <w:rPr>
          <w:rFonts w:ascii="Angsana New" w:hAnsi="Angsana New"/>
          <w:sz w:val="30"/>
          <w:szCs w:val="30"/>
          <w:cs/>
        </w:rPr>
        <w:t xml:space="preserve"> ถึง </w:t>
      </w:r>
      <w:r w:rsidRPr="001B4FD2">
        <w:rPr>
          <w:rFonts w:ascii="Angsana New" w:hAnsi="Angsana New"/>
          <w:sz w:val="30"/>
          <w:szCs w:val="30"/>
        </w:rPr>
        <w:t>30</w:t>
      </w:r>
      <w:r w:rsidRPr="001B4FD2">
        <w:rPr>
          <w:rFonts w:ascii="Angsana New" w:hAnsi="Angsana New"/>
          <w:sz w:val="30"/>
          <w:szCs w:val="30"/>
          <w:cs/>
        </w:rPr>
        <w:t xml:space="preserve"> ปี</w:t>
      </w:r>
      <w:r w:rsidRPr="005F061A">
        <w:rPr>
          <w:rFonts w:ascii="Angsana New" w:hAnsi="Angsana New"/>
          <w:sz w:val="30"/>
          <w:szCs w:val="30"/>
          <w:cs/>
        </w:rPr>
        <w:t xml:space="preserve"> </w:t>
      </w:r>
      <w:r w:rsidR="00412A08">
        <w:rPr>
          <w:rFonts w:ascii="Angsana New" w:hAnsi="Angsana New"/>
          <w:sz w:val="30"/>
          <w:szCs w:val="30"/>
          <w:cs/>
        </w:rPr>
        <w:t>โดยมีรายได้ค่าเช่าดังนี้</w:t>
      </w:r>
    </w:p>
    <w:p w14:paraId="64EE7C4D" w14:textId="77777777" w:rsidR="00412A08" w:rsidRDefault="00412A08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5" w:type="dxa"/>
        <w:tblLayout w:type="fixed"/>
        <w:tblLook w:val="0000" w:firstRow="0" w:lastRow="0" w:firstColumn="0" w:lastColumn="0" w:noHBand="0" w:noVBand="0"/>
      </w:tblPr>
      <w:tblGrid>
        <w:gridCol w:w="3572"/>
        <w:gridCol w:w="1247"/>
        <w:gridCol w:w="284"/>
        <w:gridCol w:w="1247"/>
        <w:gridCol w:w="283"/>
        <w:gridCol w:w="1247"/>
        <w:gridCol w:w="284"/>
        <w:gridCol w:w="1251"/>
      </w:tblGrid>
      <w:tr w:rsidR="00657CE5" w:rsidRPr="004F07C8" w14:paraId="7E7A205D" w14:textId="77777777" w:rsidTr="00422E62">
        <w:trPr>
          <w:cantSplit/>
        </w:trPr>
        <w:tc>
          <w:tcPr>
            <w:tcW w:w="3572" w:type="dxa"/>
          </w:tcPr>
          <w:p w14:paraId="71075719" w14:textId="77777777" w:rsidR="00657CE5" w:rsidRPr="0098458A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41A55351" w14:textId="77777777" w:rsidR="00657CE5" w:rsidRPr="004F07C8" w:rsidRDefault="00657CE5" w:rsidP="00B368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57CE5" w:rsidRPr="004F07C8" w14:paraId="631C813A" w14:textId="77777777" w:rsidTr="00422E62">
        <w:trPr>
          <w:cantSplit/>
        </w:trPr>
        <w:tc>
          <w:tcPr>
            <w:tcW w:w="3572" w:type="dxa"/>
          </w:tcPr>
          <w:p w14:paraId="2E389D1A" w14:textId="77777777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FB819" w14:textId="5FA191CB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23768621" w14:textId="77777777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045ACF" w14:textId="3148060C" w:rsidR="00657CE5" w:rsidRPr="004F07C8" w:rsidRDefault="00657CE5" w:rsidP="00B368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657CE5" w:rsidRPr="00E24209" w14:paraId="37F66E1E" w14:textId="77777777" w:rsidTr="00422E62">
        <w:trPr>
          <w:cantSplit/>
        </w:trPr>
        <w:tc>
          <w:tcPr>
            <w:tcW w:w="3572" w:type="dxa"/>
          </w:tcPr>
          <w:p w14:paraId="57967997" w14:textId="77777777" w:rsidR="00657CE5" w:rsidRPr="00F51F8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2C388CC" w14:textId="1346653A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5B7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263C603" w14:textId="77777777" w:rsidR="00657CE5" w:rsidRPr="00D413D6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8B03B01" w14:textId="16335AE9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5B7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BD46E02" w14:textId="77777777" w:rsidR="00657CE5" w:rsidRPr="00D413D6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8CF1A1" w14:textId="0D922489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5B7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0D1EA274" w14:textId="77777777" w:rsidR="00657CE5" w:rsidRPr="00D413D6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B4B0472" w14:textId="4F9E5A24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5B7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E5B7F" w:rsidRPr="005B1188" w14:paraId="1DA6938D" w14:textId="77777777" w:rsidTr="00B22637">
        <w:trPr>
          <w:cantSplit/>
        </w:trPr>
        <w:tc>
          <w:tcPr>
            <w:tcW w:w="3572" w:type="dxa"/>
          </w:tcPr>
          <w:p w14:paraId="45AADD8B" w14:textId="5A9F738E" w:rsidR="001E5B7F" w:rsidRPr="00947518" w:rsidRDefault="001E5B7F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7" w:type="dxa"/>
          </w:tcPr>
          <w:p w14:paraId="4701EAAC" w14:textId="77A28613" w:rsidR="001E5B7F" w:rsidRPr="00F92EA8" w:rsidRDefault="00B22637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2,712</w:t>
            </w:r>
          </w:p>
        </w:tc>
        <w:tc>
          <w:tcPr>
            <w:tcW w:w="284" w:type="dxa"/>
          </w:tcPr>
          <w:p w14:paraId="2F94A5C5" w14:textId="77777777" w:rsidR="001E5B7F" w:rsidRPr="00F0151D" w:rsidRDefault="001E5B7F" w:rsidP="001E5B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4A855DF" w14:textId="6B670DDB" w:rsidR="001E5B7F" w:rsidRPr="005B1188" w:rsidRDefault="00B22637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2,751</w:t>
            </w:r>
          </w:p>
        </w:tc>
        <w:tc>
          <w:tcPr>
            <w:tcW w:w="283" w:type="dxa"/>
          </w:tcPr>
          <w:p w14:paraId="78F34E02" w14:textId="77777777" w:rsidR="001E5B7F" w:rsidRPr="00F0151D" w:rsidRDefault="001E5B7F" w:rsidP="001E5B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2904A8A0" w14:textId="16AA8182" w:rsidR="001E5B7F" w:rsidRPr="00772FEC" w:rsidRDefault="00B22637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5,468</w:t>
            </w:r>
          </w:p>
        </w:tc>
        <w:tc>
          <w:tcPr>
            <w:tcW w:w="284" w:type="dxa"/>
          </w:tcPr>
          <w:p w14:paraId="32C5CC61" w14:textId="77777777" w:rsidR="001E5B7F" w:rsidRPr="00F0151D" w:rsidRDefault="001E5B7F" w:rsidP="001E5B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1" w:type="dxa"/>
          </w:tcPr>
          <w:p w14:paraId="693E7F4D" w14:textId="410E1107" w:rsidR="001E5B7F" w:rsidRPr="005B1188" w:rsidRDefault="00B22637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5,601</w:t>
            </w:r>
          </w:p>
        </w:tc>
      </w:tr>
      <w:tr w:rsidR="001E5B7F" w:rsidRPr="005B1188" w14:paraId="26C49747" w14:textId="77777777" w:rsidTr="00422E62">
        <w:trPr>
          <w:cantSplit/>
        </w:trPr>
        <w:tc>
          <w:tcPr>
            <w:tcW w:w="3572" w:type="dxa"/>
          </w:tcPr>
          <w:p w14:paraId="1A775540" w14:textId="6FA0505E" w:rsidR="001E5B7F" w:rsidRPr="00947518" w:rsidRDefault="001E5B7F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6F0E4799" w14:textId="5CDF9900" w:rsidR="001E5B7F" w:rsidRPr="00F92EA8" w:rsidRDefault="009B4DEE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1,241</w:t>
            </w:r>
          </w:p>
        </w:tc>
        <w:tc>
          <w:tcPr>
            <w:tcW w:w="284" w:type="dxa"/>
          </w:tcPr>
          <w:p w14:paraId="11DDA023" w14:textId="77777777" w:rsidR="001E5B7F" w:rsidRPr="00F0151D" w:rsidRDefault="001E5B7F" w:rsidP="001E5B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E551363" w14:textId="3B59D701" w:rsidR="001E5B7F" w:rsidRPr="005B1188" w:rsidRDefault="001E5B7F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1,214</w:t>
            </w:r>
          </w:p>
        </w:tc>
        <w:tc>
          <w:tcPr>
            <w:tcW w:w="283" w:type="dxa"/>
          </w:tcPr>
          <w:p w14:paraId="20D5B168" w14:textId="77777777" w:rsidR="001E5B7F" w:rsidRPr="00F0151D" w:rsidRDefault="001E5B7F" w:rsidP="001E5B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4103A0BF" w14:textId="0DC55660" w:rsidR="001E5B7F" w:rsidRPr="00772FEC" w:rsidRDefault="009B4DEE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2,461</w:t>
            </w:r>
          </w:p>
        </w:tc>
        <w:tc>
          <w:tcPr>
            <w:tcW w:w="284" w:type="dxa"/>
          </w:tcPr>
          <w:p w14:paraId="433AA18B" w14:textId="77777777" w:rsidR="001E5B7F" w:rsidRPr="00F0151D" w:rsidRDefault="001E5B7F" w:rsidP="001E5B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1" w:type="dxa"/>
          </w:tcPr>
          <w:p w14:paraId="3B542963" w14:textId="504954E5" w:rsidR="001E5B7F" w:rsidRPr="005B1188" w:rsidRDefault="001E5B7F" w:rsidP="001E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2,528</w:t>
            </w:r>
          </w:p>
        </w:tc>
      </w:tr>
    </w:tbl>
    <w:p w14:paraId="7FC0097C" w14:textId="77777777" w:rsidR="00DB0C30" w:rsidRPr="004B1BBC" w:rsidRDefault="00DB0C30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0B08BF" w14:textId="77777777" w:rsidR="001E5B7F" w:rsidRDefault="001E5B7F" w:rsidP="001E5B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8"/>
        <w:jc w:val="thaiDistribute"/>
        <w:rPr>
          <w:rFonts w:ascii="Angsana New" w:hAnsi="Angsana New"/>
          <w:sz w:val="30"/>
          <w:szCs w:val="30"/>
        </w:rPr>
      </w:pPr>
      <w:r w:rsidRPr="00C21108">
        <w:rPr>
          <w:rFonts w:ascii="Angsana New" w:hAnsi="Angsana New"/>
          <w:sz w:val="30"/>
          <w:szCs w:val="30"/>
          <w:cs/>
        </w:rPr>
        <w:t>มูลค่ายุติธรรมล่าสุดของอสังหาริมทรัพย์เพื่อการลงทุนซึ่งประเมินราคาโดยบริษัทผู้ประเมินราคาอิสระโดยใช้วิธีต้นทุนทดแทนและวิธีเปรียบเทียบราคาตลาด</w:t>
      </w:r>
      <w:r>
        <w:rPr>
          <w:rFonts w:ascii="Angsana New" w:hAnsi="Angsana New"/>
          <w:sz w:val="30"/>
          <w:szCs w:val="30"/>
          <w:cs/>
        </w:rPr>
        <w:t>แสดงตามด้านล่างนี้โดย</w:t>
      </w:r>
      <w:r w:rsidRPr="00C21108">
        <w:rPr>
          <w:rFonts w:ascii="Angsana New" w:hAnsi="Angsana New"/>
          <w:sz w:val="30"/>
          <w:szCs w:val="30"/>
          <w:cs/>
        </w:rPr>
        <w:t>ฝ่ายบริหารได้พิจารณา</w:t>
      </w:r>
      <w:r>
        <w:rPr>
          <w:rFonts w:ascii="Angsana New" w:hAnsi="Angsana New"/>
          <w:sz w:val="30"/>
          <w:szCs w:val="30"/>
          <w:cs/>
        </w:rPr>
        <w:t>ปัจจัยแวดล้อมทั้งภายในและภายนอก</w:t>
      </w:r>
      <w:r w:rsidRPr="00C21108">
        <w:rPr>
          <w:rFonts w:ascii="Angsana New" w:hAnsi="Angsana New"/>
          <w:sz w:val="30"/>
          <w:szCs w:val="30"/>
          <w:cs/>
        </w:rPr>
        <w:t>และคาดการณ์ว่ามูลค่ายุติธรรมดังกล่าวไม่ได้เปลี่ยนแปลงไปอย่างมีสาระสำคัญ</w:t>
      </w:r>
      <w:r>
        <w:rPr>
          <w:rFonts w:ascii="Angsana New" w:hAnsi="Angsana New"/>
          <w:sz w:val="30"/>
          <w:szCs w:val="30"/>
          <w:cs/>
        </w:rPr>
        <w:t>จากวันที่ประเมินราคาครั้งล่าสุด</w:t>
      </w:r>
      <w:r w:rsidRPr="00C21108">
        <w:rPr>
          <w:rFonts w:ascii="Angsana New" w:hAnsi="Angsana New"/>
          <w:sz w:val="30"/>
          <w:szCs w:val="30"/>
        </w:rPr>
        <w:t xml:space="preserve"> </w:t>
      </w:r>
    </w:p>
    <w:p w14:paraId="71085BC5" w14:textId="77777777" w:rsidR="00C57A1A" w:rsidRPr="001E5B7F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0" w:type="dxa"/>
        <w:tblInd w:w="-4" w:type="dxa"/>
        <w:tblLook w:val="04A0" w:firstRow="1" w:lastRow="0" w:firstColumn="1" w:lastColumn="0" w:noHBand="0" w:noVBand="1"/>
      </w:tblPr>
      <w:tblGrid>
        <w:gridCol w:w="3798"/>
        <w:gridCol w:w="291"/>
        <w:gridCol w:w="1509"/>
        <w:gridCol w:w="327"/>
        <w:gridCol w:w="3515"/>
      </w:tblGrid>
      <w:tr w:rsidR="00C57A1A" w:rsidRPr="00EA0007" w14:paraId="6BAA8745" w14:textId="77777777" w:rsidTr="00422E62">
        <w:tc>
          <w:tcPr>
            <w:tcW w:w="3798" w:type="dxa"/>
          </w:tcPr>
          <w:p w14:paraId="68B58DA6" w14:textId="77777777" w:rsidR="00C57A1A" w:rsidRPr="00EA0007" w:rsidRDefault="00C57A1A" w:rsidP="00C076F0">
            <w:pPr>
              <w:tabs>
                <w:tab w:val="clear" w:pos="3515"/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8080787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71580F1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5F00482F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5" w:type="dxa"/>
          </w:tcPr>
          <w:p w14:paraId="28DE1A7A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487A646C" w14:textId="77777777" w:rsidTr="00422E62">
        <w:tc>
          <w:tcPr>
            <w:tcW w:w="3798" w:type="dxa"/>
          </w:tcPr>
          <w:p w14:paraId="081450D0" w14:textId="77777777" w:rsidR="00C57A1A" w:rsidRPr="00EA0007" w:rsidRDefault="00C57A1A" w:rsidP="00C076F0">
            <w:pPr>
              <w:tabs>
                <w:tab w:val="clear" w:pos="3515"/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E6D0106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6CD0545" w14:textId="77777777" w:rsidR="00C57A1A" w:rsidRPr="006765E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024FE37D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4DD6E775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54ED81B0" w14:textId="77777777" w:rsidTr="00422E62">
        <w:tc>
          <w:tcPr>
            <w:tcW w:w="3798" w:type="dxa"/>
          </w:tcPr>
          <w:p w14:paraId="1A6B69D0" w14:textId="77777777" w:rsidR="00C57A1A" w:rsidRPr="00BB0D13" w:rsidRDefault="00C57A1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25C71D97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2C6F934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/>
                <w:sz w:val="30"/>
                <w:szCs w:val="30"/>
              </w:rPr>
              <w:t>6</w:t>
            </w:r>
            <w:r w:rsidR="00C57A1A">
              <w:rPr>
                <w:rFonts w:ascii="Angsana New" w:hAnsi="Angsana New"/>
                <w:sz w:val="30"/>
                <w:szCs w:val="30"/>
              </w:rPr>
              <w:t>49</w:t>
            </w:r>
            <w:r w:rsidR="00C57A1A" w:rsidRPr="0078157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57A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06532772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5" w:type="dxa"/>
            <w:vAlign w:val="center"/>
          </w:tcPr>
          <w:p w14:paraId="3F1CF4F0" w14:textId="77777777"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076F0009" w14:textId="77777777" w:rsidTr="00422E62">
        <w:tc>
          <w:tcPr>
            <w:tcW w:w="3798" w:type="dxa"/>
          </w:tcPr>
          <w:p w14:paraId="3695295C" w14:textId="77777777" w:rsidR="00C57A1A" w:rsidRPr="00BB0D13" w:rsidRDefault="00C57A1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136081E5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863EF00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079">
              <w:rPr>
                <w:rFonts w:ascii="Angsana New" w:hAnsi="Angsana New"/>
                <w:sz w:val="30"/>
                <w:szCs w:val="30"/>
              </w:rPr>
              <w:t>342</w:t>
            </w:r>
            <w:r w:rsidR="00C57A1A" w:rsidRPr="0078157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E00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7" w:type="dxa"/>
          </w:tcPr>
          <w:p w14:paraId="2CD4D7C6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5" w:type="dxa"/>
            <w:vAlign w:val="center"/>
          </w:tcPr>
          <w:p w14:paraId="7C669BAC" w14:textId="77777777"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48611822" w14:textId="77777777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6C234E" w14:textId="77777777" w:rsidR="00657CE5" w:rsidRDefault="00657CE5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91E88E" w14:textId="77777777" w:rsidR="00657CE5" w:rsidRPr="00326EFF" w:rsidRDefault="00657CE5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E7B966" w14:textId="6934C8B2" w:rsidR="00994B2D" w:rsidRDefault="00610BD6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10BD6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994B2D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07C07139" w14:textId="77777777" w:rsidR="00994B2D" w:rsidRPr="00657CE5" w:rsidRDefault="00994B2D" w:rsidP="00616F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sz w:val="20"/>
          <w:szCs w:val="20"/>
        </w:rPr>
      </w:pPr>
    </w:p>
    <w:tbl>
      <w:tblPr>
        <w:tblW w:w="9468" w:type="dxa"/>
        <w:tblInd w:w="-4" w:type="dxa"/>
        <w:tblLayout w:type="fixed"/>
        <w:tblLook w:val="0100" w:firstRow="0" w:lastRow="0" w:firstColumn="0" w:lastColumn="1" w:noHBand="0" w:noVBand="0"/>
      </w:tblPr>
      <w:tblGrid>
        <w:gridCol w:w="4932"/>
        <w:gridCol w:w="2126"/>
        <w:gridCol w:w="284"/>
        <w:gridCol w:w="2126"/>
      </w:tblGrid>
      <w:tr w:rsidR="00994B2D" w:rsidRPr="00F87E3E" w14:paraId="4A1ABFAF" w14:textId="77777777" w:rsidTr="00616F93">
        <w:trPr>
          <w:cantSplit/>
        </w:trPr>
        <w:tc>
          <w:tcPr>
            <w:tcW w:w="4932" w:type="dxa"/>
          </w:tcPr>
          <w:p w14:paraId="7CC45226" w14:textId="77777777" w:rsidR="00994B2D" w:rsidRPr="00F87E3E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12906FB9" w14:textId="77777777" w:rsidR="00994B2D" w:rsidRPr="00F87E3E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94B2D" w:rsidRPr="00F87E3E" w14:paraId="431C57E8" w14:textId="77777777" w:rsidTr="00616F93">
        <w:trPr>
          <w:cantSplit/>
          <w:trHeight w:val="370"/>
        </w:trPr>
        <w:tc>
          <w:tcPr>
            <w:tcW w:w="4932" w:type="dxa"/>
          </w:tcPr>
          <w:p w14:paraId="7F386E3E" w14:textId="77777777" w:rsidR="00994B2D" w:rsidRPr="00F87E3E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EA4047" w14:textId="77777777" w:rsidR="00994B2D" w:rsidRPr="00F87E3E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B0B217" w14:textId="77777777" w:rsidR="00994B2D" w:rsidRPr="00F87E3E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AD1571" w14:textId="77777777" w:rsidR="00994B2D" w:rsidRPr="00F87E3E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911" w:rsidRPr="00F87E3E" w14:paraId="5986B389" w14:textId="77777777" w:rsidTr="00616F93">
        <w:trPr>
          <w:cantSplit/>
        </w:trPr>
        <w:tc>
          <w:tcPr>
            <w:tcW w:w="4932" w:type="dxa"/>
          </w:tcPr>
          <w:p w14:paraId="3165408A" w14:textId="5F7FCEC5" w:rsidR="002D1911" w:rsidRPr="00F87E3E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F87E3E">
              <w:rPr>
                <w:rFonts w:ascii="Angsana New" w:hAnsi="Angsana New"/>
                <w:sz w:val="30"/>
                <w:szCs w:val="30"/>
              </w:rPr>
              <w:t>1</w:t>
            </w:r>
            <w:r w:rsidRPr="00F87E3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87E3E">
              <w:rPr>
                <w:rFonts w:ascii="Angsana New" w:hAnsi="Angsana New"/>
                <w:sz w:val="30"/>
                <w:szCs w:val="30"/>
              </w:rPr>
              <w:t>256</w:t>
            </w:r>
            <w:r w:rsidRPr="00F87E3E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469BF22" w14:textId="7F1585A2" w:rsidR="002D1911" w:rsidRPr="00F87E3E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7E3E">
              <w:rPr>
                <w:rFonts w:ascii="Angsana New" w:hAnsi="Angsana New"/>
                <w:bCs/>
                <w:sz w:val="30"/>
                <w:szCs w:val="30"/>
              </w:rPr>
              <w:t>1,249,225</w:t>
            </w:r>
          </w:p>
        </w:tc>
        <w:tc>
          <w:tcPr>
            <w:tcW w:w="284" w:type="dxa"/>
          </w:tcPr>
          <w:p w14:paraId="37D63C64" w14:textId="77777777" w:rsidR="002D1911" w:rsidRPr="00F87E3E" w:rsidRDefault="002D1911" w:rsidP="002D19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0D79548" w14:textId="02B8DBCF" w:rsidR="002D1911" w:rsidRPr="00F87E3E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F87E3E">
              <w:rPr>
                <w:rFonts w:asciiTheme="majorBidi" w:hAnsiTheme="majorBidi" w:cstheme="majorBidi"/>
                <w:sz w:val="30"/>
                <w:szCs w:val="30"/>
              </w:rPr>
              <w:t>668,881</w:t>
            </w:r>
          </w:p>
        </w:tc>
      </w:tr>
      <w:tr w:rsidR="00751218" w:rsidRPr="00F87E3E" w14:paraId="770AB3E0" w14:textId="77777777" w:rsidTr="006C677B">
        <w:trPr>
          <w:cantSplit/>
        </w:trPr>
        <w:tc>
          <w:tcPr>
            <w:tcW w:w="4932" w:type="dxa"/>
          </w:tcPr>
          <w:p w14:paraId="1FA27A72" w14:textId="77777777" w:rsidR="00751218" w:rsidRPr="00F87E3E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>ซื้อเพิ่มในระหว่างงวด - ราคาทุน</w:t>
            </w:r>
          </w:p>
        </w:tc>
        <w:tc>
          <w:tcPr>
            <w:tcW w:w="2126" w:type="dxa"/>
          </w:tcPr>
          <w:p w14:paraId="37401B91" w14:textId="0CDA8626" w:rsidR="00751218" w:rsidRPr="00F87E3E" w:rsidRDefault="006C677B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78,032</w:t>
            </w:r>
          </w:p>
        </w:tc>
        <w:tc>
          <w:tcPr>
            <w:tcW w:w="284" w:type="dxa"/>
          </w:tcPr>
          <w:p w14:paraId="316E4D56" w14:textId="77777777" w:rsidR="00751218" w:rsidRPr="00F87E3E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F99B6E7" w14:textId="7A814FBF" w:rsidR="00751218" w:rsidRPr="00F87E3E" w:rsidRDefault="009F0C31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</w:t>
            </w:r>
            <w:r w:rsidR="00751218" w:rsidRPr="00F87E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</w:p>
        </w:tc>
      </w:tr>
      <w:tr w:rsidR="00751218" w:rsidRPr="00F87E3E" w14:paraId="0CC7B376" w14:textId="77777777" w:rsidTr="006C677B">
        <w:trPr>
          <w:cantSplit/>
        </w:trPr>
        <w:tc>
          <w:tcPr>
            <w:tcW w:w="4932" w:type="dxa"/>
          </w:tcPr>
          <w:p w14:paraId="70A3913B" w14:textId="77777777" w:rsidR="00751218" w:rsidRPr="00F87E3E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จำหน่ายและตัดจำหน่ายในระหว่างงวด - มูลค่าตามบัญชี</w:t>
            </w:r>
          </w:p>
        </w:tc>
        <w:tc>
          <w:tcPr>
            <w:tcW w:w="2126" w:type="dxa"/>
            <w:vAlign w:val="center"/>
          </w:tcPr>
          <w:p w14:paraId="4E078430" w14:textId="1F9D4D59" w:rsidR="00751218" w:rsidRPr="00F87E3E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E3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6C677B">
              <w:rPr>
                <w:rFonts w:ascii="Angsana New" w:hAnsi="Angsana New"/>
                <w:bCs/>
                <w:sz w:val="30"/>
                <w:szCs w:val="30"/>
              </w:rPr>
              <w:t>3,651</w:t>
            </w:r>
            <w:r w:rsidR="00751218" w:rsidRPr="00F87E3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166F3BE" w14:textId="77777777" w:rsidR="00751218" w:rsidRPr="00F87E3E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35A16C62" w14:textId="412CA0DD" w:rsidR="00751218" w:rsidRPr="00F87E3E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E3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87E3E">
              <w:rPr>
                <w:rFonts w:ascii="Angsana New" w:hAnsi="Angsana New"/>
                <w:bCs/>
                <w:sz w:val="30"/>
                <w:szCs w:val="30"/>
              </w:rPr>
              <w:t>3,186</w:t>
            </w:r>
            <w:r w:rsidR="00751218" w:rsidRPr="00F87E3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51218" w:rsidRPr="00F87E3E" w14:paraId="6B3C0112" w14:textId="77777777" w:rsidTr="006C677B">
        <w:trPr>
          <w:cantSplit/>
        </w:trPr>
        <w:tc>
          <w:tcPr>
            <w:tcW w:w="4932" w:type="dxa"/>
          </w:tcPr>
          <w:p w14:paraId="643C70C2" w14:textId="77777777" w:rsidR="00751218" w:rsidRPr="00F87E3E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DBEB9D5" w14:textId="7B38E79E" w:rsidR="00751218" w:rsidRPr="00F87E3E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E3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6C677B">
              <w:rPr>
                <w:rFonts w:ascii="Angsana New" w:hAnsi="Angsana New"/>
                <w:bCs/>
                <w:sz w:val="30"/>
                <w:szCs w:val="30"/>
              </w:rPr>
              <w:t>62,726</w:t>
            </w:r>
            <w:r w:rsidR="00751218" w:rsidRPr="00F87E3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8EC2E25" w14:textId="77777777" w:rsidR="00751218" w:rsidRPr="00F87E3E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7B30E65" w14:textId="1F66FC41" w:rsidR="00751218" w:rsidRPr="00F87E3E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E3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F87E3E">
              <w:rPr>
                <w:rFonts w:ascii="Angsana New" w:hAnsi="Angsana New"/>
                <w:bCs/>
                <w:sz w:val="30"/>
                <w:szCs w:val="30"/>
              </w:rPr>
              <w:t>39,</w:t>
            </w:r>
            <w:r w:rsidR="00F87E3E">
              <w:rPr>
                <w:rFonts w:ascii="Angsana New" w:hAnsi="Angsana New"/>
                <w:bCs/>
                <w:sz w:val="30"/>
                <w:szCs w:val="30"/>
              </w:rPr>
              <w:t>122</w:t>
            </w:r>
            <w:r w:rsidRPr="00F87E3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51218" w:rsidRPr="00F87E3E" w14:paraId="6E87B1AD" w14:textId="77777777" w:rsidTr="006C677B">
        <w:trPr>
          <w:cantSplit/>
        </w:trPr>
        <w:tc>
          <w:tcPr>
            <w:tcW w:w="4932" w:type="dxa"/>
          </w:tcPr>
          <w:p w14:paraId="7801FB35" w14:textId="4DD593C3" w:rsidR="00751218" w:rsidRPr="00F87E3E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F87E3E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F87E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7E3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87E3E">
              <w:rPr>
                <w:rFonts w:ascii="Angsana New" w:hAnsi="Angsana New"/>
                <w:sz w:val="30"/>
                <w:szCs w:val="30"/>
              </w:rPr>
              <w:t>256</w:t>
            </w:r>
            <w:r w:rsidR="002D1911" w:rsidRPr="00F87E3E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F0F2134" w14:textId="5E9AB890" w:rsidR="00751218" w:rsidRPr="00F87E3E" w:rsidRDefault="006C677B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1,260,880</w:t>
            </w:r>
          </w:p>
        </w:tc>
        <w:tc>
          <w:tcPr>
            <w:tcW w:w="284" w:type="dxa"/>
          </w:tcPr>
          <w:p w14:paraId="0279B8F6" w14:textId="77777777" w:rsidR="00751218" w:rsidRPr="00F87E3E" w:rsidRDefault="00751218" w:rsidP="00751218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2B96C98" w14:textId="01F97BF0" w:rsidR="00751218" w:rsidRPr="00F87E3E" w:rsidRDefault="00F87E3E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1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673,951</w:t>
            </w:r>
          </w:p>
        </w:tc>
      </w:tr>
    </w:tbl>
    <w:p w14:paraId="7535AC74" w14:textId="77777777" w:rsidR="00657CE5" w:rsidRPr="00B22637" w:rsidRDefault="00657CE5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</w:rPr>
      </w:pPr>
    </w:p>
    <w:p w14:paraId="40172A68" w14:textId="745A9182" w:rsidR="00545627" w:rsidRPr="007E70B3" w:rsidRDefault="00175B09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E70B3">
        <w:rPr>
          <w:rFonts w:ascii="Angsana New" w:hAnsi="Angsana New"/>
          <w:sz w:val="30"/>
          <w:szCs w:val="30"/>
          <w:cs/>
        </w:rPr>
        <w:t>ในระหว่างไตรมาส</w:t>
      </w:r>
      <w:r w:rsidR="00DD1EB5" w:rsidRPr="007E70B3">
        <w:rPr>
          <w:rFonts w:ascii="Angsana New" w:hAnsi="Angsana New"/>
          <w:sz w:val="30"/>
          <w:szCs w:val="30"/>
          <w:cs/>
        </w:rPr>
        <w:t>แรก</w:t>
      </w:r>
      <w:r w:rsidRPr="007E70B3">
        <w:rPr>
          <w:rFonts w:ascii="Angsana New" w:hAnsi="Angsana New"/>
          <w:sz w:val="30"/>
          <w:szCs w:val="30"/>
          <w:cs/>
        </w:rPr>
        <w:t xml:space="preserve">ของปี </w:t>
      </w:r>
      <w:r w:rsidR="00C36522" w:rsidRPr="007E70B3">
        <w:rPr>
          <w:rFonts w:ascii="Angsana New" w:hAnsi="Angsana New"/>
          <w:sz w:val="30"/>
          <w:szCs w:val="30"/>
        </w:rPr>
        <w:t>2568</w:t>
      </w:r>
      <w:r w:rsidR="00B21CD0" w:rsidRPr="007E70B3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="00B21CD0" w:rsidRPr="007E70B3">
        <w:rPr>
          <w:rFonts w:ascii="Angsana New" w:hAnsi="Angsana New"/>
          <w:sz w:val="30"/>
          <w:szCs w:val="30"/>
          <w:cs/>
        </w:rPr>
        <w:t>ชลบุรีกันยง</w:t>
      </w:r>
      <w:r w:rsidR="00B21CD0" w:rsidRPr="007E70B3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7E70B3">
        <w:rPr>
          <w:rFonts w:ascii="Angsana New" w:hAnsi="Angsana New"/>
          <w:sz w:val="30"/>
          <w:szCs w:val="30"/>
          <w:cs/>
        </w:rPr>
        <w:t xml:space="preserve"> </w:t>
      </w:r>
      <w:r w:rsidR="003E7A1B">
        <w:rPr>
          <w:rFonts w:ascii="Angsana New" w:hAnsi="Angsana New" w:hint="cs"/>
          <w:sz w:val="30"/>
          <w:szCs w:val="30"/>
          <w:cs/>
        </w:rPr>
        <w:t>(</w:t>
      </w:r>
      <w:r w:rsidR="00B21CD0" w:rsidRPr="007E70B3">
        <w:rPr>
          <w:rFonts w:ascii="Angsana New" w:hAnsi="Angsana New"/>
          <w:sz w:val="30"/>
          <w:szCs w:val="30"/>
          <w:cs/>
        </w:rPr>
        <w:t>บริษัทย่อ</w:t>
      </w:r>
      <w:r w:rsidR="00B21CD0" w:rsidRPr="007E70B3">
        <w:rPr>
          <w:rFonts w:ascii="Angsana New" w:hAnsi="Angsana New" w:hint="cs"/>
          <w:sz w:val="30"/>
          <w:szCs w:val="30"/>
          <w:cs/>
          <w:lang w:val="af-ZA"/>
        </w:rPr>
        <w:t>ย</w:t>
      </w:r>
      <w:r w:rsidRPr="007E70B3">
        <w:rPr>
          <w:rFonts w:ascii="Angsana New" w:hAnsi="Angsana New"/>
          <w:sz w:val="30"/>
          <w:szCs w:val="30"/>
          <w:cs/>
        </w:rPr>
        <w:t xml:space="preserve">) </w:t>
      </w:r>
      <w:r w:rsidR="00DD1EB5" w:rsidRPr="007E70B3">
        <w:rPr>
          <w:rFonts w:ascii="Angsana New" w:hAnsi="Angsana New"/>
          <w:sz w:val="30"/>
          <w:szCs w:val="30"/>
          <w:cs/>
        </w:rPr>
        <w:t>ได้</w:t>
      </w:r>
      <w:r w:rsidRPr="007E70B3">
        <w:rPr>
          <w:rFonts w:ascii="Angsana New" w:hAnsi="Angsana New"/>
          <w:sz w:val="30"/>
          <w:szCs w:val="30"/>
          <w:cs/>
        </w:rPr>
        <w:t xml:space="preserve">ขายที่ดินบางส่วนให้แก่กิจการที่ไม่เกี่ยวข้องกันเเห่งหนึ่ง ซึ่งมีกำไรจากการขายที่ดินดังกล่าวประมาณ </w:t>
      </w:r>
      <w:r w:rsidR="00C36522" w:rsidRPr="007E70B3">
        <w:rPr>
          <w:rFonts w:ascii="Angsana New" w:hAnsi="Angsana New"/>
          <w:sz w:val="30"/>
          <w:szCs w:val="30"/>
        </w:rPr>
        <w:t>21.2</w:t>
      </w:r>
      <w:r w:rsidRPr="007E70B3">
        <w:rPr>
          <w:rFonts w:ascii="Angsana New" w:hAnsi="Angsana New"/>
          <w:sz w:val="30"/>
          <w:szCs w:val="30"/>
          <w:cs/>
        </w:rPr>
        <w:t xml:space="preserve"> ล้านบาทโดยเเสดง</w:t>
      </w:r>
      <w:r w:rsidR="00DD1EB5" w:rsidRPr="007E70B3">
        <w:rPr>
          <w:rFonts w:ascii="Angsana New" w:hAnsi="Angsana New"/>
          <w:sz w:val="30"/>
          <w:szCs w:val="30"/>
          <w:cs/>
        </w:rPr>
        <w:t>รายการเป็นส่วนหนึ่งของ</w:t>
      </w:r>
      <w:r w:rsidRPr="007E70B3">
        <w:rPr>
          <w:rFonts w:ascii="Angsana New" w:hAnsi="Angsana New"/>
          <w:sz w:val="30"/>
          <w:szCs w:val="30"/>
          <w:cs/>
        </w:rPr>
        <w:t xml:space="preserve"> "รายได้อื่น" </w:t>
      </w:r>
      <w:r w:rsidR="00DD1EB5" w:rsidRPr="007E70B3">
        <w:rPr>
          <w:rFonts w:ascii="Angsana New" w:hAnsi="Angsana New"/>
          <w:sz w:val="30"/>
          <w:szCs w:val="30"/>
          <w:cs/>
        </w:rPr>
        <w:t>ในงบ</w:t>
      </w:r>
      <w:r w:rsidR="002D1911" w:rsidRPr="007E70B3">
        <w:rPr>
          <w:rFonts w:ascii="Angsana New" w:hAnsi="Angsana New"/>
          <w:sz w:val="30"/>
          <w:szCs w:val="30"/>
          <w:cs/>
        </w:rPr>
        <w:t>กำไรขาดทุนเบ็ดเสร็จรวม</w:t>
      </w:r>
      <w:r w:rsidR="00947DD9" w:rsidRPr="007E70B3">
        <w:rPr>
          <w:rFonts w:ascii="Angsana New" w:hAnsi="Angsana New"/>
          <w:sz w:val="30"/>
          <w:szCs w:val="30"/>
          <w:cs/>
        </w:rPr>
        <w:t>สำหรับงวดหกเดือน</w:t>
      </w:r>
      <w:r w:rsidR="00DD1EB5" w:rsidRPr="007E70B3">
        <w:rPr>
          <w:rFonts w:ascii="Angsana New" w:hAnsi="Angsana New"/>
          <w:sz w:val="30"/>
          <w:szCs w:val="30"/>
          <w:cs/>
        </w:rPr>
        <w:t>ของ</w:t>
      </w:r>
      <w:r w:rsidRPr="007E70B3">
        <w:rPr>
          <w:rFonts w:ascii="Angsana New" w:hAnsi="Angsana New"/>
          <w:sz w:val="30"/>
          <w:szCs w:val="30"/>
          <w:cs/>
        </w:rPr>
        <w:t xml:space="preserve">ปี </w:t>
      </w:r>
      <w:r w:rsidR="00C36522" w:rsidRPr="007E70B3">
        <w:rPr>
          <w:rFonts w:ascii="Angsana New" w:hAnsi="Angsana New"/>
          <w:sz w:val="30"/>
          <w:szCs w:val="30"/>
        </w:rPr>
        <w:t>2568</w:t>
      </w:r>
    </w:p>
    <w:p w14:paraId="2D07CB64" w14:textId="77777777" w:rsidR="00326EFF" w:rsidRPr="00B22637" w:rsidRDefault="00326EFF" w:rsidP="00355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1F12959E" w14:textId="6145B78C" w:rsidR="006A5BCA" w:rsidRDefault="002D1911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9</w:t>
      </w:r>
      <w:r w:rsidR="006A5BCA" w:rsidRPr="006675A1">
        <w:rPr>
          <w:rFonts w:ascii="Angsana New" w:hAnsi="Angsana New"/>
          <w:b/>
          <w:bCs/>
          <w:sz w:val="30"/>
          <w:szCs w:val="30"/>
        </w:rPr>
        <w:t>.</w:t>
      </w:r>
      <w:r w:rsidR="006A5BCA" w:rsidRPr="006675A1">
        <w:rPr>
          <w:rFonts w:ascii="Angsana New" w:hAnsi="Angsana New"/>
          <w:b/>
          <w:bCs/>
          <w:sz w:val="30"/>
          <w:szCs w:val="30"/>
        </w:rPr>
        <w:tab/>
      </w:r>
      <w:r w:rsidR="006A5BCA" w:rsidRPr="006A5BC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 w:rsidR="006A5BCA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A5BCA" w:rsidRPr="006A5BCA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  <w:r w:rsidR="006A5BCA">
        <w:rPr>
          <w:rFonts w:ascii="Angsana New" w:hAnsi="Angsana New"/>
          <w:b/>
          <w:bCs/>
          <w:sz w:val="30"/>
          <w:szCs w:val="30"/>
          <w:cs/>
        </w:rPr>
        <w:t>-</w:t>
      </w:r>
      <w:r w:rsidR="006A5BCA" w:rsidRPr="006A5BC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2702A385" w14:textId="77777777" w:rsidR="006A5BCA" w:rsidRPr="00B22637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</w:rPr>
      </w:pPr>
    </w:p>
    <w:tbl>
      <w:tblPr>
        <w:tblW w:w="9482" w:type="dxa"/>
        <w:tblInd w:w="-18" w:type="dxa"/>
        <w:tblLayout w:type="fixed"/>
        <w:tblLook w:val="0100" w:firstRow="0" w:lastRow="0" w:firstColumn="0" w:lastColumn="1" w:noHBand="0" w:noVBand="0"/>
      </w:tblPr>
      <w:tblGrid>
        <w:gridCol w:w="4946"/>
        <w:gridCol w:w="2126"/>
        <w:gridCol w:w="284"/>
        <w:gridCol w:w="2126"/>
      </w:tblGrid>
      <w:tr w:rsidR="006A5BCA" w:rsidRPr="005B404C" w14:paraId="63297004" w14:textId="77777777" w:rsidTr="00616F93">
        <w:trPr>
          <w:cantSplit/>
        </w:trPr>
        <w:tc>
          <w:tcPr>
            <w:tcW w:w="4946" w:type="dxa"/>
          </w:tcPr>
          <w:p w14:paraId="2B47E5FB" w14:textId="77777777" w:rsidR="006A5BCA" w:rsidRPr="005B404C" w:rsidRDefault="006A5BCA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04E9EA9" w14:textId="77777777" w:rsidR="006A5BCA" w:rsidRPr="005B404C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A5BCA" w:rsidRPr="005B404C" w14:paraId="0F446433" w14:textId="77777777" w:rsidTr="00ED1933">
        <w:trPr>
          <w:cantSplit/>
          <w:trHeight w:val="370"/>
        </w:trPr>
        <w:tc>
          <w:tcPr>
            <w:tcW w:w="4946" w:type="dxa"/>
          </w:tcPr>
          <w:p w14:paraId="47BB3341" w14:textId="77777777" w:rsidR="006A5BCA" w:rsidRPr="005B404C" w:rsidRDefault="006A5BCA" w:rsidP="002E657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3AA18C1" w14:textId="77777777" w:rsidR="006A5BCA" w:rsidRPr="005B404C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84A3A4" w14:textId="77777777" w:rsidR="006A5BCA" w:rsidRPr="005B404C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86AA68" w14:textId="77777777" w:rsidR="006A5BCA" w:rsidRPr="005B404C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573" w:rsidRPr="005B404C" w14:paraId="1FE4C1CB" w14:textId="77777777" w:rsidTr="00ED1933">
        <w:trPr>
          <w:cantSplit/>
          <w:trHeight w:val="370"/>
        </w:trPr>
        <w:tc>
          <w:tcPr>
            <w:tcW w:w="4946" w:type="dxa"/>
          </w:tcPr>
          <w:p w14:paraId="4DC4BB4A" w14:textId="77777777" w:rsidR="002E6573" w:rsidRPr="005B404C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F51D9A8" w14:textId="77777777" w:rsidR="002E6573" w:rsidRPr="005B404C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217B85A" w14:textId="77777777" w:rsidR="002E6573" w:rsidRPr="005B404C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30848FB" w14:textId="77777777" w:rsidR="002E6573" w:rsidRPr="005B404C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1911" w:rsidRPr="005B404C" w14:paraId="24D9B185" w14:textId="77777777" w:rsidTr="00616F93">
        <w:trPr>
          <w:cantSplit/>
        </w:trPr>
        <w:tc>
          <w:tcPr>
            <w:tcW w:w="4946" w:type="dxa"/>
          </w:tcPr>
          <w:p w14:paraId="25EB3EEC" w14:textId="5F3C9B1E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5B404C">
              <w:rPr>
                <w:rFonts w:ascii="Angsana New" w:hAnsi="Angsana New"/>
                <w:sz w:val="30"/>
                <w:szCs w:val="30"/>
              </w:rPr>
              <w:t>1</w:t>
            </w:r>
            <w:r w:rsidRPr="005B404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B404C">
              <w:rPr>
                <w:rFonts w:ascii="Angsana New" w:hAnsi="Angsana New"/>
                <w:sz w:val="30"/>
                <w:szCs w:val="30"/>
              </w:rPr>
              <w:t>256</w:t>
            </w:r>
            <w:r w:rsidRPr="005B404C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126" w:type="dxa"/>
          </w:tcPr>
          <w:p w14:paraId="4CD9A3B9" w14:textId="6FE1B917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4C">
              <w:rPr>
                <w:rFonts w:ascii="Angsana New" w:hAnsi="Angsana New"/>
                <w:bCs/>
                <w:sz w:val="30"/>
                <w:szCs w:val="30"/>
              </w:rPr>
              <w:t>80,021</w:t>
            </w:r>
          </w:p>
        </w:tc>
        <w:tc>
          <w:tcPr>
            <w:tcW w:w="284" w:type="dxa"/>
          </w:tcPr>
          <w:p w14:paraId="546ACEB1" w14:textId="77777777" w:rsidR="002D1911" w:rsidRPr="005B404C" w:rsidRDefault="002D1911" w:rsidP="002D19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20883804" w14:textId="667DA331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4C">
              <w:rPr>
                <w:rFonts w:ascii="Angsana New" w:hAnsi="Angsana New"/>
                <w:bCs/>
                <w:sz w:val="30"/>
                <w:szCs w:val="30"/>
              </w:rPr>
              <w:t>75,307</w:t>
            </w:r>
          </w:p>
        </w:tc>
      </w:tr>
      <w:tr w:rsidR="002D1911" w:rsidRPr="005B404C" w14:paraId="5AD8559F" w14:textId="77777777" w:rsidTr="00610BD6">
        <w:trPr>
          <w:cantSplit/>
        </w:trPr>
        <w:tc>
          <w:tcPr>
            <w:tcW w:w="4946" w:type="dxa"/>
          </w:tcPr>
          <w:p w14:paraId="4E7BFA68" w14:textId="77777777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</w:tcPr>
          <w:p w14:paraId="05423F60" w14:textId="6CAADFC4" w:rsidR="002D1911" w:rsidRPr="005B404C" w:rsidRDefault="00610BD6" w:rsidP="0061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11,440</w:t>
            </w:r>
          </w:p>
        </w:tc>
        <w:tc>
          <w:tcPr>
            <w:tcW w:w="284" w:type="dxa"/>
          </w:tcPr>
          <w:p w14:paraId="59860650" w14:textId="77777777" w:rsidR="002D1911" w:rsidRPr="005B404C" w:rsidRDefault="002D1911" w:rsidP="002D19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5AD0CFF" w14:textId="693D3C93" w:rsidR="002D1911" w:rsidRPr="005B404C" w:rsidRDefault="005B404C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4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D1911" w:rsidRPr="005B40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</w:t>
            </w:r>
            <w:r w:rsidR="002D1911" w:rsidRPr="005B404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6A5BCA" w:rsidRPr="005B404C" w14:paraId="5A78437C" w14:textId="77777777" w:rsidTr="00610BD6">
        <w:trPr>
          <w:cantSplit/>
        </w:trPr>
        <w:tc>
          <w:tcPr>
            <w:tcW w:w="4946" w:type="dxa"/>
          </w:tcPr>
          <w:p w14:paraId="38599D70" w14:textId="77777777" w:rsidR="006A5BCA" w:rsidRPr="005B404C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0F9A202" w14:textId="054C1F46" w:rsidR="006A5BCA" w:rsidRPr="006C677B" w:rsidRDefault="00B16AC9" w:rsidP="006C6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677B">
              <w:rPr>
                <w:rFonts w:ascii="Angsana New" w:hAnsi="Angsana New"/>
                <w:sz w:val="30"/>
                <w:szCs w:val="30"/>
              </w:rPr>
              <w:t>(</w:t>
            </w:r>
            <w:r w:rsidR="00610BD6" w:rsidRPr="006C677B">
              <w:rPr>
                <w:rFonts w:ascii="Angsana New" w:hAnsi="Angsana New"/>
                <w:sz w:val="30"/>
                <w:szCs w:val="30"/>
              </w:rPr>
              <w:t>3,913</w:t>
            </w:r>
            <w:r w:rsidRPr="006C67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C91C23" w14:textId="77777777" w:rsidR="006A5BCA" w:rsidRPr="005B404C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5495CC2" w14:textId="25ABB142" w:rsidR="006A5BCA" w:rsidRPr="005B404C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04C">
              <w:rPr>
                <w:rFonts w:ascii="Angsana New" w:hAnsi="Angsana New"/>
                <w:sz w:val="30"/>
                <w:szCs w:val="30"/>
              </w:rPr>
              <w:t>(</w:t>
            </w:r>
            <w:r w:rsidR="005B404C">
              <w:rPr>
                <w:rFonts w:ascii="Angsana New" w:hAnsi="Angsana New"/>
                <w:sz w:val="30"/>
                <w:szCs w:val="30"/>
              </w:rPr>
              <w:t>3,978</w:t>
            </w:r>
            <w:r w:rsidRPr="005B40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5BCA" w:rsidRPr="005B404C" w14:paraId="78A84BBE" w14:textId="77777777" w:rsidTr="00610BD6">
        <w:trPr>
          <w:cantSplit/>
        </w:trPr>
        <w:tc>
          <w:tcPr>
            <w:tcW w:w="4946" w:type="dxa"/>
          </w:tcPr>
          <w:p w14:paraId="52C1D10D" w14:textId="2EF7DEE9" w:rsidR="006A5BCA" w:rsidRPr="005B404C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95D53" w:rsidRPr="005B40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95D53" w:rsidRPr="005B404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395D53" w:rsidRPr="005B404C">
              <w:rPr>
                <w:rFonts w:ascii="Angsana New" w:hAnsi="Angsana New"/>
                <w:sz w:val="30"/>
                <w:szCs w:val="30"/>
              </w:rPr>
              <w:t>256</w:t>
            </w:r>
            <w:r w:rsidR="002D1911" w:rsidRPr="005B404C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07DB3DD" w14:textId="6073E5B1" w:rsidR="006A5BCA" w:rsidRPr="005B404C" w:rsidRDefault="00610BD6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87,548</w:t>
            </w:r>
          </w:p>
        </w:tc>
        <w:tc>
          <w:tcPr>
            <w:tcW w:w="284" w:type="dxa"/>
          </w:tcPr>
          <w:p w14:paraId="216A24D1" w14:textId="77777777" w:rsidR="006A5BCA" w:rsidRPr="005B404C" w:rsidRDefault="006A5BCA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0131F66" w14:textId="0ADDA074" w:rsidR="006A5BCA" w:rsidRPr="005B404C" w:rsidRDefault="005B40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82,769</w:t>
            </w:r>
          </w:p>
        </w:tc>
      </w:tr>
      <w:tr w:rsidR="002E6573" w:rsidRPr="005B404C" w14:paraId="3926FECF" w14:textId="77777777" w:rsidTr="00616F93">
        <w:trPr>
          <w:cantSplit/>
        </w:trPr>
        <w:tc>
          <w:tcPr>
            <w:tcW w:w="4946" w:type="dxa"/>
          </w:tcPr>
          <w:p w14:paraId="6B6EA0FF" w14:textId="77777777" w:rsidR="002E6573" w:rsidRPr="00B22637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E23508C" w14:textId="77777777" w:rsidR="002E6573" w:rsidRPr="00B22637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284" w:type="dxa"/>
          </w:tcPr>
          <w:p w14:paraId="7BD5D2B6" w14:textId="77777777" w:rsidR="002E6573" w:rsidRPr="00B22637" w:rsidRDefault="002E6573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50197BD" w14:textId="77777777" w:rsidR="002E6573" w:rsidRPr="00B22637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</w:rPr>
            </w:pPr>
          </w:p>
        </w:tc>
      </w:tr>
      <w:tr w:rsidR="002E6573" w:rsidRPr="005B404C" w14:paraId="3AA9955C" w14:textId="77777777" w:rsidTr="00616F93">
        <w:trPr>
          <w:cantSplit/>
          <w:trHeight w:val="370"/>
        </w:trPr>
        <w:tc>
          <w:tcPr>
            <w:tcW w:w="4946" w:type="dxa"/>
          </w:tcPr>
          <w:p w14:paraId="280A1A2D" w14:textId="77777777" w:rsidR="002E6573" w:rsidRPr="005B404C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="007B47DE" w:rsidRPr="005B40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B40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สุทธิ</w:t>
            </w:r>
          </w:p>
        </w:tc>
        <w:tc>
          <w:tcPr>
            <w:tcW w:w="2126" w:type="dxa"/>
          </w:tcPr>
          <w:p w14:paraId="269AF50F" w14:textId="77777777" w:rsidR="002E6573" w:rsidRPr="00610BD6" w:rsidRDefault="002E6573" w:rsidP="0061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B80995" w14:textId="77777777" w:rsidR="002E6573" w:rsidRPr="005B404C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2C545765" w14:textId="77777777" w:rsidR="002E6573" w:rsidRPr="005B404C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1911" w:rsidRPr="005B404C" w14:paraId="0A7F89A1" w14:textId="77777777" w:rsidTr="00616F93">
        <w:trPr>
          <w:cantSplit/>
        </w:trPr>
        <w:tc>
          <w:tcPr>
            <w:tcW w:w="4946" w:type="dxa"/>
          </w:tcPr>
          <w:p w14:paraId="16D3B1D5" w14:textId="1051F40C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5B404C">
              <w:rPr>
                <w:rFonts w:ascii="Angsana New" w:hAnsi="Angsana New"/>
                <w:sz w:val="30"/>
                <w:szCs w:val="30"/>
              </w:rPr>
              <w:t>1</w:t>
            </w:r>
            <w:r w:rsidRPr="005B404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B404C">
              <w:rPr>
                <w:rFonts w:ascii="Angsana New" w:hAnsi="Angsana New"/>
                <w:sz w:val="30"/>
                <w:szCs w:val="30"/>
              </w:rPr>
              <w:t>256</w:t>
            </w:r>
            <w:r w:rsidRPr="005B404C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126" w:type="dxa"/>
          </w:tcPr>
          <w:p w14:paraId="5259EFD3" w14:textId="5BE61B9D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B404C">
              <w:rPr>
                <w:rFonts w:ascii="Angsana New" w:hAnsi="Angsana New"/>
                <w:bCs/>
                <w:sz w:val="30"/>
                <w:szCs w:val="30"/>
              </w:rPr>
              <w:t>139,604</w:t>
            </w:r>
          </w:p>
        </w:tc>
        <w:tc>
          <w:tcPr>
            <w:tcW w:w="284" w:type="dxa"/>
          </w:tcPr>
          <w:p w14:paraId="5F525B60" w14:textId="77777777" w:rsidR="002D1911" w:rsidRPr="005B404C" w:rsidRDefault="002D1911" w:rsidP="002D19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5885706" w14:textId="0B6D9F7E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B404C">
              <w:rPr>
                <w:rFonts w:ascii="Angsana New" w:hAnsi="Angsana New"/>
                <w:bCs/>
                <w:sz w:val="30"/>
                <w:szCs w:val="30"/>
              </w:rPr>
              <w:t>134,341</w:t>
            </w:r>
          </w:p>
        </w:tc>
      </w:tr>
      <w:tr w:rsidR="002D1911" w:rsidRPr="005B404C" w14:paraId="2D984BCF" w14:textId="77777777" w:rsidTr="00610BD6">
        <w:trPr>
          <w:cantSplit/>
        </w:trPr>
        <w:tc>
          <w:tcPr>
            <w:tcW w:w="4946" w:type="dxa"/>
          </w:tcPr>
          <w:p w14:paraId="59CF901F" w14:textId="77777777" w:rsidR="002D1911" w:rsidRPr="005B404C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</w:tcPr>
          <w:p w14:paraId="0AD8DCAB" w14:textId="2CA33209" w:rsidR="002D1911" w:rsidRPr="005B404C" w:rsidRDefault="00610BD6" w:rsidP="0061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11,440</w:t>
            </w:r>
          </w:p>
        </w:tc>
        <w:tc>
          <w:tcPr>
            <w:tcW w:w="284" w:type="dxa"/>
          </w:tcPr>
          <w:p w14:paraId="3C9632B6" w14:textId="77777777" w:rsidR="002D1911" w:rsidRPr="005B404C" w:rsidRDefault="002D1911" w:rsidP="002D19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924387F" w14:textId="32CD7335" w:rsidR="002D1911" w:rsidRPr="005B404C" w:rsidRDefault="005B404C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2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2D1911" w:rsidRPr="005B40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</w:t>
            </w:r>
            <w:r w:rsidR="002D1911" w:rsidRPr="005B404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B16AC9" w:rsidRPr="005B404C" w14:paraId="0EDB6D30" w14:textId="77777777" w:rsidTr="00610BD6">
        <w:trPr>
          <w:cantSplit/>
        </w:trPr>
        <w:tc>
          <w:tcPr>
            <w:tcW w:w="4946" w:type="dxa"/>
          </w:tcPr>
          <w:p w14:paraId="46A11EB6" w14:textId="77777777" w:rsidR="00B16AC9" w:rsidRPr="005B404C" w:rsidRDefault="00B16AC9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126" w:type="dxa"/>
            <w:vAlign w:val="center"/>
          </w:tcPr>
          <w:p w14:paraId="2E241624" w14:textId="6F3CAA62" w:rsidR="00B16AC9" w:rsidRPr="006C677B" w:rsidRDefault="00B16AC9" w:rsidP="006C6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677B">
              <w:rPr>
                <w:rFonts w:ascii="Angsana New" w:hAnsi="Angsana New"/>
                <w:sz w:val="30"/>
                <w:szCs w:val="30"/>
              </w:rPr>
              <w:t>(</w:t>
            </w:r>
            <w:r w:rsidR="00610BD6" w:rsidRPr="006C677B">
              <w:rPr>
                <w:rFonts w:ascii="Angsana New" w:hAnsi="Angsana New"/>
                <w:sz w:val="30"/>
                <w:szCs w:val="30"/>
              </w:rPr>
              <w:t>23,302</w:t>
            </w:r>
            <w:r w:rsidRPr="006C67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9723DBE" w14:textId="77777777" w:rsidR="00B16AC9" w:rsidRPr="005B404C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6EB7739E" w14:textId="294F9EA5" w:rsidR="00B16AC9" w:rsidRPr="005B404C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04C">
              <w:rPr>
                <w:rFonts w:ascii="Angsana New" w:hAnsi="Angsana New"/>
                <w:sz w:val="30"/>
                <w:szCs w:val="30"/>
              </w:rPr>
              <w:t>(</w:t>
            </w:r>
            <w:r w:rsidR="005B404C">
              <w:rPr>
                <w:rFonts w:ascii="Angsana New" w:hAnsi="Angsana New"/>
                <w:sz w:val="30"/>
                <w:szCs w:val="30"/>
              </w:rPr>
              <w:t>18,841</w:t>
            </w:r>
            <w:r w:rsidRPr="005B40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6AC9" w:rsidRPr="005B404C" w14:paraId="23481FD7" w14:textId="77777777" w:rsidTr="00610BD6">
        <w:trPr>
          <w:cantSplit/>
        </w:trPr>
        <w:tc>
          <w:tcPr>
            <w:tcW w:w="4946" w:type="dxa"/>
          </w:tcPr>
          <w:p w14:paraId="12F8766C" w14:textId="73A51BF7" w:rsidR="00B16AC9" w:rsidRPr="005B404C" w:rsidRDefault="00B16AC9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B404C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F5249C" w:rsidRPr="005B40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249C" w:rsidRPr="005B404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B404C">
              <w:rPr>
                <w:rFonts w:ascii="Angsana New" w:hAnsi="Angsana New"/>
                <w:sz w:val="30"/>
                <w:szCs w:val="30"/>
              </w:rPr>
              <w:t>256</w:t>
            </w:r>
            <w:r w:rsidR="002D1911" w:rsidRPr="005B404C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0E3D89C" w14:textId="634131C3" w:rsidR="00B16AC9" w:rsidRPr="005B404C" w:rsidRDefault="00610BD6" w:rsidP="0061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127,742</w:t>
            </w:r>
          </w:p>
        </w:tc>
        <w:tc>
          <w:tcPr>
            <w:tcW w:w="284" w:type="dxa"/>
          </w:tcPr>
          <w:p w14:paraId="1FF9CE89" w14:textId="77777777" w:rsidR="00B16AC9" w:rsidRPr="005B404C" w:rsidRDefault="00B16AC9" w:rsidP="001C1BBA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4D752CE5" w14:textId="012057D2" w:rsidR="00B16AC9" w:rsidRPr="005B404C" w:rsidRDefault="00B16AC9" w:rsidP="009B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404C">
              <w:rPr>
                <w:rFonts w:ascii="Angsana New" w:hAnsi="Angsana New"/>
                <w:bCs/>
                <w:sz w:val="30"/>
                <w:szCs w:val="30"/>
              </w:rPr>
              <w:tab/>
            </w:r>
            <w:r w:rsidR="005B404C">
              <w:rPr>
                <w:rFonts w:ascii="Angsana New" w:hAnsi="Angsana New"/>
                <w:bCs/>
                <w:sz w:val="30"/>
                <w:szCs w:val="30"/>
              </w:rPr>
              <w:t>126,940</w:t>
            </w:r>
          </w:p>
        </w:tc>
      </w:tr>
    </w:tbl>
    <w:p w14:paraId="0F84F4BE" w14:textId="77777777" w:rsidR="006C677B" w:rsidRDefault="006C677B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F7E1D9" w14:textId="4DF01C92" w:rsidR="002D1911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Pr="00C13E8A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14:paraId="5AA02AF5" w14:textId="77777777" w:rsidR="002D1911" w:rsidRPr="002815CF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D9CCCC6" w14:textId="41DC7F2B" w:rsidR="002D1911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64AD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E64AD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E64AD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E64ADE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รายการดังต่อไปนี้</w:t>
      </w:r>
    </w:p>
    <w:p w14:paraId="58F3DCE1" w14:textId="77777777" w:rsidR="002D1911" w:rsidRPr="002815CF" w:rsidRDefault="002D1911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07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1"/>
        <w:gridCol w:w="1134"/>
        <w:gridCol w:w="269"/>
        <w:gridCol w:w="1148"/>
        <w:gridCol w:w="283"/>
        <w:gridCol w:w="1135"/>
        <w:gridCol w:w="270"/>
        <w:gridCol w:w="1147"/>
      </w:tblGrid>
      <w:tr w:rsidR="002D1911" w:rsidRPr="00431B67" w14:paraId="271F0316" w14:textId="77777777" w:rsidTr="00DA4C68">
        <w:trPr>
          <w:cantSplit/>
        </w:trPr>
        <w:tc>
          <w:tcPr>
            <w:tcW w:w="4521" w:type="dxa"/>
          </w:tcPr>
          <w:p w14:paraId="7AAA0CC8" w14:textId="77777777" w:rsidR="002D1911" w:rsidRPr="00431B67" w:rsidRDefault="002D1911" w:rsidP="00DA4C6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68B9487E" w14:textId="77777777" w:rsidR="002D1911" w:rsidRPr="00431B67" w:rsidRDefault="002D1911" w:rsidP="00DA4C6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D1911" w:rsidRPr="00431B67" w14:paraId="0BDE27F4" w14:textId="77777777" w:rsidTr="00DA4C68">
        <w:trPr>
          <w:cantSplit/>
        </w:trPr>
        <w:tc>
          <w:tcPr>
            <w:tcW w:w="4521" w:type="dxa"/>
          </w:tcPr>
          <w:p w14:paraId="6BC61963" w14:textId="77777777" w:rsidR="002D1911" w:rsidRPr="00431B67" w:rsidRDefault="002D1911" w:rsidP="00DA4C6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29C8E639" w14:textId="77777777" w:rsidR="002D1911" w:rsidRPr="00431B67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1B34EAE8" w14:textId="77777777" w:rsidR="002D1911" w:rsidRPr="00431B67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582483B9" w14:textId="77777777" w:rsidR="002D1911" w:rsidRPr="00431B67" w:rsidRDefault="002D1911" w:rsidP="00DA4C6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431B6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D1911" w:rsidRPr="00431B67" w14:paraId="00AA7699" w14:textId="77777777" w:rsidTr="00DA4C68">
        <w:trPr>
          <w:cantSplit/>
        </w:trPr>
        <w:tc>
          <w:tcPr>
            <w:tcW w:w="4521" w:type="dxa"/>
          </w:tcPr>
          <w:p w14:paraId="64AF63A7" w14:textId="77777777" w:rsidR="002D1911" w:rsidRPr="00431B67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8ED75C" w14:textId="391C1D4B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1B6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DE8A827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87E829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1B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left w:val="nil"/>
            </w:tcBorders>
          </w:tcPr>
          <w:p w14:paraId="35E260CF" w14:textId="77777777" w:rsidR="002D1911" w:rsidRPr="00431B67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8A8BEF7" w14:textId="760C3D5B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1B6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B2D470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38C83D6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1B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1911" w:rsidRPr="00431B67" w14:paraId="19FAD2F9" w14:textId="77777777" w:rsidTr="00DA4C68">
        <w:trPr>
          <w:cantSplit/>
        </w:trPr>
        <w:tc>
          <w:tcPr>
            <w:tcW w:w="4521" w:type="dxa"/>
          </w:tcPr>
          <w:p w14:paraId="2694747F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2845E65C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CA31B92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8657E74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8B0F222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2745D72C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C7E23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05FE5AD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D1911" w:rsidRPr="00431B67" w14:paraId="60818C3B" w14:textId="77777777" w:rsidTr="00DA4C68">
        <w:trPr>
          <w:cantSplit/>
        </w:trPr>
        <w:tc>
          <w:tcPr>
            <w:tcW w:w="4521" w:type="dxa"/>
          </w:tcPr>
          <w:p w14:paraId="467C6BFB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ผลกระทบของรายการซึ่งยังไม่ถือเป็นรายจ่ายหรือ</w:t>
            </w:r>
          </w:p>
        </w:tc>
        <w:tc>
          <w:tcPr>
            <w:tcW w:w="1134" w:type="dxa"/>
          </w:tcPr>
          <w:p w14:paraId="2E4747A3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940EAE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E041A93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E7C72DD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74F4CB1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3E1C49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1CFEB45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D1911" w:rsidRPr="00431B67" w14:paraId="260585F1" w14:textId="77777777" w:rsidTr="00DA4C68">
        <w:trPr>
          <w:cantSplit/>
        </w:trPr>
        <w:tc>
          <w:tcPr>
            <w:tcW w:w="4521" w:type="dxa"/>
          </w:tcPr>
          <w:p w14:paraId="64EDAF4A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>หนี้สินทางภาษี</w:t>
            </w:r>
          </w:p>
        </w:tc>
        <w:tc>
          <w:tcPr>
            <w:tcW w:w="1134" w:type="dxa"/>
          </w:tcPr>
          <w:p w14:paraId="0D6A8D64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BBEF132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737EA05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719C05F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1F5CE68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C5A12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5187320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D1911" w:rsidRPr="00431B67" w14:paraId="1873846C" w14:textId="77777777" w:rsidTr="002F02DD">
        <w:trPr>
          <w:cantSplit/>
        </w:trPr>
        <w:tc>
          <w:tcPr>
            <w:tcW w:w="4521" w:type="dxa"/>
          </w:tcPr>
          <w:p w14:paraId="3CF036EF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  <w:cs/>
              </w:rPr>
              <w:t>-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66783422" w14:textId="6957E687" w:rsidR="002D1911" w:rsidRPr="00431B67" w:rsidRDefault="007B23D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5,127</w:t>
            </w:r>
          </w:p>
        </w:tc>
        <w:tc>
          <w:tcPr>
            <w:tcW w:w="269" w:type="dxa"/>
          </w:tcPr>
          <w:p w14:paraId="2C74D6DE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963C650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7,134</w:t>
            </w:r>
          </w:p>
        </w:tc>
        <w:tc>
          <w:tcPr>
            <w:tcW w:w="283" w:type="dxa"/>
          </w:tcPr>
          <w:p w14:paraId="23BB9F5D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6FDD8461" w14:textId="54EEE062" w:rsidR="002D1911" w:rsidRPr="00431B67" w:rsidRDefault="00431B67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2,062</w:t>
            </w:r>
          </w:p>
        </w:tc>
        <w:tc>
          <w:tcPr>
            <w:tcW w:w="270" w:type="dxa"/>
          </w:tcPr>
          <w:p w14:paraId="202C7606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4B89686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3,427</w:t>
            </w:r>
          </w:p>
        </w:tc>
      </w:tr>
      <w:tr w:rsidR="002D1911" w:rsidRPr="00431B67" w14:paraId="03B68D93" w14:textId="77777777" w:rsidTr="002F02DD">
        <w:trPr>
          <w:cantSplit/>
        </w:trPr>
        <w:tc>
          <w:tcPr>
            <w:tcW w:w="4521" w:type="dxa"/>
          </w:tcPr>
          <w:p w14:paraId="22ABF2BC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ค่าเผื่อการลดลงของมูลค่าสินค้าที่เสื่อมสภาพ</w:t>
            </w:r>
          </w:p>
        </w:tc>
        <w:tc>
          <w:tcPr>
            <w:tcW w:w="1134" w:type="dxa"/>
          </w:tcPr>
          <w:p w14:paraId="398BE56C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6ED32E1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4C5C8FE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2BC774B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13392282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1ED99CB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331AC94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D1911" w:rsidRPr="00431B67" w14:paraId="593C6990" w14:textId="77777777" w:rsidTr="002F02DD">
        <w:trPr>
          <w:cantSplit/>
        </w:trPr>
        <w:tc>
          <w:tcPr>
            <w:tcW w:w="4521" w:type="dxa"/>
          </w:tcPr>
          <w:p w14:paraId="0D61F1C9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01855409" w14:textId="350FAE0D" w:rsidR="002D1911" w:rsidRPr="00431B67" w:rsidRDefault="007B23D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4,245</w:t>
            </w:r>
          </w:p>
        </w:tc>
        <w:tc>
          <w:tcPr>
            <w:tcW w:w="269" w:type="dxa"/>
          </w:tcPr>
          <w:p w14:paraId="72F59098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51B90151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4,234</w:t>
            </w:r>
          </w:p>
        </w:tc>
        <w:tc>
          <w:tcPr>
            <w:tcW w:w="283" w:type="dxa"/>
          </w:tcPr>
          <w:p w14:paraId="41746D99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2A9D5303" w14:textId="09305FAF" w:rsidR="002D1911" w:rsidRPr="00431B67" w:rsidRDefault="00431B67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1,403</w:t>
            </w:r>
          </w:p>
        </w:tc>
        <w:tc>
          <w:tcPr>
            <w:tcW w:w="270" w:type="dxa"/>
          </w:tcPr>
          <w:p w14:paraId="7086580E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CECF33D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1,477</w:t>
            </w:r>
          </w:p>
        </w:tc>
      </w:tr>
      <w:tr w:rsidR="002D1911" w:rsidRPr="00431B67" w14:paraId="510F2D93" w14:textId="77777777" w:rsidTr="002F02DD">
        <w:trPr>
          <w:cantSplit/>
        </w:trPr>
        <w:tc>
          <w:tcPr>
            <w:tcW w:w="4521" w:type="dxa"/>
          </w:tcPr>
          <w:p w14:paraId="7DAAA3A2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16547464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101E197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00383FB7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8F10B80" w14:textId="77777777" w:rsidR="002D1911" w:rsidRPr="00431B67" w:rsidRDefault="002D1911" w:rsidP="00DA4C68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2252F3F0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364F626" w14:textId="77777777" w:rsidR="002D1911" w:rsidRPr="00431B67" w:rsidRDefault="002D1911" w:rsidP="00DA4C6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3343F4B2" w14:textId="77777777" w:rsidR="002D1911" w:rsidRPr="00431B67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B23DF" w:rsidRPr="00431B67" w14:paraId="6F417B8A" w14:textId="77777777" w:rsidTr="002F02DD">
        <w:trPr>
          <w:cantSplit/>
        </w:trPr>
        <w:tc>
          <w:tcPr>
            <w:tcW w:w="4521" w:type="dxa"/>
          </w:tcPr>
          <w:p w14:paraId="4E54433B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11A41EAE" w14:textId="41C742DB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467</w:t>
            </w:r>
          </w:p>
        </w:tc>
        <w:tc>
          <w:tcPr>
            <w:tcW w:w="269" w:type="dxa"/>
          </w:tcPr>
          <w:p w14:paraId="6039B06E" w14:textId="77777777" w:rsidR="007B23DF" w:rsidRPr="00431B67" w:rsidRDefault="007B23DF" w:rsidP="007B23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20326725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467</w:t>
            </w:r>
          </w:p>
        </w:tc>
        <w:tc>
          <w:tcPr>
            <w:tcW w:w="283" w:type="dxa"/>
          </w:tcPr>
          <w:p w14:paraId="48ABC198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002EC52E" w14:textId="1B7E8D4A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F2AD6" w14:textId="77777777" w:rsidR="007B23DF" w:rsidRPr="00431B67" w:rsidRDefault="007B23DF" w:rsidP="007B23D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012B2545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7B23DF" w:rsidRPr="00431B67" w14:paraId="04E5BB86" w14:textId="77777777" w:rsidTr="002F02DD">
        <w:trPr>
          <w:cantSplit/>
        </w:trPr>
        <w:tc>
          <w:tcPr>
            <w:tcW w:w="4521" w:type="dxa"/>
          </w:tcPr>
          <w:p w14:paraId="3E2D552B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  <w:cs/>
              </w:rPr>
              <w:t>- 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6C29378C" w14:textId="79DF044E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19,397</w:t>
            </w:r>
          </w:p>
        </w:tc>
        <w:tc>
          <w:tcPr>
            <w:tcW w:w="269" w:type="dxa"/>
          </w:tcPr>
          <w:p w14:paraId="0444E967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62BACB7D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18,882</w:t>
            </w:r>
          </w:p>
        </w:tc>
        <w:tc>
          <w:tcPr>
            <w:tcW w:w="283" w:type="dxa"/>
          </w:tcPr>
          <w:p w14:paraId="331D67A8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0A1E6B6E" w14:textId="5BBC683A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12,550</w:t>
            </w:r>
          </w:p>
        </w:tc>
        <w:tc>
          <w:tcPr>
            <w:tcW w:w="270" w:type="dxa"/>
          </w:tcPr>
          <w:p w14:paraId="4C0C14CE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</w:tcPr>
          <w:p w14:paraId="0687055F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12,310</w:t>
            </w:r>
          </w:p>
        </w:tc>
      </w:tr>
      <w:tr w:rsidR="007B23DF" w:rsidRPr="00431B67" w14:paraId="5F4675F0" w14:textId="77777777" w:rsidTr="002F02DD">
        <w:trPr>
          <w:cantSplit/>
        </w:trPr>
        <w:tc>
          <w:tcPr>
            <w:tcW w:w="4521" w:type="dxa"/>
          </w:tcPr>
          <w:p w14:paraId="7C57A505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14:paraId="4962AA80" w14:textId="14B9C0FE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40,522</w:t>
            </w:r>
          </w:p>
        </w:tc>
        <w:tc>
          <w:tcPr>
            <w:tcW w:w="269" w:type="dxa"/>
          </w:tcPr>
          <w:p w14:paraId="6933C9BD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02CF3E51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43,279</w:t>
            </w:r>
          </w:p>
        </w:tc>
        <w:tc>
          <w:tcPr>
            <w:tcW w:w="283" w:type="dxa"/>
          </w:tcPr>
          <w:p w14:paraId="6396570E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1996A5AF" w14:textId="78ABFAB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25,385</w:t>
            </w:r>
          </w:p>
        </w:tc>
        <w:tc>
          <w:tcPr>
            <w:tcW w:w="270" w:type="dxa"/>
          </w:tcPr>
          <w:p w14:paraId="435EDCC7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29488C98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26,808</w:t>
            </w:r>
          </w:p>
        </w:tc>
      </w:tr>
      <w:tr w:rsidR="007B23DF" w:rsidRPr="00431B67" w14:paraId="41214BC8" w14:textId="77777777" w:rsidTr="002F02DD">
        <w:trPr>
          <w:cantSplit/>
        </w:trPr>
        <w:tc>
          <w:tcPr>
            <w:tcW w:w="4521" w:type="dxa"/>
          </w:tcPr>
          <w:p w14:paraId="2D276669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  <w:cs/>
              </w:rPr>
              <w:t>- ผลขาดทุนทางภาษียกมา</w:t>
            </w:r>
          </w:p>
        </w:tc>
        <w:tc>
          <w:tcPr>
            <w:tcW w:w="1134" w:type="dxa"/>
          </w:tcPr>
          <w:p w14:paraId="5B908509" w14:textId="0E1C7882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1,208</w:t>
            </w:r>
          </w:p>
        </w:tc>
        <w:tc>
          <w:tcPr>
            <w:tcW w:w="269" w:type="dxa"/>
          </w:tcPr>
          <w:p w14:paraId="524CA1A1" w14:textId="77777777" w:rsidR="007B23DF" w:rsidRPr="00431B67" w:rsidRDefault="007B23DF" w:rsidP="007B23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0E184E3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1,127</w:t>
            </w:r>
          </w:p>
        </w:tc>
        <w:tc>
          <w:tcPr>
            <w:tcW w:w="283" w:type="dxa"/>
          </w:tcPr>
          <w:p w14:paraId="46B3EBC8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7F692009" w14:textId="79D0F6F2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FEE4F0" w14:textId="77777777" w:rsidR="007B23DF" w:rsidRPr="00431B67" w:rsidRDefault="007B23DF" w:rsidP="007B23D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13A1CC24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7B23DF" w:rsidRPr="00431B67" w14:paraId="66AB4A74" w14:textId="77777777" w:rsidTr="002F02DD">
        <w:trPr>
          <w:cantSplit/>
        </w:trPr>
        <w:tc>
          <w:tcPr>
            <w:tcW w:w="4521" w:type="dxa"/>
          </w:tcPr>
          <w:p w14:paraId="3565152B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  <w:cs/>
              </w:rPr>
              <w:t>- 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01E9E07A" w14:textId="6EBB658F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10,800</w:t>
            </w:r>
          </w:p>
        </w:tc>
        <w:tc>
          <w:tcPr>
            <w:tcW w:w="269" w:type="dxa"/>
          </w:tcPr>
          <w:p w14:paraId="0455513C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581A2504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10,800</w:t>
            </w:r>
          </w:p>
        </w:tc>
        <w:tc>
          <w:tcPr>
            <w:tcW w:w="283" w:type="dxa"/>
          </w:tcPr>
          <w:p w14:paraId="7E0B0074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071D5649" w14:textId="609EA902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83D09E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5AE6E350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7B23DF" w:rsidRPr="00431B67" w14:paraId="49B2C89A" w14:textId="77777777" w:rsidTr="002F02DD">
        <w:trPr>
          <w:cantSplit/>
        </w:trPr>
        <w:tc>
          <w:tcPr>
            <w:tcW w:w="4521" w:type="dxa"/>
          </w:tcPr>
          <w:p w14:paraId="54542E8A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  <w:cs/>
              </w:rPr>
              <w:t>-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8A3B46" w14:textId="079A1C38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2,246</w:t>
            </w:r>
          </w:p>
        </w:tc>
        <w:tc>
          <w:tcPr>
            <w:tcW w:w="269" w:type="dxa"/>
          </w:tcPr>
          <w:p w14:paraId="1E10CFC9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6002651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3,800</w:t>
            </w:r>
          </w:p>
        </w:tc>
        <w:tc>
          <w:tcPr>
            <w:tcW w:w="283" w:type="dxa"/>
          </w:tcPr>
          <w:p w14:paraId="4ECAB22A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121CCB3" w14:textId="41C69EBF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B6C7E5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371F6001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7B23DF" w:rsidRPr="00431B67" w14:paraId="138594A0" w14:textId="77777777" w:rsidTr="002F02DD">
        <w:trPr>
          <w:cantSplit/>
        </w:trPr>
        <w:tc>
          <w:tcPr>
            <w:tcW w:w="4521" w:type="dxa"/>
          </w:tcPr>
          <w:p w14:paraId="6AC6854C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F4AE24" w14:textId="22674756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84,012</w:t>
            </w:r>
          </w:p>
        </w:tc>
        <w:tc>
          <w:tcPr>
            <w:tcW w:w="269" w:type="dxa"/>
          </w:tcPr>
          <w:p w14:paraId="31C98CE5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C2F03A9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89,723</w:t>
            </w:r>
          </w:p>
        </w:tc>
        <w:tc>
          <w:tcPr>
            <w:tcW w:w="283" w:type="dxa"/>
          </w:tcPr>
          <w:p w14:paraId="52AC3566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3895D14" w14:textId="7559AFB5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41,400</w:t>
            </w:r>
          </w:p>
        </w:tc>
        <w:tc>
          <w:tcPr>
            <w:tcW w:w="270" w:type="dxa"/>
          </w:tcPr>
          <w:p w14:paraId="37C485A2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94768A1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44,068</w:t>
            </w:r>
          </w:p>
        </w:tc>
      </w:tr>
      <w:tr w:rsidR="007B23DF" w:rsidRPr="00431B67" w14:paraId="069C0557" w14:textId="77777777" w:rsidTr="002F02DD">
        <w:trPr>
          <w:cantSplit/>
        </w:trPr>
        <w:tc>
          <w:tcPr>
            <w:tcW w:w="4521" w:type="dxa"/>
          </w:tcPr>
          <w:p w14:paraId="06A37114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735D386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77008B8D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6AF69230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0531FEB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5FFC442D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D048F6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308C04AC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B23DF" w:rsidRPr="00431B67" w14:paraId="0CAC7546" w14:textId="77777777" w:rsidTr="002F02DD">
        <w:trPr>
          <w:cantSplit/>
        </w:trPr>
        <w:tc>
          <w:tcPr>
            <w:tcW w:w="4521" w:type="dxa"/>
          </w:tcPr>
          <w:p w14:paraId="2A859FB1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4C0EE8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E4D0AA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02609AA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4D74A1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C803555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8AC6A2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FF31D00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B23DF" w:rsidRPr="00431B67" w14:paraId="051B19CB" w14:textId="77777777" w:rsidTr="002F02DD">
        <w:trPr>
          <w:cantSplit/>
        </w:trPr>
        <w:tc>
          <w:tcPr>
            <w:tcW w:w="4521" w:type="dxa"/>
          </w:tcPr>
          <w:p w14:paraId="4F1BC3F6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ผลกระทบของรายการซึ่งยังไม่ถือเป็นรายได้หรือ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739A3C8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4D33AD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1C47626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8F564DA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92AB8E4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03D76D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96C26D9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B23DF" w:rsidRPr="00431B67" w14:paraId="3604BD03" w14:textId="77777777" w:rsidTr="002F02DD">
        <w:trPr>
          <w:cantSplit/>
        </w:trPr>
        <w:tc>
          <w:tcPr>
            <w:tcW w:w="4521" w:type="dxa"/>
          </w:tcPr>
          <w:p w14:paraId="7BB934BE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31B67">
              <w:rPr>
                <w:rFonts w:ascii="Angsana New" w:hAnsi="Angsana New"/>
                <w:sz w:val="28"/>
                <w:szCs w:val="28"/>
                <w:cs/>
              </w:rPr>
              <w:t>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295F7A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4087F0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FABDA01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D72DB5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0014E52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68A43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A930A73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B23DF" w:rsidRPr="00431B67" w14:paraId="34A20F36" w14:textId="77777777" w:rsidTr="002F02DD">
        <w:trPr>
          <w:cantSplit/>
        </w:trPr>
        <w:tc>
          <w:tcPr>
            <w:tcW w:w="4521" w:type="dxa"/>
          </w:tcPr>
          <w:p w14:paraId="6ED3F0C2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3C8260E" w14:textId="6C674D50" w:rsidR="007B23DF" w:rsidRPr="00431B67" w:rsidRDefault="002F02DD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51,805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68D05C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00E3B22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52,076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FF3570" w14:textId="77777777" w:rsidR="007B23DF" w:rsidRPr="00431B67" w:rsidRDefault="007B23DF" w:rsidP="007B23D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5B1B200" w14:textId="5832F445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34,311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67932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C647323" w14:textId="77777777" w:rsidR="007B23DF" w:rsidRPr="00431B67" w:rsidRDefault="007B23DF" w:rsidP="007B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33,778</w:t>
            </w:r>
          </w:p>
        </w:tc>
      </w:tr>
      <w:tr w:rsidR="002F02DD" w:rsidRPr="00431B67" w14:paraId="0FEBB12D" w14:textId="77777777" w:rsidTr="002F02DD">
        <w:trPr>
          <w:cantSplit/>
        </w:trPr>
        <w:tc>
          <w:tcPr>
            <w:tcW w:w="4521" w:type="dxa"/>
          </w:tcPr>
          <w:p w14:paraId="482E4A15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b/>
                <w:sz w:val="28"/>
                <w:szCs w:val="28"/>
                <w:cs/>
              </w:rPr>
              <w:t>- 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32DCDBB3" w14:textId="4337A333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E53439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3D115283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974354" w14:textId="77777777" w:rsidR="002F02DD" w:rsidRPr="00431B67" w:rsidRDefault="002F02DD" w:rsidP="002F02DD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31FEE241" w14:textId="35D1EED5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AB14E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58B0C112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2F02DD" w:rsidRPr="00431B67" w14:paraId="5AF7B27B" w14:textId="77777777" w:rsidTr="002F02DD">
        <w:trPr>
          <w:cantSplit/>
        </w:trPr>
        <w:tc>
          <w:tcPr>
            <w:tcW w:w="4521" w:type="dxa"/>
          </w:tcPr>
          <w:p w14:paraId="5FF8B275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รวมหนี้ภาษีเงินได้รอการตัดบัญชี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E32BA9" w14:textId="7BF07D62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51,805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0EE795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6D71C45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52,524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642E13" w14:textId="77777777" w:rsidR="002F02DD" w:rsidRPr="00431B67" w:rsidRDefault="002F02DD" w:rsidP="002F02DD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F4872C7" w14:textId="1D6DDC21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34,311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8415E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FA07D67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33,778</w:t>
            </w:r>
          </w:p>
        </w:tc>
      </w:tr>
      <w:tr w:rsidR="002F02DD" w:rsidRPr="00431B67" w14:paraId="22D3D434" w14:textId="77777777" w:rsidTr="002F02DD">
        <w:trPr>
          <w:cantSplit/>
        </w:trPr>
        <w:tc>
          <w:tcPr>
            <w:tcW w:w="4521" w:type="dxa"/>
            <w:tcBorders>
              <w:bottom w:val="nil"/>
            </w:tcBorders>
          </w:tcPr>
          <w:p w14:paraId="6B86FF42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31B6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FB7A5E" w14:textId="620CC590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32,207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923780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A67EAB0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37,199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A33CD3" w14:textId="77777777" w:rsidR="002F02DD" w:rsidRPr="00431B67" w:rsidRDefault="002F02DD" w:rsidP="002F02DD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615127" w14:textId="3E489E82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7,089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33197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24166" w14:textId="77777777" w:rsidR="002F02DD" w:rsidRPr="00431B67" w:rsidRDefault="002F02DD" w:rsidP="002F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31B67">
              <w:rPr>
                <w:rFonts w:ascii="Angsana New" w:hAnsi="Angsana New"/>
                <w:bCs/>
                <w:sz w:val="28"/>
                <w:szCs w:val="28"/>
              </w:rPr>
              <w:t>10,290</w:t>
            </w:r>
          </w:p>
        </w:tc>
      </w:tr>
    </w:tbl>
    <w:p w14:paraId="236FB68A" w14:textId="313533AD" w:rsidR="002D1911" w:rsidRPr="00EA1C08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</w:t>
      </w:r>
      <w:r>
        <w:rPr>
          <w:rFonts w:ascii="Angsana New" w:hAnsi="Angsana New"/>
          <w:sz w:val="30"/>
          <w:szCs w:val="30"/>
          <w:cs/>
        </w:rPr>
        <w:t>งวดสามเดือน</w:t>
      </w:r>
      <w:r w:rsidR="00422E62">
        <w:rPr>
          <w:rFonts w:ascii="Angsana New" w:hAnsi="Angsana New"/>
          <w:sz w:val="30"/>
          <w:szCs w:val="30"/>
          <w:cs/>
        </w:rPr>
        <w:t>และหกเดือน</w:t>
      </w:r>
      <w:r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815CF">
        <w:rPr>
          <w:rFonts w:ascii="Angsana New" w:hAnsi="Angsana New"/>
          <w:sz w:val="30"/>
          <w:szCs w:val="30"/>
        </w:rPr>
        <w:t xml:space="preserve">30 </w:t>
      </w:r>
      <w:r w:rsidR="002815CF">
        <w:rPr>
          <w:rFonts w:ascii="Angsana New" w:hAnsi="Angsana New"/>
          <w:sz w:val="30"/>
          <w:szCs w:val="30"/>
          <w:cs/>
        </w:rPr>
        <w:t>มิถุนายน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0FBA8E86" w14:textId="77777777" w:rsidR="002D1911" w:rsidRPr="00422E62" w:rsidRDefault="002D1911" w:rsidP="002D1911">
      <w:pPr>
        <w:tabs>
          <w:tab w:val="left" w:pos="540"/>
          <w:tab w:val="left" w:pos="9356"/>
        </w:tabs>
        <w:rPr>
          <w:rFonts w:ascii="Angsana New" w:hAnsi="Angsana New"/>
          <w:bCs/>
          <w:sz w:val="30"/>
          <w:szCs w:val="30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5102"/>
        <w:gridCol w:w="979"/>
        <w:gridCol w:w="238"/>
        <w:gridCol w:w="980"/>
        <w:gridCol w:w="238"/>
        <w:gridCol w:w="966"/>
        <w:gridCol w:w="238"/>
        <w:gridCol w:w="992"/>
      </w:tblGrid>
      <w:tr w:rsidR="002D1911" w:rsidRPr="002815CF" w14:paraId="6669F1FF" w14:textId="77777777" w:rsidTr="00422E62">
        <w:trPr>
          <w:tblHeader/>
        </w:trPr>
        <w:tc>
          <w:tcPr>
            <w:tcW w:w="5102" w:type="dxa"/>
            <w:vAlign w:val="bottom"/>
          </w:tcPr>
          <w:p w14:paraId="02FA5B9D" w14:textId="77777777" w:rsidR="002D1911" w:rsidRPr="002815CF" w:rsidRDefault="002D1911" w:rsidP="002D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1" w:type="dxa"/>
            <w:gridSpan w:val="7"/>
            <w:tcBorders>
              <w:bottom w:val="single" w:sz="4" w:space="0" w:color="auto"/>
            </w:tcBorders>
          </w:tcPr>
          <w:p w14:paraId="59993A99" w14:textId="39DA8FA1" w:rsidR="002D1911" w:rsidRPr="002815CF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งวดสามเดือน (</w:t>
            </w:r>
            <w:r w:rsidR="002D1911" w:rsidRPr="002815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D1911" w:rsidRPr="002815CF" w14:paraId="52558D95" w14:textId="77777777" w:rsidTr="00422E62">
        <w:trPr>
          <w:tblHeader/>
        </w:trPr>
        <w:tc>
          <w:tcPr>
            <w:tcW w:w="5102" w:type="dxa"/>
            <w:vAlign w:val="bottom"/>
          </w:tcPr>
          <w:p w14:paraId="0975C27E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B3231C" w14:textId="77777777" w:rsidR="002D1911" w:rsidRPr="002815CF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45699A7" w14:textId="77777777" w:rsidR="002D1911" w:rsidRPr="002815CF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516326" w14:textId="77777777" w:rsidR="002D1911" w:rsidRPr="002815CF" w:rsidRDefault="002D1911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911" w:rsidRPr="002815CF" w14:paraId="70A2B4A6" w14:textId="77777777" w:rsidTr="00422E62">
        <w:trPr>
          <w:tblHeader/>
        </w:trPr>
        <w:tc>
          <w:tcPr>
            <w:tcW w:w="5102" w:type="dxa"/>
            <w:vAlign w:val="bottom"/>
          </w:tcPr>
          <w:p w14:paraId="372572BC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5576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bottom"/>
          </w:tcPr>
          <w:p w14:paraId="0B6E6E6E" w14:textId="77777777" w:rsidR="002D1911" w:rsidRPr="002815CF" w:rsidRDefault="002D1911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F2E48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5DEF3C19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3DE170E9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bottom"/>
          </w:tcPr>
          <w:p w14:paraId="0CB56EB8" w14:textId="77777777" w:rsidR="002D1911" w:rsidRPr="002815CF" w:rsidRDefault="002D1911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6534AE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1911" w:rsidRPr="002815CF" w14:paraId="37C80478" w14:textId="77777777" w:rsidTr="004F7710">
        <w:trPr>
          <w:tblHeader/>
        </w:trPr>
        <w:tc>
          <w:tcPr>
            <w:tcW w:w="5102" w:type="dxa"/>
            <w:vAlign w:val="bottom"/>
          </w:tcPr>
          <w:p w14:paraId="2CF94269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1758497" w14:textId="28F9757A" w:rsidR="002D1911" w:rsidRPr="00422E62" w:rsidRDefault="004F7710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50,733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446C9BE0" w14:textId="77777777" w:rsidR="002D1911" w:rsidRPr="00422E62" w:rsidRDefault="002D1911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5A4C681" w14:textId="2F49A7A7" w:rsidR="002D1911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22,439</w:t>
            </w:r>
          </w:p>
        </w:tc>
        <w:tc>
          <w:tcPr>
            <w:tcW w:w="238" w:type="dxa"/>
            <w:shd w:val="clear" w:color="auto" w:fill="FFFFFF" w:themeFill="background1"/>
          </w:tcPr>
          <w:p w14:paraId="6D600C71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8CA3321" w14:textId="47E391FC" w:rsidR="002D1911" w:rsidRPr="00422E62" w:rsidRDefault="004F7710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43,078</w:t>
            </w:r>
          </w:p>
        </w:tc>
        <w:tc>
          <w:tcPr>
            <w:tcW w:w="238" w:type="dxa"/>
            <w:vAlign w:val="bottom"/>
          </w:tcPr>
          <w:p w14:paraId="20183801" w14:textId="77777777" w:rsidR="002D1911" w:rsidRPr="00422E62" w:rsidRDefault="002D1911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94EFC" w14:textId="25A5526A" w:rsidR="002D1911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26,483</w:t>
            </w:r>
          </w:p>
        </w:tc>
      </w:tr>
      <w:tr w:rsidR="002D1911" w:rsidRPr="002815CF" w14:paraId="1D861069" w14:textId="77777777" w:rsidTr="004F7710">
        <w:trPr>
          <w:tblHeader/>
        </w:trPr>
        <w:tc>
          <w:tcPr>
            <w:tcW w:w="5102" w:type="dxa"/>
            <w:vAlign w:val="bottom"/>
          </w:tcPr>
          <w:p w14:paraId="0F605127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D160BAC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51CAC2C4" w14:textId="77777777" w:rsidR="002D1911" w:rsidRPr="00422E62" w:rsidRDefault="002D1911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A9EA7A7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63929253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9046022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07E8B400" w14:textId="77777777" w:rsidR="002D1911" w:rsidRPr="00422E62" w:rsidRDefault="002D1911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4E0798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D1911" w:rsidRPr="002815CF" w14:paraId="671FBEC6" w14:textId="77777777" w:rsidTr="004F7710">
        <w:tc>
          <w:tcPr>
            <w:tcW w:w="5102" w:type="dxa"/>
          </w:tcPr>
          <w:p w14:paraId="3B305CD8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ภาษีเงินได้ที่คำนวณตามอัตราภาษีที่ประกาศใช้ </w:t>
            </w:r>
            <w:r w:rsidRPr="002815CF">
              <w:rPr>
                <w:rFonts w:ascii="Angsana New" w:hAnsi="Angsana New"/>
                <w:sz w:val="28"/>
                <w:szCs w:val="28"/>
              </w:rPr>
              <w:t>(</w:t>
            </w:r>
            <w:r w:rsidRPr="002815C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2815CF">
              <w:rPr>
                <w:rFonts w:ascii="Angsana New" w:hAnsi="Angsana New"/>
                <w:sz w:val="28"/>
                <w:szCs w:val="28"/>
              </w:rPr>
              <w:t>20</w:t>
            </w:r>
            <w:r w:rsidRPr="002815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79" w:type="dxa"/>
            <w:shd w:val="clear" w:color="auto" w:fill="FFFFFF" w:themeFill="background1"/>
            <w:vAlign w:val="bottom"/>
          </w:tcPr>
          <w:p w14:paraId="496695FF" w14:textId="487A245B" w:rsidR="002D1911" w:rsidRPr="00422E62" w:rsidRDefault="004F7710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10,146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7F953512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bottom"/>
          </w:tcPr>
          <w:p w14:paraId="1A21E0CA" w14:textId="1D1A7C5D" w:rsidR="002D1911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4,488</w:t>
            </w:r>
          </w:p>
        </w:tc>
        <w:tc>
          <w:tcPr>
            <w:tcW w:w="238" w:type="dxa"/>
            <w:shd w:val="clear" w:color="auto" w:fill="FFFFFF" w:themeFill="background1"/>
          </w:tcPr>
          <w:p w14:paraId="20B95291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6" w:type="dxa"/>
            <w:shd w:val="clear" w:color="auto" w:fill="FFFFFF" w:themeFill="background1"/>
            <w:vAlign w:val="bottom"/>
          </w:tcPr>
          <w:p w14:paraId="00A14C76" w14:textId="4FD25816" w:rsidR="002D1911" w:rsidRPr="00422E62" w:rsidRDefault="004F7710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8,615</w:t>
            </w:r>
          </w:p>
        </w:tc>
        <w:tc>
          <w:tcPr>
            <w:tcW w:w="238" w:type="dxa"/>
            <w:vAlign w:val="bottom"/>
          </w:tcPr>
          <w:p w14:paraId="46FEFECB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8186DE" w14:textId="2EAE8E0C" w:rsidR="002D1911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5,296</w:t>
            </w:r>
          </w:p>
        </w:tc>
      </w:tr>
      <w:tr w:rsidR="002D1911" w:rsidRPr="002815CF" w14:paraId="0C757D9F" w14:textId="77777777" w:rsidTr="004F7710">
        <w:tc>
          <w:tcPr>
            <w:tcW w:w="5102" w:type="dxa"/>
          </w:tcPr>
          <w:p w14:paraId="47E6A0C0" w14:textId="77777777" w:rsidR="002D1911" w:rsidRPr="002815CF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รายการที่ไม่ถือเป็นรายจ่ายทางภาษี</w:t>
            </w:r>
          </w:p>
        </w:tc>
        <w:tc>
          <w:tcPr>
            <w:tcW w:w="979" w:type="dxa"/>
            <w:shd w:val="clear" w:color="auto" w:fill="FFFFFF" w:themeFill="background1"/>
            <w:vAlign w:val="bottom"/>
          </w:tcPr>
          <w:p w14:paraId="75B1B206" w14:textId="71E05650" w:rsidR="002D1911" w:rsidRPr="00422E62" w:rsidRDefault="004F7710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1,418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3D078CF0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bottom"/>
          </w:tcPr>
          <w:p w14:paraId="65B6974C" w14:textId="1E682405" w:rsidR="002D1911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</w:t>
            </w:r>
            <w:r w:rsidR="004F7710">
              <w:rPr>
                <w:rFonts w:ascii="Angsana New" w:hAnsi="Angsana New"/>
                <w:sz w:val="28"/>
                <w:szCs w:val="28"/>
                <w:lang w:eastAsia="zh-CN"/>
              </w:rPr>
              <w:t>95</w:t>
            </w:r>
            <w:r w:rsidR="00BF069E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  <w:tc>
          <w:tcPr>
            <w:tcW w:w="238" w:type="dxa"/>
            <w:shd w:val="clear" w:color="auto" w:fill="FFFFFF" w:themeFill="background1"/>
          </w:tcPr>
          <w:p w14:paraId="28D71CB9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66" w:type="dxa"/>
            <w:shd w:val="clear" w:color="auto" w:fill="FFFFFF" w:themeFill="background1"/>
            <w:vAlign w:val="bottom"/>
          </w:tcPr>
          <w:p w14:paraId="5F759E13" w14:textId="0119BFE4" w:rsidR="002D1911" w:rsidRPr="00422E62" w:rsidRDefault="004F7710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888</w:t>
            </w:r>
          </w:p>
        </w:tc>
        <w:tc>
          <w:tcPr>
            <w:tcW w:w="238" w:type="dxa"/>
            <w:vAlign w:val="bottom"/>
          </w:tcPr>
          <w:p w14:paraId="3E3E39EF" w14:textId="77777777" w:rsidR="002D1911" w:rsidRPr="00422E62" w:rsidRDefault="002D1911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416967" w14:textId="5389A447" w:rsidR="002D1911" w:rsidRPr="00422E62" w:rsidRDefault="007221B6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1,026</w:t>
            </w:r>
          </w:p>
        </w:tc>
      </w:tr>
      <w:tr w:rsidR="004F7710" w:rsidRPr="002815CF" w14:paraId="579168A3" w14:textId="77777777" w:rsidTr="004F7710">
        <w:tc>
          <w:tcPr>
            <w:tcW w:w="5102" w:type="dxa"/>
          </w:tcPr>
          <w:p w14:paraId="1260F124" w14:textId="793C2653" w:rsidR="004F7710" w:rsidRPr="002815CF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รายการที่ไม่ถือเป็นรายได้ทางภาษี</w:t>
            </w:r>
          </w:p>
        </w:tc>
        <w:tc>
          <w:tcPr>
            <w:tcW w:w="979" w:type="dxa"/>
            <w:shd w:val="clear" w:color="auto" w:fill="FFFFFF" w:themeFill="background1"/>
            <w:vAlign w:val="bottom"/>
          </w:tcPr>
          <w:p w14:paraId="2C0FA448" w14:textId="6B0EB59D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3,306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6F1E2C74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bottom"/>
          </w:tcPr>
          <w:p w14:paraId="739C5739" w14:textId="6988E9A8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1,617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FFFFFF" w:themeFill="background1"/>
          </w:tcPr>
          <w:p w14:paraId="4FCB13ED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66" w:type="dxa"/>
            <w:shd w:val="clear" w:color="auto" w:fill="FFFFFF" w:themeFill="background1"/>
            <w:vAlign w:val="bottom"/>
          </w:tcPr>
          <w:p w14:paraId="3CC84C6E" w14:textId="49B69931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5,123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B28EFED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893A61" w14:textId="40AAB1A2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036FA">
              <w:rPr>
                <w:rFonts w:ascii="Angsana New" w:hAnsi="Angsana New"/>
                <w:sz w:val="28"/>
                <w:szCs w:val="28"/>
              </w:rPr>
              <w:t>3,736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F7710" w:rsidRPr="002815CF" w14:paraId="2B50CDEE" w14:textId="77777777" w:rsidTr="004F7710">
        <w:tc>
          <w:tcPr>
            <w:tcW w:w="5102" w:type="dxa"/>
          </w:tcPr>
          <w:p w14:paraId="00682769" w14:textId="77777777" w:rsidR="004F7710" w:rsidRPr="002815CF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979" w:type="dxa"/>
            <w:shd w:val="clear" w:color="auto" w:fill="FFFFFF" w:themeFill="background1"/>
            <w:vAlign w:val="bottom"/>
          </w:tcPr>
          <w:p w14:paraId="36BC93BA" w14:textId="0F6C1CCC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167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7B7C2354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bottom"/>
          </w:tcPr>
          <w:p w14:paraId="64645728" w14:textId="1B8C89E6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238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FFFFFF" w:themeFill="background1"/>
          </w:tcPr>
          <w:p w14:paraId="78708D4B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66" w:type="dxa"/>
            <w:shd w:val="clear" w:color="auto" w:fill="FFFFFF" w:themeFill="background1"/>
            <w:vAlign w:val="bottom"/>
          </w:tcPr>
          <w:p w14:paraId="10E96871" w14:textId="14FB42E4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152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55863A2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AF31A9E" w14:textId="07AAE91E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036FA">
              <w:rPr>
                <w:rFonts w:ascii="Angsana New" w:hAnsi="Angsana New"/>
                <w:sz w:val="28"/>
                <w:szCs w:val="28"/>
              </w:rPr>
              <w:t>339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F7710" w:rsidRPr="002815CF" w14:paraId="2ABF94AD" w14:textId="77777777" w:rsidTr="004F7710">
        <w:tc>
          <w:tcPr>
            <w:tcW w:w="5102" w:type="dxa"/>
          </w:tcPr>
          <w:p w14:paraId="55F8F595" w14:textId="77777777" w:rsidR="004F7710" w:rsidRPr="002815CF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การใช้ประโยชน์จากขาดทุนสะสมทางภาษียกมาในงวดก่อน</w:t>
            </w:r>
          </w:p>
        </w:tc>
        <w:tc>
          <w:tcPr>
            <w:tcW w:w="979" w:type="dxa"/>
            <w:shd w:val="clear" w:color="auto" w:fill="FFFFFF" w:themeFill="background1"/>
          </w:tcPr>
          <w:p w14:paraId="4AF231F7" w14:textId="10196C7F" w:rsidR="004F7710" w:rsidRPr="00422E62" w:rsidRDefault="004F7710" w:rsidP="0072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4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22E6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4873AC98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bottom"/>
          </w:tcPr>
          <w:p w14:paraId="18B11139" w14:textId="0D3F9018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2,29</w:t>
            </w:r>
            <w:r w:rsidR="00BF069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FFFFFF" w:themeFill="background1"/>
          </w:tcPr>
          <w:p w14:paraId="5BEE6E8E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FFFFFF" w:themeFill="background1"/>
          </w:tcPr>
          <w:p w14:paraId="651415ED" w14:textId="3BDB8ACD" w:rsidR="004F7710" w:rsidRPr="00422E62" w:rsidRDefault="004F7710" w:rsidP="0072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2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8" w:type="dxa"/>
            <w:vAlign w:val="bottom"/>
          </w:tcPr>
          <w:p w14:paraId="4E9A04DB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B924A5" w14:textId="1C255DC9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2,247</w:t>
            </w:r>
            <w:r w:rsidRPr="00422E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F7710" w:rsidRPr="002815CF" w14:paraId="34F96B1B" w14:textId="77777777" w:rsidTr="004F7710">
        <w:tc>
          <w:tcPr>
            <w:tcW w:w="5102" w:type="dxa"/>
          </w:tcPr>
          <w:p w14:paraId="12B7764F" w14:textId="77777777" w:rsidR="004F7710" w:rsidRPr="002815CF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34276CA" w14:textId="06023C85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8,091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47D3DECD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61739E3" w14:textId="69594889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2,300</w:t>
            </w:r>
          </w:p>
        </w:tc>
        <w:tc>
          <w:tcPr>
            <w:tcW w:w="238" w:type="dxa"/>
            <w:shd w:val="clear" w:color="auto" w:fill="FFFFFF" w:themeFill="background1"/>
          </w:tcPr>
          <w:p w14:paraId="64148404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198365" w14:textId="1BED0C8B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4,228</w:t>
            </w:r>
          </w:p>
        </w:tc>
        <w:tc>
          <w:tcPr>
            <w:tcW w:w="238" w:type="dxa"/>
            <w:vAlign w:val="bottom"/>
          </w:tcPr>
          <w:p w14:paraId="27D2696C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2322C3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2E6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4F7710" w:rsidRPr="002815CF" w14:paraId="12443603" w14:textId="77777777" w:rsidTr="004F7710">
        <w:tc>
          <w:tcPr>
            <w:tcW w:w="5102" w:type="dxa"/>
          </w:tcPr>
          <w:p w14:paraId="5F8EC399" w14:textId="0A3A1E39" w:rsidR="004F7710" w:rsidRPr="002815CF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  <w:r w:rsidR="006C03F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979" w:type="dxa"/>
            <w:shd w:val="clear" w:color="auto" w:fill="FFFFFF" w:themeFill="background1"/>
            <w:vAlign w:val="bottom"/>
          </w:tcPr>
          <w:p w14:paraId="02F2A7CB" w14:textId="39A9CF11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321BB6BE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bottom"/>
          </w:tcPr>
          <w:p w14:paraId="6C3E6001" w14:textId="091B715A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238" w:type="dxa"/>
            <w:shd w:val="clear" w:color="auto" w:fill="FFFFFF" w:themeFill="background1"/>
          </w:tcPr>
          <w:p w14:paraId="2FF5F40F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shd w:val="clear" w:color="auto" w:fill="FFFFFF" w:themeFill="background1"/>
            <w:vAlign w:val="bottom"/>
          </w:tcPr>
          <w:p w14:paraId="09A0BA4B" w14:textId="070A7E66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238" w:type="dxa"/>
            <w:vAlign w:val="bottom"/>
          </w:tcPr>
          <w:p w14:paraId="761796BA" w14:textId="77777777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FE425A" w14:textId="5D6CA794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  <w:tr w:rsidR="004F7710" w:rsidRPr="002815CF" w14:paraId="74C99EAA" w14:textId="77777777" w:rsidTr="004F7710">
        <w:tc>
          <w:tcPr>
            <w:tcW w:w="5102" w:type="dxa"/>
          </w:tcPr>
          <w:p w14:paraId="5DD8D739" w14:textId="77777777" w:rsidR="004F7710" w:rsidRPr="002815CF" w:rsidRDefault="004F7710" w:rsidP="004F771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2C59726" w14:textId="728B303C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11,626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514466CB" w14:textId="77777777" w:rsidR="004F7710" w:rsidRPr="00422E62" w:rsidRDefault="004F7710" w:rsidP="004F771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828595B" w14:textId="66680EFB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3,226</w:t>
            </w:r>
          </w:p>
        </w:tc>
        <w:tc>
          <w:tcPr>
            <w:tcW w:w="238" w:type="dxa"/>
            <w:shd w:val="clear" w:color="auto" w:fill="FFFFFF" w:themeFill="background1"/>
          </w:tcPr>
          <w:p w14:paraId="4EF8C935" w14:textId="77777777" w:rsidR="004F7710" w:rsidRPr="00422E62" w:rsidRDefault="004F7710" w:rsidP="004F771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94BC53B" w14:textId="10A89E68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5,522</w:t>
            </w:r>
          </w:p>
        </w:tc>
        <w:tc>
          <w:tcPr>
            <w:tcW w:w="238" w:type="dxa"/>
            <w:vAlign w:val="bottom"/>
          </w:tcPr>
          <w:p w14:paraId="2ADA2D25" w14:textId="77777777" w:rsidR="004F7710" w:rsidRPr="00422E62" w:rsidRDefault="004F7710" w:rsidP="004F771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2AD93" w14:textId="66BC38A8" w:rsidR="004F7710" w:rsidRPr="00422E62" w:rsidRDefault="004F7710" w:rsidP="004F77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</w:tbl>
    <w:p w14:paraId="6B369511" w14:textId="77777777" w:rsidR="002815CF" w:rsidRPr="00422E62" w:rsidRDefault="002815CF" w:rsidP="002815CF">
      <w:pPr>
        <w:tabs>
          <w:tab w:val="left" w:pos="540"/>
          <w:tab w:val="left" w:pos="9356"/>
        </w:tabs>
        <w:rPr>
          <w:rFonts w:ascii="Angsana New" w:hAnsi="Angsana New"/>
          <w:bCs/>
          <w:sz w:val="30"/>
          <w:szCs w:val="30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5102"/>
        <w:gridCol w:w="979"/>
        <w:gridCol w:w="238"/>
        <w:gridCol w:w="980"/>
        <w:gridCol w:w="238"/>
        <w:gridCol w:w="966"/>
        <w:gridCol w:w="238"/>
        <w:gridCol w:w="992"/>
      </w:tblGrid>
      <w:tr w:rsidR="002815CF" w:rsidRPr="002815CF" w14:paraId="4A54DBC7" w14:textId="77777777" w:rsidTr="00422E62">
        <w:trPr>
          <w:tblHeader/>
        </w:trPr>
        <w:tc>
          <w:tcPr>
            <w:tcW w:w="5102" w:type="dxa"/>
            <w:vAlign w:val="bottom"/>
          </w:tcPr>
          <w:p w14:paraId="2801ACC8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1" w:type="dxa"/>
            <w:gridSpan w:val="7"/>
            <w:tcBorders>
              <w:bottom w:val="single" w:sz="4" w:space="0" w:color="auto"/>
            </w:tcBorders>
          </w:tcPr>
          <w:p w14:paraId="634E3505" w14:textId="2523B3F6" w:rsidR="002815CF" w:rsidRPr="002815CF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งวดหกเดือน (</w:t>
            </w:r>
            <w:r w:rsidR="002815CF" w:rsidRPr="002815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815CF" w:rsidRPr="002815CF" w14:paraId="02ABAE23" w14:textId="77777777" w:rsidTr="00422E62">
        <w:trPr>
          <w:tblHeader/>
        </w:trPr>
        <w:tc>
          <w:tcPr>
            <w:tcW w:w="5102" w:type="dxa"/>
            <w:vAlign w:val="bottom"/>
          </w:tcPr>
          <w:p w14:paraId="34804EC4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A7724" w14:textId="77777777" w:rsidR="002815CF" w:rsidRPr="002815CF" w:rsidRDefault="002815CF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E9973EC" w14:textId="77777777" w:rsidR="002815CF" w:rsidRPr="002815CF" w:rsidRDefault="002815CF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10864" w14:textId="77777777" w:rsidR="002815CF" w:rsidRPr="002815CF" w:rsidRDefault="002815CF" w:rsidP="00DA4C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5CF" w:rsidRPr="002815CF" w14:paraId="74223959" w14:textId="77777777" w:rsidTr="00422E62">
        <w:trPr>
          <w:tblHeader/>
        </w:trPr>
        <w:tc>
          <w:tcPr>
            <w:tcW w:w="5102" w:type="dxa"/>
            <w:vAlign w:val="bottom"/>
          </w:tcPr>
          <w:p w14:paraId="0F4424F9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1709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bottom"/>
          </w:tcPr>
          <w:p w14:paraId="0FBF960E" w14:textId="77777777" w:rsidR="002815CF" w:rsidRPr="002815CF" w:rsidRDefault="002815CF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C4C23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5B31A544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1A9E17A5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bottom"/>
          </w:tcPr>
          <w:p w14:paraId="3DFDC4AC" w14:textId="77777777" w:rsidR="002815CF" w:rsidRPr="002815CF" w:rsidRDefault="002815CF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6EC902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815CF" w:rsidRPr="002815CF" w14:paraId="4C0A4DA2" w14:textId="77777777" w:rsidTr="00422E62">
        <w:trPr>
          <w:tblHeader/>
        </w:trPr>
        <w:tc>
          <w:tcPr>
            <w:tcW w:w="5102" w:type="dxa"/>
            <w:vAlign w:val="bottom"/>
          </w:tcPr>
          <w:p w14:paraId="5FFF138D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DEAC1" w14:textId="3996FCB9" w:rsidR="002815CF" w:rsidRPr="00422E62" w:rsidRDefault="00E5068C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85,872</w:t>
            </w:r>
          </w:p>
        </w:tc>
        <w:tc>
          <w:tcPr>
            <w:tcW w:w="238" w:type="dxa"/>
            <w:vAlign w:val="bottom"/>
          </w:tcPr>
          <w:p w14:paraId="6043C27B" w14:textId="77777777" w:rsidR="002815CF" w:rsidRPr="00422E62" w:rsidRDefault="002815CF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8D6C1" w14:textId="031FA20F" w:rsidR="002815CF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22E62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2,621</w:t>
            </w:r>
          </w:p>
        </w:tc>
        <w:tc>
          <w:tcPr>
            <w:tcW w:w="238" w:type="dxa"/>
          </w:tcPr>
          <w:p w14:paraId="76A37D6E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FE490" w14:textId="40C8ADF5" w:rsidR="002815CF" w:rsidRPr="00422E62" w:rsidRDefault="00E5068C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69,881</w:t>
            </w:r>
          </w:p>
        </w:tc>
        <w:tc>
          <w:tcPr>
            <w:tcW w:w="238" w:type="dxa"/>
            <w:vAlign w:val="bottom"/>
          </w:tcPr>
          <w:p w14:paraId="71C04F09" w14:textId="77777777" w:rsidR="002815CF" w:rsidRPr="00422E62" w:rsidRDefault="002815CF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50DAB" w14:textId="1E78A3CB" w:rsidR="002815CF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49,377</w:t>
            </w:r>
          </w:p>
        </w:tc>
      </w:tr>
      <w:tr w:rsidR="002815CF" w:rsidRPr="002815CF" w14:paraId="05BED61E" w14:textId="77777777" w:rsidTr="00422E62">
        <w:trPr>
          <w:tblHeader/>
        </w:trPr>
        <w:tc>
          <w:tcPr>
            <w:tcW w:w="5102" w:type="dxa"/>
            <w:vAlign w:val="bottom"/>
          </w:tcPr>
          <w:p w14:paraId="42512B13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3EEE4EF8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57585C7B" w14:textId="77777777" w:rsidR="002815CF" w:rsidRPr="00422E62" w:rsidRDefault="002815CF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73E0B319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E43ACD0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vAlign w:val="bottom"/>
          </w:tcPr>
          <w:p w14:paraId="55495C3C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7A645E3B" w14:textId="77777777" w:rsidR="002815CF" w:rsidRPr="00422E62" w:rsidRDefault="002815CF" w:rsidP="00DA4C6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78007F9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15CF" w:rsidRPr="002815CF" w14:paraId="522EA7D6" w14:textId="77777777" w:rsidTr="00422E62">
        <w:tc>
          <w:tcPr>
            <w:tcW w:w="5102" w:type="dxa"/>
          </w:tcPr>
          <w:p w14:paraId="0528FDB7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ภาษีเงินได้ที่คำนวณตามอัตราภาษีที่ประกาศใช้ </w:t>
            </w:r>
            <w:r w:rsidRPr="002815CF">
              <w:rPr>
                <w:rFonts w:ascii="Angsana New" w:hAnsi="Angsana New"/>
                <w:sz w:val="28"/>
                <w:szCs w:val="28"/>
              </w:rPr>
              <w:t>(</w:t>
            </w:r>
            <w:r w:rsidRPr="002815C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2815CF">
              <w:rPr>
                <w:rFonts w:ascii="Angsana New" w:hAnsi="Angsana New"/>
                <w:sz w:val="28"/>
                <w:szCs w:val="28"/>
              </w:rPr>
              <w:t>20</w:t>
            </w:r>
            <w:r w:rsidRPr="002815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109A0D88" w14:textId="2117A082" w:rsidR="002815CF" w:rsidRPr="00422E62" w:rsidRDefault="00E5068C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17,174</w:t>
            </w:r>
          </w:p>
        </w:tc>
        <w:tc>
          <w:tcPr>
            <w:tcW w:w="238" w:type="dxa"/>
            <w:vAlign w:val="bottom"/>
          </w:tcPr>
          <w:p w14:paraId="0105C8CB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5F4B191" w14:textId="52A64D26" w:rsidR="002815CF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14,524</w:t>
            </w:r>
          </w:p>
        </w:tc>
        <w:tc>
          <w:tcPr>
            <w:tcW w:w="238" w:type="dxa"/>
          </w:tcPr>
          <w:p w14:paraId="274CECC2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4D238EB1" w14:textId="3550F171" w:rsidR="002815CF" w:rsidRPr="00422E62" w:rsidRDefault="00E5068C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13,976</w:t>
            </w:r>
          </w:p>
        </w:tc>
        <w:tc>
          <w:tcPr>
            <w:tcW w:w="238" w:type="dxa"/>
            <w:vAlign w:val="bottom"/>
          </w:tcPr>
          <w:p w14:paraId="6825E953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1750ADE" w14:textId="7D12BCF0" w:rsidR="002815CF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9,875</w:t>
            </w:r>
          </w:p>
        </w:tc>
      </w:tr>
      <w:tr w:rsidR="002815CF" w:rsidRPr="002815CF" w14:paraId="73E1C14C" w14:textId="77777777" w:rsidTr="00422E62">
        <w:tc>
          <w:tcPr>
            <w:tcW w:w="5102" w:type="dxa"/>
          </w:tcPr>
          <w:p w14:paraId="62E997A1" w14:textId="77777777" w:rsidR="002815CF" w:rsidRPr="002815CF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รายการที่ไม่ถือเป็นรายจ่ายทางภาษี</w:t>
            </w:r>
          </w:p>
        </w:tc>
        <w:tc>
          <w:tcPr>
            <w:tcW w:w="979" w:type="dxa"/>
            <w:vAlign w:val="bottom"/>
          </w:tcPr>
          <w:p w14:paraId="366AE1FE" w14:textId="24E91AFB" w:rsidR="002815CF" w:rsidRPr="00422E62" w:rsidRDefault="00E5068C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2,381</w:t>
            </w:r>
          </w:p>
        </w:tc>
        <w:tc>
          <w:tcPr>
            <w:tcW w:w="238" w:type="dxa"/>
            <w:vAlign w:val="bottom"/>
          </w:tcPr>
          <w:p w14:paraId="3D6C9355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95CF75A" w14:textId="5FC5EB79" w:rsidR="002815CF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</w:t>
            </w:r>
            <w:r w:rsidR="00E5068C">
              <w:rPr>
                <w:rFonts w:ascii="Angsana New" w:hAnsi="Angsan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238" w:type="dxa"/>
          </w:tcPr>
          <w:p w14:paraId="4E89F882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1E0F71A3" w14:textId="226C1D8A" w:rsidR="002815CF" w:rsidRPr="00422E62" w:rsidRDefault="00E5068C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1,561</w:t>
            </w:r>
          </w:p>
        </w:tc>
        <w:tc>
          <w:tcPr>
            <w:tcW w:w="238" w:type="dxa"/>
            <w:vAlign w:val="bottom"/>
          </w:tcPr>
          <w:p w14:paraId="51874EF5" w14:textId="77777777" w:rsidR="002815CF" w:rsidRPr="00422E62" w:rsidRDefault="002815CF" w:rsidP="00DA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ECF78D" w14:textId="7C201065" w:rsidR="002815CF" w:rsidRPr="00422E62" w:rsidRDefault="00422E62" w:rsidP="00DA4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1,422</w:t>
            </w:r>
          </w:p>
        </w:tc>
      </w:tr>
      <w:tr w:rsidR="00E5068C" w:rsidRPr="002815CF" w14:paraId="38E789CD" w14:textId="77777777" w:rsidTr="00422E62">
        <w:tc>
          <w:tcPr>
            <w:tcW w:w="5102" w:type="dxa"/>
          </w:tcPr>
          <w:p w14:paraId="36C18216" w14:textId="77777777" w:rsidR="00E5068C" w:rsidRPr="002815CF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รายการที่ไม่ถือเป็นรายได้ทางภาษี</w:t>
            </w:r>
          </w:p>
        </w:tc>
        <w:tc>
          <w:tcPr>
            <w:tcW w:w="979" w:type="dxa"/>
            <w:vAlign w:val="bottom"/>
          </w:tcPr>
          <w:p w14:paraId="38A85B09" w14:textId="5B8B8A8D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(5,268)</w:t>
            </w:r>
          </w:p>
        </w:tc>
        <w:tc>
          <w:tcPr>
            <w:tcW w:w="238" w:type="dxa"/>
            <w:vAlign w:val="bottom"/>
          </w:tcPr>
          <w:p w14:paraId="2DB94854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818931C" w14:textId="4918182E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(2,684)</w:t>
            </w:r>
          </w:p>
        </w:tc>
        <w:tc>
          <w:tcPr>
            <w:tcW w:w="238" w:type="dxa"/>
          </w:tcPr>
          <w:p w14:paraId="21D075C9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554366FA" w14:textId="38070554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(8,304)</w:t>
            </w:r>
          </w:p>
        </w:tc>
        <w:tc>
          <w:tcPr>
            <w:tcW w:w="238" w:type="dxa"/>
            <w:vAlign w:val="bottom"/>
          </w:tcPr>
          <w:p w14:paraId="15D25F30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9A6A29" w14:textId="4C9E6D1C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(7,859)</w:t>
            </w:r>
          </w:p>
        </w:tc>
      </w:tr>
      <w:tr w:rsidR="00E5068C" w:rsidRPr="002815CF" w14:paraId="564E3E7F" w14:textId="77777777" w:rsidTr="00422E62">
        <w:tc>
          <w:tcPr>
            <w:tcW w:w="5102" w:type="dxa"/>
          </w:tcPr>
          <w:p w14:paraId="259E4E52" w14:textId="77777777" w:rsidR="00E5068C" w:rsidRPr="002815CF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979" w:type="dxa"/>
            <w:vAlign w:val="bottom"/>
          </w:tcPr>
          <w:p w14:paraId="452F7941" w14:textId="4C743DDC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(450)</w:t>
            </w:r>
          </w:p>
        </w:tc>
        <w:tc>
          <w:tcPr>
            <w:tcW w:w="238" w:type="dxa"/>
            <w:vAlign w:val="bottom"/>
          </w:tcPr>
          <w:p w14:paraId="494B87CE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1A5D7D4" w14:textId="2E534FB2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(842)</w:t>
            </w:r>
          </w:p>
        </w:tc>
        <w:tc>
          <w:tcPr>
            <w:tcW w:w="238" w:type="dxa"/>
          </w:tcPr>
          <w:p w14:paraId="0255D2BC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31822D5F" w14:textId="73674E3C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(420)</w:t>
            </w:r>
          </w:p>
        </w:tc>
        <w:tc>
          <w:tcPr>
            <w:tcW w:w="238" w:type="dxa"/>
            <w:vAlign w:val="bottom"/>
          </w:tcPr>
          <w:p w14:paraId="6A135C65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CC7918" w14:textId="6DD43A0C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(713)</w:t>
            </w:r>
          </w:p>
        </w:tc>
      </w:tr>
      <w:tr w:rsidR="00E5068C" w:rsidRPr="002815CF" w14:paraId="12C718FA" w14:textId="77777777" w:rsidTr="00422E62">
        <w:tc>
          <w:tcPr>
            <w:tcW w:w="5102" w:type="dxa"/>
          </w:tcPr>
          <w:p w14:paraId="12C0717F" w14:textId="77777777" w:rsidR="00E5068C" w:rsidRPr="002815CF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การใช้ประโยชน์จากขาดทุนสะสมทางภาษียกมาในงวดก่อน</w:t>
            </w:r>
          </w:p>
        </w:tc>
        <w:tc>
          <w:tcPr>
            <w:tcW w:w="979" w:type="dxa"/>
          </w:tcPr>
          <w:p w14:paraId="7BCEC310" w14:textId="535E97C6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61E4A47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3145D3D" w14:textId="6930FDC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(2,769)</w:t>
            </w:r>
          </w:p>
        </w:tc>
        <w:tc>
          <w:tcPr>
            <w:tcW w:w="238" w:type="dxa"/>
          </w:tcPr>
          <w:p w14:paraId="0F499FAA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167F0092" w14:textId="02C664CE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145A347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95A427" w14:textId="6350F596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(2,725)</w:t>
            </w:r>
          </w:p>
        </w:tc>
      </w:tr>
      <w:tr w:rsidR="00E5068C" w:rsidRPr="002815CF" w14:paraId="7ED43889" w14:textId="77777777" w:rsidTr="00422E62">
        <w:tc>
          <w:tcPr>
            <w:tcW w:w="5102" w:type="dxa"/>
          </w:tcPr>
          <w:p w14:paraId="7B15FA1F" w14:textId="77777777" w:rsidR="00E5068C" w:rsidRPr="002815CF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5296629" w14:textId="6915F698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13,837</w:t>
            </w:r>
          </w:p>
        </w:tc>
        <w:tc>
          <w:tcPr>
            <w:tcW w:w="238" w:type="dxa"/>
            <w:vAlign w:val="bottom"/>
          </w:tcPr>
          <w:p w14:paraId="7040DFC6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3D5A791" w14:textId="5876C2F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11,368</w:t>
            </w:r>
          </w:p>
        </w:tc>
        <w:tc>
          <w:tcPr>
            <w:tcW w:w="238" w:type="dxa"/>
          </w:tcPr>
          <w:p w14:paraId="368A2A3C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D83215A" w14:textId="6E0ED1A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6,813</w:t>
            </w:r>
          </w:p>
        </w:tc>
        <w:tc>
          <w:tcPr>
            <w:tcW w:w="238" w:type="dxa"/>
            <w:vAlign w:val="bottom"/>
          </w:tcPr>
          <w:p w14:paraId="5AA36691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A29FAB" w14:textId="33EA763A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068C" w:rsidRPr="002815CF" w14:paraId="55383B7B" w14:textId="77777777" w:rsidTr="00422E62">
        <w:tc>
          <w:tcPr>
            <w:tcW w:w="5102" w:type="dxa"/>
          </w:tcPr>
          <w:p w14:paraId="2E89E2AC" w14:textId="412666C5" w:rsidR="00E5068C" w:rsidRPr="002815CF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  <w:r w:rsidR="006C03F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979" w:type="dxa"/>
            <w:vAlign w:val="bottom"/>
          </w:tcPr>
          <w:p w14:paraId="7AC9A08B" w14:textId="78E90376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4,992</w:t>
            </w:r>
          </w:p>
        </w:tc>
        <w:tc>
          <w:tcPr>
            <w:tcW w:w="238" w:type="dxa"/>
            <w:vAlign w:val="bottom"/>
          </w:tcPr>
          <w:p w14:paraId="24210050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115D4CE" w14:textId="64A5520F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3,690</w:t>
            </w:r>
          </w:p>
        </w:tc>
        <w:tc>
          <w:tcPr>
            <w:tcW w:w="238" w:type="dxa"/>
          </w:tcPr>
          <w:p w14:paraId="5D91B136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39483E4F" w14:textId="1BF4E4D4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3,201</w:t>
            </w:r>
          </w:p>
        </w:tc>
        <w:tc>
          <w:tcPr>
            <w:tcW w:w="238" w:type="dxa"/>
            <w:vAlign w:val="bottom"/>
          </w:tcPr>
          <w:p w14:paraId="238B2070" w14:textId="77777777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6823F5" w14:textId="061333B9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</w:tr>
      <w:tr w:rsidR="00E5068C" w:rsidRPr="002815CF" w14:paraId="28DEDEB4" w14:textId="77777777" w:rsidTr="00422E62">
        <w:tc>
          <w:tcPr>
            <w:tcW w:w="5102" w:type="dxa"/>
          </w:tcPr>
          <w:p w14:paraId="694EB07A" w14:textId="77777777" w:rsidR="00E5068C" w:rsidRPr="002815CF" w:rsidRDefault="00E5068C" w:rsidP="00E5068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2815CF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52D83" w14:textId="754D067F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18,829</w:t>
            </w:r>
          </w:p>
        </w:tc>
        <w:tc>
          <w:tcPr>
            <w:tcW w:w="238" w:type="dxa"/>
            <w:vAlign w:val="bottom"/>
          </w:tcPr>
          <w:p w14:paraId="2F3FB15D" w14:textId="77777777" w:rsidR="00E5068C" w:rsidRPr="00422E62" w:rsidRDefault="00E5068C" w:rsidP="00E5068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0E28" w14:textId="58E47D96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15,058</w:t>
            </w:r>
          </w:p>
        </w:tc>
        <w:tc>
          <w:tcPr>
            <w:tcW w:w="238" w:type="dxa"/>
          </w:tcPr>
          <w:p w14:paraId="1A1FF86A" w14:textId="77777777" w:rsidR="00E5068C" w:rsidRPr="00422E62" w:rsidRDefault="00E5068C" w:rsidP="00E5068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9B2DA" w14:textId="48FAF948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10,014</w:t>
            </w:r>
          </w:p>
        </w:tc>
        <w:tc>
          <w:tcPr>
            <w:tcW w:w="238" w:type="dxa"/>
            <w:vAlign w:val="bottom"/>
          </w:tcPr>
          <w:p w14:paraId="589F45D0" w14:textId="77777777" w:rsidR="00E5068C" w:rsidRPr="00422E62" w:rsidRDefault="00E5068C" w:rsidP="00E5068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616A0" w14:textId="53E1140F" w:rsidR="00E5068C" w:rsidRPr="00422E62" w:rsidRDefault="00E5068C" w:rsidP="00E506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</w:tr>
    </w:tbl>
    <w:p w14:paraId="09126C7F" w14:textId="77777777" w:rsidR="002815CF" w:rsidRPr="002D1911" w:rsidRDefault="002815CF" w:rsidP="0028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BC155F1" w14:textId="4A1BA64A" w:rsidR="002D1911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2815CF">
        <w:rPr>
          <w:rFonts w:ascii="Angsana New" w:hAnsi="Angsana New"/>
          <w:sz w:val="30"/>
          <w:szCs w:val="30"/>
        </w:rPr>
        <w:t xml:space="preserve">30 </w:t>
      </w:r>
      <w:r w:rsidR="002815CF">
        <w:rPr>
          <w:rFonts w:ascii="Angsana New" w:hAnsi="Angsana New"/>
          <w:sz w:val="30"/>
          <w:szCs w:val="30"/>
          <w:cs/>
        </w:rPr>
        <w:t>มิถุนายน</w:t>
      </w:r>
      <w:r w:rsidRPr="00A423FD">
        <w:rPr>
          <w:rFonts w:ascii="Angsana New" w:hAnsi="Angsana New"/>
          <w:sz w:val="30"/>
          <w:szCs w:val="30"/>
          <w:cs/>
        </w:rPr>
        <w:t xml:space="preserve"> </w:t>
      </w:r>
      <w:r w:rsidRPr="00342E08">
        <w:rPr>
          <w:rFonts w:ascii="Angsana New" w:hAnsi="Angsana New"/>
          <w:sz w:val="30"/>
          <w:szCs w:val="30"/>
        </w:rPr>
        <w:t>2569</w:t>
      </w:r>
      <w:r w:rsidRPr="00342E08">
        <w:rPr>
          <w:rFonts w:ascii="Angsana New" w:hAnsi="Angsana New"/>
          <w:sz w:val="30"/>
          <w:szCs w:val="30"/>
          <w:cs/>
        </w:rPr>
        <w:t xml:space="preserve"> บริษัทย่อยแห่ง</w:t>
      </w:r>
      <w:r w:rsidRPr="002F02DD">
        <w:rPr>
          <w:rFonts w:ascii="Angsana New" w:hAnsi="Angsana New"/>
          <w:sz w:val="30"/>
          <w:szCs w:val="30"/>
          <w:cs/>
        </w:rPr>
        <w:t>หนึ่งมีขาดทุนสะสมทางภาษีประมาณ</w:t>
      </w:r>
      <w:r w:rsidRPr="002F02DD">
        <w:rPr>
          <w:rFonts w:ascii="Angsana New" w:hAnsi="Angsana New"/>
          <w:sz w:val="30"/>
          <w:szCs w:val="30"/>
        </w:rPr>
        <w:t xml:space="preserve"> </w:t>
      </w:r>
      <w:r w:rsidR="002F02DD" w:rsidRPr="002F02DD">
        <w:rPr>
          <w:rFonts w:ascii="Angsana New" w:hAnsi="Angsana New"/>
          <w:sz w:val="30"/>
          <w:szCs w:val="30"/>
        </w:rPr>
        <w:t>1.2</w:t>
      </w:r>
      <w:r w:rsidRPr="002F02DD">
        <w:rPr>
          <w:rFonts w:ascii="Angsana New" w:hAnsi="Angsana New"/>
          <w:sz w:val="30"/>
          <w:szCs w:val="30"/>
          <w:cs/>
        </w:rPr>
        <w:t xml:space="preserve"> ล้านบาทซึ่งสามารถใช้เป็นเครดิตภาษีได้ในระหว่างปี </w:t>
      </w:r>
      <w:r w:rsidRPr="002F02DD">
        <w:rPr>
          <w:rFonts w:ascii="Angsana New" w:hAnsi="Angsana New"/>
          <w:sz w:val="30"/>
          <w:szCs w:val="30"/>
        </w:rPr>
        <w:t>2569</w:t>
      </w:r>
      <w:r w:rsidRPr="002F02DD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2F02DD">
        <w:rPr>
          <w:rFonts w:ascii="Angsana New" w:hAnsi="Angsana New"/>
          <w:sz w:val="30"/>
          <w:szCs w:val="30"/>
        </w:rPr>
        <w:t>2574</w:t>
      </w:r>
    </w:p>
    <w:p w14:paraId="617F117F" w14:textId="77777777" w:rsidR="002D1911" w:rsidRPr="00AC443A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p w14:paraId="48EA049B" w14:textId="290054A8" w:rsidR="002D1911" w:rsidRPr="00C83567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83567">
        <w:rPr>
          <w:rFonts w:ascii="Angsana New" w:hAnsi="Angsana New"/>
          <w:b/>
          <w:bCs/>
          <w:sz w:val="30"/>
          <w:szCs w:val="30"/>
        </w:rPr>
        <w:t>1</w:t>
      </w:r>
      <w:r w:rsidR="00610BD6" w:rsidRPr="00610BD6">
        <w:rPr>
          <w:rFonts w:ascii="Angsana New" w:hAnsi="Angsana New"/>
          <w:b/>
          <w:bCs/>
          <w:sz w:val="30"/>
          <w:szCs w:val="30"/>
        </w:rPr>
        <w:t>1</w:t>
      </w:r>
      <w:r w:rsidRPr="00C83567">
        <w:rPr>
          <w:rFonts w:ascii="Angsana New" w:hAnsi="Angsana New"/>
          <w:b/>
          <w:bCs/>
          <w:sz w:val="30"/>
          <w:szCs w:val="30"/>
        </w:rPr>
        <w:t>.</w:t>
      </w:r>
      <w:r w:rsidRPr="00C83567">
        <w:rPr>
          <w:rFonts w:ascii="Angsana New" w:hAnsi="Angsana New"/>
          <w:b/>
          <w:bCs/>
          <w:sz w:val="30"/>
          <w:szCs w:val="30"/>
        </w:rPr>
        <w:tab/>
      </w:r>
      <w:r w:rsidRPr="00C83567">
        <w:rPr>
          <w:rFonts w:ascii="Angsana New" w:hAnsi="Angsana New"/>
          <w:b/>
          <w:bCs/>
          <w:sz w:val="30"/>
          <w:szCs w:val="30"/>
          <w:cs/>
        </w:rPr>
        <w:t>ข้อตกลง</w:t>
      </w:r>
      <w:r w:rsidRPr="009C7048">
        <w:rPr>
          <w:rFonts w:ascii="Angsana New" w:hAnsi="Angsana New"/>
          <w:b/>
          <w:bCs/>
          <w:sz w:val="30"/>
          <w:szCs w:val="30"/>
          <w:cs/>
        </w:rPr>
        <w:t xml:space="preserve">จัดหาเงินทุนเพื่อจ่ายผู้ขาย </w:t>
      </w:r>
      <w:r w:rsidRPr="00C83567">
        <w:rPr>
          <w:rFonts w:ascii="Angsana New" w:hAnsi="Angsana New"/>
          <w:b/>
          <w:bCs/>
          <w:sz w:val="30"/>
          <w:szCs w:val="30"/>
        </w:rPr>
        <w:t>(Supplier Finance Arrangement “SFA”)</w:t>
      </w:r>
    </w:p>
    <w:p w14:paraId="54BF7C28" w14:textId="77777777" w:rsidR="002D1911" w:rsidRPr="00AC443A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20"/>
          <w:szCs w:val="2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10B002B" w14:textId="77777777" w:rsidR="002D1911" w:rsidRPr="009C7048" w:rsidRDefault="002D1911" w:rsidP="002D1911">
      <w:pPr>
        <w:jc w:val="thaiDistribute"/>
        <w:rPr>
          <w:rFonts w:ascii="Angsana New" w:hAnsi="Angsana New"/>
          <w:sz w:val="30"/>
          <w:szCs w:val="30"/>
          <w:lang w:val="af-ZA"/>
        </w:rPr>
      </w:pPr>
      <w:r w:rsidRPr="009C7048">
        <w:rPr>
          <w:rFonts w:ascii="Angsana New" w:hAnsi="Angsana New"/>
          <w:sz w:val="30"/>
          <w:szCs w:val="30"/>
          <w:cs/>
          <w:lang w:val="af-ZA"/>
        </w:rPr>
        <w:t>ข้อมูลเชิงคุณภาพ</w:t>
      </w:r>
    </w:p>
    <w:p w14:paraId="2E125235" w14:textId="77777777" w:rsidR="002D1911" w:rsidRPr="00AC443A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af-ZA"/>
        </w:rPr>
      </w:pPr>
    </w:p>
    <w:tbl>
      <w:tblPr>
        <w:tblW w:w="9944" w:type="dxa"/>
        <w:tblLayout w:type="fixed"/>
        <w:tblLook w:val="0000" w:firstRow="0" w:lastRow="0" w:firstColumn="0" w:lastColumn="0" w:noHBand="0" w:noVBand="0"/>
      </w:tblPr>
      <w:tblGrid>
        <w:gridCol w:w="4252"/>
        <w:gridCol w:w="238"/>
        <w:gridCol w:w="1928"/>
        <w:gridCol w:w="236"/>
        <w:gridCol w:w="3290"/>
      </w:tblGrid>
      <w:tr w:rsidR="002D1911" w:rsidRPr="00362C05" w14:paraId="63B324AE" w14:textId="77777777" w:rsidTr="00444986">
        <w:trPr>
          <w:trHeight w:val="20"/>
          <w:tblHeader/>
        </w:trPr>
        <w:tc>
          <w:tcPr>
            <w:tcW w:w="9944" w:type="dxa"/>
            <w:gridSpan w:val="5"/>
            <w:tcBorders>
              <w:bottom w:val="single" w:sz="4" w:space="0" w:color="auto"/>
            </w:tcBorders>
            <w:vAlign w:val="center"/>
          </w:tcPr>
          <w:p w14:paraId="0FE873E7" w14:textId="21AF4E92" w:rsidR="002D1911" w:rsidRPr="00362C05" w:rsidRDefault="002D1911" w:rsidP="00DA4C6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theme="minorBidi"/>
                <w:sz w:val="30"/>
                <w:szCs w:val="30"/>
                <w:lang w:eastAsia="en-US"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งบการเงินรวมและงบการเงินเฉพาะกิจการสำหรับ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งวด</w:t>
            </w:r>
            <w:r w:rsidR="002815C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หก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815C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815C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9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</w:t>
            </w: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 xml:space="preserve">และ 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>256</w:t>
            </w:r>
            <w:r w:rsidR="00610BD6" w:rsidRPr="00610BD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D1911" w:rsidRPr="00362C05" w14:paraId="00F333F7" w14:textId="77777777" w:rsidTr="00AC443A">
        <w:trPr>
          <w:trHeight w:val="20"/>
        </w:trPr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1727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27EC1B3F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ประเภท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DDFED4" w14:textId="77777777" w:rsidR="002D1911" w:rsidRPr="00362C05" w:rsidRDefault="002D1911" w:rsidP="00444986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5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D4AC" w14:textId="77777777" w:rsidR="002D1911" w:rsidRPr="00362C05" w:rsidRDefault="002D1911" w:rsidP="00DA4C68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ธุรกรรมกับ</w:t>
            </w:r>
          </w:p>
          <w:p w14:paraId="4B3C932A" w14:textId="77777777" w:rsidR="002D1911" w:rsidRPr="00362C05" w:rsidRDefault="002D1911" w:rsidP="00DA4C68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DE69370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2015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0FE28ACA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วัตถุประสงค์การใช้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</w:tr>
      <w:tr w:rsidR="002D1911" w:rsidRPr="00362C05" w14:paraId="5818F2A2" w14:textId="77777777" w:rsidTr="00AC443A">
        <w:trPr>
          <w:trHeight w:val="20"/>
        </w:trPr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0D1D3046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1)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อาวัล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ตั๋วเงิน</w:t>
            </w:r>
          </w:p>
        </w:tc>
        <w:tc>
          <w:tcPr>
            <w:tcW w:w="238" w:type="dxa"/>
            <w:vAlign w:val="center"/>
          </w:tcPr>
          <w:p w14:paraId="33D1A0FC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0C19A154" w14:textId="77777777" w:rsidR="002D1911" w:rsidRPr="00362C05" w:rsidRDefault="002D1911" w:rsidP="00DA4C68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แห่งที่หนึ่ง</w:t>
            </w:r>
          </w:p>
        </w:tc>
        <w:tc>
          <w:tcPr>
            <w:tcW w:w="236" w:type="dxa"/>
            <w:vAlign w:val="center"/>
          </w:tcPr>
          <w:p w14:paraId="4E4ED112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290" w:type="dxa"/>
            <w:tcBorders>
              <w:top w:val="single" w:sz="4" w:space="0" w:color="auto"/>
            </w:tcBorders>
            <w:vAlign w:val="center"/>
          </w:tcPr>
          <w:p w14:paraId="40B76E8D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ซื้อสินค้าในประเทศ</w:t>
            </w:r>
          </w:p>
        </w:tc>
      </w:tr>
      <w:tr w:rsidR="00AC443A" w:rsidRPr="00AC443A" w14:paraId="533442D0" w14:textId="77777777" w:rsidTr="00AC443A">
        <w:trPr>
          <w:trHeight w:val="20"/>
        </w:trPr>
        <w:tc>
          <w:tcPr>
            <w:tcW w:w="4252" w:type="dxa"/>
            <w:vAlign w:val="center"/>
          </w:tcPr>
          <w:p w14:paraId="6C462FC3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16"/>
                <w:szCs w:val="16"/>
                <w:lang w:val="af-ZA"/>
              </w:rPr>
            </w:pPr>
          </w:p>
        </w:tc>
        <w:tc>
          <w:tcPr>
            <w:tcW w:w="238" w:type="dxa"/>
            <w:vAlign w:val="center"/>
          </w:tcPr>
          <w:p w14:paraId="5BA32C7F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  <w:tc>
          <w:tcPr>
            <w:tcW w:w="1928" w:type="dxa"/>
            <w:vAlign w:val="center"/>
          </w:tcPr>
          <w:p w14:paraId="1DEEEA44" w14:textId="77777777" w:rsidR="00AC443A" w:rsidRPr="00AC443A" w:rsidRDefault="00AC443A" w:rsidP="00DA4C68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  <w:tc>
          <w:tcPr>
            <w:tcW w:w="236" w:type="dxa"/>
            <w:vAlign w:val="center"/>
          </w:tcPr>
          <w:p w14:paraId="719DFC48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  <w:tc>
          <w:tcPr>
            <w:tcW w:w="3290" w:type="dxa"/>
            <w:vAlign w:val="center"/>
          </w:tcPr>
          <w:p w14:paraId="54E43E3B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</w:tr>
      <w:tr w:rsidR="002D1911" w:rsidRPr="00362C05" w14:paraId="2A254F79" w14:textId="77777777" w:rsidTr="00AC443A">
        <w:trPr>
          <w:trHeight w:val="20"/>
        </w:trPr>
        <w:tc>
          <w:tcPr>
            <w:tcW w:w="4252" w:type="dxa"/>
          </w:tcPr>
          <w:p w14:paraId="502121C5" w14:textId="77777777" w:rsidR="002D1911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2)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ตั๋วสัญญาใช้เงินประเภทสินเชื่อเพื่อการชำระสินค้าภายในประเทศ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(Domestic Trust Receipt : DTR)</w:t>
            </w:r>
          </w:p>
          <w:p w14:paraId="22195224" w14:textId="77777777" w:rsidR="002D1911" w:rsidRPr="00F42C9F" w:rsidRDefault="002D1911" w:rsidP="00DA4C68">
            <w:pPr>
              <w:tabs>
                <w:tab w:val="clear" w:pos="2580"/>
              </w:tabs>
              <w:ind w:left="104" w:right="-110" w:hanging="70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</w:t>
            </w:r>
            <w:r w:rsidRPr="00F42C9F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 xml:space="preserve">โดยเริ่มในเดือนตุลาคม </w:t>
            </w:r>
            <w:r w:rsidRPr="00F42C9F"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  <w:t>2568</w:t>
            </w:r>
          </w:p>
        </w:tc>
        <w:tc>
          <w:tcPr>
            <w:tcW w:w="238" w:type="dxa"/>
            <w:vAlign w:val="center"/>
          </w:tcPr>
          <w:p w14:paraId="4071052C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928" w:type="dxa"/>
            <w:vAlign w:val="center"/>
          </w:tcPr>
          <w:p w14:paraId="4AE03782" w14:textId="77777777" w:rsidR="002D1911" w:rsidRDefault="002D1911" w:rsidP="00F42C9F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F42C9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แห่งที่สอง</w:t>
            </w:r>
          </w:p>
          <w:p w14:paraId="1D49E943" w14:textId="77777777" w:rsidR="00F42C9F" w:rsidRPr="00F42C9F" w:rsidRDefault="00F42C9F" w:rsidP="00F42C9F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16BE5DDB" w14:textId="77777777" w:rsidR="002D1911" w:rsidRPr="00F42C9F" w:rsidRDefault="002D1911" w:rsidP="00DA4C68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36" w:type="dxa"/>
            <w:vAlign w:val="center"/>
          </w:tcPr>
          <w:p w14:paraId="2023560E" w14:textId="77777777" w:rsidR="002D1911" w:rsidRPr="00F42C9F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290" w:type="dxa"/>
            <w:vAlign w:val="center"/>
          </w:tcPr>
          <w:p w14:paraId="06A9131B" w14:textId="26022BA6" w:rsidR="002D1911" w:rsidRDefault="00F42C9F" w:rsidP="00F42C9F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 </w:t>
            </w:r>
            <w:r w:rsidR="002D1911" w:rsidRPr="00F42C9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ซื้อสินค้าในประเทศ</w:t>
            </w:r>
          </w:p>
          <w:p w14:paraId="6B0B1193" w14:textId="77777777" w:rsidR="00F42C9F" w:rsidRPr="00F42C9F" w:rsidRDefault="00F42C9F" w:rsidP="00F42C9F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1F4EB93E" w14:textId="77777777" w:rsidR="002D1911" w:rsidRPr="00F42C9F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</w:tr>
      <w:tr w:rsidR="00AC443A" w:rsidRPr="00362C05" w14:paraId="52A20D54" w14:textId="77777777" w:rsidTr="00AC443A">
        <w:trPr>
          <w:trHeight w:val="20"/>
        </w:trPr>
        <w:tc>
          <w:tcPr>
            <w:tcW w:w="4252" w:type="dxa"/>
          </w:tcPr>
          <w:p w14:paraId="42AEE5DE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16"/>
                <w:szCs w:val="16"/>
                <w:lang w:val="af-ZA"/>
              </w:rPr>
            </w:pPr>
          </w:p>
        </w:tc>
        <w:tc>
          <w:tcPr>
            <w:tcW w:w="238" w:type="dxa"/>
            <w:vAlign w:val="center"/>
          </w:tcPr>
          <w:p w14:paraId="4AB5564E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  <w:tc>
          <w:tcPr>
            <w:tcW w:w="1928" w:type="dxa"/>
            <w:vAlign w:val="center"/>
          </w:tcPr>
          <w:p w14:paraId="29BCD451" w14:textId="77777777" w:rsidR="00AC443A" w:rsidRPr="00AC443A" w:rsidRDefault="00AC443A" w:rsidP="00DA4C68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  <w:tc>
          <w:tcPr>
            <w:tcW w:w="236" w:type="dxa"/>
            <w:vAlign w:val="center"/>
          </w:tcPr>
          <w:p w14:paraId="4C29E311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  <w:tc>
          <w:tcPr>
            <w:tcW w:w="3290" w:type="dxa"/>
            <w:vAlign w:val="center"/>
          </w:tcPr>
          <w:p w14:paraId="7DF8F37D" w14:textId="77777777" w:rsidR="00AC443A" w:rsidRPr="00AC443A" w:rsidRDefault="00AC443A" w:rsidP="00DA4C68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16"/>
                <w:szCs w:val="16"/>
                <w:cs/>
                <w:lang w:val="af-ZA"/>
              </w:rPr>
            </w:pPr>
          </w:p>
        </w:tc>
      </w:tr>
      <w:tr w:rsidR="002D1911" w:rsidRPr="00362C05" w14:paraId="37FE8E25" w14:textId="77777777" w:rsidTr="00AC443A">
        <w:trPr>
          <w:trHeight w:val="20"/>
        </w:trPr>
        <w:tc>
          <w:tcPr>
            <w:tcW w:w="4252" w:type="dxa"/>
          </w:tcPr>
          <w:p w14:paraId="7466A786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3)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ทรัสต์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รีซีทส์</w:t>
            </w:r>
          </w:p>
        </w:tc>
        <w:tc>
          <w:tcPr>
            <w:tcW w:w="238" w:type="dxa"/>
            <w:vAlign w:val="center"/>
          </w:tcPr>
          <w:p w14:paraId="2135C654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928" w:type="dxa"/>
            <w:vAlign w:val="center"/>
          </w:tcPr>
          <w:p w14:paraId="270647BA" w14:textId="77777777" w:rsidR="002D1911" w:rsidRPr="00362C05" w:rsidRDefault="002D1911" w:rsidP="00DA4C68">
            <w:pPr>
              <w:tabs>
                <w:tab w:val="clear" w:pos="1871"/>
                <w:tab w:val="clear" w:pos="258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แห่งที่สาม</w:t>
            </w:r>
          </w:p>
        </w:tc>
        <w:tc>
          <w:tcPr>
            <w:tcW w:w="236" w:type="dxa"/>
            <w:vAlign w:val="center"/>
          </w:tcPr>
          <w:p w14:paraId="36FA81CA" w14:textId="77777777" w:rsidR="002D1911" w:rsidRPr="00362C05" w:rsidRDefault="002D1911" w:rsidP="00DA4C68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290" w:type="dxa"/>
            <w:vAlign w:val="center"/>
          </w:tcPr>
          <w:p w14:paraId="4351E658" w14:textId="77777777" w:rsidR="002D1911" w:rsidRPr="001B4ABA" w:rsidRDefault="002D1911" w:rsidP="00DA4C68">
            <w:pPr>
              <w:tabs>
                <w:tab w:val="clear" w:pos="2580"/>
              </w:tabs>
              <w:ind w:left="-61" w:right="-110" w:firstLine="5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1B4ABA">
              <w:rPr>
                <w:rFonts w:ascii="Angsana New" w:hAnsi="Angsana New"/>
                <w:sz w:val="30"/>
                <w:szCs w:val="30"/>
                <w:cs/>
                <w:lang w:val="af-ZA"/>
              </w:rPr>
              <w:t>ซื้อสินทรัพย์จากต่างประเทศ</w:t>
            </w:r>
          </w:p>
        </w:tc>
      </w:tr>
    </w:tbl>
    <w:p w14:paraId="5E136521" w14:textId="77777777" w:rsidR="002815CF" w:rsidRPr="00AC443A" w:rsidRDefault="002815CF" w:rsidP="002D1911">
      <w:pPr>
        <w:jc w:val="thaiDistribute"/>
        <w:rPr>
          <w:rFonts w:ascii="Angsana New" w:hAnsi="Angsana New"/>
          <w:sz w:val="20"/>
          <w:szCs w:val="20"/>
          <w:lang w:val="af-ZA"/>
        </w:rPr>
      </w:pPr>
    </w:p>
    <w:p w14:paraId="3B9FE28E" w14:textId="41A7D140" w:rsidR="002D1911" w:rsidRPr="009C7048" w:rsidRDefault="002D1911" w:rsidP="002D1911">
      <w:pPr>
        <w:jc w:val="thaiDistribute"/>
        <w:rPr>
          <w:rFonts w:ascii="Angsana New" w:hAnsi="Angsana New"/>
          <w:sz w:val="30"/>
          <w:szCs w:val="30"/>
          <w:lang w:val="af-ZA"/>
        </w:rPr>
      </w:pPr>
      <w:r w:rsidRPr="009C7048">
        <w:rPr>
          <w:rFonts w:ascii="Angsana New" w:hAnsi="Angsana New"/>
          <w:sz w:val="30"/>
          <w:szCs w:val="30"/>
          <w:cs/>
          <w:lang w:val="af-ZA"/>
        </w:rPr>
        <w:t>ข้อมูลเชิงปริมาณ</w:t>
      </w:r>
    </w:p>
    <w:p w14:paraId="7FC33581" w14:textId="77777777" w:rsidR="002D1911" w:rsidRPr="00AC443A" w:rsidRDefault="002D1911" w:rsidP="002D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af-ZA"/>
        </w:rPr>
      </w:pP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5702"/>
        <w:gridCol w:w="2098"/>
        <w:gridCol w:w="239"/>
        <w:gridCol w:w="1894"/>
      </w:tblGrid>
      <w:tr w:rsidR="002E48F4" w:rsidRPr="00362C05" w14:paraId="2AC5A248" w14:textId="77777777" w:rsidTr="00BF069E">
        <w:trPr>
          <w:cantSplit/>
          <w:trHeight w:val="20"/>
        </w:trPr>
        <w:tc>
          <w:tcPr>
            <w:tcW w:w="5702" w:type="dxa"/>
            <w:vAlign w:val="bottom"/>
          </w:tcPr>
          <w:p w14:paraId="0D3F94B6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231" w:type="dxa"/>
            <w:gridSpan w:val="3"/>
            <w:tcBorders>
              <w:bottom w:val="single" w:sz="4" w:space="0" w:color="auto"/>
            </w:tcBorders>
            <w:vAlign w:val="bottom"/>
          </w:tcPr>
          <w:p w14:paraId="5B38BD5E" w14:textId="77777777" w:rsidR="002E48F4" w:rsidRPr="00362C05" w:rsidRDefault="002E48F4" w:rsidP="00E673E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</w:p>
        </w:tc>
      </w:tr>
      <w:tr w:rsidR="002E48F4" w:rsidRPr="00362C05" w14:paraId="190CB9C3" w14:textId="77777777" w:rsidTr="00BF069E">
        <w:trPr>
          <w:cantSplit/>
          <w:trHeight w:val="20"/>
        </w:trPr>
        <w:tc>
          <w:tcPr>
            <w:tcW w:w="5702" w:type="dxa"/>
            <w:vAlign w:val="bottom"/>
          </w:tcPr>
          <w:p w14:paraId="7AEF638B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231" w:type="dxa"/>
            <w:gridSpan w:val="3"/>
            <w:tcBorders>
              <w:bottom w:val="single" w:sz="4" w:space="0" w:color="auto"/>
            </w:tcBorders>
            <w:vAlign w:val="bottom"/>
          </w:tcPr>
          <w:p w14:paraId="4CCABEF6" w14:textId="77777777" w:rsidR="002E48F4" w:rsidRPr="00362C05" w:rsidRDefault="002E48F4" w:rsidP="00E673E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และงบการเงินเฉพาะกิจการ</w:t>
            </w:r>
          </w:p>
        </w:tc>
      </w:tr>
      <w:tr w:rsidR="002E48F4" w:rsidRPr="00362C05" w14:paraId="75C0055F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183F31E1" w14:textId="77777777" w:rsidR="002E48F4" w:rsidRPr="00362C05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4B693584" w14:textId="7412C985" w:rsidR="002E48F4" w:rsidRPr="00EE6AEB" w:rsidRDefault="002E48F4" w:rsidP="00E673E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af-ZA"/>
              </w:rPr>
              <w:t>0</w:t>
            </w: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</w:t>
            </w:r>
            <w:r w:rsidRPr="00EE6AEB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ิถุนายน</w:t>
            </w:r>
            <w:r w:rsidRPr="00EE6AEB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 xml:space="preserve"> </w:t>
            </w: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>256</w:t>
            </w:r>
            <w:r w:rsidRPr="00EE6AEB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9</w:t>
            </w:r>
          </w:p>
        </w:tc>
        <w:tc>
          <w:tcPr>
            <w:tcW w:w="239" w:type="dxa"/>
            <w:vAlign w:val="bottom"/>
          </w:tcPr>
          <w:p w14:paraId="1E36EC4F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bottom"/>
          </w:tcPr>
          <w:p w14:paraId="3C1466FE" w14:textId="77777777" w:rsidR="002E48F4" w:rsidRPr="00EE6AEB" w:rsidRDefault="002E48F4" w:rsidP="00E673E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31 </w:t>
            </w:r>
            <w:r w:rsidRPr="00EE6AEB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 xml:space="preserve">ธันวาคม </w:t>
            </w: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>2568</w:t>
            </w:r>
          </w:p>
        </w:tc>
      </w:tr>
      <w:tr w:rsidR="002E48F4" w:rsidRPr="00362C05" w14:paraId="6D06463C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629B0B51" w14:textId="77777777" w:rsidR="002E48F4" w:rsidRPr="001B4ABA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  <w:r w:rsidRPr="001B4ABA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  <w:t>มูลค่าตามบัญชีของหนี้สินทางการเงิน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710DFB5D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40710FED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vAlign w:val="bottom"/>
          </w:tcPr>
          <w:p w14:paraId="4C7CDBBA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2E48F4" w:rsidRPr="00362C05" w14:paraId="196ED621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24C15992" w14:textId="77777777" w:rsidR="002E48F4" w:rsidRPr="009102E2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เจ้าหนี้การค้าในประเทศที่อยู่ภายใต้เงื่อนไข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2895ED90" w14:textId="0A505E9D" w:rsidR="002E48F4" w:rsidRPr="00362C05" w:rsidRDefault="00BF069E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="002E48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2E48F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9" w:type="dxa"/>
          </w:tcPr>
          <w:p w14:paraId="1AC777A5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</w:tcPr>
          <w:p w14:paraId="7145AF9C" w14:textId="77777777" w:rsidR="002E48F4" w:rsidRPr="00362C05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94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362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6946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2E48F4" w:rsidRPr="00362C05" w14:paraId="4D182843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4C197D8A" w14:textId="77777777" w:rsidR="002E48F4" w:rsidRPr="009102E2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DTR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08F1F0E7" w14:textId="15AB80ED" w:rsidR="002E48F4" w:rsidRPr="00362C05" w:rsidRDefault="00BF069E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2E48F4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265</w:t>
            </w:r>
          </w:p>
        </w:tc>
        <w:tc>
          <w:tcPr>
            <w:tcW w:w="239" w:type="dxa"/>
          </w:tcPr>
          <w:p w14:paraId="44B37242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4" w:type="dxa"/>
          </w:tcPr>
          <w:p w14:paraId="33332B7D" w14:textId="77777777" w:rsidR="002E48F4" w:rsidRPr="00EE6AEB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</w:rPr>
              <w:t>42,745</w:t>
            </w:r>
          </w:p>
        </w:tc>
      </w:tr>
      <w:tr w:rsidR="002E48F4" w:rsidRPr="00362C05" w14:paraId="06B9833A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32CD619D" w14:textId="77777777" w:rsidR="002E48F4" w:rsidRPr="00362C05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เจ้าหนี้ตามสัญญาทรัสต์รีซีทส์ต่างประเทศที่อยู่ภายใต้เงื่อนไข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0C26A49F" w14:textId="17221FBB" w:rsidR="002E48F4" w:rsidRPr="00C83567" w:rsidRDefault="00BF069E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2E48F4" w:rsidRPr="00C83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803</w:t>
            </w:r>
          </w:p>
        </w:tc>
        <w:tc>
          <w:tcPr>
            <w:tcW w:w="239" w:type="dxa"/>
          </w:tcPr>
          <w:p w14:paraId="41862068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4" w:type="dxa"/>
          </w:tcPr>
          <w:p w14:paraId="51961BE8" w14:textId="77777777" w:rsidR="002E48F4" w:rsidRPr="00EE6AEB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</w:tr>
      <w:tr w:rsidR="002E48F4" w:rsidRPr="00362C05" w14:paraId="3B11D81B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4ADB417A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af-ZA"/>
              </w:rPr>
            </w:pPr>
          </w:p>
          <w:p w14:paraId="3A15681C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af-ZA"/>
              </w:rPr>
            </w:pPr>
          </w:p>
          <w:p w14:paraId="75A94AC5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af-ZA"/>
              </w:rPr>
            </w:pPr>
          </w:p>
          <w:p w14:paraId="15EC09C9" w14:textId="77777777" w:rsidR="002E48F4" w:rsidRPr="00061B79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1B4022F6" w14:textId="77777777" w:rsidR="002E48F4" w:rsidRPr="00061B79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068A0107" w14:textId="77777777" w:rsidR="002E48F4" w:rsidRPr="00061B79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4" w:type="dxa"/>
          </w:tcPr>
          <w:p w14:paraId="77560BDB" w14:textId="77777777" w:rsidR="002E48F4" w:rsidRPr="00061B79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</w:tr>
      <w:tr w:rsidR="002E48F4" w:rsidRPr="00362C05" w14:paraId="4ED4C52C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369C4DEA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</w:p>
        </w:tc>
        <w:tc>
          <w:tcPr>
            <w:tcW w:w="4231" w:type="dxa"/>
            <w:gridSpan w:val="3"/>
            <w:tcBorders>
              <w:bottom w:val="single" w:sz="4" w:space="0" w:color="auto"/>
            </w:tcBorders>
            <w:vAlign w:val="bottom"/>
          </w:tcPr>
          <w:p w14:paraId="2565D623" w14:textId="340A1793" w:rsidR="002E48F4" w:rsidRPr="00061B79" w:rsidRDefault="002E48F4" w:rsidP="00E673E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งวดหกเดือน 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)</w:t>
            </w:r>
          </w:p>
        </w:tc>
      </w:tr>
      <w:tr w:rsidR="002E48F4" w:rsidRPr="00362C05" w14:paraId="29D5AD55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539CF543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</w:p>
        </w:tc>
        <w:tc>
          <w:tcPr>
            <w:tcW w:w="4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79E1BB" w14:textId="77777777" w:rsidR="002E48F4" w:rsidRPr="00061B79" w:rsidRDefault="002E48F4" w:rsidP="00E673E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และงบการเงินเฉพาะกิจการ</w:t>
            </w:r>
          </w:p>
        </w:tc>
      </w:tr>
      <w:tr w:rsidR="002E48F4" w:rsidRPr="00362C05" w14:paraId="4C1E2281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05676D06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6BCE3C2B" w14:textId="77777777" w:rsidR="002E48F4" w:rsidRPr="00FB7A3A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  <w:r w:rsidRPr="00EE6AEB">
              <w:rPr>
                <w:rFonts w:ascii="Angsana New" w:hAnsi="Angsana New"/>
                <w:sz w:val="30"/>
                <w:szCs w:val="30"/>
                <w:lang w:val="af-ZA"/>
              </w:rPr>
              <w:t>256</w:t>
            </w:r>
            <w:r w:rsidRPr="00EE6AEB">
              <w:rPr>
                <w:rFonts w:ascii="Angsana New" w:hAnsi="Angsana New"/>
                <w:sz w:val="30"/>
                <w:szCs w:val="30"/>
                <w:cs/>
                <w:lang w:val="af-ZA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1E73847" w14:textId="77777777" w:rsidR="002E48F4" w:rsidRPr="00FB7A3A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14:paraId="7E66E2F7" w14:textId="77777777" w:rsidR="002E48F4" w:rsidRPr="00D1418B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EE6AEB">
              <w:rPr>
                <w:rFonts w:ascii="Angsana New" w:hAnsi="Angsana New"/>
                <w:sz w:val="30"/>
                <w:szCs w:val="30"/>
                <w:lang w:val="af-Z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8</w:t>
            </w:r>
          </w:p>
        </w:tc>
      </w:tr>
      <w:tr w:rsidR="002E48F4" w:rsidRPr="00362C05" w14:paraId="3B092090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3B1E839C" w14:textId="77777777" w:rsidR="002E48F4" w:rsidRPr="00362C05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362C0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การโอนยอดคงเหลือที่ไม่ใช่เงินสดจากเจ้าหนี้การค้าและ</w:t>
            </w:r>
            <w:r w:rsidRPr="00362C0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br/>
              <w:t>เจ้าหนี้หมุนเวียนอื่นไปยังเจ้าหนี้ธนาคาร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1CABBBDC" w14:textId="009AEF93" w:rsidR="002E48F4" w:rsidRPr="00C83567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80,846</w:t>
            </w:r>
          </w:p>
        </w:tc>
        <w:tc>
          <w:tcPr>
            <w:tcW w:w="239" w:type="dxa"/>
          </w:tcPr>
          <w:p w14:paraId="0352A5A4" w14:textId="77777777" w:rsidR="002E48F4" w:rsidRPr="00C83567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vAlign w:val="bottom"/>
          </w:tcPr>
          <w:p w14:paraId="14A93955" w14:textId="77777777" w:rsidR="002E48F4" w:rsidRPr="00C83567" w:rsidRDefault="002E48F4" w:rsidP="00E673EE">
            <w:pPr>
              <w:tabs>
                <w:tab w:val="clear" w:pos="680"/>
                <w:tab w:val="clear" w:pos="1871"/>
                <w:tab w:val="clear" w:pos="2580"/>
                <w:tab w:val="left" w:pos="669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</w:tr>
      <w:tr w:rsidR="002E48F4" w:rsidRPr="00362C05" w14:paraId="146DEA86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68330502" w14:textId="77777777" w:rsidR="002E48F4" w:rsidRPr="00362C05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098" w:type="dxa"/>
            <w:vAlign w:val="bottom"/>
          </w:tcPr>
          <w:p w14:paraId="08540F9F" w14:textId="77777777" w:rsidR="002E48F4" w:rsidRPr="00C83567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E7FDD6" w14:textId="77777777" w:rsidR="002E48F4" w:rsidRPr="00C83567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vAlign w:val="bottom"/>
          </w:tcPr>
          <w:p w14:paraId="2E01C1A0" w14:textId="77777777" w:rsidR="002E48F4" w:rsidRPr="00C83567" w:rsidRDefault="002E48F4" w:rsidP="00E673EE">
            <w:pPr>
              <w:tabs>
                <w:tab w:val="clear" w:pos="680"/>
                <w:tab w:val="clear" w:pos="1871"/>
                <w:tab w:val="clear" w:pos="2580"/>
                <w:tab w:val="left" w:pos="669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</w:p>
        </w:tc>
      </w:tr>
      <w:tr w:rsidR="002E48F4" w:rsidRPr="00362C05" w14:paraId="30A0F3B8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57CAD086" w14:textId="77777777" w:rsidR="002E48F4" w:rsidRPr="00C83567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C8356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การจ่ายชำระหนี้</w:t>
            </w:r>
            <w:r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สิน</w:t>
            </w:r>
            <w:r w:rsidRPr="00C8356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แก่เจ้าหนี้ธนาคารภายใต้เงื่อนไข </w:t>
            </w:r>
            <w:r w:rsidRPr="00C83567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SFA </w:t>
            </w:r>
            <w:r w:rsidRPr="00C8356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098" w:type="dxa"/>
          </w:tcPr>
          <w:p w14:paraId="1AAE8737" w14:textId="362D1CD5" w:rsidR="002E48F4" w:rsidRPr="00C83567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af-ZA"/>
              </w:rPr>
              <w:t>69,523</w:t>
            </w:r>
          </w:p>
        </w:tc>
        <w:tc>
          <w:tcPr>
            <w:tcW w:w="239" w:type="dxa"/>
          </w:tcPr>
          <w:p w14:paraId="3485F6FD" w14:textId="77777777" w:rsidR="002E48F4" w:rsidRPr="00C83567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</w:tcPr>
          <w:p w14:paraId="12610F9F" w14:textId="77777777" w:rsidR="002E48F4" w:rsidRPr="00C83567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  <w:lang w:val="af-ZA"/>
              </w:rPr>
              <w:t>5,973</w:t>
            </w:r>
          </w:p>
        </w:tc>
      </w:tr>
      <w:tr w:rsidR="002E48F4" w:rsidRPr="00362C05" w14:paraId="11DDAE9F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29B2B316" w14:textId="77777777" w:rsidR="002E48F4" w:rsidRPr="00AB36E9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  <w:vAlign w:val="bottom"/>
          </w:tcPr>
          <w:p w14:paraId="478D1348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0A298528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  <w:vAlign w:val="bottom"/>
          </w:tcPr>
          <w:p w14:paraId="75E5F465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2E48F4" w:rsidRPr="00362C05" w14:paraId="014F38E8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0080BAD8" w14:textId="77777777" w:rsidR="002E48F4" w:rsidRPr="00AB36E9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  <w:r w:rsidRPr="00AB36E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  <w:t>ช่วงเวลาของวันครบกำหนดชำระ</w:t>
            </w:r>
          </w:p>
        </w:tc>
        <w:tc>
          <w:tcPr>
            <w:tcW w:w="2098" w:type="dxa"/>
            <w:vAlign w:val="bottom"/>
          </w:tcPr>
          <w:p w14:paraId="658CA2F8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5F54EE44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  <w:vAlign w:val="bottom"/>
          </w:tcPr>
          <w:p w14:paraId="58459AC4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2E48F4" w:rsidRPr="00362C05" w14:paraId="7DB88526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5746DEBE" w14:textId="77777777" w:rsidR="002E48F4" w:rsidRPr="00061B79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54DBFD49" w14:textId="77777777" w:rsidR="002E48F4" w:rsidRPr="00061B79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1690ABCB" w14:textId="77777777" w:rsidR="002E48F4" w:rsidRPr="00061B79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4" w:type="dxa"/>
          </w:tcPr>
          <w:p w14:paraId="471B4F28" w14:textId="77777777" w:rsidR="002E48F4" w:rsidRPr="00061B79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</w:tr>
      <w:tr w:rsidR="002E48F4" w:rsidRPr="00362C05" w14:paraId="2B455EEC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2AD8F7EB" w14:textId="77777777" w:rsidR="002E48F4" w:rsidRPr="00414C57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  <w:r w:rsidRPr="00414C5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>สำหรับการซื้อสินค้าและวัตถุดิบ</w:t>
            </w:r>
          </w:p>
        </w:tc>
        <w:tc>
          <w:tcPr>
            <w:tcW w:w="2098" w:type="dxa"/>
            <w:vAlign w:val="bottom"/>
          </w:tcPr>
          <w:p w14:paraId="60ABC89D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393C0B7F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  <w:vAlign w:val="bottom"/>
          </w:tcPr>
          <w:p w14:paraId="4F91E685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2E48F4" w:rsidRPr="00362C05" w14:paraId="25C18BF6" w14:textId="77777777" w:rsidTr="00BF069E">
        <w:trPr>
          <w:trHeight w:val="20"/>
        </w:trPr>
        <w:tc>
          <w:tcPr>
            <w:tcW w:w="5702" w:type="dxa"/>
          </w:tcPr>
          <w:p w14:paraId="532D6A78" w14:textId="77777777" w:rsidR="002E48F4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เจ้าหนี้การค้า (ผู้ขาย) ในประเทศที่ไม่อยู่ภายใต้เงื่อนไข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  <w:p w14:paraId="1F575F13" w14:textId="7E963723" w:rsidR="002E48F4" w:rsidRPr="009102E2" w:rsidRDefault="002E48F4" w:rsidP="002E48F4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   (</w:t>
            </w:r>
            <w:r w:rsidRPr="00C83567">
              <w:rPr>
                <w:rFonts w:ascii="Angsana New" w:hAnsi="Angsana New"/>
                <w:sz w:val="30"/>
                <w:szCs w:val="30"/>
                <w:cs/>
                <w:lang w:val="af-ZA"/>
              </w:rPr>
              <w:t>นับจากวันที่ในใบแจ้งหนี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้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)</w:t>
            </w:r>
          </w:p>
        </w:tc>
        <w:tc>
          <w:tcPr>
            <w:tcW w:w="2098" w:type="dxa"/>
          </w:tcPr>
          <w:p w14:paraId="75E71F7C" w14:textId="62A4E79F" w:rsidR="002E48F4" w:rsidRPr="00C83567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83567">
              <w:rPr>
                <w:rFonts w:ascii="Angsana New" w:hAnsi="Angsana New"/>
                <w:sz w:val="30"/>
                <w:szCs w:val="30"/>
              </w:rPr>
              <w:t>30</w:t>
            </w:r>
            <w:r w:rsidRPr="00C83567">
              <w:rPr>
                <w:rFonts w:ascii="Angsana New" w:hAnsi="Angsana New"/>
                <w:sz w:val="30"/>
                <w:szCs w:val="30"/>
                <w:lang w:val="af-ZA"/>
              </w:rPr>
              <w:t xml:space="preserve"> - 75 </w:t>
            </w:r>
            <w:r w:rsidRPr="00C83567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</w:p>
        </w:tc>
        <w:tc>
          <w:tcPr>
            <w:tcW w:w="239" w:type="dxa"/>
          </w:tcPr>
          <w:p w14:paraId="3EAFD21B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94" w:type="dxa"/>
          </w:tcPr>
          <w:p w14:paraId="7A1C2B99" w14:textId="79A3DE81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B44FB">
              <w:rPr>
                <w:rFonts w:ascii="Angsana New" w:hAnsi="Angsana New"/>
                <w:sz w:val="30"/>
                <w:szCs w:val="30"/>
              </w:rPr>
              <w:t>30</w:t>
            </w:r>
            <w:r w:rsidRPr="002B44FB">
              <w:rPr>
                <w:rFonts w:ascii="Angsana New" w:hAnsi="Angsana New"/>
                <w:sz w:val="30"/>
                <w:szCs w:val="30"/>
                <w:lang w:val="af-ZA"/>
              </w:rPr>
              <w:t xml:space="preserve"> - 75 </w:t>
            </w:r>
            <w:r w:rsidRPr="002B44FB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</w:p>
        </w:tc>
      </w:tr>
      <w:tr w:rsidR="002E48F4" w:rsidRPr="00362C05" w14:paraId="6328A197" w14:textId="77777777" w:rsidTr="00BF069E">
        <w:trPr>
          <w:trHeight w:val="20"/>
        </w:trPr>
        <w:tc>
          <w:tcPr>
            <w:tcW w:w="5702" w:type="dxa"/>
          </w:tcPr>
          <w:p w14:paraId="057137B3" w14:textId="77777777" w:rsidR="002E48F4" w:rsidRDefault="002E48F4" w:rsidP="00E673EE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เจ้าหนี้ตั๋วอาวัลในประเทศที่อยู่ภายใต้เงื่อนไข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  <w:p w14:paraId="0D232E1E" w14:textId="2E48C0AE" w:rsidR="002E48F4" w:rsidRPr="002E48F4" w:rsidRDefault="002E48F4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36"/>
                <w:tab w:val="left" w:pos="144"/>
                <w:tab w:val="left" w:pos="614"/>
              </w:tabs>
              <w:ind w:left="-97" w:right="-105"/>
              <w:rPr>
                <w:rFonts w:ascii="Angsana New" w:eastAsia="Times New Roman" w:hAnsi="Angsana New"/>
                <w:spacing w:val="-2"/>
                <w:sz w:val="30"/>
                <w:szCs w:val="30"/>
                <w:cs/>
                <w:lang w:val="af-ZA" w:eastAsia="en-US"/>
              </w:rPr>
            </w:pPr>
            <w:r w:rsidRPr="002E48F4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  <w:lang w:val="af-ZA"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  <w:lang w:val="af-ZA" w:eastAsia="en-US"/>
              </w:rPr>
              <w:t>(</w:t>
            </w:r>
            <w:r w:rsidRPr="002E48F4">
              <w:rPr>
                <w:rFonts w:ascii="Angsana New" w:eastAsia="Times New Roman" w:hAnsi="Angsana New"/>
                <w:spacing w:val="-2"/>
                <w:sz w:val="30"/>
                <w:szCs w:val="30"/>
                <w:cs/>
                <w:lang w:val="af-ZA" w:eastAsia="en-US"/>
              </w:rPr>
              <w:t>นับจากวันที่ครบกำหนดชำระ</w:t>
            </w:r>
            <w:r w:rsidRPr="002E48F4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ของผู้ขาย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>)</w:t>
            </w:r>
          </w:p>
        </w:tc>
        <w:tc>
          <w:tcPr>
            <w:tcW w:w="2098" w:type="dxa"/>
          </w:tcPr>
          <w:p w14:paraId="19ACEEE5" w14:textId="530CD8F8" w:rsidR="002E48F4" w:rsidRPr="00C83567" w:rsidRDefault="002E48F4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>53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</w:p>
          <w:p w14:paraId="5FB3DCBC" w14:textId="38148C3B" w:rsidR="002E48F4" w:rsidRPr="00C83567" w:rsidRDefault="002E48F4" w:rsidP="00E673E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</w:p>
        </w:tc>
        <w:tc>
          <w:tcPr>
            <w:tcW w:w="239" w:type="dxa"/>
          </w:tcPr>
          <w:p w14:paraId="1228071E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pacing w:val="-4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1894" w:type="dxa"/>
          </w:tcPr>
          <w:p w14:paraId="24A5D62D" w14:textId="04753D06" w:rsidR="002E48F4" w:rsidRPr="00362C05" w:rsidRDefault="002E48F4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2B44FB">
              <w:rPr>
                <w:rFonts w:ascii="Angsana New" w:hAnsi="Angsana New"/>
                <w:spacing w:val="-4"/>
                <w:sz w:val="30"/>
                <w:szCs w:val="30"/>
              </w:rPr>
              <w:t xml:space="preserve">38 - 126 </w:t>
            </w:r>
            <w:r w:rsidRPr="002B44F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</w:p>
          <w:p w14:paraId="3871070F" w14:textId="2EEC8C0B" w:rsidR="002E48F4" w:rsidRPr="00362C05" w:rsidRDefault="002E48F4" w:rsidP="00E673E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</w:p>
        </w:tc>
      </w:tr>
      <w:tr w:rsidR="002E48F4" w:rsidRPr="00362C05" w14:paraId="63D10DC8" w14:textId="77777777" w:rsidTr="00BF069E">
        <w:trPr>
          <w:trHeight w:val="20"/>
        </w:trPr>
        <w:tc>
          <w:tcPr>
            <w:tcW w:w="5702" w:type="dxa"/>
          </w:tcPr>
          <w:p w14:paraId="28CC0136" w14:textId="77777777" w:rsidR="002E48F4" w:rsidRPr="009102E2" w:rsidRDefault="002E48F4" w:rsidP="00E673EE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DTR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SFA </w:t>
            </w:r>
          </w:p>
          <w:p w14:paraId="355748EA" w14:textId="6A4960C6" w:rsidR="002E48F4" w:rsidRPr="009102E2" w:rsidRDefault="002E48F4" w:rsidP="00E673EE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   (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นับจากวันที่ครบกำหนดชำระของผู้ขาย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)</w:t>
            </w:r>
          </w:p>
        </w:tc>
        <w:tc>
          <w:tcPr>
            <w:tcW w:w="2098" w:type="dxa"/>
          </w:tcPr>
          <w:p w14:paraId="7094F9BE" w14:textId="61B22B37" w:rsidR="002E48F4" w:rsidRPr="00C83567" w:rsidRDefault="002E48F4" w:rsidP="00E673E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US"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</w:p>
        </w:tc>
        <w:tc>
          <w:tcPr>
            <w:tcW w:w="239" w:type="dxa"/>
          </w:tcPr>
          <w:p w14:paraId="1E3DEBD5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94" w:type="dxa"/>
          </w:tcPr>
          <w:p w14:paraId="488CFCF5" w14:textId="77777777" w:rsidR="002E48F4" w:rsidRPr="00362C05" w:rsidRDefault="002E48F4" w:rsidP="00E673E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-</w:t>
            </w:r>
          </w:p>
        </w:tc>
      </w:tr>
      <w:tr w:rsidR="002E48F4" w:rsidRPr="00362C05" w14:paraId="71A7C0ED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660A9622" w14:textId="77777777" w:rsidR="002E48F4" w:rsidRPr="00061B79" w:rsidRDefault="002E48F4" w:rsidP="00E673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3F2E8672" w14:textId="77777777" w:rsidR="002E48F4" w:rsidRPr="00061B79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76E8930F" w14:textId="77777777" w:rsidR="002E48F4" w:rsidRPr="00061B79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4" w:type="dxa"/>
          </w:tcPr>
          <w:p w14:paraId="535EA9DF" w14:textId="77777777" w:rsidR="002E48F4" w:rsidRPr="00061B79" w:rsidRDefault="002E48F4" w:rsidP="00E673E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</w:tr>
      <w:tr w:rsidR="002E48F4" w:rsidRPr="00362C05" w14:paraId="7D350103" w14:textId="77777777" w:rsidTr="00BF069E">
        <w:trPr>
          <w:trHeight w:val="20"/>
        </w:trPr>
        <w:tc>
          <w:tcPr>
            <w:tcW w:w="5702" w:type="dxa"/>
            <w:vAlign w:val="center"/>
          </w:tcPr>
          <w:p w14:paraId="1B211525" w14:textId="77777777" w:rsidR="002E48F4" w:rsidRPr="00414C57" w:rsidRDefault="002E48F4" w:rsidP="00E673EE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  <w:r w:rsidRPr="00414C5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>สำหรับการซื้อสินทรัพย์จากต่างประเทศ</w:t>
            </w:r>
          </w:p>
        </w:tc>
        <w:tc>
          <w:tcPr>
            <w:tcW w:w="2098" w:type="dxa"/>
          </w:tcPr>
          <w:p w14:paraId="5F34F0D9" w14:textId="77777777" w:rsidR="002E48F4" w:rsidRPr="00362C05" w:rsidRDefault="002E48F4" w:rsidP="00E673E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</w:p>
        </w:tc>
        <w:tc>
          <w:tcPr>
            <w:tcW w:w="239" w:type="dxa"/>
          </w:tcPr>
          <w:p w14:paraId="0D08AED2" w14:textId="77777777" w:rsidR="002E48F4" w:rsidRPr="00362C05" w:rsidRDefault="002E48F4" w:rsidP="00E673E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94" w:type="dxa"/>
          </w:tcPr>
          <w:p w14:paraId="212756AD" w14:textId="77777777" w:rsidR="002E48F4" w:rsidRPr="00362C05" w:rsidRDefault="002E48F4" w:rsidP="00E673E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</w:p>
        </w:tc>
      </w:tr>
      <w:tr w:rsidR="002E48F4" w:rsidRPr="00362C05" w14:paraId="2C82779F" w14:textId="77777777" w:rsidTr="00BF069E">
        <w:trPr>
          <w:trHeight w:val="20"/>
        </w:trPr>
        <w:tc>
          <w:tcPr>
            <w:tcW w:w="5702" w:type="dxa"/>
          </w:tcPr>
          <w:p w14:paraId="457C9E12" w14:textId="77777777" w:rsidR="002E48F4" w:rsidRDefault="002E48F4" w:rsidP="002E48F4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ค่าสินทรัพย์จากต่าง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ประเทศที่ไม่อยู่ภายใต้เงื่อนไข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  <w:p w14:paraId="7574CBF2" w14:textId="250B9036" w:rsidR="002E48F4" w:rsidRPr="00AB36E9" w:rsidRDefault="002E48F4" w:rsidP="002E48F4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   (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ชำระล่วงหน้าหรือไม่มีเครดิตเทอม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)</w:t>
            </w:r>
          </w:p>
        </w:tc>
        <w:tc>
          <w:tcPr>
            <w:tcW w:w="2098" w:type="dxa"/>
          </w:tcPr>
          <w:p w14:paraId="1CC0E67F" w14:textId="7551F236" w:rsidR="002E48F4" w:rsidRPr="00362C05" w:rsidRDefault="002E48F4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9" w:type="dxa"/>
          </w:tcPr>
          <w:p w14:paraId="2F57590D" w14:textId="77777777" w:rsidR="002E48F4" w:rsidRPr="00362C05" w:rsidRDefault="002E48F4" w:rsidP="002E48F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94" w:type="dxa"/>
          </w:tcPr>
          <w:p w14:paraId="45000311" w14:textId="4FF378B7" w:rsidR="002E48F4" w:rsidRPr="00362C05" w:rsidRDefault="002E48F4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-</w:t>
            </w:r>
          </w:p>
        </w:tc>
      </w:tr>
      <w:tr w:rsidR="002E48F4" w:rsidRPr="00362C05" w14:paraId="3D167229" w14:textId="77777777" w:rsidTr="00BF069E">
        <w:trPr>
          <w:trHeight w:val="68"/>
        </w:trPr>
        <w:tc>
          <w:tcPr>
            <w:tcW w:w="5702" w:type="dxa"/>
          </w:tcPr>
          <w:p w14:paraId="2433DD70" w14:textId="77777777" w:rsidR="002E48F4" w:rsidRPr="00C83567" w:rsidRDefault="002E48F4" w:rsidP="002E48F4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C83567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เจ้าหนี้ตามสัญญาทรัสต์รีซีทส์ต่างประเทศที่อยู่ภายใต้เงื่อนไข </w:t>
            </w:r>
            <w:r w:rsidRPr="00C83567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  <w:p w14:paraId="733A3E14" w14:textId="3F8EBB73" w:rsidR="002E48F4" w:rsidRPr="00C83567" w:rsidRDefault="002E48F4" w:rsidP="002E48F4">
            <w:pPr>
              <w:tabs>
                <w:tab w:val="clear" w:pos="2580"/>
                <w:tab w:val="left" w:pos="162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 (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</w:rPr>
              <w:t>นับจากวันที่ทำสัญญาทรัสต์รีซีทส์กับสถาบันการเงิน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098" w:type="dxa"/>
          </w:tcPr>
          <w:p w14:paraId="1C6C6866" w14:textId="3D60C2DA" w:rsidR="002E48F4" w:rsidRPr="00C83567" w:rsidRDefault="00F31C36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58 - </w:t>
            </w:r>
            <w:r w:rsidR="002E48F4" w:rsidRPr="00C83567">
              <w:rPr>
                <w:rFonts w:ascii="Angsana New" w:hAnsi="Angsana New"/>
                <w:spacing w:val="-4"/>
                <w:sz w:val="30"/>
                <w:szCs w:val="30"/>
              </w:rPr>
              <w:t xml:space="preserve">180 </w:t>
            </w:r>
            <w:r w:rsidR="002E48F4" w:rsidRPr="00C83567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</w:t>
            </w:r>
          </w:p>
        </w:tc>
        <w:tc>
          <w:tcPr>
            <w:tcW w:w="239" w:type="dxa"/>
          </w:tcPr>
          <w:p w14:paraId="05EDD086" w14:textId="77777777" w:rsidR="002E48F4" w:rsidRPr="00362C05" w:rsidRDefault="002E48F4" w:rsidP="002E48F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94" w:type="dxa"/>
          </w:tcPr>
          <w:p w14:paraId="0F655264" w14:textId="7A8E48E0" w:rsidR="002E48F4" w:rsidRPr="00362C05" w:rsidRDefault="002E48F4" w:rsidP="002E48F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2B44FB"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  <w:r w:rsidRPr="002B44F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2B44F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</w:p>
        </w:tc>
      </w:tr>
    </w:tbl>
    <w:p w14:paraId="61EE0F8E" w14:textId="77777777" w:rsidR="002D023F" w:rsidRDefault="002D023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818246" w14:textId="77777777" w:rsidR="005833B6" w:rsidRDefault="005833B6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280FA" w14:textId="77777777" w:rsidR="005833B6" w:rsidRDefault="005833B6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1B07B7" w14:textId="77777777" w:rsidR="00BF069E" w:rsidRDefault="00BF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1C32B30" w14:textId="4F3890E2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57D74">
        <w:rPr>
          <w:rFonts w:ascii="Angsana New" w:hAnsi="Angsana New"/>
          <w:b/>
          <w:bCs/>
          <w:sz w:val="30"/>
          <w:szCs w:val="30"/>
        </w:rPr>
        <w:t>2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75C98BF" w14:textId="77777777" w:rsidR="00CF12B5" w:rsidRPr="00BD3815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ayout w:type="fixed"/>
        <w:tblLook w:val="0000" w:firstRow="0" w:lastRow="0" w:firstColumn="0" w:lastColumn="0" w:noHBand="0" w:noVBand="0"/>
      </w:tblPr>
      <w:tblGrid>
        <w:gridCol w:w="3685"/>
        <w:gridCol w:w="1247"/>
        <w:gridCol w:w="284"/>
        <w:gridCol w:w="1247"/>
        <w:gridCol w:w="283"/>
        <w:gridCol w:w="1247"/>
        <w:gridCol w:w="284"/>
        <w:gridCol w:w="1247"/>
      </w:tblGrid>
      <w:tr w:rsidR="00CF12B5" w:rsidRPr="00585E45" w14:paraId="28C7B78B" w14:textId="77777777" w:rsidTr="00654BAF">
        <w:trPr>
          <w:cantSplit/>
        </w:trPr>
        <w:tc>
          <w:tcPr>
            <w:tcW w:w="3685" w:type="dxa"/>
          </w:tcPr>
          <w:p w14:paraId="265C95BB" w14:textId="77777777" w:rsidR="00CF12B5" w:rsidRPr="00585E45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48E8DF34" w14:textId="77777777" w:rsidR="00CF12B5" w:rsidRPr="00585E45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F12B5" w:rsidRPr="00585E45" w14:paraId="65C59641" w14:textId="77777777" w:rsidTr="00654BAF">
        <w:trPr>
          <w:cantSplit/>
        </w:trPr>
        <w:tc>
          <w:tcPr>
            <w:tcW w:w="3685" w:type="dxa"/>
          </w:tcPr>
          <w:p w14:paraId="10D90752" w14:textId="77777777" w:rsidR="00CF12B5" w:rsidRPr="00585E45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FA94A0" w14:textId="77777777" w:rsidR="00CF12B5" w:rsidRPr="00585E45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24B509" w14:textId="77777777" w:rsidR="00CF12B5" w:rsidRPr="00585E45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1FE4D" w14:textId="77777777" w:rsidR="00CF12B5" w:rsidRPr="00585E45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85E4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F55BC" w:rsidRPr="00585E45" w14:paraId="1EBF6A4D" w14:textId="77777777" w:rsidTr="00654BAF">
        <w:trPr>
          <w:cantSplit/>
        </w:trPr>
        <w:tc>
          <w:tcPr>
            <w:tcW w:w="3685" w:type="dxa"/>
          </w:tcPr>
          <w:p w14:paraId="682223FC" w14:textId="77777777" w:rsidR="00AF55BC" w:rsidRPr="00585E45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CB7BBA" w14:textId="5795D2E5" w:rsidR="00AF55BC" w:rsidRPr="00585E45" w:rsidRDefault="00B74D8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85E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F55BC" w:rsidRPr="00585E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55BC" w:rsidRPr="00585E45">
              <w:rPr>
                <w:rFonts w:ascii="Angsana New" w:hAnsi="Angsana New"/>
                <w:sz w:val="30"/>
                <w:szCs w:val="30"/>
              </w:rPr>
              <w:t>256</w:t>
            </w:r>
            <w:r w:rsidR="005E4404" w:rsidRPr="00585E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195647BE" w14:textId="77777777" w:rsidR="00AF55BC" w:rsidRPr="00585E45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E0B0E35" w14:textId="2C1BC205" w:rsidR="00AF55BC" w:rsidRPr="00585E45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85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5E45">
              <w:rPr>
                <w:rFonts w:ascii="Angsana New" w:hAnsi="Angsana New"/>
                <w:sz w:val="30"/>
                <w:szCs w:val="30"/>
              </w:rPr>
              <w:t>256</w:t>
            </w:r>
            <w:r w:rsidR="00610BD6" w:rsidRPr="00610B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92CBF7D" w14:textId="77777777" w:rsidR="00AF55BC" w:rsidRPr="00585E45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4BAF165" w14:textId="094D1072" w:rsidR="00AF55BC" w:rsidRPr="00585E45" w:rsidRDefault="00B74D8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AF55BC" w:rsidRPr="00585E45">
              <w:rPr>
                <w:rFonts w:ascii="Angsana New" w:hAnsi="Angsana New"/>
                <w:sz w:val="30"/>
                <w:szCs w:val="30"/>
              </w:rPr>
              <w:t>256</w:t>
            </w:r>
            <w:r w:rsidR="005E4404" w:rsidRPr="00585E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02CB7CC2" w14:textId="77777777" w:rsidR="00AF55BC" w:rsidRPr="00585E45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7DDE21" w14:textId="5033F853" w:rsidR="00AF55BC" w:rsidRPr="00585E45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85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5E45">
              <w:rPr>
                <w:rFonts w:ascii="Angsana New" w:hAnsi="Angsana New"/>
                <w:sz w:val="30"/>
                <w:szCs w:val="30"/>
              </w:rPr>
              <w:t>256</w:t>
            </w:r>
            <w:r w:rsidR="00610BD6" w:rsidRPr="00610BD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F12B5" w:rsidRPr="00585E45" w14:paraId="2BBA2486" w14:textId="77777777" w:rsidTr="00654BAF">
        <w:trPr>
          <w:cantSplit/>
        </w:trPr>
        <w:tc>
          <w:tcPr>
            <w:tcW w:w="3685" w:type="dxa"/>
          </w:tcPr>
          <w:p w14:paraId="305DD7A7" w14:textId="77777777" w:rsidR="00CF12B5" w:rsidRPr="00585E45" w:rsidRDefault="00CF12B5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B26E6AE" w14:textId="77777777" w:rsidR="00CF12B5" w:rsidRPr="005640D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6C5FDA" w14:textId="77777777" w:rsidR="00CF12B5" w:rsidRPr="005640D8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EA60257" w14:textId="77777777" w:rsidR="00CF12B5" w:rsidRPr="005640D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B49CC6" w14:textId="77777777" w:rsidR="00CF12B5" w:rsidRPr="005640D8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8EF1140" w14:textId="77777777" w:rsidR="00CF12B5" w:rsidRPr="005640D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6759C5D" w14:textId="77777777" w:rsidR="00CF12B5" w:rsidRPr="00585E45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8FC8D01" w14:textId="77777777" w:rsidR="00CF12B5" w:rsidRPr="00585E4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7D74" w:rsidRPr="00585E45" w14:paraId="6146AFDA" w14:textId="77777777" w:rsidTr="005640D8">
        <w:trPr>
          <w:cantSplit/>
        </w:trPr>
        <w:tc>
          <w:tcPr>
            <w:tcW w:w="3685" w:type="dxa"/>
          </w:tcPr>
          <w:p w14:paraId="1F17F542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247" w:type="dxa"/>
          </w:tcPr>
          <w:p w14:paraId="7528B0E0" w14:textId="4B251664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4,603</w:t>
            </w:r>
          </w:p>
        </w:tc>
        <w:tc>
          <w:tcPr>
            <w:tcW w:w="284" w:type="dxa"/>
          </w:tcPr>
          <w:p w14:paraId="351681A7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B78BC4F" w14:textId="5B55298A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83" w:type="dxa"/>
          </w:tcPr>
          <w:p w14:paraId="21DCF7F8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521B3B2" w14:textId="2AAF2078" w:rsidR="00557D74" w:rsidRPr="005640D8" w:rsidRDefault="002905E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22,306</w:t>
            </w:r>
          </w:p>
        </w:tc>
        <w:tc>
          <w:tcPr>
            <w:tcW w:w="284" w:type="dxa"/>
          </w:tcPr>
          <w:p w14:paraId="68F77BE5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958DDEC" w14:textId="2FD1E892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11,200</w:t>
            </w:r>
          </w:p>
        </w:tc>
      </w:tr>
      <w:tr w:rsidR="00557D74" w:rsidRPr="00585E45" w14:paraId="431BB07E" w14:textId="77777777" w:rsidTr="005640D8">
        <w:trPr>
          <w:cantSplit/>
        </w:trPr>
        <w:tc>
          <w:tcPr>
            <w:tcW w:w="3685" w:type="dxa"/>
          </w:tcPr>
          <w:p w14:paraId="6FD5279E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247" w:type="dxa"/>
          </w:tcPr>
          <w:p w14:paraId="5F5DC80A" w14:textId="76701945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398,077</w:t>
            </w:r>
          </w:p>
        </w:tc>
        <w:tc>
          <w:tcPr>
            <w:tcW w:w="284" w:type="dxa"/>
          </w:tcPr>
          <w:p w14:paraId="2BD01A59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698FA5B1" w14:textId="1EC2A4A7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306,726</w:t>
            </w:r>
          </w:p>
        </w:tc>
        <w:tc>
          <w:tcPr>
            <w:tcW w:w="283" w:type="dxa"/>
          </w:tcPr>
          <w:p w14:paraId="46D45D94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C16CE48" w14:textId="6381E7CC" w:rsidR="00557D74" w:rsidRPr="005640D8" w:rsidRDefault="002905E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264,168</w:t>
            </w:r>
          </w:p>
        </w:tc>
        <w:tc>
          <w:tcPr>
            <w:tcW w:w="284" w:type="dxa"/>
          </w:tcPr>
          <w:p w14:paraId="71F47FFD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4BDEF2F6" w14:textId="3A2EC708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181,004</w:t>
            </w:r>
          </w:p>
        </w:tc>
      </w:tr>
      <w:tr w:rsidR="00557D74" w:rsidRPr="00585E45" w14:paraId="113940C1" w14:textId="77777777" w:rsidTr="005640D8">
        <w:trPr>
          <w:cantSplit/>
        </w:trPr>
        <w:tc>
          <w:tcPr>
            <w:tcW w:w="3685" w:type="dxa"/>
          </w:tcPr>
          <w:p w14:paraId="184EA58C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C31A22F" w14:textId="63ADF864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402,680</w:t>
            </w:r>
          </w:p>
        </w:tc>
        <w:tc>
          <w:tcPr>
            <w:tcW w:w="284" w:type="dxa"/>
          </w:tcPr>
          <w:p w14:paraId="3727B300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90ADD3F" w14:textId="4C0C7C47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308,411</w:t>
            </w:r>
          </w:p>
        </w:tc>
        <w:tc>
          <w:tcPr>
            <w:tcW w:w="283" w:type="dxa"/>
          </w:tcPr>
          <w:p w14:paraId="00D66FFD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D92F5EE" w14:textId="2B46115F" w:rsidR="00557D74" w:rsidRPr="005640D8" w:rsidRDefault="002905E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238F0">
              <w:rPr>
                <w:rFonts w:ascii="Angsana New" w:hAnsi="Angsana New"/>
                <w:bCs/>
                <w:sz w:val="30"/>
                <w:szCs w:val="30"/>
              </w:rPr>
              <w:t>86,474</w:t>
            </w:r>
          </w:p>
        </w:tc>
        <w:tc>
          <w:tcPr>
            <w:tcW w:w="284" w:type="dxa"/>
          </w:tcPr>
          <w:p w14:paraId="49F18E11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2E408FA" w14:textId="35AB4C51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192,204</w:t>
            </w:r>
          </w:p>
        </w:tc>
      </w:tr>
      <w:tr w:rsidR="00557D74" w:rsidRPr="00585E45" w14:paraId="40709A9D" w14:textId="77777777" w:rsidTr="005640D8">
        <w:trPr>
          <w:cantSplit/>
        </w:trPr>
        <w:tc>
          <w:tcPr>
            <w:tcW w:w="3685" w:type="dxa"/>
          </w:tcPr>
          <w:p w14:paraId="5C75EF19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3627AC2" w14:textId="77777777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0C34CC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3526B86" w14:textId="77777777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3BF5B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100F16E" w14:textId="77777777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3AEDF6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BC7F0DF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7D74" w:rsidRPr="00585E45" w14:paraId="050AF57A" w14:textId="77777777" w:rsidTr="005640D8">
        <w:trPr>
          <w:cantSplit/>
        </w:trPr>
        <w:tc>
          <w:tcPr>
            <w:tcW w:w="3685" w:type="dxa"/>
          </w:tcPr>
          <w:p w14:paraId="3AE85FC3" w14:textId="58AC828A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เจ้าหนี้อื่นและดอกเบี้ยค้างจ่าย</w:t>
            </w:r>
            <w:r w:rsidRPr="00585E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016C" w:rsidRPr="00585E45">
              <w:rPr>
                <w:rFonts w:ascii="Angsana New" w:hAnsi="Angsana New"/>
                <w:sz w:val="30"/>
                <w:szCs w:val="30"/>
              </w:rPr>
              <w:t>-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      ที่เกี่ยวข้องกัน</w:t>
            </w:r>
          </w:p>
        </w:tc>
        <w:tc>
          <w:tcPr>
            <w:tcW w:w="1247" w:type="dxa"/>
            <w:vAlign w:val="bottom"/>
          </w:tcPr>
          <w:p w14:paraId="7FAE96CD" w14:textId="37353AE8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6,889</w:t>
            </w:r>
          </w:p>
        </w:tc>
        <w:tc>
          <w:tcPr>
            <w:tcW w:w="284" w:type="dxa"/>
            <w:vAlign w:val="bottom"/>
          </w:tcPr>
          <w:p w14:paraId="67DC23F1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035BBCEE" w14:textId="631E804B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9,825</w:t>
            </w:r>
          </w:p>
        </w:tc>
        <w:tc>
          <w:tcPr>
            <w:tcW w:w="283" w:type="dxa"/>
            <w:vAlign w:val="bottom"/>
          </w:tcPr>
          <w:p w14:paraId="716BAAE8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4A888C2E" w14:textId="1E750086" w:rsidR="00557D74" w:rsidRPr="005640D8" w:rsidRDefault="007B6C6C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677CF" w:rsidRPr="005640D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899</w:t>
            </w:r>
          </w:p>
        </w:tc>
        <w:tc>
          <w:tcPr>
            <w:tcW w:w="284" w:type="dxa"/>
            <w:vAlign w:val="bottom"/>
          </w:tcPr>
          <w:p w14:paraId="73768AF6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25BDFFCC" w14:textId="787E89EC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1,738</w:t>
            </w:r>
          </w:p>
        </w:tc>
      </w:tr>
      <w:tr w:rsidR="00557D74" w:rsidRPr="00585E45" w14:paraId="0B2A57B1" w14:textId="77777777" w:rsidTr="005640D8">
        <w:trPr>
          <w:cantSplit/>
        </w:trPr>
        <w:tc>
          <w:tcPr>
            <w:tcW w:w="3685" w:type="dxa"/>
          </w:tcPr>
          <w:p w14:paraId="1077FDEC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585E4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5E45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47" w:type="dxa"/>
          </w:tcPr>
          <w:p w14:paraId="66550DD7" w14:textId="5E491774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58,299</w:t>
            </w:r>
          </w:p>
        </w:tc>
        <w:tc>
          <w:tcPr>
            <w:tcW w:w="284" w:type="dxa"/>
          </w:tcPr>
          <w:p w14:paraId="6800D967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3A13EA1" w14:textId="61C34996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41,351</w:t>
            </w:r>
          </w:p>
        </w:tc>
        <w:tc>
          <w:tcPr>
            <w:tcW w:w="283" w:type="dxa"/>
          </w:tcPr>
          <w:p w14:paraId="5BEC63C7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6BCB977" w14:textId="27368C6A" w:rsidR="00557D74" w:rsidRPr="00F90E4F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0E4F">
              <w:rPr>
                <w:rFonts w:ascii="Angsana New" w:hAnsi="Angsana New"/>
                <w:bCs/>
                <w:sz w:val="30"/>
                <w:szCs w:val="30"/>
              </w:rPr>
              <w:t>27,039</w:t>
            </w:r>
          </w:p>
        </w:tc>
        <w:tc>
          <w:tcPr>
            <w:tcW w:w="284" w:type="dxa"/>
          </w:tcPr>
          <w:p w14:paraId="6123BA7C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2B5FFFD" w14:textId="6600EF1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27,025</w:t>
            </w:r>
          </w:p>
        </w:tc>
      </w:tr>
      <w:tr w:rsidR="00557D74" w:rsidRPr="00585E45" w14:paraId="6183D4BD" w14:textId="77777777" w:rsidTr="005640D8">
        <w:trPr>
          <w:cantSplit/>
        </w:trPr>
        <w:tc>
          <w:tcPr>
            <w:tcW w:w="3685" w:type="dxa"/>
          </w:tcPr>
          <w:p w14:paraId="7272DF6A" w14:textId="15A7321D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เงินมัดจำรับล่วงหน้าค่าสินค้า</w:t>
            </w:r>
          </w:p>
        </w:tc>
        <w:tc>
          <w:tcPr>
            <w:tcW w:w="1247" w:type="dxa"/>
          </w:tcPr>
          <w:p w14:paraId="3BF1D59A" w14:textId="4CD16A38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54,660</w:t>
            </w:r>
          </w:p>
        </w:tc>
        <w:tc>
          <w:tcPr>
            <w:tcW w:w="284" w:type="dxa"/>
          </w:tcPr>
          <w:p w14:paraId="479C4498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1005847" w14:textId="20B968D7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49,815</w:t>
            </w:r>
          </w:p>
        </w:tc>
        <w:tc>
          <w:tcPr>
            <w:tcW w:w="283" w:type="dxa"/>
          </w:tcPr>
          <w:p w14:paraId="15478C90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4E831F2" w14:textId="0A5DD292" w:rsidR="00557D74" w:rsidRPr="00F90E4F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0E4F">
              <w:rPr>
                <w:rFonts w:ascii="Angsana New" w:hAnsi="Angsana New"/>
                <w:bCs/>
                <w:sz w:val="30"/>
                <w:szCs w:val="30"/>
              </w:rPr>
              <w:t>44,631</w:t>
            </w:r>
          </w:p>
        </w:tc>
        <w:tc>
          <w:tcPr>
            <w:tcW w:w="284" w:type="dxa"/>
          </w:tcPr>
          <w:p w14:paraId="0AD1159E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236F5E4" w14:textId="7500611E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44,194</w:t>
            </w:r>
          </w:p>
        </w:tc>
      </w:tr>
      <w:tr w:rsidR="00557D74" w:rsidRPr="00585E45" w14:paraId="48E30EBB" w14:textId="77777777" w:rsidTr="005640D8">
        <w:trPr>
          <w:cantSplit/>
        </w:trPr>
        <w:tc>
          <w:tcPr>
            <w:tcW w:w="3685" w:type="dxa"/>
          </w:tcPr>
          <w:p w14:paraId="1985373F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ค่าใช้จ่ายค้างจ่าย</w:t>
            </w:r>
          </w:p>
        </w:tc>
        <w:tc>
          <w:tcPr>
            <w:tcW w:w="1247" w:type="dxa"/>
          </w:tcPr>
          <w:p w14:paraId="26A52489" w14:textId="5110F541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29,263</w:t>
            </w:r>
          </w:p>
        </w:tc>
        <w:tc>
          <w:tcPr>
            <w:tcW w:w="284" w:type="dxa"/>
          </w:tcPr>
          <w:p w14:paraId="28775B89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5FF605A" w14:textId="51F31E51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34,734</w:t>
            </w:r>
          </w:p>
        </w:tc>
        <w:tc>
          <w:tcPr>
            <w:tcW w:w="283" w:type="dxa"/>
          </w:tcPr>
          <w:p w14:paraId="31201E69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83B6116" w14:textId="20CBA197" w:rsidR="00557D74" w:rsidRPr="00F90E4F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0E4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90E4F" w:rsidRPr="00F90E4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90E4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90E4F" w:rsidRPr="00F90E4F">
              <w:rPr>
                <w:rFonts w:ascii="Angsana New" w:hAnsi="Angsana New"/>
                <w:bCs/>
                <w:sz w:val="30"/>
                <w:szCs w:val="30"/>
              </w:rPr>
              <w:t>193</w:t>
            </w:r>
          </w:p>
        </w:tc>
        <w:tc>
          <w:tcPr>
            <w:tcW w:w="284" w:type="dxa"/>
          </w:tcPr>
          <w:p w14:paraId="590852A5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F5772FD" w14:textId="08FED382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16,981</w:t>
            </w:r>
          </w:p>
        </w:tc>
      </w:tr>
      <w:tr w:rsidR="00557D74" w:rsidRPr="00585E45" w14:paraId="20476880" w14:textId="77777777" w:rsidTr="005640D8">
        <w:trPr>
          <w:cantSplit/>
        </w:trPr>
        <w:tc>
          <w:tcPr>
            <w:tcW w:w="3685" w:type="dxa"/>
          </w:tcPr>
          <w:p w14:paraId="49B8E5F6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-  อื่น 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5AF9E3" w14:textId="2EF29941" w:rsidR="00557D74" w:rsidRPr="005640D8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640D8" w:rsidRPr="005640D8">
              <w:rPr>
                <w:rFonts w:ascii="Angsana New" w:hAnsi="Angsana New"/>
                <w:bCs/>
                <w:sz w:val="30"/>
                <w:szCs w:val="30"/>
              </w:rPr>
              <w:t>5,847</w:t>
            </w:r>
          </w:p>
        </w:tc>
        <w:tc>
          <w:tcPr>
            <w:tcW w:w="284" w:type="dxa"/>
          </w:tcPr>
          <w:p w14:paraId="1E316C68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189DAE" w14:textId="5F823C38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15,983</w:t>
            </w:r>
          </w:p>
        </w:tc>
        <w:tc>
          <w:tcPr>
            <w:tcW w:w="283" w:type="dxa"/>
          </w:tcPr>
          <w:p w14:paraId="70661C7C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85FC00E" w14:textId="7386B008" w:rsidR="00557D74" w:rsidRPr="00F90E4F" w:rsidRDefault="006C677B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0E4F">
              <w:rPr>
                <w:rFonts w:ascii="Angsana New" w:hAnsi="Angsana New"/>
                <w:bCs/>
                <w:sz w:val="30"/>
                <w:szCs w:val="30"/>
              </w:rPr>
              <w:t>12,263</w:t>
            </w:r>
          </w:p>
        </w:tc>
        <w:tc>
          <w:tcPr>
            <w:tcW w:w="284" w:type="dxa"/>
          </w:tcPr>
          <w:p w14:paraId="2C578811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50BC9BF" w14:textId="5DF13042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12,126</w:t>
            </w:r>
          </w:p>
        </w:tc>
      </w:tr>
      <w:tr w:rsidR="00557D74" w:rsidRPr="00585E45" w14:paraId="420E856E" w14:textId="77777777" w:rsidTr="005640D8">
        <w:trPr>
          <w:cantSplit/>
        </w:trPr>
        <w:tc>
          <w:tcPr>
            <w:tcW w:w="3685" w:type="dxa"/>
          </w:tcPr>
          <w:p w14:paraId="6E80AE3E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9A9861F" w14:textId="3090F1DC" w:rsidR="00557D74" w:rsidRPr="005640D8" w:rsidRDefault="005640D8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164,958</w:t>
            </w:r>
          </w:p>
        </w:tc>
        <w:tc>
          <w:tcPr>
            <w:tcW w:w="284" w:type="dxa"/>
          </w:tcPr>
          <w:p w14:paraId="578B2801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08A98EA" w14:textId="0291E779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151,708</w:t>
            </w:r>
          </w:p>
        </w:tc>
        <w:tc>
          <w:tcPr>
            <w:tcW w:w="283" w:type="dxa"/>
          </w:tcPr>
          <w:p w14:paraId="301907B9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B4A1F52" w14:textId="65EB6328" w:rsidR="00557D74" w:rsidRPr="005640D8" w:rsidRDefault="002905E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100,025</w:t>
            </w:r>
          </w:p>
        </w:tc>
        <w:tc>
          <w:tcPr>
            <w:tcW w:w="284" w:type="dxa"/>
          </w:tcPr>
          <w:p w14:paraId="75A061D4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4D60870" w14:textId="74AD63B5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102,064</w:t>
            </w:r>
          </w:p>
        </w:tc>
      </w:tr>
      <w:tr w:rsidR="00557D74" w:rsidRPr="00585E45" w14:paraId="7322D043" w14:textId="77777777" w:rsidTr="005640D8">
        <w:trPr>
          <w:cantSplit/>
        </w:trPr>
        <w:tc>
          <w:tcPr>
            <w:tcW w:w="3685" w:type="dxa"/>
          </w:tcPr>
          <w:p w14:paraId="4221B782" w14:textId="77777777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85E4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289DB4F" w14:textId="08A151E8" w:rsidR="00557D74" w:rsidRPr="005640D8" w:rsidRDefault="005640D8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567,638</w:t>
            </w:r>
          </w:p>
        </w:tc>
        <w:tc>
          <w:tcPr>
            <w:tcW w:w="284" w:type="dxa"/>
          </w:tcPr>
          <w:p w14:paraId="1DAF1A73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19682D2" w14:textId="1C088B05" w:rsidR="00557D74" w:rsidRPr="005640D8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460,119</w:t>
            </w:r>
          </w:p>
        </w:tc>
        <w:tc>
          <w:tcPr>
            <w:tcW w:w="283" w:type="dxa"/>
          </w:tcPr>
          <w:p w14:paraId="66259258" w14:textId="77777777" w:rsidR="00557D74" w:rsidRPr="005640D8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A6C34ED" w14:textId="2FD0D604" w:rsidR="00557D74" w:rsidRPr="005640D8" w:rsidRDefault="002905E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386,499</w:t>
            </w:r>
          </w:p>
        </w:tc>
        <w:tc>
          <w:tcPr>
            <w:tcW w:w="284" w:type="dxa"/>
          </w:tcPr>
          <w:p w14:paraId="343744B6" w14:textId="77777777" w:rsidR="00557D74" w:rsidRPr="00585E45" w:rsidRDefault="00557D74" w:rsidP="00557D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753C113" w14:textId="68002DAE" w:rsidR="00557D74" w:rsidRPr="00585E45" w:rsidRDefault="00557D74" w:rsidP="0055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5E45">
              <w:rPr>
                <w:rFonts w:ascii="Angsana New" w:hAnsi="Angsana New"/>
                <w:bCs/>
                <w:sz w:val="30"/>
                <w:szCs w:val="30"/>
              </w:rPr>
              <w:t>294,268</w:t>
            </w:r>
          </w:p>
        </w:tc>
      </w:tr>
    </w:tbl>
    <w:p w14:paraId="00DACB9B" w14:textId="77777777" w:rsidR="00AF55BC" w:rsidRDefault="00AF55B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AE7384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EE0666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37DBBA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45B812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D8D876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8FBEBC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8D769F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C17457" w14:textId="77777777" w:rsidR="00557D74" w:rsidRDefault="00557D74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E4551F" w14:textId="5961F154" w:rsidR="009F6834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57D74">
        <w:rPr>
          <w:rFonts w:ascii="Angsana New" w:hAnsi="Angsana New"/>
          <w:b/>
          <w:bCs/>
          <w:sz w:val="30"/>
          <w:szCs w:val="30"/>
        </w:rPr>
        <w:t>3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28A263D9" w14:textId="12F606FC" w:rsidR="00DC771F" w:rsidRPr="00DC771F" w:rsidRDefault="00DC771F" w:rsidP="00DC771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ind w:firstLine="113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/>
          <w:szCs w:val="30"/>
          <w:cs/>
        </w:rPr>
        <w:br/>
      </w:r>
      <w:r w:rsidRPr="00DC771F">
        <w:rPr>
          <w:rFonts w:ascii="Angsana New" w:hAnsi="Angsana New"/>
          <w:spacing w:val="-6"/>
          <w:szCs w:val="30"/>
          <w:cs/>
        </w:rPr>
        <w:t>รายการเคลื่อนไหวของหนี้สินผลประโยชน์ของพนักงาน</w:t>
      </w:r>
      <w:r w:rsidR="00113D0C">
        <w:rPr>
          <w:rFonts w:ascii="Angsana New" w:hAnsi="Angsana New"/>
          <w:spacing w:val="-6"/>
          <w:szCs w:val="30"/>
          <w:cs/>
        </w:rPr>
        <w:t>หลังออกจากงาน</w:t>
      </w:r>
      <w:r w:rsidRPr="00DC771F">
        <w:rPr>
          <w:rFonts w:ascii="Angsana New" w:hAnsi="Angsana New"/>
          <w:spacing w:val="-6"/>
          <w:szCs w:val="30"/>
          <w:cs/>
        </w:rPr>
        <w:t>สำหรับงวด</w:t>
      </w:r>
      <w:r w:rsidR="000C67B3">
        <w:rPr>
          <w:rFonts w:ascii="Angsana New" w:hAnsi="Angsana New"/>
          <w:spacing w:val="-6"/>
          <w:szCs w:val="30"/>
          <w:cs/>
        </w:rPr>
        <w:t>หก</w:t>
      </w:r>
      <w:r w:rsidRPr="00DC771F">
        <w:rPr>
          <w:rFonts w:ascii="Angsana New" w:hAnsi="Angsana New"/>
          <w:spacing w:val="-6"/>
          <w:szCs w:val="30"/>
          <w:cs/>
        </w:rPr>
        <w:t xml:space="preserve">เดือนสิ้นสุดวันที่ </w:t>
      </w:r>
      <w:r w:rsidR="00EF524B">
        <w:rPr>
          <w:rFonts w:ascii="Angsana New" w:hAnsi="Angsana New"/>
          <w:spacing w:val="-6"/>
          <w:szCs w:val="30"/>
        </w:rPr>
        <w:t xml:space="preserve">30 </w:t>
      </w:r>
      <w:r w:rsidR="00EF524B">
        <w:rPr>
          <w:rFonts w:ascii="Angsana New" w:hAnsi="Angsana New"/>
          <w:spacing w:val="-6"/>
          <w:szCs w:val="30"/>
          <w:cs/>
        </w:rPr>
        <w:t>มิถุนายน</w:t>
      </w:r>
      <w:r w:rsidRPr="00DC771F">
        <w:rPr>
          <w:rFonts w:ascii="Angsana New" w:hAnsi="Angsana New"/>
          <w:spacing w:val="-6"/>
          <w:szCs w:val="30"/>
          <w:cs/>
        </w:rPr>
        <w:t xml:space="preserve"> </w:t>
      </w:r>
      <w:r w:rsidRPr="00DC771F">
        <w:rPr>
          <w:rFonts w:ascii="Angsana New" w:hAnsi="Angsana New"/>
          <w:spacing w:val="-6"/>
          <w:szCs w:val="30"/>
        </w:rPr>
        <w:t>256</w:t>
      </w:r>
      <w:r w:rsidR="00557D74">
        <w:rPr>
          <w:rFonts w:ascii="Angsana New" w:hAnsi="Angsana New"/>
          <w:spacing w:val="-6"/>
          <w:szCs w:val="30"/>
        </w:rPr>
        <w:t>9</w:t>
      </w:r>
      <w:r w:rsidRPr="00DC771F">
        <w:rPr>
          <w:rFonts w:ascii="Angsana New" w:hAnsi="Angsana New"/>
          <w:spacing w:val="-6"/>
          <w:szCs w:val="30"/>
        </w:rPr>
        <w:t xml:space="preserve"> </w:t>
      </w:r>
      <w:r w:rsidRPr="00DC771F">
        <w:rPr>
          <w:rFonts w:ascii="Angsana New" w:hAnsi="Angsana New"/>
          <w:spacing w:val="-6"/>
          <w:szCs w:val="30"/>
          <w:cs/>
        </w:rPr>
        <w:t>มีดังนี้</w:t>
      </w:r>
    </w:p>
    <w:p w14:paraId="78DD50A6" w14:textId="77777777" w:rsidR="009F6834" w:rsidRPr="00D85B5F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312"/>
        <w:gridCol w:w="1931"/>
        <w:gridCol w:w="238"/>
        <w:gridCol w:w="1974"/>
      </w:tblGrid>
      <w:tr w:rsidR="009F6834" w:rsidRPr="002905E4" w14:paraId="6D3C2A3E" w14:textId="77777777" w:rsidTr="00243E32">
        <w:trPr>
          <w:cantSplit/>
        </w:trPr>
        <w:tc>
          <w:tcPr>
            <w:tcW w:w="5312" w:type="dxa"/>
          </w:tcPr>
          <w:p w14:paraId="5D6BE1D2" w14:textId="77777777" w:rsidR="009F6834" w:rsidRPr="002905E4" w:rsidRDefault="009F683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3"/>
            <w:tcBorders>
              <w:bottom w:val="single" w:sz="4" w:space="0" w:color="auto"/>
            </w:tcBorders>
          </w:tcPr>
          <w:p w14:paraId="0EC31653" w14:textId="77777777" w:rsidR="009F6834" w:rsidRPr="002905E4" w:rsidRDefault="009F683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13D0C" w:rsidRPr="002905E4" w14:paraId="6C63B17F" w14:textId="77777777" w:rsidTr="00557D74">
        <w:trPr>
          <w:cantSplit/>
        </w:trPr>
        <w:tc>
          <w:tcPr>
            <w:tcW w:w="5312" w:type="dxa"/>
          </w:tcPr>
          <w:p w14:paraId="382D804A" w14:textId="77777777" w:rsidR="00113D0C" w:rsidRPr="002905E4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</w:tcPr>
          <w:p w14:paraId="449F62C9" w14:textId="77777777" w:rsidR="00113D0C" w:rsidRPr="002905E4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9D92EF" w14:textId="77777777" w:rsidR="00113D0C" w:rsidRPr="002905E4" w:rsidRDefault="00113D0C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14:paraId="051AB378" w14:textId="77777777" w:rsidR="00113D0C" w:rsidRPr="002905E4" w:rsidRDefault="00113D0C" w:rsidP="00113D0C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E32" w:rsidRPr="002905E4" w14:paraId="048B1AA8" w14:textId="77777777" w:rsidTr="00557D74">
        <w:trPr>
          <w:cantSplit/>
        </w:trPr>
        <w:tc>
          <w:tcPr>
            <w:tcW w:w="5312" w:type="dxa"/>
          </w:tcPr>
          <w:p w14:paraId="479D4A1A" w14:textId="79D3A6C7" w:rsidR="00243E32" w:rsidRPr="002905E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ณ วันที่</w:t>
            </w:r>
            <w:r w:rsidRPr="002905E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905E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905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78308FBF" w14:textId="2D9CA5B2" w:rsidR="00243E32" w:rsidRPr="002905E4" w:rsidRDefault="00243E32" w:rsidP="00243E32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</w:rPr>
              <w:t>94,411</w:t>
            </w:r>
          </w:p>
        </w:tc>
        <w:tc>
          <w:tcPr>
            <w:tcW w:w="238" w:type="dxa"/>
            <w:vAlign w:val="bottom"/>
          </w:tcPr>
          <w:p w14:paraId="7A079D73" w14:textId="77777777" w:rsidR="00243E32" w:rsidRPr="002905E4" w:rsidRDefault="00243E32" w:rsidP="00243E3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14:paraId="113049C7" w14:textId="677EDDE9" w:rsidR="00243E32" w:rsidRPr="002905E4" w:rsidRDefault="00243E32" w:rsidP="00243E32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05E4">
              <w:rPr>
                <w:rFonts w:ascii="Angsana New" w:hAnsi="Angsana New"/>
                <w:sz w:val="30"/>
                <w:szCs w:val="30"/>
              </w:rPr>
              <w:t>61,553</w:t>
            </w:r>
          </w:p>
        </w:tc>
      </w:tr>
      <w:tr w:rsidR="00113D0C" w:rsidRPr="002905E4" w14:paraId="7993018C" w14:textId="77777777" w:rsidTr="000F28A3">
        <w:trPr>
          <w:cantSplit/>
        </w:trPr>
        <w:tc>
          <w:tcPr>
            <w:tcW w:w="5312" w:type="dxa"/>
            <w:vAlign w:val="bottom"/>
          </w:tcPr>
          <w:p w14:paraId="678A5DD2" w14:textId="77777777" w:rsidR="00113D0C" w:rsidRPr="002905E4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31" w:type="dxa"/>
            <w:vAlign w:val="bottom"/>
          </w:tcPr>
          <w:p w14:paraId="423E235F" w14:textId="521921D7" w:rsidR="00113D0C" w:rsidRPr="002905E4" w:rsidRDefault="000F28A3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3,034</w:t>
            </w:r>
          </w:p>
        </w:tc>
        <w:tc>
          <w:tcPr>
            <w:tcW w:w="238" w:type="dxa"/>
            <w:vAlign w:val="bottom"/>
          </w:tcPr>
          <w:p w14:paraId="64DFC46F" w14:textId="77777777" w:rsidR="00113D0C" w:rsidRPr="002905E4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</w:tcPr>
          <w:p w14:paraId="777FB6C1" w14:textId="3CD61168" w:rsidR="00113D0C" w:rsidRPr="005640D8" w:rsidRDefault="00BC5CE6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0D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238F0">
              <w:rPr>
                <w:rFonts w:ascii="Angsana New" w:hAnsi="Angsana New"/>
                <w:bCs/>
                <w:sz w:val="30"/>
                <w:szCs w:val="30"/>
              </w:rPr>
              <w:t>841</w:t>
            </w:r>
          </w:p>
        </w:tc>
      </w:tr>
      <w:tr w:rsidR="00113D0C" w:rsidRPr="002905E4" w14:paraId="73EF68E1" w14:textId="77777777" w:rsidTr="000F28A3">
        <w:trPr>
          <w:cantSplit/>
        </w:trPr>
        <w:tc>
          <w:tcPr>
            <w:tcW w:w="5312" w:type="dxa"/>
            <w:vAlign w:val="bottom"/>
          </w:tcPr>
          <w:p w14:paraId="17AF4662" w14:textId="77777777" w:rsidR="00113D0C" w:rsidRPr="002905E4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14:paraId="3A2BCE15" w14:textId="055CF666" w:rsidR="00113D0C" w:rsidRPr="002905E4" w:rsidRDefault="000F28A3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768</w:t>
            </w:r>
          </w:p>
        </w:tc>
        <w:tc>
          <w:tcPr>
            <w:tcW w:w="238" w:type="dxa"/>
            <w:vAlign w:val="bottom"/>
          </w:tcPr>
          <w:p w14:paraId="3D8DC31C" w14:textId="77777777" w:rsidR="00113D0C" w:rsidRPr="002905E4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0282EDF4" w14:textId="7B93914C" w:rsidR="00113D0C" w:rsidRPr="005640D8" w:rsidRDefault="006238F0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</w:tr>
      <w:tr w:rsidR="00113D0C" w:rsidRPr="002905E4" w14:paraId="3DF66857" w14:textId="77777777" w:rsidTr="000F28A3">
        <w:trPr>
          <w:cantSplit/>
        </w:trPr>
        <w:tc>
          <w:tcPr>
            <w:tcW w:w="5312" w:type="dxa"/>
            <w:vAlign w:val="bottom"/>
          </w:tcPr>
          <w:p w14:paraId="42976545" w14:textId="77777777" w:rsidR="00113D0C" w:rsidRPr="002905E4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4514D744" w14:textId="048130D2" w:rsidR="00113D0C" w:rsidRPr="002905E4" w:rsidRDefault="000F28A3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3,802</w:t>
            </w:r>
          </w:p>
        </w:tc>
        <w:tc>
          <w:tcPr>
            <w:tcW w:w="238" w:type="dxa"/>
            <w:vAlign w:val="bottom"/>
          </w:tcPr>
          <w:p w14:paraId="4B932551" w14:textId="77777777" w:rsidR="00113D0C" w:rsidRPr="002905E4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14:paraId="670B778E" w14:textId="0060A1B3" w:rsidR="00113D0C" w:rsidRPr="002905E4" w:rsidRDefault="008D0C8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05E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905E4"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0F28A3" w:rsidRPr="002905E4" w14:paraId="1CEBFFE9" w14:textId="77777777" w:rsidTr="000F28A3">
        <w:trPr>
          <w:cantSplit/>
        </w:trPr>
        <w:tc>
          <w:tcPr>
            <w:tcW w:w="5312" w:type="dxa"/>
          </w:tcPr>
          <w:p w14:paraId="310D9EB5" w14:textId="77777777" w:rsidR="000F28A3" w:rsidRPr="002905E4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28E5C12" w14:textId="7C2ED592" w:rsidR="000F28A3" w:rsidRPr="002905E4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5E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1,227</w:t>
            </w:r>
            <w:r w:rsidRPr="002905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A6F01F8" w14:textId="77777777" w:rsidR="000F28A3" w:rsidRPr="002905E4" w:rsidRDefault="000F28A3" w:rsidP="000F28A3">
            <w:pPr>
              <w:tabs>
                <w:tab w:val="clear" w:pos="907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6FAB626E" w14:textId="104532F8" w:rsidR="000F28A3" w:rsidRPr="002905E4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5E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1,104</w:t>
            </w:r>
            <w:r w:rsidRPr="002905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28A3" w:rsidRPr="002905E4" w14:paraId="4D5D6169" w14:textId="77777777" w:rsidTr="000F28A3">
        <w:trPr>
          <w:cantSplit/>
        </w:trPr>
        <w:tc>
          <w:tcPr>
            <w:tcW w:w="5312" w:type="dxa"/>
          </w:tcPr>
          <w:p w14:paraId="24C5617E" w14:textId="1922280A" w:rsidR="000F28A3" w:rsidRPr="002905E4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ณ วันที่</w:t>
            </w:r>
            <w:r w:rsidRPr="002905E4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2905E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2905E4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9DC11" w14:textId="774F130F" w:rsidR="000F28A3" w:rsidRPr="002905E4" w:rsidRDefault="000F28A3" w:rsidP="000F28A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96,986</w:t>
            </w:r>
          </w:p>
        </w:tc>
        <w:tc>
          <w:tcPr>
            <w:tcW w:w="238" w:type="dxa"/>
            <w:vAlign w:val="bottom"/>
          </w:tcPr>
          <w:p w14:paraId="1DBC41FC" w14:textId="77777777" w:rsidR="000F28A3" w:rsidRPr="002905E4" w:rsidRDefault="000F28A3" w:rsidP="000F28A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C10CD" w14:textId="7A852F5D" w:rsidR="000F28A3" w:rsidRPr="002905E4" w:rsidRDefault="000F28A3" w:rsidP="000F28A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905E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905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751</w:t>
            </w:r>
          </w:p>
        </w:tc>
      </w:tr>
    </w:tbl>
    <w:p w14:paraId="6F272A6E" w14:textId="77777777" w:rsidR="00557D74" w:rsidRDefault="00557D74" w:rsidP="005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58F7EA" w14:textId="4E60B5B1" w:rsidR="00557D74" w:rsidRDefault="00557D74" w:rsidP="005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672BA4DF" w14:textId="77777777" w:rsidR="00557D74" w:rsidRDefault="00557D74" w:rsidP="005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DE98AC" w14:textId="66D3F9B4" w:rsidR="00557D74" w:rsidRDefault="00557D74" w:rsidP="005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6FB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F96FBF">
        <w:rPr>
          <w:rFonts w:ascii="Angsana New" w:hAnsi="Angsana New"/>
          <w:sz w:val="30"/>
          <w:szCs w:val="30"/>
        </w:rPr>
        <w:t>2568</w:t>
      </w:r>
      <w:r w:rsidRPr="00F96FB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/>
          <w:sz w:val="30"/>
          <w:szCs w:val="30"/>
          <w:cs/>
        </w:rPr>
        <w:t xml:space="preserve"> เมษายน </w:t>
      </w:r>
      <w:r w:rsidRPr="00F96FBF">
        <w:rPr>
          <w:rFonts w:ascii="Angsana New" w:hAnsi="Angsana New"/>
          <w:sz w:val="30"/>
          <w:szCs w:val="30"/>
        </w:rPr>
        <w:t>2568</w:t>
      </w:r>
      <w:r w:rsidRPr="00F96FBF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96FBF">
        <w:rPr>
          <w:rFonts w:ascii="Angsana New" w:hAnsi="Angsana New"/>
          <w:sz w:val="30"/>
          <w:szCs w:val="30"/>
        </w:rPr>
        <w:t>0</w:t>
      </w:r>
      <w:r w:rsidRPr="00F96FBF">
        <w:rPr>
          <w:rFonts w:ascii="Angsana New" w:hAnsi="Angsana New"/>
          <w:sz w:val="30"/>
          <w:szCs w:val="30"/>
          <w:cs/>
        </w:rPr>
        <w:t>.</w:t>
      </w:r>
      <w:r w:rsidRPr="00F96FBF">
        <w:rPr>
          <w:rFonts w:ascii="Angsana New" w:hAnsi="Angsana New"/>
          <w:sz w:val="30"/>
          <w:szCs w:val="30"/>
        </w:rPr>
        <w:t>01</w:t>
      </w:r>
      <w:r w:rsidRPr="00F96FBF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="00243E32">
        <w:rPr>
          <w:rFonts w:ascii="Angsana New" w:hAnsi="Angsana New"/>
          <w:sz w:val="30"/>
          <w:szCs w:val="30"/>
          <w:cs/>
        </w:rPr>
        <w:t>ประมาณ</w:t>
      </w:r>
      <w:r w:rsidRPr="00F96FBF">
        <w:rPr>
          <w:rFonts w:ascii="Angsana New" w:hAnsi="Angsana New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</w:rPr>
        <w:t>27</w:t>
      </w:r>
      <w:r w:rsidR="00243E32">
        <w:rPr>
          <w:rFonts w:ascii="Angsana New" w:hAnsi="Angsana New"/>
          <w:sz w:val="30"/>
          <w:szCs w:val="30"/>
          <w:cs/>
        </w:rPr>
        <w:t>.</w:t>
      </w:r>
      <w:r w:rsidR="00243E32">
        <w:rPr>
          <w:rFonts w:ascii="Angsana New" w:hAnsi="Angsana New"/>
          <w:sz w:val="30"/>
          <w:szCs w:val="30"/>
        </w:rPr>
        <w:t>68</w:t>
      </w:r>
      <w:r w:rsidR="00243E32">
        <w:rPr>
          <w:rFonts w:ascii="Angsana New" w:hAnsi="Angsana New"/>
          <w:sz w:val="30"/>
          <w:szCs w:val="30"/>
          <w:cs/>
        </w:rPr>
        <w:t xml:space="preserve"> ล้าน</w:t>
      </w:r>
      <w:r w:rsidRPr="00F96FBF">
        <w:rPr>
          <w:rFonts w:ascii="Angsana New" w:hAnsi="Angsana New"/>
          <w:sz w:val="30"/>
          <w:szCs w:val="30"/>
          <w:cs/>
        </w:rPr>
        <w:t xml:space="preserve">บาท โดยจ่ายเงินปันผลให้แก่ผู้ถือหุ้นในวันที่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96FBF">
        <w:rPr>
          <w:rFonts w:ascii="Angsana New" w:hAnsi="Angsana New"/>
          <w:sz w:val="30"/>
          <w:szCs w:val="30"/>
        </w:rPr>
        <w:t>2568</w:t>
      </w:r>
    </w:p>
    <w:p w14:paraId="13D3727D" w14:textId="77777777" w:rsidR="00557D74" w:rsidRPr="00B733A6" w:rsidRDefault="00557D74" w:rsidP="005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6D9C10" w14:textId="124FE9D0" w:rsidR="00557D74" w:rsidRPr="00B733A6" w:rsidRDefault="00557D74" w:rsidP="0055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6FB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F96FBF">
        <w:rPr>
          <w:rFonts w:ascii="Angsana New" w:hAnsi="Angsana New"/>
          <w:sz w:val="30"/>
          <w:szCs w:val="30"/>
        </w:rPr>
        <w:t>256</w:t>
      </w:r>
      <w:r w:rsidR="00243E32">
        <w:rPr>
          <w:rFonts w:ascii="Angsana New" w:hAnsi="Angsana New"/>
          <w:sz w:val="30"/>
          <w:szCs w:val="30"/>
        </w:rPr>
        <w:t>9</w:t>
      </w:r>
      <w:r w:rsidRPr="00F96FB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/>
          <w:sz w:val="30"/>
          <w:szCs w:val="30"/>
          <w:cs/>
        </w:rPr>
        <w:t xml:space="preserve"> เมษายน </w:t>
      </w:r>
      <w:r w:rsidRPr="00F96FBF">
        <w:rPr>
          <w:rFonts w:ascii="Angsana New" w:hAnsi="Angsana New"/>
          <w:sz w:val="30"/>
          <w:szCs w:val="30"/>
        </w:rPr>
        <w:t>256</w:t>
      </w:r>
      <w:r w:rsidR="00243E32">
        <w:rPr>
          <w:rFonts w:ascii="Angsana New" w:hAnsi="Angsana New"/>
          <w:sz w:val="30"/>
          <w:szCs w:val="30"/>
        </w:rPr>
        <w:t>9</w:t>
      </w:r>
      <w:r w:rsidRPr="00F96FBF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F96FBF">
        <w:rPr>
          <w:rFonts w:ascii="Angsana New" w:hAnsi="Angsana New"/>
          <w:sz w:val="30"/>
          <w:szCs w:val="30"/>
        </w:rPr>
        <w:t>256</w:t>
      </w:r>
      <w:r w:rsidR="00243E32">
        <w:rPr>
          <w:rFonts w:ascii="Angsana New" w:hAnsi="Angsana New"/>
          <w:sz w:val="30"/>
          <w:szCs w:val="30"/>
        </w:rPr>
        <w:t>8</w:t>
      </w:r>
      <w:r w:rsidRPr="00F96FB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96FBF">
        <w:rPr>
          <w:rFonts w:ascii="Angsana New" w:hAnsi="Angsana New"/>
          <w:sz w:val="30"/>
          <w:szCs w:val="30"/>
        </w:rPr>
        <w:t>0</w:t>
      </w:r>
      <w:r w:rsidRPr="00F96FBF">
        <w:rPr>
          <w:rFonts w:ascii="Angsana New" w:hAnsi="Angsana New"/>
          <w:sz w:val="30"/>
          <w:szCs w:val="30"/>
          <w:cs/>
        </w:rPr>
        <w:t>.</w:t>
      </w:r>
      <w:r w:rsidRPr="00F96FBF">
        <w:rPr>
          <w:rFonts w:ascii="Angsana New" w:hAnsi="Angsana New"/>
          <w:sz w:val="30"/>
          <w:szCs w:val="30"/>
        </w:rPr>
        <w:t>01</w:t>
      </w:r>
      <w:r w:rsidRPr="00F96FBF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="00243E32">
        <w:rPr>
          <w:rFonts w:ascii="Angsana New" w:hAnsi="Angsana New"/>
          <w:sz w:val="30"/>
          <w:szCs w:val="30"/>
          <w:cs/>
        </w:rPr>
        <w:t>ประมาณ</w:t>
      </w:r>
      <w:r w:rsidR="00243E32" w:rsidRPr="00F96FBF">
        <w:rPr>
          <w:rFonts w:ascii="Angsana New" w:hAnsi="Angsana New"/>
          <w:sz w:val="30"/>
          <w:szCs w:val="30"/>
          <w:cs/>
        </w:rPr>
        <w:t xml:space="preserve"> </w:t>
      </w:r>
      <w:r w:rsidR="00243E32" w:rsidRPr="00F96FBF">
        <w:rPr>
          <w:rFonts w:ascii="Angsana New" w:hAnsi="Angsana New"/>
          <w:sz w:val="30"/>
          <w:szCs w:val="30"/>
        </w:rPr>
        <w:t>27</w:t>
      </w:r>
      <w:r w:rsidR="00243E32">
        <w:rPr>
          <w:rFonts w:ascii="Angsana New" w:hAnsi="Angsana New"/>
          <w:sz w:val="30"/>
          <w:szCs w:val="30"/>
          <w:cs/>
        </w:rPr>
        <w:t>.</w:t>
      </w:r>
      <w:r w:rsidR="00243E32">
        <w:rPr>
          <w:rFonts w:ascii="Angsana New" w:hAnsi="Angsana New"/>
          <w:sz w:val="30"/>
          <w:szCs w:val="30"/>
        </w:rPr>
        <w:t>68</w:t>
      </w:r>
      <w:r w:rsidR="00243E32">
        <w:rPr>
          <w:rFonts w:ascii="Angsana New" w:hAnsi="Angsana New"/>
          <w:sz w:val="30"/>
          <w:szCs w:val="30"/>
          <w:cs/>
        </w:rPr>
        <w:t xml:space="preserve"> ล้าน</w:t>
      </w:r>
      <w:r w:rsidRPr="00F96FBF">
        <w:rPr>
          <w:rFonts w:ascii="Angsana New" w:hAnsi="Angsana New"/>
          <w:sz w:val="30"/>
          <w:szCs w:val="30"/>
          <w:cs/>
        </w:rPr>
        <w:t xml:space="preserve">บาท โดยจ่ายเงินปันผลให้แก่ผู้ถือหุ้นในวันที่ </w:t>
      </w:r>
      <w:r w:rsidRPr="00F96FBF">
        <w:rPr>
          <w:rFonts w:ascii="Angsana New" w:hAnsi="Angsana New"/>
          <w:sz w:val="30"/>
          <w:szCs w:val="30"/>
        </w:rPr>
        <w:t>2</w:t>
      </w:r>
      <w:r w:rsidR="00243E32">
        <w:rPr>
          <w:rFonts w:ascii="Angsana New" w:hAnsi="Angsana New"/>
          <w:sz w:val="30"/>
          <w:szCs w:val="30"/>
        </w:rPr>
        <w:t>7</w:t>
      </w:r>
      <w:r w:rsidRPr="00F96FB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96FBF">
        <w:rPr>
          <w:rFonts w:ascii="Angsana New" w:hAnsi="Angsana New"/>
          <w:sz w:val="30"/>
          <w:szCs w:val="30"/>
        </w:rPr>
        <w:t>256</w:t>
      </w:r>
      <w:r w:rsidR="009C745B">
        <w:rPr>
          <w:rFonts w:ascii="Angsana New" w:hAnsi="Angsana New"/>
          <w:sz w:val="30"/>
          <w:szCs w:val="30"/>
        </w:rPr>
        <w:t>9</w:t>
      </w:r>
    </w:p>
    <w:p w14:paraId="441ED700" w14:textId="77777777" w:rsidR="001751CF" w:rsidRDefault="001751C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2A2AF5" w14:textId="77777777" w:rsidR="00557D74" w:rsidRDefault="00557D74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18072F" w14:textId="77777777" w:rsidR="00557D74" w:rsidRDefault="00557D74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1B89C8" w14:textId="4B50008D" w:rsidR="00557D74" w:rsidRDefault="00557D74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552A27" w14:textId="77777777" w:rsidR="00557D74" w:rsidRDefault="00557D74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2AE4BA" w14:textId="6B283244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0BD6" w:rsidRPr="00610BD6">
        <w:rPr>
          <w:rFonts w:ascii="Angsana New" w:hAnsi="Angsana New"/>
          <w:b/>
          <w:bCs/>
          <w:sz w:val="30"/>
          <w:szCs w:val="30"/>
        </w:rPr>
        <w:t>5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  <w:r w:rsidR="009C745B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7E95A994" w14:textId="77777777" w:rsidR="00F66A26" w:rsidRPr="003F2DB4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979644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286C8027" w14:textId="77777777" w:rsidR="00C11C3C" w:rsidRPr="003F2DB4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cs/>
        </w:rPr>
      </w:pPr>
    </w:p>
    <w:p w14:paraId="3869B6AB" w14:textId="22F49E26" w:rsidR="00136F18" w:rsidRPr="00136F18" w:rsidRDefault="00B50884" w:rsidP="0013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cs/>
        </w:rPr>
        <w:t xml:space="preserve">รายได้จากการขาย </w:t>
      </w:r>
      <w:r w:rsidR="003F2DB4">
        <w:rPr>
          <w:rFonts w:ascii="Angsana New" w:hAnsi="Angsana New"/>
          <w:sz w:val="30"/>
          <w:szCs w:val="30"/>
          <w:cs/>
        </w:rPr>
        <w:t xml:space="preserve">รายได้จากการให้บริการ </w:t>
      </w:r>
      <w:r>
        <w:rPr>
          <w:rFonts w:ascii="Angsana New" w:hAnsi="Angsana New"/>
          <w:sz w:val="30"/>
          <w:szCs w:val="30"/>
          <w:cs/>
        </w:rPr>
        <w:t>รายได้อื่น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="00AB52BB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  <w:cs/>
        </w:rPr>
        <w:t xml:space="preserve"> ต้นทุนขาย </w:t>
      </w:r>
      <w:r w:rsidR="003F2DB4">
        <w:rPr>
          <w:rFonts w:ascii="Angsana New" w:hAnsi="Angsana New"/>
          <w:sz w:val="30"/>
          <w:szCs w:val="30"/>
          <w:cs/>
        </w:rPr>
        <w:t xml:space="preserve">ต้นทุนการให้บริการ </w:t>
      </w:r>
      <w:r>
        <w:rPr>
          <w:rFonts w:ascii="Angsana New" w:hAnsi="Angsana New"/>
          <w:sz w:val="30"/>
          <w:szCs w:val="30"/>
          <w:cs/>
        </w:rPr>
        <w:t>ค่าใช้จ่ายอื่น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="00AB52BB">
        <w:rPr>
          <w:rFonts w:ascii="Angsana New" w:hAnsi="Angsana New"/>
          <w:sz w:val="30"/>
          <w:szCs w:val="30"/>
          <w:cs/>
        </w:rPr>
        <w:t>ๆ</w:t>
      </w:r>
      <w:r w:rsidR="00614D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และกำไร</w:t>
      </w:r>
      <w:r w:rsidR="00E00179">
        <w:rPr>
          <w:rFonts w:ascii="Angsana New" w:hAnsi="Angsana New"/>
          <w:sz w:val="30"/>
          <w:szCs w:val="30"/>
          <w:cs/>
        </w:rPr>
        <w:t>หรือ</w:t>
      </w:r>
      <w:r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</w:t>
      </w:r>
      <w:r w:rsidR="00AB0C70">
        <w:rPr>
          <w:rFonts w:ascii="Angsana New" w:hAnsi="Angsana New"/>
          <w:sz w:val="30"/>
          <w:szCs w:val="30"/>
          <w:cs/>
        </w:rPr>
        <w:t>พิจารณาเป็นประจำ</w:t>
      </w:r>
      <w:r>
        <w:rPr>
          <w:rFonts w:ascii="Angsana New" w:hAnsi="Angsana New"/>
          <w:sz w:val="30"/>
          <w:szCs w:val="30"/>
          <w:cs/>
        </w:rPr>
        <w:t>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ในประเทศไทยหลายธุรกิจได้แก่ ธุรกิจผลิตและจำหน่ายวัสดุก่อสร้าง</w:t>
      </w:r>
      <w:r w:rsidR="00A42EAE">
        <w:rPr>
          <w:rFonts w:ascii="Angsana New" w:hAnsi="Angsana New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 w:rsidR="003F2DB4">
        <w:rPr>
          <w:rFonts w:ascii="Angsana New" w:hAnsi="Angsana New"/>
          <w:sz w:val="30"/>
          <w:szCs w:val="30"/>
          <w:cs/>
        </w:rPr>
        <w:t>และบริการ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B52BB">
        <w:rPr>
          <w:rFonts w:ascii="Angsana New" w:hAnsi="Angsana New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3F2DB4">
        <w:rPr>
          <w:rFonts w:ascii="Angsana New" w:hAnsi="Angsana New"/>
          <w:sz w:val="30"/>
          <w:szCs w:val="30"/>
          <w:cs/>
        </w:rPr>
        <w:t>และบริการ</w:t>
      </w:r>
      <w:r w:rsidR="00AB52BB">
        <w:rPr>
          <w:rFonts w:ascii="Angsana New" w:hAnsi="Angsana New"/>
          <w:sz w:val="30"/>
          <w:szCs w:val="30"/>
          <w:cs/>
        </w:rPr>
        <w:t>มีสัดส่วนที่ไม่เป็นสาระสำคัญ</w:t>
      </w:r>
      <w:r w:rsidR="00113D0C">
        <w:rPr>
          <w:rFonts w:ascii="Angsana New" w:hAnsi="Angsana New"/>
          <w:sz w:val="30"/>
          <w:szCs w:val="30"/>
          <w:cs/>
        </w:rPr>
        <w:t>และได้</w:t>
      </w:r>
      <w:r w:rsidR="003F2DB4">
        <w:rPr>
          <w:rFonts w:ascii="Angsana New" w:hAnsi="Angsana New"/>
          <w:sz w:val="30"/>
          <w:szCs w:val="30"/>
          <w:cs/>
        </w:rPr>
        <w:t>แยกแสดงรายได้และต้นทุนแล้วในงบกำไร</w:t>
      </w:r>
      <w:r w:rsidR="003F2DB4" w:rsidRPr="00136F18">
        <w:rPr>
          <w:rFonts w:ascii="Angsana New" w:hAnsi="Angsana New"/>
          <w:sz w:val="30"/>
          <w:szCs w:val="30"/>
          <w:cs/>
        </w:rPr>
        <w:t>ขาดทุนเบ็ดเสร็จ</w:t>
      </w:r>
      <w:r w:rsidRPr="00136F18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 w:rsidRPr="00136F18">
        <w:rPr>
          <w:rFonts w:ascii="Angsana New" w:hAnsi="Angsana New"/>
          <w:sz w:val="30"/>
          <w:szCs w:val="30"/>
          <w:cs/>
        </w:rPr>
        <w:t xml:space="preserve"> งบการเงิน</w:t>
      </w:r>
      <w:r w:rsidR="004F744D" w:rsidRPr="00136F18">
        <w:rPr>
          <w:rFonts w:ascii="Angsana New" w:hAnsi="Angsana New"/>
          <w:sz w:val="30"/>
          <w:szCs w:val="30"/>
          <w:cs/>
        </w:rPr>
        <w:t>ระหว่างกาล</w:t>
      </w:r>
      <w:r w:rsidR="00AB52BB" w:rsidRPr="00136F18">
        <w:rPr>
          <w:rFonts w:ascii="Angsana New" w:hAnsi="Angsana New"/>
          <w:sz w:val="30"/>
          <w:szCs w:val="30"/>
          <w:cs/>
        </w:rPr>
        <w:t>นี้</w:t>
      </w:r>
      <w:r w:rsidRPr="00136F18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  <w:r w:rsidR="00136F18" w:rsidRPr="00136F18">
        <w:rPr>
          <w:rFonts w:ascii="Angsana New" w:hAnsi="Angsana New"/>
          <w:sz w:val="30"/>
          <w:szCs w:val="30"/>
          <w:cs/>
        </w:rPr>
        <w:t xml:space="preserve"> นอกจากนี้ ข้อมูลสินทรัพย์และหนี้สินตามส่วนงานเป็นข้อมูลที่มิได้</w:t>
      </w:r>
      <w:r w:rsidR="00AB0C70">
        <w:rPr>
          <w:rFonts w:ascii="Angsana New" w:hAnsi="Angsana New"/>
          <w:sz w:val="30"/>
          <w:szCs w:val="30"/>
          <w:cs/>
        </w:rPr>
        <w:t>เป็นข้อมูลที่ถูก</w:t>
      </w:r>
      <w:r w:rsidR="00136F18" w:rsidRPr="00136F18">
        <w:rPr>
          <w:rFonts w:ascii="Angsana New" w:hAnsi="Angsana New"/>
          <w:sz w:val="30"/>
          <w:szCs w:val="30"/>
          <w:cs/>
        </w:rPr>
        <w:t>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3425A6E0" w14:textId="77777777" w:rsidR="00DA60AF" w:rsidRDefault="00DA60AF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26679C" w14:textId="15840776" w:rsidR="00B50884" w:rsidRPr="00662A71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A71">
        <w:rPr>
          <w:rFonts w:ascii="Angsana New" w:hAnsi="Angsana New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Pr="00662A71">
        <w:rPr>
          <w:rFonts w:ascii="Angsana New" w:hAnsi="Angsana New"/>
          <w:i/>
          <w:iCs/>
          <w:sz w:val="30"/>
          <w:szCs w:val="30"/>
        </w:rPr>
        <w:t>10</w:t>
      </w:r>
      <w:r w:rsidRPr="00662A71">
        <w:rPr>
          <w:rFonts w:ascii="Angsana New" w:hAnsi="Angsana New"/>
          <w:i/>
          <w:iCs/>
          <w:sz w:val="30"/>
          <w:szCs w:val="30"/>
          <w:cs/>
        </w:rPr>
        <w:t xml:space="preserve"> ของยอดขายรวม)</w:t>
      </w:r>
      <w:r w:rsidRPr="00662A71">
        <w:rPr>
          <w:rFonts w:ascii="Angsana New" w:hAnsi="Angsana New"/>
          <w:i/>
          <w:iCs/>
          <w:sz w:val="30"/>
          <w:szCs w:val="30"/>
        </w:rPr>
        <w:t xml:space="preserve"> </w:t>
      </w:r>
      <w:r w:rsidR="00461207" w:rsidRPr="00662A71">
        <w:rPr>
          <w:rFonts w:ascii="Angsana New" w:hAnsi="Angsana New"/>
          <w:i/>
          <w:iCs/>
          <w:sz w:val="30"/>
          <w:szCs w:val="30"/>
          <w:cs/>
        </w:rPr>
        <w:t>สำหรับงวดสามเดือน</w:t>
      </w:r>
      <w:r w:rsidR="003D4053" w:rsidRPr="00662A71">
        <w:rPr>
          <w:rFonts w:ascii="Angsana New" w:hAnsi="Angsana New"/>
          <w:i/>
          <w:iCs/>
          <w:sz w:val="30"/>
          <w:szCs w:val="30"/>
          <w:cs/>
        </w:rPr>
        <w:t>และหกเดือน</w:t>
      </w:r>
      <w:r w:rsidR="00B50884" w:rsidRPr="00662A71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3D4053" w:rsidRPr="00662A71">
        <w:rPr>
          <w:rFonts w:ascii="Angsana New" w:hAnsi="Angsana New"/>
          <w:i/>
          <w:iCs/>
          <w:sz w:val="30"/>
          <w:szCs w:val="30"/>
        </w:rPr>
        <w:t xml:space="preserve">30 </w:t>
      </w:r>
      <w:r w:rsidR="003D4053" w:rsidRPr="00662A71">
        <w:rPr>
          <w:rFonts w:ascii="Angsana New" w:hAnsi="Angsana New"/>
          <w:i/>
          <w:iCs/>
          <w:sz w:val="30"/>
          <w:szCs w:val="30"/>
          <w:cs/>
        </w:rPr>
        <w:t>มิถุนายน</w:t>
      </w:r>
      <w:r w:rsidR="00DB16BA" w:rsidRPr="00662A7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B16BA" w:rsidRPr="00662A71">
        <w:rPr>
          <w:rFonts w:ascii="Angsana New" w:hAnsi="Angsana New"/>
          <w:i/>
          <w:iCs/>
          <w:sz w:val="30"/>
          <w:szCs w:val="30"/>
        </w:rPr>
        <w:t>256</w:t>
      </w:r>
      <w:r w:rsidR="00243E32">
        <w:rPr>
          <w:rFonts w:ascii="Angsana New" w:hAnsi="Angsana New"/>
          <w:i/>
          <w:iCs/>
          <w:sz w:val="30"/>
          <w:szCs w:val="30"/>
        </w:rPr>
        <w:t>9</w:t>
      </w:r>
      <w:r w:rsidR="00DB16BA" w:rsidRPr="00662A71">
        <w:rPr>
          <w:rFonts w:ascii="Angsana New" w:hAnsi="Angsana New"/>
          <w:i/>
          <w:iCs/>
          <w:sz w:val="30"/>
          <w:szCs w:val="30"/>
        </w:rPr>
        <w:t xml:space="preserve"> </w:t>
      </w:r>
      <w:r w:rsidR="00DB16BA" w:rsidRPr="00662A71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A779CF" w:rsidRPr="00662A71">
        <w:rPr>
          <w:rFonts w:ascii="Angsana New" w:hAnsi="Angsana New"/>
          <w:i/>
          <w:iCs/>
          <w:sz w:val="30"/>
          <w:szCs w:val="30"/>
        </w:rPr>
        <w:t>256</w:t>
      </w:r>
      <w:r w:rsidR="00243E32">
        <w:rPr>
          <w:rFonts w:ascii="Angsana New" w:hAnsi="Angsana New"/>
          <w:i/>
          <w:iCs/>
          <w:sz w:val="30"/>
          <w:szCs w:val="30"/>
        </w:rPr>
        <w:t>8</w:t>
      </w:r>
      <w:r w:rsidR="00A779CF" w:rsidRPr="00662A71">
        <w:rPr>
          <w:rFonts w:ascii="Angsana New" w:hAnsi="Angsana New"/>
          <w:i/>
          <w:iCs/>
          <w:sz w:val="30"/>
          <w:szCs w:val="30"/>
        </w:rPr>
        <w:t xml:space="preserve"> </w:t>
      </w:r>
      <w:r w:rsidR="001C5678" w:rsidRPr="00662A71">
        <w:rPr>
          <w:rFonts w:ascii="Angsana New" w:hAnsi="Angsana New"/>
          <w:i/>
          <w:iCs/>
          <w:sz w:val="30"/>
          <w:szCs w:val="30"/>
          <w:cs/>
        </w:rPr>
        <w:t>มีดังนี้</w:t>
      </w:r>
    </w:p>
    <w:p w14:paraId="44617BDA" w14:textId="77777777" w:rsidR="00B50884" w:rsidRPr="00243E32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6"/>
        <w:gridCol w:w="1282"/>
        <w:gridCol w:w="270"/>
        <w:gridCol w:w="1285"/>
        <w:gridCol w:w="283"/>
        <w:gridCol w:w="1282"/>
        <w:gridCol w:w="270"/>
        <w:gridCol w:w="1285"/>
      </w:tblGrid>
      <w:tr w:rsidR="003E0630" w:rsidRPr="00E068A8" w14:paraId="4F13ADBB" w14:textId="77777777" w:rsidTr="00243E32">
        <w:tc>
          <w:tcPr>
            <w:tcW w:w="3686" w:type="dxa"/>
          </w:tcPr>
          <w:p w14:paraId="30160EF5" w14:textId="77777777" w:rsidR="003E0630" w:rsidRPr="00E068A8" w:rsidRDefault="003E0630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59488B45" w14:textId="17B08361" w:rsidR="003E0630" w:rsidRPr="00E068A8" w:rsidRDefault="003E0630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</w:tr>
      <w:tr w:rsidR="00B50884" w:rsidRPr="00E068A8" w14:paraId="19488F21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233425C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857D31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3209C5D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B7446" w14:textId="77777777" w:rsidR="00B50884" w:rsidRPr="00E068A8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E068A8" w14:paraId="4AF40739" w14:textId="77777777" w:rsidTr="007201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0FA79578" w14:textId="77777777" w:rsidR="00A779CF" w:rsidRPr="00E068A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B1DE414" w14:textId="7E2FD5CF" w:rsidR="00A779CF" w:rsidRPr="00E068A8" w:rsidRDefault="009628A5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391AF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DB8A5D0" w14:textId="4F236C22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FBE0217" w14:textId="77777777" w:rsidR="00A779CF" w:rsidRPr="00E068A8" w:rsidRDefault="00A779CF" w:rsidP="00A44AD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630AE9" w14:textId="7966F014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DA695B1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AC96351" w14:textId="4CA27F60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F28A3" w:rsidRPr="00E068A8" w14:paraId="1B12FC6B" w14:textId="77777777" w:rsidTr="000F28A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41A95EEF" w14:textId="487F5490" w:rsidR="000F28A3" w:rsidRPr="00E068A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9ABD6CF" w14:textId="42BB6EB7" w:rsidR="000F28A3" w:rsidRPr="00E068A8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  <w:tc>
          <w:tcPr>
            <w:tcW w:w="270" w:type="dxa"/>
          </w:tcPr>
          <w:p w14:paraId="705C90D3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A2CCF63" w14:textId="21917071" w:rsidR="000F28A3" w:rsidRPr="00E068A8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  <w:tc>
          <w:tcPr>
            <w:tcW w:w="283" w:type="dxa"/>
          </w:tcPr>
          <w:p w14:paraId="141CCFA0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3055EB9E" w14:textId="10493BCE" w:rsidR="000F28A3" w:rsidRPr="00E068A8" w:rsidRDefault="000F28A3" w:rsidP="0012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71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</w:t>
            </w:r>
          </w:p>
        </w:tc>
        <w:tc>
          <w:tcPr>
            <w:tcW w:w="270" w:type="dxa"/>
          </w:tcPr>
          <w:p w14:paraId="6B3CD29B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76865B8" w14:textId="0D2A9BF0" w:rsidR="000F28A3" w:rsidRPr="00E068A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</w:t>
            </w:r>
          </w:p>
        </w:tc>
      </w:tr>
      <w:tr w:rsidR="000F28A3" w:rsidRPr="00E068A8" w14:paraId="666CEE1A" w14:textId="77777777" w:rsidTr="000F28A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EC5E5A9" w14:textId="5A09DD40" w:rsidR="000F28A3" w:rsidRPr="00E068A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5908309A" w14:textId="2B9340AB" w:rsidR="000F28A3" w:rsidRPr="00E068A8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D643B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03AEE93" w14:textId="36410A2F" w:rsidR="000F28A3" w:rsidRPr="00243E32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FDF274A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EF309F6" w14:textId="2C17C969" w:rsidR="000F28A3" w:rsidRPr="00BF069E" w:rsidRDefault="000F28A3" w:rsidP="0012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69E">
              <w:rPr>
                <w:rFonts w:ascii="Angsana New" w:hAnsi="Angsana New"/>
                <w:sz w:val="30"/>
                <w:szCs w:val="30"/>
              </w:rPr>
              <w:t>45,631</w:t>
            </w:r>
          </w:p>
        </w:tc>
        <w:tc>
          <w:tcPr>
            <w:tcW w:w="270" w:type="dxa"/>
          </w:tcPr>
          <w:p w14:paraId="7CD21887" w14:textId="77777777" w:rsidR="000F28A3" w:rsidRPr="00E068A8" w:rsidRDefault="000F28A3" w:rsidP="001217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303DE1E" w14:textId="26BBCBDE" w:rsidR="000F28A3" w:rsidRPr="00E068A8" w:rsidRDefault="000F28A3" w:rsidP="0012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4"/>
                <w:tab w:val="left" w:pos="66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069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F069E">
              <w:rPr>
                <w:rFonts w:ascii="Angsana New" w:hAnsi="Angsana New"/>
                <w:sz w:val="30"/>
                <w:szCs w:val="30"/>
              </w:rPr>
              <w:t>46,922</w:t>
            </w:r>
          </w:p>
        </w:tc>
      </w:tr>
    </w:tbl>
    <w:p w14:paraId="7BF7470A" w14:textId="77777777" w:rsidR="00F66A26" w:rsidRPr="00243E32" w:rsidRDefault="00F66A26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6"/>
        <w:gridCol w:w="1282"/>
        <w:gridCol w:w="270"/>
        <w:gridCol w:w="1285"/>
        <w:gridCol w:w="283"/>
        <w:gridCol w:w="1282"/>
        <w:gridCol w:w="270"/>
        <w:gridCol w:w="1285"/>
      </w:tblGrid>
      <w:tr w:rsidR="003E0630" w:rsidRPr="00E068A8" w14:paraId="36AD3720" w14:textId="77777777" w:rsidTr="00243E32">
        <w:tc>
          <w:tcPr>
            <w:tcW w:w="3686" w:type="dxa"/>
          </w:tcPr>
          <w:p w14:paraId="63229A04" w14:textId="77777777" w:rsidR="003E0630" w:rsidRPr="00E068A8" w:rsidRDefault="003E0630" w:rsidP="00F225C6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417B6A63" w14:textId="55783865" w:rsidR="003E0630" w:rsidRPr="00E068A8" w:rsidRDefault="003E0630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3E0630" w:rsidRPr="00E068A8" w14:paraId="68A6E712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2E28945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F1BDA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56C6305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F9514" w14:textId="77777777" w:rsidR="003E0630" w:rsidRPr="00E068A8" w:rsidRDefault="003E0630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E0630" w:rsidRPr="00E068A8" w14:paraId="45E7F849" w14:textId="77777777" w:rsidTr="0072016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65FB905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EDCCAD7" w14:textId="1DEDBD04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5EA29F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491AC2B" w14:textId="724E1CCC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386B19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157714D" w14:textId="405C4C04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A27E73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ED9D5B3" w14:textId="4DDA2AD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F28A3" w:rsidRPr="009C03E3" w14:paraId="08656356" w14:textId="77777777" w:rsidTr="000F28A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5F6D6A0" w14:textId="6F65319C" w:rsidR="000F28A3" w:rsidRPr="00E068A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9946E98" w14:textId="2CAE6D9B" w:rsidR="000F28A3" w:rsidRPr="00E068A8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  <w:tc>
          <w:tcPr>
            <w:tcW w:w="270" w:type="dxa"/>
          </w:tcPr>
          <w:p w14:paraId="7E63BF71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53B4466A" w14:textId="62590B2E" w:rsidR="000F28A3" w:rsidRPr="00E068A8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  <w:tc>
          <w:tcPr>
            <w:tcW w:w="283" w:type="dxa"/>
          </w:tcPr>
          <w:p w14:paraId="45FE2DCB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32FA40E" w14:textId="23467C6C" w:rsidR="000F28A3" w:rsidRPr="00E068A8" w:rsidRDefault="000F28A3" w:rsidP="0012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71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</w:t>
            </w:r>
          </w:p>
        </w:tc>
        <w:tc>
          <w:tcPr>
            <w:tcW w:w="270" w:type="dxa"/>
          </w:tcPr>
          <w:p w14:paraId="15B588BA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04B00AA" w14:textId="43468FD6" w:rsidR="000F28A3" w:rsidRPr="00E068A8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</w:tr>
      <w:tr w:rsidR="000F28A3" w:rsidRPr="009C03E3" w14:paraId="2981A150" w14:textId="77777777" w:rsidTr="000F28A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6F2CF490" w14:textId="27D8A882" w:rsidR="000F28A3" w:rsidRPr="00E068A8" w:rsidRDefault="000F28A3" w:rsidP="000F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2AAF35AB" w14:textId="3AAF9CD0" w:rsidR="000F28A3" w:rsidRPr="00BF069E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AAB69E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62C888B" w14:textId="3A7C9405" w:rsidR="000F28A3" w:rsidRPr="00243E32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57EF85D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30AE6A5" w14:textId="098D34C9" w:rsidR="000F28A3" w:rsidRPr="00E068A8" w:rsidRDefault="000F28A3" w:rsidP="0012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88,326</w:t>
            </w:r>
          </w:p>
        </w:tc>
        <w:tc>
          <w:tcPr>
            <w:tcW w:w="270" w:type="dxa"/>
          </w:tcPr>
          <w:p w14:paraId="443F2022" w14:textId="77777777" w:rsidR="000F28A3" w:rsidRPr="00E068A8" w:rsidRDefault="000F28A3" w:rsidP="000F28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4C08A2C" w14:textId="7DCD92DE" w:rsidR="000F28A3" w:rsidRPr="00570F70" w:rsidRDefault="000F28A3" w:rsidP="00BF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C232D50" w14:textId="77777777" w:rsidR="003F2DB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34B08213" w14:textId="77777777" w:rsidR="00243E32" w:rsidRPr="00C86874" w:rsidRDefault="00243E32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7C8E2B67" w14:textId="5C5AB940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การจำแนกรายได้</w:t>
      </w:r>
      <w:r w:rsidR="000C6D9C">
        <w:rPr>
          <w:rFonts w:ascii="Angsana New" w:hAnsi="Angsana New"/>
          <w:i/>
          <w:iCs/>
          <w:sz w:val="30"/>
          <w:szCs w:val="30"/>
          <w:cs/>
        </w:rPr>
        <w:t>หลัก</w:t>
      </w:r>
      <w:r w:rsidR="00243E32">
        <w:rPr>
          <w:rFonts w:ascii="Angsana New" w:hAnsi="Angsana New"/>
          <w:i/>
          <w:iCs/>
          <w:sz w:val="30"/>
          <w:szCs w:val="30"/>
        </w:rPr>
        <w:t xml:space="preserve"> </w:t>
      </w:r>
      <w:r w:rsidR="00243E32">
        <w:rPr>
          <w:rFonts w:ascii="Angsana New" w:hAnsi="Angsana New"/>
          <w:i/>
          <w:iCs/>
          <w:sz w:val="30"/>
          <w:szCs w:val="30"/>
          <w:cs/>
        </w:rPr>
        <w:t>(ไม่รวมส่วนที่แสดงรายการในรายได้อื่น)</w:t>
      </w:r>
    </w:p>
    <w:p w14:paraId="75240A59" w14:textId="77777777" w:rsidR="00B91A48" w:rsidRPr="00243E32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4"/>
        <w:gridCol w:w="1275"/>
        <w:gridCol w:w="284"/>
        <w:gridCol w:w="1276"/>
      </w:tblGrid>
      <w:tr w:rsidR="00B91A48" w:rsidRPr="004F07C8" w14:paraId="6CEC94CD" w14:textId="77777777" w:rsidTr="00DA60AF">
        <w:trPr>
          <w:cantSplit/>
        </w:trPr>
        <w:tc>
          <w:tcPr>
            <w:tcW w:w="3686" w:type="dxa"/>
          </w:tcPr>
          <w:p w14:paraId="02ADE2F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3E896C3" w14:textId="07162E1E" w:rsidR="00B91A48" w:rsidRPr="004F07C8" w:rsidRDefault="0072016C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 (</w:t>
            </w:r>
            <w:r w:rsidR="00B91A48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1A48" w:rsidRPr="004F07C8" w14:paraId="73BC5439" w14:textId="77777777" w:rsidTr="00DA60AF">
        <w:trPr>
          <w:cantSplit/>
        </w:trPr>
        <w:tc>
          <w:tcPr>
            <w:tcW w:w="3686" w:type="dxa"/>
          </w:tcPr>
          <w:p w14:paraId="4B1564C6" w14:textId="77777777" w:rsidR="00B91A48" w:rsidRPr="0072016C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C7D3C7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314369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7EE24C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F51F88" w14:paraId="3D5C640D" w14:textId="77777777" w:rsidTr="00DA60AF">
        <w:trPr>
          <w:cantSplit/>
        </w:trPr>
        <w:tc>
          <w:tcPr>
            <w:tcW w:w="3686" w:type="dxa"/>
          </w:tcPr>
          <w:p w14:paraId="1AF80E03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3E53F2" w14:textId="76AF05F0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27273000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69359C" w14:textId="5EA638F0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03A71B2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289333" w14:textId="0C16D2CB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48A40E0D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BBF2BF" w14:textId="674B4A7C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91A48" w:rsidRPr="0040703F" w14:paraId="2295013A" w14:textId="77777777" w:rsidTr="00DA60AF">
        <w:trPr>
          <w:cantSplit/>
        </w:trPr>
        <w:tc>
          <w:tcPr>
            <w:tcW w:w="3686" w:type="dxa"/>
          </w:tcPr>
          <w:p w14:paraId="1C771852" w14:textId="77777777" w:rsidR="00B91A48" w:rsidRPr="003F2DB4" w:rsidRDefault="00B91A48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1FECD436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95EDF6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D6E81C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C9349AC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97E1A9C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05CFA552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A05FBAE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43E32" w:rsidRPr="00FE6E1F" w14:paraId="193CF203" w14:textId="77777777" w:rsidTr="005D5879">
        <w:trPr>
          <w:cantSplit/>
        </w:trPr>
        <w:tc>
          <w:tcPr>
            <w:tcW w:w="3686" w:type="dxa"/>
          </w:tcPr>
          <w:p w14:paraId="495CDEB1" w14:textId="77777777" w:rsidR="00243E32" w:rsidRPr="007C5763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0AD8173A" w14:textId="7AF1C5B1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670,712</w:t>
            </w:r>
          </w:p>
        </w:tc>
        <w:tc>
          <w:tcPr>
            <w:tcW w:w="283" w:type="dxa"/>
          </w:tcPr>
          <w:p w14:paraId="1EFFC744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8C4236" w14:textId="73E5A65A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615,169</w:t>
            </w:r>
          </w:p>
        </w:tc>
        <w:tc>
          <w:tcPr>
            <w:tcW w:w="284" w:type="dxa"/>
          </w:tcPr>
          <w:p w14:paraId="00D4E88A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02E99E39" w14:textId="11602A53" w:rsidR="00243E32" w:rsidRPr="00812906" w:rsidRDefault="002905E4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429,256</w:t>
            </w:r>
          </w:p>
        </w:tc>
        <w:tc>
          <w:tcPr>
            <w:tcW w:w="284" w:type="dxa"/>
          </w:tcPr>
          <w:p w14:paraId="5767AB00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F18107A" w14:textId="1C9FE5D2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407,244</w:t>
            </w:r>
          </w:p>
        </w:tc>
      </w:tr>
      <w:tr w:rsidR="00243E32" w:rsidRPr="00FE6E1F" w14:paraId="1715291E" w14:textId="77777777" w:rsidTr="005D5879">
        <w:trPr>
          <w:cantSplit/>
        </w:trPr>
        <w:tc>
          <w:tcPr>
            <w:tcW w:w="3686" w:type="dxa"/>
          </w:tcPr>
          <w:p w14:paraId="521D20D3" w14:textId="77777777" w:rsidR="00243E32" w:rsidRPr="007C5763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42812049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EC05DFE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E2D26E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CAFBB39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2CAE5DD0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851C1D0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3852CD1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3E32" w:rsidRPr="00FE6E1F" w14:paraId="2973AE30" w14:textId="77777777" w:rsidTr="005D5879">
        <w:trPr>
          <w:cantSplit/>
        </w:trPr>
        <w:tc>
          <w:tcPr>
            <w:tcW w:w="3686" w:type="dxa"/>
          </w:tcPr>
          <w:p w14:paraId="21D7198D" w14:textId="77777777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FBEBCC" w14:textId="60698120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5,822</w:t>
            </w:r>
          </w:p>
        </w:tc>
        <w:tc>
          <w:tcPr>
            <w:tcW w:w="283" w:type="dxa"/>
          </w:tcPr>
          <w:p w14:paraId="0291C615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68C65B" w14:textId="436D7568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4,707</w:t>
            </w:r>
          </w:p>
        </w:tc>
        <w:tc>
          <w:tcPr>
            <w:tcW w:w="284" w:type="dxa"/>
          </w:tcPr>
          <w:p w14:paraId="278E69C7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7CC42C" w14:textId="371D0977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10,608</w:t>
            </w:r>
          </w:p>
        </w:tc>
        <w:tc>
          <w:tcPr>
            <w:tcW w:w="284" w:type="dxa"/>
          </w:tcPr>
          <w:p w14:paraId="567E8D65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034B7C" w14:textId="26499249" w:rsidR="00243E32" w:rsidRDefault="0072016C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8,127</w:t>
            </w:r>
          </w:p>
        </w:tc>
      </w:tr>
      <w:tr w:rsidR="00243E32" w:rsidRPr="00FE6E1F" w14:paraId="1849367F" w14:textId="77777777" w:rsidTr="005D5879">
        <w:trPr>
          <w:cantSplit/>
        </w:trPr>
        <w:tc>
          <w:tcPr>
            <w:tcW w:w="3686" w:type="dxa"/>
          </w:tcPr>
          <w:p w14:paraId="55EE2E9E" w14:textId="77777777" w:rsidR="00243E32" w:rsidRPr="00A7434F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7F52AB" w14:textId="38317B6E" w:rsidR="00243E32" w:rsidRPr="00E068A8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676,534</w:t>
            </w:r>
          </w:p>
        </w:tc>
        <w:tc>
          <w:tcPr>
            <w:tcW w:w="283" w:type="dxa"/>
          </w:tcPr>
          <w:p w14:paraId="089339D9" w14:textId="77777777" w:rsidR="00243E32" w:rsidRPr="00C86874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1EF780" w14:textId="39C8E3FA" w:rsidR="00243E32" w:rsidRPr="00C8687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068A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E068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876</w:t>
            </w:r>
          </w:p>
        </w:tc>
        <w:tc>
          <w:tcPr>
            <w:tcW w:w="284" w:type="dxa"/>
          </w:tcPr>
          <w:p w14:paraId="2609AFC9" w14:textId="77777777" w:rsidR="00243E32" w:rsidRPr="00C86874" w:rsidRDefault="00243E32" w:rsidP="00243E32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CA97408" w14:textId="3E18703C" w:rsidR="00243E32" w:rsidRPr="00E068A8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439,864</w:t>
            </w:r>
          </w:p>
        </w:tc>
        <w:tc>
          <w:tcPr>
            <w:tcW w:w="284" w:type="dxa"/>
          </w:tcPr>
          <w:p w14:paraId="6BD531B8" w14:textId="77777777" w:rsidR="00243E32" w:rsidRPr="00C86874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E13F60" w14:textId="22C05178" w:rsidR="00243E32" w:rsidRPr="00626BC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68A8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72016C">
              <w:rPr>
                <w:rFonts w:ascii="Angsana New" w:hAnsi="Angsana New"/>
                <w:bCs/>
                <w:sz w:val="30"/>
                <w:szCs w:val="30"/>
              </w:rPr>
              <w:t>5,371</w:t>
            </w:r>
          </w:p>
        </w:tc>
      </w:tr>
      <w:tr w:rsidR="00243E32" w:rsidRPr="00FE6E1F" w14:paraId="7FC01E60" w14:textId="77777777" w:rsidTr="005D5879">
        <w:trPr>
          <w:cantSplit/>
        </w:trPr>
        <w:tc>
          <w:tcPr>
            <w:tcW w:w="3686" w:type="dxa"/>
          </w:tcPr>
          <w:p w14:paraId="4BBC59E9" w14:textId="77777777" w:rsidR="00243E32" w:rsidRPr="00B45BD5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13D22D31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1C79B6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3C75E47A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1CB005B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33D94E71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2A32569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7DEF740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3E32" w:rsidRPr="00FE6E1F" w14:paraId="674F05E7" w14:textId="77777777" w:rsidTr="005D5879">
        <w:trPr>
          <w:cantSplit/>
        </w:trPr>
        <w:tc>
          <w:tcPr>
            <w:tcW w:w="3686" w:type="dxa"/>
          </w:tcPr>
          <w:p w14:paraId="085A37B3" w14:textId="77777777" w:rsidR="00243E32" w:rsidRPr="003F2DB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77405" w14:textId="181282F9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  <w:tc>
          <w:tcPr>
            <w:tcW w:w="283" w:type="dxa"/>
          </w:tcPr>
          <w:p w14:paraId="06CA9AD1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203D7" w14:textId="7CAA7213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2,520</w:t>
            </w:r>
          </w:p>
        </w:tc>
        <w:tc>
          <w:tcPr>
            <w:tcW w:w="284" w:type="dxa"/>
          </w:tcPr>
          <w:p w14:paraId="537A269F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288199" w14:textId="6C28BB58" w:rsidR="00243E32" w:rsidRPr="00E068A8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7D008A45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C5620B" w14:textId="1E9B631A" w:rsidR="00243E32" w:rsidRPr="00626BC2" w:rsidRDefault="0072016C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452</w:t>
            </w:r>
          </w:p>
        </w:tc>
      </w:tr>
      <w:tr w:rsidR="00243E32" w:rsidRPr="00FE6E1F" w14:paraId="77648BC8" w14:textId="77777777" w:rsidTr="005D5879">
        <w:trPr>
          <w:cantSplit/>
        </w:trPr>
        <w:tc>
          <w:tcPr>
            <w:tcW w:w="3686" w:type="dxa"/>
          </w:tcPr>
          <w:p w14:paraId="5DA25AD0" w14:textId="77777777" w:rsidR="00243E32" w:rsidRPr="003F2DB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82CCFB" w14:textId="16D5CDA2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679,271</w:t>
            </w:r>
          </w:p>
        </w:tc>
        <w:tc>
          <w:tcPr>
            <w:tcW w:w="283" w:type="dxa"/>
          </w:tcPr>
          <w:p w14:paraId="0CFE96D9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DEDB842" w14:textId="116AA486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622,396</w:t>
            </w:r>
          </w:p>
        </w:tc>
        <w:tc>
          <w:tcPr>
            <w:tcW w:w="284" w:type="dxa"/>
          </w:tcPr>
          <w:p w14:paraId="43C28302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828C510" w14:textId="008D7262" w:rsidR="00243E32" w:rsidRPr="00CB4FEF" w:rsidRDefault="002905E4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440,332</w:t>
            </w:r>
          </w:p>
        </w:tc>
        <w:tc>
          <w:tcPr>
            <w:tcW w:w="284" w:type="dxa"/>
          </w:tcPr>
          <w:p w14:paraId="6F1CA86A" w14:textId="77777777" w:rsidR="00243E32" w:rsidRPr="00076F50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75CDCA" w14:textId="3DAA12A9" w:rsidR="00243E32" w:rsidRPr="00CB4FEF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415,823</w:t>
            </w:r>
          </w:p>
        </w:tc>
      </w:tr>
      <w:tr w:rsidR="00243E32" w:rsidRPr="00FE6E1F" w14:paraId="0E02E0C1" w14:textId="77777777" w:rsidTr="00243E32">
        <w:trPr>
          <w:cantSplit/>
        </w:trPr>
        <w:tc>
          <w:tcPr>
            <w:tcW w:w="3686" w:type="dxa"/>
          </w:tcPr>
          <w:p w14:paraId="7DEB4CEF" w14:textId="77777777" w:rsidR="00243E32" w:rsidRPr="003F2DB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F37438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4BE6AE1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16E7BF" w14:textId="77777777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1C55218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EB360A" w14:textId="77777777" w:rsidR="00243E32" w:rsidRPr="00CB4FEF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84F6DF" w14:textId="77777777" w:rsidR="00243E32" w:rsidRPr="00076F50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FFAFAB" w14:textId="77777777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10AB" w:rsidRPr="004F07C8" w14:paraId="11C8C8AD" w14:textId="77777777" w:rsidTr="00C86874">
        <w:trPr>
          <w:cantSplit/>
        </w:trPr>
        <w:tc>
          <w:tcPr>
            <w:tcW w:w="3686" w:type="dxa"/>
          </w:tcPr>
          <w:p w14:paraId="5D897B43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E4AAC81" w14:textId="14AB0472" w:rsidR="002510AB" w:rsidRPr="004F07C8" w:rsidRDefault="0072016C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E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หกเดือน (</w:t>
            </w:r>
            <w:r w:rsidR="002510AB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510AB" w:rsidRPr="004F07C8" w14:paraId="6E10BBAE" w14:textId="77777777" w:rsidTr="00C86874">
        <w:trPr>
          <w:cantSplit/>
        </w:trPr>
        <w:tc>
          <w:tcPr>
            <w:tcW w:w="3686" w:type="dxa"/>
          </w:tcPr>
          <w:p w14:paraId="50F2EB74" w14:textId="77777777" w:rsidR="002510AB" w:rsidRPr="0072016C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3F8F98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B747484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A6AB92" w14:textId="77777777" w:rsidR="002510AB" w:rsidRPr="004F07C8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510AB" w:rsidRPr="00F51F88" w14:paraId="242E18E0" w14:textId="77777777" w:rsidTr="00C86874">
        <w:trPr>
          <w:cantSplit/>
        </w:trPr>
        <w:tc>
          <w:tcPr>
            <w:tcW w:w="3686" w:type="dxa"/>
          </w:tcPr>
          <w:p w14:paraId="12FCF288" w14:textId="77777777" w:rsidR="002510AB" w:rsidRPr="00F51F8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F109AD" w14:textId="659AE482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160CE327" w14:textId="77777777" w:rsidR="002510AB" w:rsidRPr="00F51F88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31694" w14:textId="00713670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535E336" w14:textId="77777777" w:rsidR="002510AB" w:rsidRPr="00F51F8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5A7857" w14:textId="0B157B66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CC786C3" w14:textId="77777777" w:rsidR="002510AB" w:rsidRPr="00F51F88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89A28E" w14:textId="70DE146B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43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510AB" w:rsidRPr="0040703F" w14:paraId="56B9979B" w14:textId="77777777" w:rsidTr="00C86874">
        <w:trPr>
          <w:cantSplit/>
        </w:trPr>
        <w:tc>
          <w:tcPr>
            <w:tcW w:w="3686" w:type="dxa"/>
          </w:tcPr>
          <w:p w14:paraId="177D0372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31F9FD7D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E7E6C6A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120DB4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6A47B25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152297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68DCE720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7D9BA298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43E32" w:rsidRPr="00FE6E1F" w14:paraId="71C4A421" w14:textId="77777777" w:rsidTr="005D5879">
        <w:trPr>
          <w:cantSplit/>
        </w:trPr>
        <w:tc>
          <w:tcPr>
            <w:tcW w:w="3686" w:type="dxa"/>
          </w:tcPr>
          <w:p w14:paraId="28F9EEDA" w14:textId="77777777" w:rsidR="00243E32" w:rsidRPr="007C5763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174CD6FF" w14:textId="08AB4047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1,306,899</w:t>
            </w:r>
          </w:p>
        </w:tc>
        <w:tc>
          <w:tcPr>
            <w:tcW w:w="283" w:type="dxa"/>
          </w:tcPr>
          <w:p w14:paraId="79E0B825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055688" w14:textId="6B89B390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1,202,328</w:t>
            </w:r>
          </w:p>
        </w:tc>
        <w:tc>
          <w:tcPr>
            <w:tcW w:w="284" w:type="dxa"/>
          </w:tcPr>
          <w:p w14:paraId="10D57940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6899378E" w14:textId="62812022" w:rsidR="00243E32" w:rsidRPr="00812906" w:rsidRDefault="002905E4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849,951</w:t>
            </w:r>
          </w:p>
        </w:tc>
        <w:tc>
          <w:tcPr>
            <w:tcW w:w="284" w:type="dxa"/>
          </w:tcPr>
          <w:p w14:paraId="58F54256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3FED1D4" w14:textId="1F5F41BC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771,878</w:t>
            </w:r>
          </w:p>
        </w:tc>
      </w:tr>
      <w:tr w:rsidR="00243E32" w:rsidRPr="00FE6E1F" w14:paraId="20E45061" w14:textId="77777777" w:rsidTr="005D5879">
        <w:trPr>
          <w:cantSplit/>
        </w:trPr>
        <w:tc>
          <w:tcPr>
            <w:tcW w:w="3686" w:type="dxa"/>
          </w:tcPr>
          <w:p w14:paraId="1FD97855" w14:textId="77777777" w:rsidR="00243E32" w:rsidRPr="007C5763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74EA0F8B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2635050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70D00FA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8EB5095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567F5532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F43CAC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DC886B3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3E32" w:rsidRPr="00FE6E1F" w14:paraId="0B0A449B" w14:textId="77777777" w:rsidTr="005D5879">
        <w:trPr>
          <w:cantSplit/>
        </w:trPr>
        <w:tc>
          <w:tcPr>
            <w:tcW w:w="3686" w:type="dxa"/>
          </w:tcPr>
          <w:p w14:paraId="71EC5A6C" w14:textId="77777777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55E27D" w14:textId="59E33A79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12,160</w:t>
            </w:r>
          </w:p>
        </w:tc>
        <w:tc>
          <w:tcPr>
            <w:tcW w:w="283" w:type="dxa"/>
          </w:tcPr>
          <w:p w14:paraId="60DE959F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1EE826" w14:textId="39C5588D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11,300</w:t>
            </w:r>
          </w:p>
        </w:tc>
        <w:tc>
          <w:tcPr>
            <w:tcW w:w="284" w:type="dxa"/>
          </w:tcPr>
          <w:p w14:paraId="7ABCEF84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D8281" w14:textId="6C316F71" w:rsidR="00243E32" w:rsidRPr="00812906" w:rsidRDefault="00C7208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21,075</w:t>
            </w:r>
          </w:p>
        </w:tc>
        <w:tc>
          <w:tcPr>
            <w:tcW w:w="284" w:type="dxa"/>
          </w:tcPr>
          <w:p w14:paraId="7BC469E6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1F90FE" w14:textId="00D88798" w:rsidR="00243E32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17,843</w:t>
            </w:r>
          </w:p>
        </w:tc>
      </w:tr>
      <w:tr w:rsidR="00243E32" w:rsidRPr="00FE6E1F" w14:paraId="51695FCC" w14:textId="77777777" w:rsidTr="005D5879">
        <w:trPr>
          <w:cantSplit/>
        </w:trPr>
        <w:tc>
          <w:tcPr>
            <w:tcW w:w="3686" w:type="dxa"/>
          </w:tcPr>
          <w:p w14:paraId="23F6AA1A" w14:textId="77777777" w:rsidR="00243E32" w:rsidRPr="007C5763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E87F56" w14:textId="38E90A71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1,319,059</w:t>
            </w:r>
          </w:p>
        </w:tc>
        <w:tc>
          <w:tcPr>
            <w:tcW w:w="283" w:type="dxa"/>
          </w:tcPr>
          <w:p w14:paraId="1A69E28E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253308" w14:textId="3717E40C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1,213,628</w:t>
            </w:r>
          </w:p>
        </w:tc>
        <w:tc>
          <w:tcPr>
            <w:tcW w:w="284" w:type="dxa"/>
          </w:tcPr>
          <w:p w14:paraId="0D23A4C2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745ADA" w14:textId="254576A0" w:rsidR="00243E32" w:rsidRPr="00812906" w:rsidRDefault="00C7208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871,026</w:t>
            </w:r>
          </w:p>
        </w:tc>
        <w:tc>
          <w:tcPr>
            <w:tcW w:w="284" w:type="dxa"/>
          </w:tcPr>
          <w:p w14:paraId="29CE35C3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823" w14:textId="784FC0CB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789,721</w:t>
            </w:r>
          </w:p>
        </w:tc>
      </w:tr>
      <w:tr w:rsidR="00243E32" w:rsidRPr="00FE6E1F" w14:paraId="24793C43" w14:textId="77777777" w:rsidTr="005D5879">
        <w:trPr>
          <w:cantSplit/>
        </w:trPr>
        <w:tc>
          <w:tcPr>
            <w:tcW w:w="3686" w:type="dxa"/>
          </w:tcPr>
          <w:p w14:paraId="528D0354" w14:textId="77777777" w:rsidR="00243E32" w:rsidRPr="00B45BD5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06C58EC7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40312ED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64F9F57F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4BFC73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5220B685" w14:textId="7777777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06F7FD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647F6C" w14:textId="77777777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3E32" w:rsidRPr="00FE6E1F" w14:paraId="4D401288" w14:textId="77777777" w:rsidTr="005D5879">
        <w:trPr>
          <w:cantSplit/>
        </w:trPr>
        <w:tc>
          <w:tcPr>
            <w:tcW w:w="3686" w:type="dxa"/>
          </w:tcPr>
          <w:p w14:paraId="5A098AA3" w14:textId="77777777" w:rsidR="00243E32" w:rsidRPr="003F2DB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18872D" w14:textId="730DEF6E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5,444</w:t>
            </w:r>
          </w:p>
        </w:tc>
        <w:tc>
          <w:tcPr>
            <w:tcW w:w="283" w:type="dxa"/>
          </w:tcPr>
          <w:p w14:paraId="37069BC5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92A6EA" w14:textId="1ADF0232" w:rsidR="00243E32" w:rsidRPr="00855C4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4,424</w:t>
            </w:r>
          </w:p>
        </w:tc>
        <w:tc>
          <w:tcPr>
            <w:tcW w:w="284" w:type="dxa"/>
          </w:tcPr>
          <w:p w14:paraId="7C1A2A62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D8E778" w14:textId="1FC4EDF2" w:rsidR="00243E32" w:rsidRPr="00DA605A" w:rsidRDefault="00C7208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  <w:tc>
          <w:tcPr>
            <w:tcW w:w="284" w:type="dxa"/>
          </w:tcPr>
          <w:p w14:paraId="26348F6E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6F4893" w14:textId="0201D8E5" w:rsidR="00243E32" w:rsidRPr="0021147A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605A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</w:tr>
      <w:tr w:rsidR="00243E32" w:rsidRPr="00FE6E1F" w14:paraId="7548B97D" w14:textId="77777777" w:rsidTr="005D5879">
        <w:trPr>
          <w:cantSplit/>
        </w:trPr>
        <w:tc>
          <w:tcPr>
            <w:tcW w:w="3686" w:type="dxa"/>
          </w:tcPr>
          <w:p w14:paraId="2E13D129" w14:textId="77777777" w:rsidR="00243E32" w:rsidRPr="003F2DB4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4BDEFF" w14:textId="2EE1FDA6" w:rsidR="00243E32" w:rsidRPr="00812906" w:rsidRDefault="005D5879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1,324,503</w:t>
            </w:r>
          </w:p>
        </w:tc>
        <w:tc>
          <w:tcPr>
            <w:tcW w:w="283" w:type="dxa"/>
          </w:tcPr>
          <w:p w14:paraId="7EB6B2F3" w14:textId="77777777" w:rsidR="00243E32" w:rsidRPr="00076F50" w:rsidRDefault="00243E32" w:rsidP="00243E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FC1E12" w14:textId="2FA97DD7" w:rsidR="00243E32" w:rsidRPr="00812906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1,218,052</w:t>
            </w:r>
          </w:p>
        </w:tc>
        <w:tc>
          <w:tcPr>
            <w:tcW w:w="284" w:type="dxa"/>
          </w:tcPr>
          <w:p w14:paraId="001A73E2" w14:textId="77777777" w:rsidR="00243E32" w:rsidRPr="00076F50" w:rsidRDefault="00243E32" w:rsidP="00243E3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DC4254" w14:textId="267A947B" w:rsidR="00243E32" w:rsidRPr="00CB4FEF" w:rsidRDefault="002905E4" w:rsidP="0029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871,962</w:t>
            </w:r>
          </w:p>
        </w:tc>
        <w:tc>
          <w:tcPr>
            <w:tcW w:w="284" w:type="dxa"/>
          </w:tcPr>
          <w:p w14:paraId="49E93DD9" w14:textId="77777777" w:rsidR="00243E32" w:rsidRPr="00076F50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3F691EC" w14:textId="0B987680" w:rsidR="00243E32" w:rsidRPr="00CB4FEF" w:rsidRDefault="00243E32" w:rsidP="0024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790,657</w:t>
            </w:r>
          </w:p>
        </w:tc>
      </w:tr>
    </w:tbl>
    <w:p w14:paraId="0996AD07" w14:textId="77777777" w:rsidR="00243E32" w:rsidRDefault="00243E32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849CFBE" w14:textId="77777777" w:rsidR="0072016C" w:rsidRDefault="0072016C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C2EC070" w14:textId="77777777" w:rsidR="0072016C" w:rsidRDefault="0072016C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107CC8" w14:textId="259578AB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0BD6" w:rsidRPr="00610BD6">
        <w:rPr>
          <w:rFonts w:ascii="Angsana New" w:hAnsi="Angsana New"/>
          <w:b/>
          <w:bCs/>
          <w:sz w:val="30"/>
          <w:szCs w:val="30"/>
        </w:rPr>
        <w:t>6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418FBB0E" w14:textId="77777777" w:rsidR="00155310" w:rsidRPr="002905E4" w:rsidRDefault="00155310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207DCFB" w14:textId="1E29F4AE" w:rsidR="00471751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/>
          <w:sz w:val="30"/>
          <w:szCs w:val="30"/>
        </w:rPr>
        <w:t>3</w:t>
      </w:r>
      <w:r w:rsidR="008B71E1">
        <w:rPr>
          <w:rFonts w:ascii="Angsana New" w:hAnsi="Angsana New"/>
          <w:sz w:val="30"/>
          <w:szCs w:val="30"/>
        </w:rPr>
        <w:t xml:space="preserve">0 </w:t>
      </w:r>
      <w:r w:rsidR="008B71E1">
        <w:rPr>
          <w:rFonts w:ascii="Angsana New" w:hAnsi="Angsana New"/>
          <w:sz w:val="30"/>
          <w:szCs w:val="30"/>
          <w:cs/>
        </w:rPr>
        <w:t>มิถุนายน</w:t>
      </w:r>
      <w:r w:rsidR="00666554" w:rsidRPr="00471751">
        <w:rPr>
          <w:rFonts w:ascii="Angsana New" w:hAnsi="Angsana New"/>
          <w:sz w:val="30"/>
          <w:szCs w:val="30"/>
          <w:cs/>
        </w:rPr>
        <w:t xml:space="preserve"> </w:t>
      </w:r>
      <w:r w:rsidR="00666554" w:rsidRPr="00471751">
        <w:rPr>
          <w:rFonts w:ascii="Angsana New" w:hAnsi="Angsana New"/>
          <w:sz w:val="30"/>
          <w:szCs w:val="30"/>
        </w:rPr>
        <w:t>256</w:t>
      </w:r>
      <w:r w:rsidR="00243E32">
        <w:rPr>
          <w:rFonts w:ascii="Angsana New" w:hAnsi="Angsana New"/>
          <w:sz w:val="30"/>
          <w:szCs w:val="30"/>
        </w:rPr>
        <w:t>9</w:t>
      </w:r>
    </w:p>
    <w:p w14:paraId="4DD20F97" w14:textId="77777777" w:rsidR="00243E32" w:rsidRPr="002905E4" w:rsidRDefault="00243E32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BD3ED44" w14:textId="7079A277" w:rsidR="00243E32" w:rsidRPr="005833B6" w:rsidRDefault="00243E32" w:rsidP="00243E3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1" w:hanging="567"/>
        <w:jc w:val="thaiDistribute"/>
        <w:rPr>
          <w:rFonts w:ascii="Angsana New" w:hAnsi="Angsana New"/>
          <w:sz w:val="30"/>
          <w:szCs w:val="30"/>
        </w:rPr>
      </w:pPr>
      <w:r w:rsidRPr="005833B6">
        <w:rPr>
          <w:rFonts w:ascii="Angsana New" w:hAnsi="Angsana New"/>
          <w:sz w:val="30"/>
          <w:szCs w:val="30"/>
          <w:cs/>
        </w:rPr>
        <w:t xml:space="preserve">กลุ่มบริษัทมีภาระผูกพันภายใต้สัญญาก่อสร้างและปรับปรุงอาคารโรงงานและสัญญาซื้อสินทรัพย์ถาวรเป็นจำนวนเงินรวมประมาณ </w:t>
      </w:r>
      <w:r w:rsidR="005833B6" w:rsidRPr="005833B6">
        <w:rPr>
          <w:rFonts w:ascii="Angsana New" w:hAnsi="Angsana New"/>
          <w:sz w:val="30"/>
          <w:szCs w:val="30"/>
        </w:rPr>
        <w:t>21</w:t>
      </w:r>
      <w:r w:rsidRPr="005833B6">
        <w:rPr>
          <w:rFonts w:ascii="Angsana New" w:hAnsi="Angsana New"/>
          <w:sz w:val="30"/>
          <w:szCs w:val="30"/>
        </w:rPr>
        <w:t xml:space="preserve"> </w:t>
      </w:r>
      <w:r w:rsidRPr="005833B6">
        <w:rPr>
          <w:rFonts w:ascii="Angsana New" w:hAnsi="Angsana New"/>
          <w:sz w:val="30"/>
          <w:szCs w:val="30"/>
          <w:cs/>
        </w:rPr>
        <w:t xml:space="preserve">ล้านบาท </w:t>
      </w:r>
      <w:r w:rsidR="005833B6" w:rsidRPr="005833B6">
        <w:rPr>
          <w:rFonts w:ascii="Angsana New" w:hAnsi="Angsana New"/>
          <w:sz w:val="30"/>
          <w:szCs w:val="30"/>
        </w:rPr>
        <w:t>13</w:t>
      </w:r>
      <w:r w:rsidRPr="005833B6">
        <w:rPr>
          <w:rFonts w:ascii="Angsana New" w:hAnsi="Angsana New"/>
          <w:sz w:val="30"/>
          <w:szCs w:val="30"/>
          <w:cs/>
        </w:rPr>
        <w:t xml:space="preserve"> </w:t>
      </w:r>
      <w:r w:rsidR="005833B6" w:rsidRPr="005833B6">
        <w:rPr>
          <w:rFonts w:ascii="Angsana New" w:hAnsi="Angsana New" w:hint="cs"/>
          <w:sz w:val="30"/>
          <w:szCs w:val="30"/>
          <w:cs/>
        </w:rPr>
        <w:t>พัน</w:t>
      </w:r>
      <w:r w:rsidRPr="005833B6">
        <w:rPr>
          <w:rFonts w:ascii="Angsana New" w:hAnsi="Angsana New"/>
          <w:sz w:val="30"/>
          <w:szCs w:val="30"/>
          <w:cs/>
        </w:rPr>
        <w:t>เหรียญสหรัฐ</w:t>
      </w:r>
      <w:r w:rsidR="005833B6" w:rsidRPr="005833B6">
        <w:rPr>
          <w:rFonts w:ascii="Angsana New" w:hAnsi="Angsana New" w:hint="cs"/>
          <w:sz w:val="30"/>
          <w:szCs w:val="30"/>
          <w:cs/>
        </w:rPr>
        <w:t>และ</w:t>
      </w:r>
      <w:r w:rsidRPr="005833B6">
        <w:rPr>
          <w:rFonts w:ascii="Angsana New" w:hAnsi="Angsana New"/>
          <w:sz w:val="30"/>
          <w:szCs w:val="30"/>
          <w:cs/>
        </w:rPr>
        <w:t xml:space="preserve"> </w:t>
      </w:r>
      <w:r w:rsidRPr="005833B6">
        <w:rPr>
          <w:rFonts w:ascii="Angsana New" w:hAnsi="Angsana New"/>
          <w:sz w:val="30"/>
          <w:szCs w:val="30"/>
        </w:rPr>
        <w:t>0.</w:t>
      </w:r>
      <w:r w:rsidR="005833B6" w:rsidRPr="005833B6">
        <w:rPr>
          <w:rFonts w:ascii="Angsana New" w:hAnsi="Angsana New" w:hint="cs"/>
          <w:sz w:val="30"/>
          <w:szCs w:val="30"/>
          <w:cs/>
        </w:rPr>
        <w:t>5</w:t>
      </w:r>
      <w:r w:rsidRPr="005833B6">
        <w:rPr>
          <w:rFonts w:ascii="Angsana New" w:hAnsi="Angsana New"/>
          <w:sz w:val="30"/>
          <w:szCs w:val="30"/>
        </w:rPr>
        <w:t xml:space="preserve"> </w:t>
      </w:r>
      <w:r w:rsidRPr="005833B6">
        <w:rPr>
          <w:rFonts w:ascii="Angsana New" w:hAnsi="Angsana New"/>
          <w:sz w:val="30"/>
          <w:szCs w:val="30"/>
          <w:cs/>
        </w:rPr>
        <w:t xml:space="preserve">ล้านยูโร </w:t>
      </w:r>
      <w:r w:rsidRPr="005833B6">
        <w:rPr>
          <w:rFonts w:ascii="Angsana New" w:hAnsi="Angsana New"/>
          <w:spacing w:val="-8"/>
          <w:sz w:val="30"/>
          <w:szCs w:val="30"/>
          <w:cs/>
        </w:rPr>
        <w:t>(เฉพาะกิจการ</w:t>
      </w:r>
      <w:r w:rsidRPr="005833B6">
        <w:rPr>
          <w:rFonts w:ascii="Angsana New" w:hAnsi="Angsana New"/>
          <w:spacing w:val="-8"/>
          <w:sz w:val="30"/>
          <w:szCs w:val="30"/>
          <w:cs/>
          <w:lang w:val="af-ZA"/>
        </w:rPr>
        <w:t>มี</w:t>
      </w:r>
      <w:r w:rsidRPr="005833B6">
        <w:rPr>
          <w:rFonts w:ascii="Angsana New" w:hAnsi="Angsana New"/>
          <w:spacing w:val="-8"/>
          <w:sz w:val="30"/>
          <w:szCs w:val="30"/>
          <w:cs/>
        </w:rPr>
        <w:t xml:space="preserve">จำนวนเงินรวมประมาณ </w:t>
      </w:r>
      <w:r w:rsidR="005833B6" w:rsidRPr="005833B6">
        <w:rPr>
          <w:rFonts w:ascii="Angsana New" w:hAnsi="Angsana New"/>
          <w:spacing w:val="-8"/>
          <w:sz w:val="30"/>
          <w:szCs w:val="30"/>
        </w:rPr>
        <w:t>12.9</w:t>
      </w:r>
      <w:r w:rsidRPr="005833B6">
        <w:rPr>
          <w:rFonts w:ascii="Angsana New" w:hAnsi="Angsana New"/>
          <w:spacing w:val="-8"/>
          <w:sz w:val="30"/>
          <w:szCs w:val="30"/>
        </w:rPr>
        <w:t xml:space="preserve"> </w:t>
      </w:r>
      <w:r w:rsidRPr="005833B6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5833B6">
        <w:rPr>
          <w:rFonts w:ascii="Angsana New" w:hAnsi="Angsana New"/>
          <w:sz w:val="30"/>
          <w:szCs w:val="30"/>
          <w:cs/>
        </w:rPr>
        <w:t xml:space="preserve"> </w:t>
      </w:r>
      <w:r w:rsidR="005833B6" w:rsidRPr="005833B6">
        <w:rPr>
          <w:rFonts w:ascii="Angsana New" w:hAnsi="Angsana New"/>
          <w:sz w:val="30"/>
          <w:szCs w:val="30"/>
        </w:rPr>
        <w:t>13</w:t>
      </w:r>
      <w:r w:rsidRPr="005833B6">
        <w:rPr>
          <w:rFonts w:ascii="Angsana New" w:hAnsi="Angsana New"/>
          <w:sz w:val="30"/>
          <w:szCs w:val="30"/>
          <w:cs/>
        </w:rPr>
        <w:t xml:space="preserve"> พันเหรียญสหรัฐ</w:t>
      </w:r>
      <w:r w:rsidR="005833B6" w:rsidRPr="005833B6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33B6" w:rsidRPr="005833B6">
        <w:rPr>
          <w:rFonts w:ascii="Angsana New" w:hAnsi="Angsana New"/>
          <w:sz w:val="30"/>
          <w:szCs w:val="30"/>
        </w:rPr>
        <w:t xml:space="preserve">0.2 </w:t>
      </w:r>
      <w:r w:rsidR="005833B6" w:rsidRPr="005833B6">
        <w:rPr>
          <w:rFonts w:ascii="Angsana New" w:hAnsi="Angsana New" w:hint="cs"/>
          <w:sz w:val="30"/>
          <w:szCs w:val="30"/>
          <w:cs/>
        </w:rPr>
        <w:t>ล้านยูโร</w:t>
      </w:r>
      <w:r w:rsidRPr="005833B6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7C4206C4" w14:textId="77777777" w:rsidR="00243E32" w:rsidRPr="002905E4" w:rsidRDefault="00243E32" w:rsidP="00243E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58"/>
        <w:jc w:val="thaiDistribute"/>
        <w:rPr>
          <w:rFonts w:ascii="Angsana New" w:hAnsi="Angsana New"/>
          <w:sz w:val="24"/>
          <w:szCs w:val="24"/>
        </w:rPr>
      </w:pPr>
    </w:p>
    <w:p w14:paraId="0C0A8ED5" w14:textId="01F919F0" w:rsidR="00243E32" w:rsidRPr="00327E08" w:rsidRDefault="00243E32" w:rsidP="00243E3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7E08">
        <w:rPr>
          <w:rFonts w:ascii="Angsana New" w:hAnsi="Angsana New"/>
          <w:spacing w:val="-6"/>
          <w:sz w:val="30"/>
          <w:szCs w:val="30"/>
          <w:cs/>
        </w:rPr>
        <w:t>บริษัทมีเลตเตอร์ออฟเครดิตที่ยังไม่ได้ใช้กับธนาคารในประเทศแห่งหนึ่งเป็นจำนวน</w:t>
      </w:r>
      <w:r w:rsidRPr="00662157">
        <w:rPr>
          <w:rFonts w:ascii="Angsana New" w:hAnsi="Angsana New"/>
          <w:spacing w:val="-6"/>
          <w:sz w:val="30"/>
          <w:szCs w:val="30"/>
          <w:cs/>
        </w:rPr>
        <w:t>เงินประมาณ</w:t>
      </w:r>
      <w:r w:rsidRPr="00662157">
        <w:rPr>
          <w:rFonts w:ascii="Angsana New" w:hAnsi="Angsana New"/>
          <w:spacing w:val="-6"/>
          <w:sz w:val="30"/>
          <w:szCs w:val="30"/>
        </w:rPr>
        <w:t xml:space="preserve"> </w:t>
      </w:r>
      <w:r w:rsidR="002F02DD" w:rsidRPr="00662157">
        <w:rPr>
          <w:rFonts w:ascii="Angsana New" w:hAnsi="Angsana New"/>
          <w:spacing w:val="-6"/>
          <w:sz w:val="30"/>
          <w:szCs w:val="30"/>
        </w:rPr>
        <w:t>22.1</w:t>
      </w:r>
      <w:r w:rsidRPr="00662157">
        <w:rPr>
          <w:rFonts w:ascii="Angsana New" w:hAnsi="Angsana New"/>
          <w:spacing w:val="-6"/>
          <w:sz w:val="30"/>
          <w:szCs w:val="30"/>
        </w:rPr>
        <w:t xml:space="preserve"> </w:t>
      </w:r>
      <w:r w:rsidRPr="00662157">
        <w:rPr>
          <w:rFonts w:ascii="Angsana New" w:hAnsi="Angsana New"/>
          <w:spacing w:val="-6"/>
          <w:sz w:val="30"/>
          <w:szCs w:val="30"/>
          <w:cs/>
        </w:rPr>
        <w:t>ล้านบาท</w:t>
      </w:r>
    </w:p>
    <w:p w14:paraId="0C163E26" w14:textId="77777777" w:rsidR="00243E32" w:rsidRPr="002905E4" w:rsidRDefault="00243E32" w:rsidP="00243E32">
      <w:pPr>
        <w:pStyle w:val="ListParagraph"/>
        <w:rPr>
          <w:rFonts w:ascii="Angsana New" w:hAnsi="Angsana New"/>
          <w:spacing w:val="-6"/>
          <w:sz w:val="24"/>
          <w:szCs w:val="24"/>
        </w:rPr>
      </w:pPr>
    </w:p>
    <w:p w14:paraId="4C5AF732" w14:textId="77777777" w:rsidR="00243E32" w:rsidRPr="00327E08" w:rsidRDefault="00243E32" w:rsidP="00243E3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58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7E08">
        <w:rPr>
          <w:rFonts w:ascii="Angsana New" w:hAnsi="Angsana New"/>
          <w:spacing w:val="-6"/>
          <w:sz w:val="30"/>
          <w:szCs w:val="30"/>
          <w:cs/>
        </w:rPr>
        <w:t>บริษัทค้ำประกันวงเงินสินเชื่อของบริษัท ชาลี ท็อป โลจิสติกส์ โซลูชั่น จำกัด (การร่วมค้า) ที่ได้รับจากธนาคารในประเทศ</w:t>
      </w:r>
      <w:r>
        <w:rPr>
          <w:rFonts w:ascii="Angsana New" w:hAnsi="Angsana New"/>
          <w:spacing w:val="-6"/>
          <w:sz w:val="30"/>
          <w:szCs w:val="30"/>
          <w:cs/>
        </w:rPr>
        <w:t>สองแห่งเป็น</w:t>
      </w:r>
      <w:r w:rsidRPr="00327E08">
        <w:rPr>
          <w:rFonts w:ascii="Angsana New" w:hAnsi="Angsana New"/>
          <w:spacing w:val="-6"/>
          <w:sz w:val="30"/>
          <w:szCs w:val="30"/>
          <w:cs/>
        </w:rPr>
        <w:t>จำนวน</w:t>
      </w:r>
      <w:r>
        <w:rPr>
          <w:rFonts w:ascii="Angsana New" w:hAnsi="Angsana New"/>
          <w:spacing w:val="-6"/>
          <w:sz w:val="30"/>
          <w:szCs w:val="30"/>
          <w:cs/>
        </w:rPr>
        <w:t>เงินรวม</w:t>
      </w:r>
      <w:r w:rsidRPr="00327E0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6</w:t>
      </w:r>
      <w:r w:rsidRPr="00327E08">
        <w:rPr>
          <w:rFonts w:ascii="Angsana New" w:hAnsi="Angsana New"/>
          <w:spacing w:val="-6"/>
          <w:sz w:val="30"/>
          <w:szCs w:val="30"/>
        </w:rPr>
        <w:t>0</w:t>
      </w:r>
      <w:r w:rsidRPr="00327E08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27E08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58CA0644" w14:textId="77777777" w:rsidR="00243E32" w:rsidRPr="002905E4" w:rsidRDefault="00243E32" w:rsidP="00243E32">
      <w:pPr>
        <w:pStyle w:val="ListParagraph"/>
        <w:rPr>
          <w:rFonts w:ascii="Angsana New" w:hAnsi="Angsana New"/>
          <w:spacing w:val="-6"/>
          <w:sz w:val="24"/>
          <w:szCs w:val="24"/>
          <w:cs/>
        </w:rPr>
      </w:pPr>
    </w:p>
    <w:p w14:paraId="595F3505" w14:textId="5E9845FC" w:rsidR="00243E32" w:rsidRPr="00327E08" w:rsidRDefault="00243E32" w:rsidP="00243E3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58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7E08">
        <w:rPr>
          <w:rFonts w:ascii="Angsana New" w:hAnsi="Angsana New"/>
          <w:spacing w:val="-6"/>
          <w:sz w:val="30"/>
          <w:szCs w:val="30"/>
          <w:cs/>
        </w:rPr>
        <w:t>บริษัทค้ำประกันวงเงินสินเชื่อของบริษัท เอทีซี คอนกรีตชลบุรี จำกัด (การร่วมค้าของชาลี</w:t>
      </w:r>
      <w:r>
        <w:rPr>
          <w:rFonts w:ascii="Angsana New" w:hAnsi="Angsana New"/>
          <w:spacing w:val="-6"/>
          <w:sz w:val="30"/>
          <w:szCs w:val="30"/>
          <w:cs/>
        </w:rPr>
        <w:t>ฯ</w:t>
      </w:r>
      <w:r w:rsidRPr="00327E08">
        <w:rPr>
          <w:rFonts w:ascii="Angsana New" w:hAnsi="Angsana New"/>
          <w:spacing w:val="-6"/>
          <w:sz w:val="30"/>
          <w:szCs w:val="30"/>
          <w:cs/>
        </w:rPr>
        <w:t>) ที่ได้รับจากธนาคารในประเทศแห่งหนึ่ง</w:t>
      </w:r>
      <w:r>
        <w:rPr>
          <w:rFonts w:ascii="Angsana New" w:hAnsi="Angsana New"/>
          <w:spacing w:val="-6"/>
          <w:sz w:val="30"/>
          <w:szCs w:val="30"/>
          <w:cs/>
        </w:rPr>
        <w:t>เป็น</w:t>
      </w:r>
      <w:r w:rsidRPr="00327E08">
        <w:rPr>
          <w:rFonts w:ascii="Angsana New" w:hAnsi="Angsana New"/>
          <w:spacing w:val="-6"/>
          <w:sz w:val="30"/>
          <w:szCs w:val="30"/>
          <w:cs/>
        </w:rPr>
        <w:t>จำนวน</w:t>
      </w:r>
      <w:r>
        <w:rPr>
          <w:rFonts w:ascii="Angsana New" w:hAnsi="Angsana New"/>
          <w:spacing w:val="-6"/>
          <w:sz w:val="30"/>
          <w:szCs w:val="30"/>
          <w:cs/>
        </w:rPr>
        <w:t>เงิน</w:t>
      </w:r>
      <w:r w:rsidRPr="00327E08">
        <w:rPr>
          <w:rFonts w:ascii="Angsana New" w:hAnsi="Angsana New"/>
          <w:spacing w:val="-6"/>
          <w:sz w:val="30"/>
          <w:szCs w:val="30"/>
          <w:cs/>
        </w:rPr>
        <w:t xml:space="preserve">ประมาณ </w:t>
      </w:r>
      <w:r w:rsidRPr="00327E08">
        <w:rPr>
          <w:rFonts w:ascii="Angsana New" w:hAnsi="Angsana New"/>
          <w:spacing w:val="-6"/>
          <w:sz w:val="30"/>
          <w:szCs w:val="30"/>
        </w:rPr>
        <w:t>8</w:t>
      </w:r>
      <w:r w:rsidR="006E23A5">
        <w:rPr>
          <w:rFonts w:ascii="Angsana New" w:hAnsi="Angsana New"/>
          <w:spacing w:val="-6"/>
          <w:sz w:val="30"/>
          <w:szCs w:val="30"/>
        </w:rPr>
        <w:t>2.6</w:t>
      </w:r>
      <w:r w:rsidRPr="00327E08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5A4AE997" w14:textId="77777777" w:rsidR="00B50884" w:rsidRPr="002905E4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6F01E33" w14:textId="4AF11E70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10BD6" w:rsidRPr="00610BD6">
        <w:rPr>
          <w:rFonts w:ascii="Angsana New" w:hAnsi="Angsana New"/>
          <w:b/>
          <w:bCs/>
          <w:sz w:val="30"/>
          <w:szCs w:val="30"/>
        </w:rPr>
        <w:t>7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44C343EC" w14:textId="77777777" w:rsidR="00B50884" w:rsidRPr="002905E4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21193D2" w14:textId="7F66A59F" w:rsidR="007F7D23" w:rsidRPr="0068788F" w:rsidRDefault="006B7A36" w:rsidP="0068788F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  <w:cs/>
        </w:rPr>
      </w:pPr>
      <w:r w:rsidRPr="00C2574C">
        <w:rPr>
          <w:rFonts w:ascii="Angsana New" w:hAnsi="Angsana New"/>
          <w:spacing w:val="-8"/>
          <w:sz w:val="30"/>
          <w:szCs w:val="30"/>
          <w:cs/>
        </w:rPr>
        <w:t>ณ</w:t>
      </w:r>
      <w:r w:rsidR="007F7D23" w:rsidRPr="00C2574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43004" w:rsidRPr="00C2574C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666554" w:rsidRPr="00C2574C">
        <w:rPr>
          <w:rFonts w:ascii="Angsana New" w:hAnsi="Angsana New"/>
          <w:spacing w:val="-8"/>
          <w:sz w:val="30"/>
          <w:szCs w:val="30"/>
        </w:rPr>
        <w:t>3</w:t>
      </w:r>
      <w:r w:rsidR="00A157B1" w:rsidRPr="00C2574C">
        <w:rPr>
          <w:rFonts w:ascii="Angsana New" w:hAnsi="Angsana New"/>
          <w:spacing w:val="-8"/>
          <w:sz w:val="30"/>
          <w:szCs w:val="30"/>
        </w:rPr>
        <w:t xml:space="preserve">0 </w:t>
      </w:r>
      <w:r w:rsidR="00E41AD9" w:rsidRPr="00C2574C">
        <w:rPr>
          <w:rFonts w:ascii="Angsana New" w:hAnsi="Angsana New"/>
          <w:spacing w:val="-8"/>
          <w:sz w:val="30"/>
          <w:szCs w:val="30"/>
          <w:cs/>
        </w:rPr>
        <w:t>มิถุนายน</w:t>
      </w:r>
      <w:r w:rsidR="00666554" w:rsidRPr="00C2574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779CF" w:rsidRPr="00C2574C">
        <w:rPr>
          <w:rFonts w:ascii="Angsana New" w:hAnsi="Angsana New"/>
          <w:spacing w:val="-8"/>
          <w:sz w:val="30"/>
          <w:szCs w:val="30"/>
        </w:rPr>
        <w:t>256</w:t>
      </w:r>
      <w:r w:rsidR="00243E32">
        <w:rPr>
          <w:rFonts w:ascii="Angsana New" w:hAnsi="Angsana New"/>
          <w:spacing w:val="-8"/>
          <w:sz w:val="30"/>
          <w:szCs w:val="30"/>
        </w:rPr>
        <w:t>9</w:t>
      </w:r>
      <w:r w:rsidR="007F7D23" w:rsidRPr="00C2574C">
        <w:rPr>
          <w:rFonts w:ascii="Angsana New" w:hAnsi="Angsana New"/>
          <w:spacing w:val="-8"/>
          <w:sz w:val="30"/>
          <w:szCs w:val="30"/>
        </w:rPr>
        <w:t xml:space="preserve"> </w:t>
      </w:r>
      <w:r w:rsidR="00A779CF" w:rsidRPr="00662157">
        <w:rPr>
          <w:rFonts w:ascii="Angsana New" w:hAnsi="Angsana New"/>
          <w:spacing w:val="-8"/>
          <w:sz w:val="30"/>
          <w:szCs w:val="30"/>
          <w:cs/>
        </w:rPr>
        <w:t>ธนาคารในประเทศหลายแห่งได้ออกหนังสือค้ำประกันกลุ่มบริษัทให้กับรัฐวิสาหกิจและ</w:t>
      </w:r>
      <w:r w:rsidR="00A779CF" w:rsidRPr="00662157">
        <w:rPr>
          <w:rFonts w:ascii="Angsana New" w:hAnsi="Angsana New"/>
          <w:sz w:val="30"/>
          <w:szCs w:val="30"/>
          <w:cs/>
        </w:rPr>
        <w:t xml:space="preserve">บริษัทเอกชนหลายแห่งเป็นจำนวนเงินรวมประมาณ </w:t>
      </w:r>
      <w:r w:rsidR="005617D1" w:rsidRPr="00662157">
        <w:rPr>
          <w:rFonts w:ascii="Angsana New" w:hAnsi="Angsana New"/>
          <w:sz w:val="30"/>
          <w:szCs w:val="30"/>
        </w:rPr>
        <w:t>1</w:t>
      </w:r>
      <w:r w:rsidR="00662157" w:rsidRPr="00662157">
        <w:rPr>
          <w:rFonts w:ascii="Angsana New" w:hAnsi="Angsana New"/>
          <w:sz w:val="30"/>
          <w:szCs w:val="30"/>
        </w:rPr>
        <w:t>73</w:t>
      </w:r>
      <w:r w:rsidR="005617D1" w:rsidRPr="00662157">
        <w:rPr>
          <w:rFonts w:ascii="Angsana New" w:hAnsi="Angsana New"/>
          <w:sz w:val="30"/>
          <w:szCs w:val="30"/>
        </w:rPr>
        <w:t>.</w:t>
      </w:r>
      <w:r w:rsidR="00662157" w:rsidRPr="00662157">
        <w:rPr>
          <w:rFonts w:ascii="Angsana New" w:hAnsi="Angsana New"/>
          <w:sz w:val="30"/>
          <w:szCs w:val="30"/>
        </w:rPr>
        <w:t>6</w:t>
      </w:r>
      <w:r w:rsidR="00A779CF" w:rsidRPr="00662157">
        <w:rPr>
          <w:rFonts w:ascii="Angsana New" w:hAnsi="Angsana New"/>
          <w:sz w:val="30"/>
          <w:szCs w:val="30"/>
          <w:cs/>
        </w:rPr>
        <w:t xml:space="preserve"> ล้านบาท</w:t>
      </w:r>
      <w:r w:rsidR="00C2574C" w:rsidRPr="00662157">
        <w:rPr>
          <w:rFonts w:ascii="Angsana New" w:hAnsi="Angsana New"/>
          <w:sz w:val="30"/>
          <w:szCs w:val="30"/>
        </w:rPr>
        <w:t xml:space="preserve"> </w:t>
      </w:r>
      <w:r w:rsidR="00C2574C" w:rsidRPr="00662157">
        <w:rPr>
          <w:rFonts w:ascii="Angsana New" w:hAnsi="Angsana New"/>
          <w:sz w:val="30"/>
          <w:szCs w:val="30"/>
          <w:cs/>
        </w:rPr>
        <w:t xml:space="preserve">(เฉพาะกิจการจำนวนเงินประมาณ </w:t>
      </w:r>
      <w:r w:rsidR="00C2574C" w:rsidRPr="00662157">
        <w:rPr>
          <w:rFonts w:ascii="Angsana New" w:hAnsi="Angsana New"/>
          <w:sz w:val="30"/>
          <w:szCs w:val="30"/>
        </w:rPr>
        <w:t>1</w:t>
      </w:r>
      <w:r w:rsidR="00662157" w:rsidRPr="00662157">
        <w:rPr>
          <w:rFonts w:ascii="Angsana New" w:hAnsi="Angsana New"/>
          <w:sz w:val="30"/>
          <w:szCs w:val="30"/>
        </w:rPr>
        <w:t>32</w:t>
      </w:r>
      <w:r w:rsidR="00C2574C" w:rsidRPr="00662157">
        <w:rPr>
          <w:rFonts w:ascii="Angsana New" w:hAnsi="Angsana New"/>
          <w:sz w:val="30"/>
          <w:szCs w:val="30"/>
        </w:rPr>
        <w:t>.</w:t>
      </w:r>
      <w:r w:rsidR="00662157" w:rsidRPr="00662157">
        <w:rPr>
          <w:rFonts w:ascii="Angsana New" w:hAnsi="Angsana New"/>
          <w:sz w:val="30"/>
          <w:szCs w:val="30"/>
        </w:rPr>
        <w:t>3</w:t>
      </w:r>
      <w:r w:rsidR="00C2574C" w:rsidRPr="00662157">
        <w:rPr>
          <w:rFonts w:ascii="Angsana New" w:hAnsi="Angsana New"/>
          <w:sz w:val="30"/>
          <w:szCs w:val="30"/>
          <w:cs/>
        </w:rPr>
        <w:t xml:space="preserve"> ล้าน</w:t>
      </w:r>
      <w:r w:rsidR="00C2574C" w:rsidRPr="006F09C7">
        <w:rPr>
          <w:rFonts w:ascii="Angsana New" w:hAnsi="Angsana New"/>
          <w:sz w:val="30"/>
          <w:szCs w:val="30"/>
          <w:cs/>
        </w:rPr>
        <w:t>บาท)</w:t>
      </w:r>
    </w:p>
    <w:p w14:paraId="61CDF9A3" w14:textId="77777777" w:rsidR="003F2DB4" w:rsidRPr="002905E4" w:rsidRDefault="003F2DB4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5EECAAA" w14:textId="15BEC0B0" w:rsidR="000F2F43" w:rsidRPr="00883602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83602">
        <w:rPr>
          <w:rFonts w:ascii="Angsana New" w:hAnsi="Angsana New"/>
          <w:b/>
          <w:bCs/>
          <w:sz w:val="30"/>
          <w:szCs w:val="30"/>
        </w:rPr>
        <w:t>1</w:t>
      </w:r>
      <w:r w:rsidR="00610BD6" w:rsidRPr="00610BD6">
        <w:rPr>
          <w:rFonts w:ascii="Angsana New" w:hAnsi="Angsana New"/>
          <w:b/>
          <w:bCs/>
          <w:sz w:val="30"/>
          <w:szCs w:val="30"/>
        </w:rPr>
        <w:t>8</w:t>
      </w:r>
      <w:r w:rsidR="000F2F43" w:rsidRPr="00883602">
        <w:rPr>
          <w:rFonts w:ascii="Angsana New" w:hAnsi="Angsana New"/>
          <w:b/>
          <w:bCs/>
          <w:sz w:val="30"/>
          <w:szCs w:val="30"/>
        </w:rPr>
        <w:t>.</w:t>
      </w:r>
      <w:r w:rsidR="000F2F43" w:rsidRPr="00883602">
        <w:rPr>
          <w:rFonts w:ascii="Angsana New" w:hAnsi="Angsana New"/>
          <w:b/>
          <w:bCs/>
          <w:sz w:val="30"/>
          <w:szCs w:val="30"/>
        </w:rPr>
        <w:tab/>
      </w:r>
      <w:r w:rsidR="0003679A" w:rsidRPr="00883602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6F09C7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03679A" w:rsidRPr="00883602">
        <w:rPr>
          <w:rFonts w:ascii="Angsana New" w:hAnsi="Angsana New"/>
          <w:b/>
          <w:bCs/>
          <w:sz w:val="30"/>
          <w:szCs w:val="30"/>
          <w:cs/>
        </w:rPr>
        <w:t>จากการถูกประเมินภาษีของบริษัทย่อยทางอ้อม</w:t>
      </w:r>
      <w:r w:rsidR="000F2F43" w:rsidRPr="0088360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4E1BD8B" w14:textId="77777777" w:rsidR="000F2F43" w:rsidRPr="002905E4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1938E28A" w14:textId="77777777" w:rsidR="005F1CAB" w:rsidRDefault="005F1CAB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จากกรมสรรพากรจำนวนเงินรวมประมาณ </w:t>
      </w:r>
      <w:r w:rsidRPr="00883602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>7.9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ซึ่งต่อมาในเดือนกันยายน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Pr="00883602">
        <w:rPr>
          <w:rFonts w:ascii="Angsana New" w:hAnsi="Angsana New"/>
          <w:sz w:val="30"/>
          <w:szCs w:val="30"/>
        </w:rPr>
        <w:t>2563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>
        <w:rPr>
          <w:rFonts w:ascii="Angsana New" w:hAnsi="Angsana New"/>
          <w:sz w:val="30"/>
          <w:szCs w:val="30"/>
        </w:rPr>
        <w:t>79.9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ล้านบาทซึ่งเป็นตัวเลขประมาณการที่ดีที่สุดของฝ่ายบริหาร</w:t>
      </w:r>
      <w:r>
        <w:rPr>
          <w:rFonts w:ascii="Angsana New" w:hAnsi="Angsana New"/>
          <w:sz w:val="30"/>
          <w:szCs w:val="30"/>
          <w:cs/>
        </w:rPr>
        <w:t xml:space="preserve"> ณ ขณะนั้น</w:t>
      </w:r>
    </w:p>
    <w:p w14:paraId="4D55FD91" w14:textId="77777777" w:rsidR="005F1CAB" w:rsidRPr="00883602" w:rsidRDefault="005F1CAB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36578C3E" w14:textId="77777777" w:rsidR="005F1CAB" w:rsidRPr="000414D5" w:rsidRDefault="005F1CAB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  <w:cs/>
        </w:rPr>
      </w:pPr>
      <w:r w:rsidRPr="000414D5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บริษัทย่อยได้รับหนังสือแจ้งผลของการพิจารณาอุทธรณ์ในเดือนธันวาคม </w:t>
      </w:r>
      <w:r w:rsidRPr="000414D5">
        <w:rPr>
          <w:rFonts w:ascii="Angsana New" w:hAnsi="Angsana New"/>
          <w:sz w:val="30"/>
          <w:szCs w:val="30"/>
        </w:rPr>
        <w:t>2567</w:t>
      </w:r>
      <w:r w:rsidRPr="000414D5">
        <w:rPr>
          <w:rFonts w:ascii="Angsana New" w:hAnsi="Angsana New"/>
          <w:sz w:val="30"/>
          <w:szCs w:val="30"/>
          <w:cs/>
        </w:rPr>
        <w:t xml:space="preserve"> โดยตัวเลขภาษีที่ถูกประเมินลดลงจากประมาณ </w:t>
      </w:r>
      <w:r w:rsidRPr="000414D5">
        <w:rPr>
          <w:rFonts w:ascii="Angsana New" w:hAnsi="Angsana New"/>
          <w:sz w:val="30"/>
          <w:szCs w:val="30"/>
        </w:rPr>
        <w:t>147.9</w:t>
      </w:r>
      <w:r w:rsidRPr="000414D5">
        <w:rPr>
          <w:rFonts w:ascii="Angsana New" w:hAnsi="Angsana New"/>
          <w:sz w:val="30"/>
          <w:szCs w:val="30"/>
          <w:cs/>
        </w:rPr>
        <w:t xml:space="preserve"> ล้านบาทเป็นประมาณ </w:t>
      </w:r>
      <w:r w:rsidRPr="000414D5">
        <w:rPr>
          <w:rFonts w:ascii="Angsana New" w:hAnsi="Angsana New"/>
          <w:sz w:val="30"/>
          <w:szCs w:val="30"/>
        </w:rPr>
        <w:t>112.5</w:t>
      </w:r>
      <w:r w:rsidRPr="000414D5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 ณ วันที่ </w:t>
      </w:r>
      <w:r w:rsidRPr="000414D5">
        <w:rPr>
          <w:rFonts w:ascii="Angsana New" w:hAnsi="Angsana New"/>
          <w:sz w:val="30"/>
          <w:szCs w:val="30"/>
        </w:rPr>
        <w:t xml:space="preserve">19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>2567</w:t>
      </w:r>
      <w:r w:rsidRPr="000414D5">
        <w:rPr>
          <w:rFonts w:ascii="Angsana New" w:hAnsi="Angsana New"/>
          <w:sz w:val="30"/>
          <w:szCs w:val="30"/>
          <w:cs/>
        </w:rPr>
        <w:t xml:space="preserve">) อย่างไรก็ดี ฝ่ายบริหารของบริษัทย่อยได้ปรึกษาหารือกับผู้เชี่ยวชาญด้านกฎหมายในการตรวจสอบข้อเท็จจริงและรวบรวมเอกสารหลักฐานต่าง ๆ เพิ่มเติมและยื่นฟ้องคดีต่อศาลภาษีอากรกลาง (“ศาลฯ”) เมื่อวันที่ </w:t>
      </w:r>
      <w:r w:rsidRPr="000414D5">
        <w:rPr>
          <w:rFonts w:ascii="Angsana New" w:hAnsi="Angsana New"/>
          <w:sz w:val="30"/>
          <w:szCs w:val="30"/>
        </w:rPr>
        <w:t>28</w:t>
      </w:r>
      <w:r w:rsidRPr="000414D5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0414D5">
        <w:rPr>
          <w:rFonts w:ascii="Angsana New" w:hAnsi="Angsana New"/>
          <w:sz w:val="30"/>
          <w:szCs w:val="30"/>
        </w:rPr>
        <w:t>2568</w:t>
      </w:r>
      <w:r w:rsidRPr="000414D5">
        <w:rPr>
          <w:rFonts w:ascii="Angsana New" w:hAnsi="Angsana New"/>
          <w:sz w:val="30"/>
          <w:szCs w:val="30"/>
          <w:cs/>
        </w:rPr>
        <w:t xml:space="preserve"> ต่อมาในเดือนมิถุนายน </w:t>
      </w:r>
      <w:r w:rsidRPr="000414D5">
        <w:rPr>
          <w:rFonts w:ascii="Angsana New" w:hAnsi="Angsana New"/>
          <w:sz w:val="30"/>
          <w:szCs w:val="30"/>
        </w:rPr>
        <w:t>2568</w:t>
      </w:r>
      <w:r w:rsidRPr="000414D5">
        <w:rPr>
          <w:rFonts w:ascii="Angsana New" w:hAnsi="Angsana New"/>
          <w:sz w:val="30"/>
          <w:szCs w:val="30"/>
          <w:cs/>
        </w:rPr>
        <w:t xml:space="preserve"> บริษัทย่อยได้ยื่นคำร้องขอทุเลาการเสียภาษีเงินได้นิติบุคคลและภาษีมูลค่าเพิ่มที่เกี่ยวข้อง (จำนวนประมาณ </w:t>
      </w:r>
      <w:r w:rsidRPr="000414D5">
        <w:rPr>
          <w:rFonts w:ascii="Angsana New" w:hAnsi="Angsana New"/>
          <w:sz w:val="30"/>
          <w:szCs w:val="30"/>
        </w:rPr>
        <w:t xml:space="preserve">118.7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ล้านบาทรวมเบี้ยปรับและเงินเพิ่มเต็มอัตราตามกฎหมาย) ต่ออธิบดีกรมสรรพากรซึ่งในเดือนกรกฎาคม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 xml:space="preserve">อธิบดีกรมสรรพากรได้อนุมัติให้ทุเลาการเสียภาษีอากรดังกล่าวและเมื่อวันที่ </w:t>
      </w:r>
      <w:r w:rsidRPr="000414D5">
        <w:rPr>
          <w:rFonts w:ascii="Angsana New" w:hAnsi="Angsana New"/>
          <w:sz w:val="30"/>
          <w:szCs w:val="30"/>
        </w:rPr>
        <w:t xml:space="preserve">25 </w:t>
      </w:r>
      <w:r w:rsidRPr="000414D5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 xml:space="preserve">บริษัทย่อยได้จ่ายชำระเงินเพิ่มของภาษีเงินได้นิติบุคคลงวดครึ่งปีสำหรับรอบระยะเวลาบัญชีปี </w:t>
      </w:r>
      <w:r w:rsidRPr="000414D5">
        <w:rPr>
          <w:rFonts w:ascii="Angsana New" w:hAnsi="Angsana New"/>
          <w:sz w:val="30"/>
          <w:szCs w:val="30"/>
        </w:rPr>
        <w:t xml:space="preserve">2556 </w:t>
      </w:r>
      <w:r w:rsidRPr="000414D5">
        <w:rPr>
          <w:rFonts w:ascii="Angsana New" w:hAnsi="Angsana New"/>
          <w:sz w:val="30"/>
          <w:szCs w:val="30"/>
          <w:cs/>
        </w:rPr>
        <w:t xml:space="preserve">ซึ่งเป็นส่วนหนึ่งของการถูกประเมินภาษีข้างต้นให้แก่กรมสรรพากรประมาณ </w:t>
      </w:r>
      <w:r w:rsidRPr="000414D5">
        <w:rPr>
          <w:rFonts w:ascii="Angsana New" w:hAnsi="Angsana New"/>
          <w:sz w:val="30"/>
          <w:szCs w:val="30"/>
        </w:rPr>
        <w:t xml:space="preserve">2.4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ล้านบาททำให้ตัวเลขภาษีที่ถูกประเมินคงเหลือประมาณ </w:t>
      </w:r>
      <w:r w:rsidRPr="000414D5">
        <w:rPr>
          <w:rFonts w:ascii="Angsana New" w:hAnsi="Angsana New"/>
          <w:sz w:val="30"/>
          <w:szCs w:val="30"/>
        </w:rPr>
        <w:t>116.3</w:t>
      </w:r>
      <w:r w:rsidRPr="000414D5">
        <w:rPr>
          <w:rFonts w:ascii="Angsana New" w:hAnsi="Angsana New"/>
          <w:sz w:val="30"/>
          <w:szCs w:val="30"/>
          <w:cs/>
        </w:rPr>
        <w:t xml:space="preserve"> ล้านบาท (ประมาณการหนี้สินคงเหลือ ณ ขณะนั้น</w:t>
      </w:r>
      <w:r>
        <w:rPr>
          <w:rFonts w:ascii="Angsana New" w:hAnsi="Angsana New"/>
          <w:sz w:val="30"/>
          <w:szCs w:val="30"/>
          <w:cs/>
        </w:rPr>
        <w:t>มีจำนวนเงิน</w:t>
      </w:r>
      <w:r w:rsidRPr="000414D5">
        <w:rPr>
          <w:rFonts w:ascii="Angsana New" w:hAnsi="Angsana New"/>
          <w:sz w:val="30"/>
          <w:szCs w:val="30"/>
          <w:cs/>
        </w:rPr>
        <w:t xml:space="preserve">ประมาณ </w:t>
      </w:r>
      <w:r w:rsidRPr="000414D5">
        <w:rPr>
          <w:rFonts w:ascii="Angsana New" w:hAnsi="Angsana New"/>
          <w:sz w:val="30"/>
          <w:szCs w:val="30"/>
        </w:rPr>
        <w:t xml:space="preserve">77.5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ล้านบาท) </w:t>
      </w:r>
    </w:p>
    <w:p w14:paraId="57AC04A2" w14:textId="77777777" w:rsidR="005F1CAB" w:rsidRPr="00367F7A" w:rsidRDefault="005F1CAB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092092AB" w14:textId="025BCF45" w:rsidR="004D1A27" w:rsidRDefault="005F1CAB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0414D5">
        <w:rPr>
          <w:rFonts w:ascii="Angsana New" w:hAnsi="Angsana New"/>
          <w:sz w:val="30"/>
          <w:szCs w:val="30"/>
          <w:cs/>
        </w:rPr>
        <w:t>ศาล</w:t>
      </w:r>
      <w:r w:rsidR="00AD5A30">
        <w:rPr>
          <w:rFonts w:ascii="Angsana New" w:hAnsi="Angsana New" w:hint="cs"/>
          <w:sz w:val="30"/>
          <w:szCs w:val="30"/>
          <w:cs/>
        </w:rPr>
        <w:t xml:space="preserve">ฯ </w:t>
      </w:r>
      <w:r w:rsidRPr="000414D5">
        <w:rPr>
          <w:rFonts w:ascii="Angsana New" w:hAnsi="Angsana New"/>
          <w:sz w:val="30"/>
          <w:szCs w:val="30"/>
          <w:cs/>
        </w:rPr>
        <w:t xml:space="preserve">ได้นัดสืบพยานโจทย์ในวันที่ </w:t>
      </w:r>
      <w:r w:rsidRPr="000414D5">
        <w:rPr>
          <w:rFonts w:ascii="Angsana New" w:hAnsi="Angsana New"/>
          <w:sz w:val="30"/>
          <w:szCs w:val="30"/>
        </w:rPr>
        <w:t xml:space="preserve">11-12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 xml:space="preserve">และนัดสืบพยานจำเลยในวันที่ </w:t>
      </w:r>
      <w:r w:rsidRPr="000414D5">
        <w:rPr>
          <w:rFonts w:ascii="Angsana New" w:hAnsi="Angsana New"/>
          <w:sz w:val="30"/>
          <w:szCs w:val="30"/>
        </w:rPr>
        <w:t xml:space="preserve">13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>โดยศาล</w:t>
      </w:r>
      <w:r w:rsidR="00AD5A30">
        <w:rPr>
          <w:rFonts w:ascii="Angsana New" w:hAnsi="Angsana New" w:hint="cs"/>
          <w:sz w:val="30"/>
          <w:szCs w:val="30"/>
          <w:cs/>
        </w:rPr>
        <w:t xml:space="preserve">ฯ </w:t>
      </w:r>
      <w:r w:rsidRPr="000414D5">
        <w:rPr>
          <w:rFonts w:ascii="Angsana New" w:hAnsi="Angsana New"/>
          <w:sz w:val="30"/>
          <w:szCs w:val="30"/>
          <w:cs/>
        </w:rPr>
        <w:t xml:space="preserve">ได้มีคำสั่งอนุญาตให้คู่ความยื่นคำแถลงการณ์ปิดคดีได้ภายในกำหนดระยะเวลา </w:t>
      </w:r>
      <w:r w:rsidRPr="000414D5">
        <w:rPr>
          <w:rFonts w:ascii="Angsana New" w:hAnsi="Angsana New"/>
          <w:sz w:val="30"/>
          <w:szCs w:val="30"/>
        </w:rPr>
        <w:t xml:space="preserve">20 </w:t>
      </w:r>
      <w:r w:rsidRPr="000414D5">
        <w:rPr>
          <w:rFonts w:ascii="Angsana New" w:hAnsi="Angsana New"/>
          <w:sz w:val="30"/>
          <w:szCs w:val="30"/>
          <w:cs/>
        </w:rPr>
        <w:t xml:space="preserve">วันนับแต่วันสืบพยานเสร็จ (วันที่ </w:t>
      </w:r>
      <w:r w:rsidRPr="000414D5">
        <w:rPr>
          <w:rFonts w:ascii="Angsana New" w:hAnsi="Angsana New"/>
          <w:sz w:val="30"/>
          <w:szCs w:val="30"/>
        </w:rPr>
        <w:t xml:space="preserve">13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>2568</w:t>
      </w:r>
      <w:r w:rsidRPr="000414D5">
        <w:rPr>
          <w:rFonts w:ascii="Angsana New" w:hAnsi="Angsana New"/>
          <w:sz w:val="30"/>
          <w:szCs w:val="30"/>
          <w:cs/>
        </w:rPr>
        <w:t>) โดยครบกำหนดระยะเวลายื่นคำแถลงการณ์ปิดคดีต่อศาล</w:t>
      </w:r>
      <w:r w:rsidR="00AD5A30">
        <w:rPr>
          <w:rFonts w:ascii="Angsana New" w:hAnsi="Angsana New" w:hint="cs"/>
          <w:sz w:val="30"/>
          <w:szCs w:val="30"/>
          <w:cs/>
        </w:rPr>
        <w:t xml:space="preserve">ฯ </w:t>
      </w:r>
      <w:r w:rsidRPr="000414D5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0414D5">
        <w:rPr>
          <w:rFonts w:ascii="Angsana New" w:hAnsi="Angsana New"/>
          <w:sz w:val="30"/>
          <w:szCs w:val="30"/>
        </w:rPr>
        <w:t xml:space="preserve">3 </w:t>
      </w:r>
      <w:r w:rsidRPr="000414D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>และศาล</w:t>
      </w:r>
      <w:r w:rsidR="00AD5A30">
        <w:rPr>
          <w:rFonts w:ascii="Angsana New" w:hAnsi="Angsana New" w:hint="cs"/>
          <w:sz w:val="30"/>
          <w:szCs w:val="30"/>
          <w:cs/>
        </w:rPr>
        <w:t xml:space="preserve">ฯ </w:t>
      </w:r>
      <w:r w:rsidRPr="000414D5">
        <w:rPr>
          <w:rFonts w:ascii="Angsana New" w:hAnsi="Angsana New"/>
          <w:sz w:val="30"/>
          <w:szCs w:val="30"/>
          <w:cs/>
        </w:rPr>
        <w:t xml:space="preserve">กำหนดนัดฟังคำพิพากษาในวันที่ </w:t>
      </w:r>
      <w:r w:rsidRPr="000414D5">
        <w:rPr>
          <w:rFonts w:ascii="Angsana New" w:hAnsi="Angsana New"/>
          <w:sz w:val="30"/>
          <w:szCs w:val="30"/>
        </w:rPr>
        <w:t xml:space="preserve">22 </w:t>
      </w:r>
      <w:r w:rsidRPr="000414D5">
        <w:rPr>
          <w:rFonts w:ascii="Angsana New" w:hAnsi="Angsana New"/>
          <w:sz w:val="30"/>
          <w:szCs w:val="30"/>
          <w:cs/>
        </w:rPr>
        <w:t>ธันวาคม</w:t>
      </w:r>
      <w:r w:rsidRPr="000414D5">
        <w:rPr>
          <w:rFonts w:ascii="Angsana New" w:hAnsi="Angsana New"/>
          <w:sz w:val="30"/>
          <w:szCs w:val="30"/>
        </w:rPr>
        <w:t xml:space="preserve"> 2568</w:t>
      </w:r>
      <w:r w:rsidRPr="000414D5">
        <w:rPr>
          <w:rFonts w:ascii="Angsana New" w:hAnsi="Angsana New"/>
          <w:sz w:val="30"/>
          <w:szCs w:val="30"/>
          <w:cs/>
        </w:rPr>
        <w:t xml:space="preserve"> ซึ่งศาล</w:t>
      </w:r>
      <w:r w:rsidR="00AD5A30">
        <w:rPr>
          <w:rFonts w:ascii="Angsana New" w:hAnsi="Angsana New" w:hint="cs"/>
          <w:sz w:val="30"/>
          <w:szCs w:val="30"/>
          <w:cs/>
        </w:rPr>
        <w:t xml:space="preserve">ฯ </w:t>
      </w:r>
      <w:r w:rsidRPr="000414D5">
        <w:rPr>
          <w:rFonts w:ascii="Angsana New" w:hAnsi="Angsana New"/>
          <w:sz w:val="30"/>
          <w:szCs w:val="30"/>
          <w:cs/>
        </w:rPr>
        <w:t xml:space="preserve">ได้มีคำพิพากษาว่าคำวินิจฉัยต่อการประเมินภาษีนี้ของคณะกรรมการฯ นั้นชอบด้วยกฎหมาย ฝ่ายบริหารจึงได้ปรับตัวเลขประมาณการหนี้สินที่เกี่ยวข้องเพิ่มขึ้นจากเดิมอีกประมาณ </w:t>
      </w:r>
      <w:r w:rsidRPr="000414D5">
        <w:rPr>
          <w:rFonts w:ascii="Angsana New" w:hAnsi="Angsana New"/>
          <w:sz w:val="30"/>
          <w:szCs w:val="30"/>
        </w:rPr>
        <w:t xml:space="preserve">38.8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ล้านบาทเป็น </w:t>
      </w:r>
      <w:r w:rsidRPr="000414D5">
        <w:rPr>
          <w:rFonts w:ascii="Angsana New" w:hAnsi="Angsana New"/>
          <w:sz w:val="30"/>
          <w:szCs w:val="30"/>
        </w:rPr>
        <w:t xml:space="preserve">116.3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ล้านบาทซึ่งตัวเลข </w:t>
      </w:r>
      <w:r w:rsidRPr="000414D5">
        <w:rPr>
          <w:rFonts w:ascii="Angsana New" w:hAnsi="Angsana New"/>
          <w:sz w:val="30"/>
          <w:szCs w:val="30"/>
        </w:rPr>
        <w:t xml:space="preserve">38.8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ล้านบาทได้ถูกรับรู้ในปี </w:t>
      </w:r>
      <w:r w:rsidRPr="000414D5">
        <w:rPr>
          <w:rFonts w:ascii="Angsana New" w:hAnsi="Angsana New"/>
          <w:sz w:val="30"/>
          <w:szCs w:val="30"/>
        </w:rPr>
        <w:t>2568</w:t>
      </w:r>
    </w:p>
    <w:p w14:paraId="4CE9A650" w14:textId="77777777" w:rsidR="004D1A27" w:rsidRDefault="004D1A27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7D3A9A15" w14:textId="0792BEA1" w:rsidR="005F1CAB" w:rsidRPr="000414D5" w:rsidRDefault="00C37D74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C57603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Pr="00C57603">
        <w:rPr>
          <w:rFonts w:ascii="Angsana New" w:hAnsi="Angsana New"/>
          <w:spacing w:val="-2"/>
          <w:sz w:val="30"/>
          <w:szCs w:val="30"/>
        </w:rPr>
        <w:t xml:space="preserve">29 </w:t>
      </w:r>
      <w:r w:rsidRPr="00C57603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Pr="00C57603">
        <w:rPr>
          <w:rFonts w:ascii="Angsana New" w:hAnsi="Angsana New"/>
          <w:spacing w:val="-2"/>
          <w:sz w:val="30"/>
          <w:szCs w:val="30"/>
        </w:rPr>
        <w:t xml:space="preserve"> 2569</w:t>
      </w:r>
      <w:r w:rsidRPr="00C5760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1CAB" w:rsidRPr="00C57603">
        <w:rPr>
          <w:rFonts w:ascii="Angsana New" w:hAnsi="Angsana New"/>
          <w:spacing w:val="-2"/>
          <w:sz w:val="30"/>
          <w:szCs w:val="30"/>
          <w:cs/>
        </w:rPr>
        <w:t>ผู้เชี่ยวชาญด้านกฎหมายของฝ่ายบริหารได้ดำเนินการขอคัดค้านคำพิพากษา</w:t>
      </w:r>
      <w:r w:rsidR="00F85072" w:rsidRPr="00C57603">
        <w:rPr>
          <w:rFonts w:ascii="Angsana New" w:hAnsi="Angsana New" w:hint="cs"/>
          <w:spacing w:val="-2"/>
          <w:sz w:val="30"/>
          <w:szCs w:val="30"/>
          <w:cs/>
        </w:rPr>
        <w:t>ของศาล</w:t>
      </w:r>
      <w:r w:rsidR="00C57603" w:rsidRPr="00C57603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="00C57603">
        <w:rPr>
          <w:rFonts w:ascii="Angsana New" w:hAnsi="Angsana New" w:hint="cs"/>
          <w:sz w:val="30"/>
          <w:szCs w:val="30"/>
          <w:cs/>
        </w:rPr>
        <w:t xml:space="preserve"> โดยได้ยื่นอุทธรณ์ต่อ</w:t>
      </w:r>
      <w:r w:rsidR="00C57603">
        <w:rPr>
          <w:rFonts w:ascii="Angsana New" w:hAnsi="Angsana New"/>
          <w:sz w:val="30"/>
          <w:szCs w:val="30"/>
          <w:cs/>
        </w:rPr>
        <w:t>ศาล</w:t>
      </w:r>
      <w:r w:rsidR="00C57603">
        <w:rPr>
          <w:rFonts w:ascii="Angsana New" w:hAnsi="Angsana New" w:hint="cs"/>
          <w:sz w:val="30"/>
          <w:szCs w:val="30"/>
          <w:cs/>
        </w:rPr>
        <w:t xml:space="preserve">อุทธรณ์คดีชำนัญพิเศษ </w:t>
      </w:r>
      <w:r w:rsidR="005F1CAB" w:rsidRPr="000414D5">
        <w:rPr>
          <w:rFonts w:ascii="Angsana New" w:hAnsi="Angsana New"/>
          <w:sz w:val="30"/>
          <w:szCs w:val="30"/>
          <w:cs/>
        </w:rPr>
        <w:t>และ</w:t>
      </w:r>
      <w:r w:rsidR="00C57603">
        <w:rPr>
          <w:rFonts w:ascii="Angsana New" w:hAnsi="Angsana New" w:hint="cs"/>
          <w:sz w:val="30"/>
          <w:szCs w:val="30"/>
          <w:cs/>
        </w:rPr>
        <w:t>กรมสรรพ</w:t>
      </w:r>
      <w:r w:rsidR="00065AC1">
        <w:rPr>
          <w:rFonts w:ascii="Angsana New" w:hAnsi="Angsana New" w:hint="cs"/>
          <w:sz w:val="30"/>
          <w:szCs w:val="30"/>
          <w:cs/>
        </w:rPr>
        <w:t>า</w:t>
      </w:r>
      <w:r w:rsidR="00C57603">
        <w:rPr>
          <w:rFonts w:ascii="Angsana New" w:hAnsi="Angsana New" w:hint="cs"/>
          <w:sz w:val="30"/>
          <w:szCs w:val="30"/>
          <w:cs/>
        </w:rPr>
        <w:t>กรยื่นคำแก้อุทธรณ์ต่อศาล</w:t>
      </w:r>
      <w:r w:rsidR="00AD5A30">
        <w:rPr>
          <w:rFonts w:ascii="Angsana New" w:hAnsi="Angsana New" w:hint="cs"/>
          <w:sz w:val="30"/>
          <w:szCs w:val="30"/>
          <w:cs/>
        </w:rPr>
        <w:t xml:space="preserve">ฯ </w:t>
      </w:r>
      <w:r w:rsidR="00C57603"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 w:rsidR="00C57603">
        <w:rPr>
          <w:rFonts w:ascii="Angsana New" w:hAnsi="Angsana New"/>
          <w:sz w:val="30"/>
          <w:szCs w:val="30"/>
        </w:rPr>
        <w:t>2569</w:t>
      </w:r>
      <w:r w:rsidR="00C57603">
        <w:rPr>
          <w:rFonts w:ascii="Angsana New" w:hAnsi="Angsana New" w:hint="cs"/>
          <w:sz w:val="30"/>
          <w:szCs w:val="30"/>
          <w:cs/>
        </w:rPr>
        <w:t xml:space="preserve"> </w:t>
      </w:r>
      <w:r w:rsidR="00A612B7">
        <w:rPr>
          <w:rFonts w:ascii="Angsana New" w:hAnsi="Angsana New" w:hint="cs"/>
          <w:sz w:val="30"/>
          <w:szCs w:val="30"/>
          <w:cs/>
        </w:rPr>
        <w:t>ซึ่ง</w:t>
      </w:r>
      <w:r w:rsidR="00C57603">
        <w:rPr>
          <w:rFonts w:ascii="Angsana New" w:hAnsi="Angsana New" w:hint="cs"/>
          <w:sz w:val="30"/>
          <w:szCs w:val="30"/>
          <w:cs/>
        </w:rPr>
        <w:t>ศาลฯ ได้ส่งสำ</w:t>
      </w:r>
      <w:r w:rsidR="00A612B7">
        <w:rPr>
          <w:rFonts w:ascii="Angsana New" w:hAnsi="Angsana New" w:hint="cs"/>
          <w:sz w:val="30"/>
          <w:szCs w:val="30"/>
          <w:cs/>
        </w:rPr>
        <w:t>นวน</w:t>
      </w:r>
      <w:r w:rsidR="00C57603">
        <w:rPr>
          <w:rFonts w:ascii="Angsana New" w:hAnsi="Angsana New" w:hint="cs"/>
          <w:sz w:val="30"/>
          <w:szCs w:val="30"/>
          <w:cs/>
        </w:rPr>
        <w:t>ไปยัง</w:t>
      </w:r>
      <w:r w:rsidR="00C57603">
        <w:rPr>
          <w:rFonts w:ascii="Angsana New" w:hAnsi="Angsana New"/>
          <w:sz w:val="30"/>
          <w:szCs w:val="30"/>
          <w:cs/>
        </w:rPr>
        <w:t>ศาล</w:t>
      </w:r>
      <w:r w:rsidR="00C57603">
        <w:rPr>
          <w:rFonts w:ascii="Angsana New" w:hAnsi="Angsana New" w:hint="cs"/>
          <w:sz w:val="30"/>
          <w:szCs w:val="30"/>
          <w:cs/>
        </w:rPr>
        <w:t>อุทธรณ์คดีชำนัญพิเศษในเดือนเดียวกัน</w:t>
      </w:r>
      <w:r w:rsidR="00C57603">
        <w:rPr>
          <w:rFonts w:ascii="Angsana New" w:hAnsi="Angsana New"/>
          <w:sz w:val="30"/>
          <w:szCs w:val="30"/>
          <w:cs/>
        </w:rPr>
        <w:t xml:space="preserve"> </w:t>
      </w:r>
      <w:r w:rsidR="00A612B7">
        <w:rPr>
          <w:rFonts w:ascii="Angsana New" w:hAnsi="Angsana New" w:hint="cs"/>
          <w:sz w:val="30"/>
          <w:szCs w:val="30"/>
          <w:cs/>
        </w:rPr>
        <w:t>โดย</w:t>
      </w:r>
      <w:r w:rsidR="006A6DC3">
        <w:rPr>
          <w:rFonts w:ascii="Angsana New" w:hAnsi="Angsana New"/>
          <w:sz w:val="30"/>
          <w:szCs w:val="30"/>
          <w:cs/>
        </w:rPr>
        <w:t>ปัจจุบัน</w:t>
      </w:r>
      <w:r w:rsidR="00A612B7" w:rsidRPr="00AA7BC0">
        <w:rPr>
          <w:rFonts w:ascii="Angsana New" w:hAnsi="Angsana New"/>
          <w:spacing w:val="-2"/>
          <w:sz w:val="30"/>
          <w:szCs w:val="30"/>
          <w:cs/>
        </w:rPr>
        <w:t>การประเมินภาษี</w:t>
      </w:r>
      <w:r w:rsidR="006A6DC3">
        <w:rPr>
          <w:rFonts w:ascii="Angsana New" w:hAnsi="Angsana New"/>
          <w:sz w:val="30"/>
          <w:szCs w:val="30"/>
          <w:cs/>
        </w:rPr>
        <w:t>ยัง</w:t>
      </w:r>
      <w:r w:rsidR="005F1CAB">
        <w:rPr>
          <w:rFonts w:ascii="Angsana New" w:hAnsi="Angsana New"/>
          <w:sz w:val="30"/>
          <w:szCs w:val="30"/>
          <w:cs/>
        </w:rPr>
        <w:t>อยู่</w:t>
      </w:r>
      <w:r w:rsidR="006A6DC3">
        <w:rPr>
          <w:rFonts w:ascii="Angsana New" w:hAnsi="Angsana New"/>
          <w:sz w:val="30"/>
          <w:szCs w:val="30"/>
          <w:cs/>
        </w:rPr>
        <w:t>ระหว่าง</w:t>
      </w:r>
      <w:r w:rsidR="005F1CAB">
        <w:rPr>
          <w:rFonts w:ascii="Angsana New" w:hAnsi="Angsana New"/>
          <w:sz w:val="30"/>
          <w:szCs w:val="30"/>
          <w:cs/>
        </w:rPr>
        <w:t>กระบวนการพิจารณาของศาล</w:t>
      </w:r>
      <w:r w:rsidR="00F85072">
        <w:rPr>
          <w:rFonts w:ascii="Angsana New" w:hAnsi="Angsana New" w:hint="cs"/>
          <w:sz w:val="30"/>
          <w:szCs w:val="30"/>
          <w:cs/>
        </w:rPr>
        <w:t>อุทธรณ์คดีชำนัญพิเศษ</w:t>
      </w:r>
    </w:p>
    <w:p w14:paraId="4C3612A9" w14:textId="77777777" w:rsidR="005F1CAB" w:rsidRPr="00770A70" w:rsidRDefault="005F1CAB" w:rsidP="005F1CAB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5176C120" w14:textId="77777777" w:rsidR="005F1CAB" w:rsidRPr="00AA7BC0" w:rsidRDefault="005F1CAB" w:rsidP="005F1CAB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ทั้งนี้ </w:t>
      </w:r>
      <w:r w:rsidRPr="00AA7BC0">
        <w:rPr>
          <w:rFonts w:ascii="Angsana New" w:hAnsi="Angsana New"/>
          <w:spacing w:val="-2"/>
          <w:sz w:val="30"/>
          <w:szCs w:val="30"/>
          <w:cs/>
        </w:rPr>
        <w:t>ที่ดินบางส่วนของกลุ่มบริษัทรวมถึง</w:t>
      </w:r>
      <w:r>
        <w:rPr>
          <w:rFonts w:ascii="Angsana New" w:hAnsi="Angsana New"/>
          <w:spacing w:val="-2"/>
          <w:sz w:val="30"/>
          <w:szCs w:val="30"/>
          <w:cs/>
        </w:rPr>
        <w:t>ของ</w:t>
      </w:r>
      <w:r w:rsidRPr="00AA7BC0">
        <w:rPr>
          <w:rFonts w:ascii="Angsana New" w:hAnsi="Angsana New"/>
          <w:spacing w:val="-2"/>
          <w:sz w:val="30"/>
          <w:szCs w:val="30"/>
          <w:cs/>
        </w:rPr>
        <w:t xml:space="preserve">บุคคลและกิจการที่เกี่ยวข้องกันบางแห่งเป็นหลักประกันสำหรับการประเมินภาษีดังกล่าวนี้ </w:t>
      </w:r>
    </w:p>
    <w:p w14:paraId="13E4234A" w14:textId="77777777" w:rsidR="002905E4" w:rsidRDefault="00290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6DD9A14" w14:textId="5BDBA209" w:rsidR="00DB0547" w:rsidRDefault="00243E32" w:rsidP="006A6D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  <w:lang w:val="af-ZA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DB0547" w:rsidRPr="00AB577D">
        <w:rPr>
          <w:rFonts w:ascii="Angsana New" w:hAnsi="Angsana New"/>
          <w:b/>
          <w:bCs/>
          <w:sz w:val="30"/>
          <w:szCs w:val="30"/>
          <w:cs/>
        </w:rPr>
        <w:t>.</w:t>
      </w:r>
      <w:r w:rsidR="00A44B4E">
        <w:rPr>
          <w:rFonts w:ascii="Angsana New" w:hAnsi="Angsana New"/>
          <w:b/>
          <w:bCs/>
          <w:sz w:val="30"/>
          <w:szCs w:val="30"/>
        </w:rPr>
        <w:tab/>
      </w:r>
      <w:r w:rsidR="00A44B4E">
        <w:rPr>
          <w:rFonts w:ascii="Angsana New" w:hAnsi="Angsana New"/>
          <w:b/>
          <w:bCs/>
          <w:sz w:val="30"/>
          <w:szCs w:val="30"/>
          <w:cs/>
          <w:lang w:val="af-ZA"/>
        </w:rPr>
        <w:t>ทุนเรือนหุ้น</w:t>
      </w:r>
    </w:p>
    <w:p w14:paraId="4E352EA9" w14:textId="77777777" w:rsidR="00A44B4E" w:rsidRDefault="00A44B4E" w:rsidP="006A6D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  <w:lang w:val="af-ZA"/>
        </w:rPr>
      </w:pPr>
    </w:p>
    <w:p w14:paraId="3750B2BA" w14:textId="00A86E72" w:rsidR="00A44B4E" w:rsidRPr="00A44B4E" w:rsidRDefault="00A44B4E" w:rsidP="00A44B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46"/>
          <w:tab w:val="left" w:pos="574"/>
          <w:tab w:val="left" w:pos="1050"/>
        </w:tabs>
        <w:contextualSpacing/>
        <w:jc w:val="both"/>
        <w:rPr>
          <w:rFonts w:ascii="Angsana New" w:hAnsi="Angsana New"/>
          <w:spacing w:val="-2"/>
          <w:sz w:val="30"/>
          <w:szCs w:val="30"/>
          <w:lang w:val="af-ZA"/>
        </w:rPr>
      </w:pPr>
      <w:r w:rsidRPr="00A44B4E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A44B4E">
        <w:rPr>
          <w:rFonts w:ascii="Angsana New" w:hAnsi="Angsana New"/>
          <w:sz w:val="30"/>
          <w:szCs w:val="30"/>
        </w:rPr>
        <w:t>2569</w:t>
      </w:r>
      <w:r w:rsidRPr="00A44B4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A44B4E">
        <w:rPr>
          <w:rFonts w:ascii="Angsana New" w:hAnsi="Angsana New"/>
          <w:sz w:val="30"/>
          <w:szCs w:val="30"/>
        </w:rPr>
        <w:t>28</w:t>
      </w:r>
      <w:r w:rsidRPr="00A44B4E">
        <w:rPr>
          <w:rFonts w:ascii="Angsana New" w:hAnsi="Angsana New"/>
          <w:sz w:val="30"/>
          <w:szCs w:val="30"/>
          <w:cs/>
        </w:rPr>
        <w:t xml:space="preserve"> เมษายน </w:t>
      </w:r>
      <w:r w:rsidRPr="00A44B4E">
        <w:rPr>
          <w:rFonts w:ascii="Angsana New" w:hAnsi="Angsana New"/>
          <w:sz w:val="30"/>
          <w:szCs w:val="30"/>
        </w:rPr>
        <w:t>2569</w:t>
      </w:r>
      <w:r w:rsidRPr="00A44B4E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</w:t>
      </w:r>
      <w:r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>าร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เพิ่มทุนจดทะเบีย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นไม่เกิน </w:t>
      </w:r>
      <w:r>
        <w:rPr>
          <w:rFonts w:ascii="Angsana New" w:hAnsi="Angsana New"/>
          <w:spacing w:val="-2"/>
          <w:sz w:val="30"/>
          <w:szCs w:val="30"/>
        </w:rPr>
        <w:t>207.</w:t>
      </w:r>
      <w:r w:rsidRPr="000D6946">
        <w:rPr>
          <w:rFonts w:ascii="Angsana New" w:hAnsi="Angsana New"/>
          <w:spacing w:val="-2"/>
          <w:sz w:val="30"/>
          <w:szCs w:val="30"/>
        </w:rPr>
        <w:t>5</w:t>
      </w:r>
      <w:r>
        <w:rPr>
          <w:rFonts w:ascii="Angsana New" w:hAnsi="Angsana New"/>
          <w:spacing w:val="-2"/>
          <w:sz w:val="30"/>
          <w:szCs w:val="30"/>
        </w:rPr>
        <w:t xml:space="preserve">0 </w:t>
      </w:r>
      <w:r>
        <w:rPr>
          <w:rFonts w:ascii="Angsana New" w:hAnsi="Angsana New"/>
          <w:spacing w:val="-2"/>
          <w:sz w:val="30"/>
          <w:szCs w:val="30"/>
          <w:cs/>
        </w:rPr>
        <w:t>ล้าน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>บาท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จาก</w:t>
      </w:r>
      <w:r w:rsidRPr="001B41CE">
        <w:rPr>
          <w:rFonts w:ascii="Angsana New" w:hAnsi="Angsana New"/>
          <w:spacing w:val="-2"/>
          <w:sz w:val="30"/>
          <w:szCs w:val="30"/>
          <w:cs/>
        </w:rPr>
        <w:t>เดิม</w:t>
      </w:r>
      <w:r>
        <w:rPr>
          <w:rFonts w:ascii="Angsana New" w:hAnsi="Angsana New"/>
          <w:spacing w:val="-2"/>
          <w:sz w:val="30"/>
          <w:szCs w:val="30"/>
          <w:cs/>
        </w:rPr>
        <w:t>ประมาณ</w:t>
      </w:r>
      <w:r w:rsidRPr="001B41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645F">
        <w:rPr>
          <w:rFonts w:ascii="Angsana New" w:hAnsi="Angsana New"/>
          <w:spacing w:val="-2"/>
          <w:sz w:val="30"/>
          <w:szCs w:val="30"/>
        </w:rPr>
        <w:t>692</w:t>
      </w:r>
      <w:r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01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ล้</w:t>
      </w:r>
      <w:r w:rsidRPr="00063FD4">
        <w:rPr>
          <w:rFonts w:ascii="Angsana New" w:hAnsi="Angsana New"/>
          <w:spacing w:val="-2"/>
          <w:sz w:val="30"/>
          <w:szCs w:val="30"/>
          <w:cs/>
        </w:rPr>
        <w:t>าน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>บาท</w:t>
      </w:r>
      <w:r w:rsidRPr="00063FD4">
        <w:rPr>
          <w:rFonts w:ascii="Angsana New" w:hAnsi="Angsana New"/>
          <w:spacing w:val="-2"/>
          <w:sz w:val="30"/>
          <w:szCs w:val="30"/>
          <w:lang w:val="af-ZA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(แบ่งออกเป็นหุ้นสามัญ 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2,768,030,181 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>หุ้น มูลค่าหุ้นละ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0.25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บาท) เป็น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>ประมาณ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</w:rPr>
        <w:t>899</w:t>
      </w:r>
      <w:r w:rsidRPr="00063FD4">
        <w:rPr>
          <w:rFonts w:ascii="Angsana New" w:hAnsi="Angsana New"/>
          <w:spacing w:val="-2"/>
          <w:sz w:val="30"/>
          <w:szCs w:val="30"/>
          <w:cs/>
        </w:rPr>
        <w:t>.</w:t>
      </w:r>
      <w:r w:rsidR="00610BD6" w:rsidRPr="00610BD6">
        <w:rPr>
          <w:rFonts w:ascii="Angsana New" w:hAnsi="Angsana New"/>
          <w:spacing w:val="-2"/>
          <w:sz w:val="30"/>
          <w:szCs w:val="30"/>
        </w:rPr>
        <w:t>5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บาท (แบ่งออกเป็นหุ้นสามัญ </w:t>
      </w:r>
      <w:r w:rsidRPr="00063FD4">
        <w:rPr>
          <w:rFonts w:ascii="Angsana New" w:hAnsi="Angsana New"/>
          <w:spacing w:val="-2"/>
          <w:sz w:val="30"/>
          <w:szCs w:val="30"/>
        </w:rPr>
        <w:t>3,598,030,181</w:t>
      </w:r>
      <w:r w:rsidRPr="00063FD4">
        <w:rPr>
          <w:rFonts w:ascii="Angsana New" w:hAnsi="Angsana New"/>
          <w:spacing w:val="-2"/>
          <w:sz w:val="30"/>
          <w:szCs w:val="30"/>
          <w:cs/>
        </w:rPr>
        <w:t xml:space="preserve"> หุ้น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>มูลค่าหุ้นละ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0.25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บาท) โดย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หุ้นเพิ่มทุนดังกล่าวจะถูกเสนอขายตามแบบมอบอำนาจทั่วไป </w:t>
      </w:r>
      <w:r>
        <w:rPr>
          <w:rFonts w:ascii="Angsana New" w:hAnsi="Angsana New"/>
          <w:spacing w:val="-2"/>
          <w:sz w:val="30"/>
          <w:szCs w:val="30"/>
          <w:lang w:val="af-ZA"/>
        </w:rPr>
        <w:t xml:space="preserve">(General Mandate) 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>ซึ่งจะออกและจัดสรรให้แก่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Pr="0016645F">
        <w:rPr>
          <w:rFonts w:ascii="Angsana New" w:hAnsi="Angsana New"/>
          <w:spacing w:val="-2"/>
          <w:sz w:val="30"/>
          <w:szCs w:val="30"/>
        </w:rPr>
        <w:t xml:space="preserve">(1)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ผู้ถือหุ้นเดิม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ตามสัดส่วน </w:t>
      </w:r>
      <w:r>
        <w:rPr>
          <w:rFonts w:ascii="Angsana New" w:hAnsi="Angsana New"/>
          <w:spacing w:val="-2"/>
          <w:sz w:val="30"/>
          <w:szCs w:val="30"/>
        </w:rPr>
        <w:t xml:space="preserve">(RO)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>
        <w:rPr>
          <w:rFonts w:ascii="Angsana New" w:hAnsi="Angsana New"/>
          <w:spacing w:val="-2"/>
          <w:sz w:val="30"/>
          <w:szCs w:val="30"/>
        </w:rPr>
        <w:t>56</w:t>
      </w:r>
      <w:r w:rsidRPr="0016645F">
        <w:rPr>
          <w:rFonts w:ascii="Angsana New" w:hAnsi="Angsana New"/>
          <w:spacing w:val="-2"/>
          <w:sz w:val="30"/>
          <w:szCs w:val="30"/>
        </w:rPr>
        <w:t>0,</w:t>
      </w:r>
      <w:r w:rsidRPr="000D6946">
        <w:rPr>
          <w:rFonts w:ascii="Angsana New" w:hAnsi="Angsana New"/>
          <w:spacing w:val="-2"/>
          <w:sz w:val="30"/>
          <w:szCs w:val="30"/>
        </w:rPr>
        <w:t>000</w:t>
      </w:r>
      <w:r w:rsidRPr="0016645F">
        <w:rPr>
          <w:rFonts w:ascii="Angsana New" w:hAnsi="Angsana New"/>
          <w:spacing w:val="-2"/>
          <w:sz w:val="30"/>
          <w:szCs w:val="30"/>
        </w:rPr>
        <w:t>,</w:t>
      </w:r>
      <w:r w:rsidRPr="000D6946">
        <w:rPr>
          <w:rFonts w:ascii="Angsana New" w:hAnsi="Angsana New"/>
          <w:spacing w:val="-2"/>
          <w:sz w:val="30"/>
          <w:szCs w:val="30"/>
        </w:rPr>
        <w:t>000</w:t>
      </w:r>
      <w:r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Pr="0016645F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และ</w:t>
      </w:r>
      <w:r w:rsidRPr="0016645F">
        <w:rPr>
          <w:rFonts w:ascii="Angsana New" w:hAnsi="Angsana New"/>
          <w:spacing w:val="-2"/>
          <w:sz w:val="30"/>
          <w:szCs w:val="30"/>
          <w:lang w:val="af-ZA"/>
        </w:rPr>
        <w:t xml:space="preserve"> (</w:t>
      </w:r>
      <w:r>
        <w:rPr>
          <w:rFonts w:ascii="Angsana New" w:hAnsi="Angsana New"/>
          <w:spacing w:val="-2"/>
          <w:sz w:val="30"/>
          <w:szCs w:val="30"/>
          <w:lang w:val="af-ZA"/>
        </w:rPr>
        <w:t>2</w:t>
      </w:r>
      <w:r w:rsidRPr="0016645F">
        <w:rPr>
          <w:rFonts w:ascii="Angsana New" w:hAnsi="Angsana New"/>
          <w:spacing w:val="-2"/>
          <w:sz w:val="30"/>
          <w:szCs w:val="30"/>
          <w:lang w:val="af-ZA"/>
        </w:rPr>
        <w:t xml:space="preserve">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บุคคลในวงจำกัด</w:t>
      </w:r>
      <w:r>
        <w:rPr>
          <w:rFonts w:ascii="Angsana New" w:hAnsi="Angsana New"/>
          <w:spacing w:val="-2"/>
          <w:sz w:val="30"/>
          <w:szCs w:val="30"/>
          <w:lang w:val="af-ZA"/>
        </w:rPr>
        <w:t xml:space="preserve"> (PP)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 w:rsidRPr="0016645F">
        <w:rPr>
          <w:rFonts w:ascii="Angsana New" w:hAnsi="Angsana New"/>
          <w:spacing w:val="-2"/>
          <w:sz w:val="30"/>
          <w:szCs w:val="30"/>
        </w:rPr>
        <w:t>27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16645F">
        <w:rPr>
          <w:rFonts w:ascii="Angsana New" w:hAnsi="Angsana New"/>
          <w:spacing w:val="-2"/>
          <w:sz w:val="30"/>
          <w:szCs w:val="30"/>
        </w:rPr>
        <w:t>,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16645F">
        <w:rPr>
          <w:rFonts w:ascii="Angsana New" w:hAnsi="Angsana New"/>
          <w:spacing w:val="-2"/>
          <w:sz w:val="30"/>
          <w:szCs w:val="30"/>
        </w:rPr>
        <w:t>0</w:t>
      </w:r>
      <w:r w:rsidRPr="000D6946">
        <w:rPr>
          <w:rFonts w:ascii="Angsana New" w:hAnsi="Angsana New"/>
          <w:spacing w:val="-2"/>
          <w:sz w:val="30"/>
          <w:szCs w:val="30"/>
        </w:rPr>
        <w:t>0</w:t>
      </w:r>
      <w:r w:rsidRPr="0016645F">
        <w:rPr>
          <w:rFonts w:ascii="Angsana New" w:hAnsi="Angsana New"/>
          <w:spacing w:val="-2"/>
          <w:sz w:val="30"/>
          <w:szCs w:val="30"/>
        </w:rPr>
        <w:t>,</w:t>
      </w:r>
      <w:r w:rsidRPr="000D6946">
        <w:rPr>
          <w:rFonts w:ascii="Angsana New" w:hAnsi="Angsana New"/>
          <w:spacing w:val="-2"/>
          <w:sz w:val="30"/>
          <w:szCs w:val="30"/>
        </w:rPr>
        <w:t>000</w:t>
      </w:r>
      <w:r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รวมกันไม่เกิน </w:t>
      </w:r>
      <w:r w:rsidRPr="00510CDC">
        <w:rPr>
          <w:rFonts w:ascii="Angsana New" w:hAnsi="Angsana New"/>
          <w:spacing w:val="-2"/>
          <w:sz w:val="30"/>
          <w:szCs w:val="30"/>
          <w:lang w:val="af-ZA"/>
        </w:rPr>
        <w:t xml:space="preserve">830,000,000 </w:t>
      </w:r>
      <w:r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>หุ้น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4B4E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ซึ่งต่อมาบริษัทได้จดทะเบียนการเพิ่มทุนดังกล่าวกับกระทรวงพาณิชย์เมื่อวันที่ </w:t>
      </w:r>
      <w:r w:rsidRPr="00A44B4E">
        <w:rPr>
          <w:rFonts w:ascii="Angsana New" w:hAnsi="Angsana New"/>
          <w:spacing w:val="-2"/>
          <w:sz w:val="30"/>
          <w:szCs w:val="30"/>
          <w:lang w:val="af-ZA"/>
        </w:rPr>
        <w:t xml:space="preserve">18 </w:t>
      </w:r>
      <w:r w:rsidRPr="00A44B4E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พฤษภาคม </w:t>
      </w:r>
      <w:r w:rsidRPr="00A44B4E">
        <w:rPr>
          <w:rFonts w:ascii="Angsana New" w:hAnsi="Angsana New"/>
          <w:spacing w:val="-2"/>
          <w:sz w:val="30"/>
          <w:szCs w:val="30"/>
          <w:lang w:val="af-ZA"/>
        </w:rPr>
        <w:t>2569</w:t>
      </w:r>
    </w:p>
    <w:p w14:paraId="3A224442" w14:textId="77777777" w:rsidR="00A44B4E" w:rsidRDefault="00A44B4E" w:rsidP="006A6D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0EBC52FC" w14:textId="77777777" w:rsidR="001217BD" w:rsidRDefault="001217BD" w:rsidP="001217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610BD6">
        <w:rPr>
          <w:rFonts w:ascii="Angsana New" w:hAnsi="Angsana New"/>
          <w:b/>
          <w:bCs/>
          <w:sz w:val="30"/>
          <w:szCs w:val="30"/>
        </w:rPr>
        <w:t>20</w:t>
      </w:r>
      <w:r w:rsidRPr="00AB577D">
        <w:rPr>
          <w:rFonts w:ascii="Angsana New" w:hAnsi="Angsana New"/>
          <w:b/>
          <w:bCs/>
          <w:sz w:val="30"/>
          <w:szCs w:val="30"/>
          <w:cs/>
        </w:rPr>
        <w:t>.</w:t>
      </w:r>
      <w:r w:rsidRPr="00AB577D">
        <w:rPr>
          <w:rFonts w:ascii="Angsana New" w:hAnsi="Angsana New"/>
          <w:b/>
          <w:bCs/>
          <w:sz w:val="30"/>
          <w:szCs w:val="30"/>
          <w:cs/>
        </w:rPr>
        <w:tab/>
      </w:r>
      <w:r w:rsidRPr="006D0B7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ของไทย</w:t>
      </w:r>
      <w:r w:rsidRPr="006D0B71">
        <w:rPr>
          <w:rFonts w:ascii="Angsana New" w:hAnsi="Angsana New" w:hint="cs"/>
          <w:b/>
          <w:bCs/>
          <w:sz w:val="30"/>
          <w:szCs w:val="30"/>
          <w:cs/>
        </w:rPr>
        <w:t>ที่มีการปรับปรุงและออกใหม่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>ซึ่งจะมีผลบังคับใช้ในอนาคต</w:t>
      </w:r>
    </w:p>
    <w:p w14:paraId="69C83FAC" w14:textId="77777777" w:rsidR="001217BD" w:rsidRDefault="001217BD" w:rsidP="0012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23F972E" w14:textId="77777777" w:rsidR="001217BD" w:rsidRPr="001217BD" w:rsidRDefault="001217BD" w:rsidP="001217BD">
      <w:pPr>
        <w:pStyle w:val="NoSpacing"/>
        <w:jc w:val="thaiDistribute"/>
        <w:rPr>
          <w:rFonts w:ascii="Angsana New" w:hAnsi="Angsana New"/>
          <w:szCs w:val="30"/>
        </w:rPr>
      </w:pPr>
      <w:r w:rsidRPr="001217BD">
        <w:rPr>
          <w:rFonts w:ascii="Angsana New" w:hAnsi="Angsana New"/>
          <w:spacing w:val="-2"/>
          <w:szCs w:val="30"/>
          <w:cs/>
          <w:lang w:val="th-TH"/>
        </w:rPr>
        <w:t xml:space="preserve">สภาวิชาชีพบัญชีได้ปรับปรุง </w:t>
      </w:r>
      <w:r w:rsidRPr="001217BD">
        <w:rPr>
          <w:rFonts w:ascii="Angsana New" w:hAnsi="Angsana New"/>
          <w:spacing w:val="-2"/>
          <w:szCs w:val="30"/>
        </w:rPr>
        <w:t xml:space="preserve">TAS </w:t>
      </w:r>
      <w:r w:rsidRPr="001217BD">
        <w:rPr>
          <w:rFonts w:ascii="Angsana New" w:hAnsi="Angsana New"/>
          <w:spacing w:val="-2"/>
          <w:szCs w:val="30"/>
          <w:cs/>
        </w:rPr>
        <w:t xml:space="preserve">และ </w:t>
      </w:r>
      <w:r w:rsidRPr="001217BD">
        <w:rPr>
          <w:rFonts w:ascii="Angsana New" w:hAnsi="Angsana New"/>
          <w:spacing w:val="-2"/>
          <w:szCs w:val="30"/>
        </w:rPr>
        <w:t xml:space="preserve">TFRS </w:t>
      </w:r>
      <w:r w:rsidRPr="001217BD">
        <w:rPr>
          <w:rFonts w:ascii="Angsana New" w:hAnsi="Angsana New"/>
          <w:spacing w:val="-2"/>
          <w:szCs w:val="30"/>
          <w:cs/>
        </w:rPr>
        <w:t>บางฉบับโดยเป็นการแก้ไขในแบบเฉพาะเรื่อง</w:t>
      </w:r>
      <w:r w:rsidRPr="001217BD">
        <w:rPr>
          <w:rFonts w:ascii="Angsana New" w:hAnsi="Angsana New"/>
          <w:spacing w:val="-2"/>
          <w:szCs w:val="30"/>
        </w:rPr>
        <w:t xml:space="preserve"> (narrow scope amendments) </w:t>
      </w:r>
      <w:r w:rsidRPr="001217BD">
        <w:rPr>
          <w:rFonts w:ascii="Angsana New" w:hAnsi="Angsana New"/>
          <w:szCs w:val="30"/>
          <w:cs/>
        </w:rPr>
        <w:t>เพื่อ</w:t>
      </w:r>
      <w:r w:rsidRPr="001217BD">
        <w:rPr>
          <w:rFonts w:ascii="Angsana New" w:hAnsi="Angsana New"/>
          <w:szCs w:val="30"/>
          <w:cs/>
          <w:lang w:val="th-TH"/>
        </w:rPr>
        <w:t>ปรับปรุงมาตรฐานให้เกิดความชัดเจน สอดคล้อง</w:t>
      </w:r>
      <w:r w:rsidRPr="001217BD">
        <w:rPr>
          <w:rFonts w:ascii="Angsana New" w:hAnsi="Angsana New"/>
          <w:szCs w:val="30"/>
        </w:rPr>
        <w:t xml:space="preserve"> </w:t>
      </w:r>
      <w:r w:rsidRPr="001217BD">
        <w:rPr>
          <w:rFonts w:ascii="Angsana New" w:hAnsi="Angsana New"/>
          <w:szCs w:val="30"/>
          <w:cs/>
          <w:lang w:val="th-TH"/>
        </w:rPr>
        <w:t xml:space="preserve">และมีประสิทธิผลมากยิ่งขึ้นในการนำไปใช้ในทางปฏิบัติซึ่งมีผลบังคับใช้สำหรับรอบระยะเวลาบัญชีที่เริ่ม ณ หรือหลังวันที่ </w:t>
      </w:r>
      <w:r w:rsidRPr="001217BD">
        <w:rPr>
          <w:rFonts w:ascii="Angsana New" w:hAnsi="Angsana New"/>
          <w:szCs w:val="30"/>
        </w:rPr>
        <w:t>1</w:t>
      </w:r>
      <w:r w:rsidRPr="001217BD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1217BD">
        <w:rPr>
          <w:rFonts w:ascii="Angsana New" w:hAnsi="Angsana New"/>
          <w:szCs w:val="30"/>
        </w:rPr>
        <w:t>2570</w:t>
      </w:r>
      <w:r w:rsidRPr="001217BD">
        <w:rPr>
          <w:rFonts w:ascii="Angsana New" w:hAnsi="Angsana New"/>
          <w:szCs w:val="30"/>
          <w:cs/>
          <w:lang w:val="th-TH"/>
        </w:rPr>
        <w:t xml:space="preserve"> </w:t>
      </w:r>
      <w:r w:rsidRPr="001217BD">
        <w:rPr>
          <w:rFonts w:ascii="Angsana New" w:hAnsi="Angsana New"/>
          <w:szCs w:val="30"/>
          <w:cs/>
        </w:rPr>
        <w:t xml:space="preserve">ทั้งนี้ </w:t>
      </w:r>
      <w:r w:rsidRPr="001217BD">
        <w:rPr>
          <w:rFonts w:ascii="Angsana New" w:hAnsi="Angsana New"/>
          <w:szCs w:val="30"/>
          <w:cs/>
          <w:lang w:val="th-TH"/>
        </w:rPr>
        <w:t>การปรับปรุงดังกล่าว</w:t>
      </w:r>
      <w:r w:rsidRPr="001217BD">
        <w:rPr>
          <w:rFonts w:ascii="Angsana New" w:hAnsi="Angsana New"/>
          <w:szCs w:val="30"/>
          <w:u w:val="single"/>
          <w:cs/>
          <w:lang w:val="th-TH"/>
        </w:rPr>
        <w:t>ไม่มีผลกระทบที่เป็นสาระสำคัญต่องบการเงินของ</w:t>
      </w:r>
      <w:r w:rsidRPr="001217BD">
        <w:rPr>
          <w:rFonts w:ascii="Angsana New" w:hAnsi="Angsana New" w:hint="cs"/>
          <w:szCs w:val="30"/>
          <w:u w:val="single"/>
          <w:cs/>
          <w:lang w:val="th-TH"/>
        </w:rPr>
        <w:t>กลุ่ม</w:t>
      </w:r>
      <w:r w:rsidRPr="001217BD">
        <w:rPr>
          <w:rFonts w:ascii="Angsana New" w:hAnsi="Angsana New"/>
          <w:szCs w:val="30"/>
          <w:u w:val="single"/>
          <w:cs/>
          <w:lang w:val="th-TH"/>
        </w:rPr>
        <w:t>บริษัท</w:t>
      </w:r>
      <w:r w:rsidRPr="001217BD">
        <w:rPr>
          <w:rFonts w:ascii="Angsana New" w:hAnsi="Angsana New" w:hint="cs"/>
          <w:szCs w:val="30"/>
          <w:cs/>
        </w:rPr>
        <w:t>โดย</w:t>
      </w:r>
      <w:r w:rsidRPr="001217BD">
        <w:rPr>
          <w:rFonts w:ascii="Angsana New" w:hAnsi="Angsana New"/>
          <w:szCs w:val="30"/>
          <w:cs/>
        </w:rPr>
        <w:t>หัวข้อ</w:t>
      </w:r>
      <w:r w:rsidRPr="001217BD">
        <w:rPr>
          <w:rFonts w:ascii="Angsana New" w:hAnsi="Angsana New" w:hint="cs"/>
          <w:szCs w:val="30"/>
          <w:cs/>
        </w:rPr>
        <w:t>ที่มีการปรับปรุง</w:t>
      </w:r>
      <w:r w:rsidRPr="001217BD">
        <w:rPr>
          <w:rFonts w:ascii="Angsana New" w:hAnsi="Angsana New"/>
          <w:szCs w:val="30"/>
          <w:cs/>
        </w:rPr>
        <w:t>และมาตรฐานที่เกี่ยวข้อง</w:t>
      </w:r>
      <w:r w:rsidRPr="001217BD">
        <w:rPr>
          <w:rFonts w:ascii="Angsana New" w:hAnsi="Angsana New" w:hint="cs"/>
          <w:szCs w:val="30"/>
          <w:cs/>
        </w:rPr>
        <w:t>สรุป</w:t>
      </w:r>
      <w:r w:rsidRPr="001217BD">
        <w:rPr>
          <w:rFonts w:ascii="Angsana New" w:hAnsi="Angsana New"/>
          <w:szCs w:val="30"/>
          <w:cs/>
          <w:lang w:val="th-TH"/>
        </w:rPr>
        <w:t>ได้ดังนี้</w:t>
      </w:r>
    </w:p>
    <w:p w14:paraId="1C97968E" w14:textId="77777777" w:rsidR="001217BD" w:rsidRPr="00623D6B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การจัดประเภทรายการและการวัดมูลค่าของเครื่องมือทางการเงิน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7E778D10" w14:textId="77777777" w:rsidR="001217BD" w:rsidRPr="00623D6B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ผลกระทบจากสัญญาอ้างถึงกระแสไฟฟ้าพึ่งพาธรรมชาติ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4B6BA9F4" w14:textId="77777777" w:rsidR="001217BD" w:rsidRPr="00623D6B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217BD">
        <w:rPr>
          <w:rFonts w:ascii="Angsana New" w:hAnsi="Angsana New"/>
          <w:spacing w:val="-2"/>
          <w:szCs w:val="30"/>
          <w:cs/>
        </w:rPr>
        <w:t xml:space="preserve">การปรับปรุงประจำปีของมาตรฐานการรายงานทางการเงินด้านการบัญชีระหว่างประเทศ เล่มที่ </w:t>
      </w:r>
      <w:r w:rsidRPr="001217BD">
        <w:rPr>
          <w:rFonts w:ascii="Angsana New" w:hAnsi="Angsana New"/>
          <w:spacing w:val="-2"/>
          <w:szCs w:val="30"/>
        </w:rPr>
        <w:t>11</w:t>
      </w:r>
      <w:r w:rsidRPr="001217BD">
        <w:rPr>
          <w:rFonts w:ascii="Angsana New" w:hAnsi="Angsana New"/>
          <w:spacing w:val="-2"/>
          <w:szCs w:val="30"/>
          <w:cs/>
        </w:rPr>
        <w:t xml:space="preserve"> </w:t>
      </w:r>
      <w:r w:rsidRPr="001217BD">
        <w:rPr>
          <w:rFonts w:ascii="Angsana New" w:hAnsi="Angsana New"/>
          <w:spacing w:val="-2"/>
          <w:szCs w:val="30"/>
        </w:rPr>
        <w:t>&lt;&lt;&gt;&gt; TFRS 1,</w:t>
      </w:r>
      <w:r w:rsidRPr="00623D6B">
        <w:rPr>
          <w:rFonts w:ascii="Angsana New" w:hAnsi="Angsana New"/>
          <w:szCs w:val="30"/>
        </w:rPr>
        <w:t xml:space="preserve"> TFRS 7, TFRS 9, TFRS 10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TAS 7</w:t>
      </w:r>
    </w:p>
    <w:p w14:paraId="7C63DB51" w14:textId="77777777" w:rsidR="001217BD" w:rsidRPr="00623D6B" w:rsidRDefault="001217BD" w:rsidP="001217BD">
      <w:pPr>
        <w:pStyle w:val="NoSpacing"/>
        <w:jc w:val="thaiDistribute"/>
        <w:rPr>
          <w:rFonts w:ascii="Angsana New" w:hAnsi="Angsana New"/>
          <w:szCs w:val="30"/>
        </w:rPr>
      </w:pPr>
    </w:p>
    <w:p w14:paraId="1DE19EED" w14:textId="5F195D23" w:rsidR="001217BD" w:rsidRPr="001217BD" w:rsidRDefault="001217BD" w:rsidP="001217BD">
      <w:pPr>
        <w:pStyle w:val="NoSpacing"/>
        <w:jc w:val="thaiDistribute"/>
        <w:rPr>
          <w:rFonts w:ascii="Angsana New" w:hAnsi="Angsana New"/>
          <w:spacing w:val="-7"/>
          <w:szCs w:val="30"/>
        </w:rPr>
      </w:pPr>
      <w:r w:rsidRPr="00623D6B">
        <w:rPr>
          <w:rFonts w:ascii="Angsana New" w:hAnsi="Angsana New"/>
          <w:szCs w:val="30"/>
          <w:cs/>
          <w:lang w:val="th-TH"/>
        </w:rPr>
        <w:t xml:space="preserve">ในส่วนของ </w:t>
      </w:r>
      <w:r w:rsidRPr="00623D6B">
        <w:rPr>
          <w:rFonts w:ascii="Angsana New" w:hAnsi="Angsana New"/>
          <w:szCs w:val="30"/>
        </w:rPr>
        <w:t xml:space="preserve">TFRS 18 </w:t>
      </w:r>
      <w:r w:rsidRPr="00623D6B">
        <w:rPr>
          <w:rFonts w:ascii="Angsana New" w:hAnsi="Angsana New"/>
          <w:szCs w:val="30"/>
          <w:cs/>
        </w:rPr>
        <w:t xml:space="preserve">(การแสดงรายการและการเปิดเผยข้อมูลในงบการเงิน) และ </w:t>
      </w:r>
      <w:r w:rsidRPr="00623D6B">
        <w:rPr>
          <w:rFonts w:ascii="Angsana New" w:hAnsi="Angsana New"/>
          <w:szCs w:val="30"/>
        </w:rPr>
        <w:t xml:space="preserve">TFRS 19 </w:t>
      </w:r>
      <w:r w:rsidRPr="00623D6B">
        <w:rPr>
          <w:rFonts w:ascii="Angsana New" w:hAnsi="Angsana New"/>
          <w:szCs w:val="30"/>
          <w:cs/>
        </w:rPr>
        <w:t>(การเปิดเผยข้อมูลของบริษัทย่อยที่ไม่มีส่วนได้เสียสาธารณะ) ที่ออกใหม่โดย</w:t>
      </w:r>
      <w:r w:rsidRPr="00623D6B">
        <w:rPr>
          <w:rFonts w:ascii="Angsana New" w:hAnsi="Angsana New"/>
          <w:szCs w:val="30"/>
          <w:cs/>
          <w:lang w:val="th-TH"/>
        </w:rPr>
        <w:t>สภาวิชาชีพบัญชี</w:t>
      </w:r>
      <w:r w:rsidRPr="00623D6B">
        <w:rPr>
          <w:rFonts w:ascii="Angsana New" w:hAnsi="Angsana New"/>
          <w:szCs w:val="30"/>
          <w:cs/>
        </w:rPr>
        <w:t>และ</w:t>
      </w:r>
      <w:r>
        <w:rPr>
          <w:rFonts w:ascii="Angsana New" w:hAnsi="Angsana New" w:hint="cs"/>
          <w:szCs w:val="30"/>
          <w:cs/>
        </w:rPr>
        <w:t>จะ</w:t>
      </w:r>
      <w:r w:rsidRPr="00623D6B">
        <w:rPr>
          <w:rFonts w:ascii="Angsana New" w:hAnsi="Angsana New"/>
          <w:szCs w:val="30"/>
          <w:cs/>
          <w:lang w:val="th-TH"/>
        </w:rPr>
        <w:t>มีผลบังคับใช้สำหรับรอบระยะเวลาบัญชีที่เริ่ม</w:t>
      </w:r>
      <w:r w:rsidRPr="00623D6B">
        <w:rPr>
          <w:rFonts w:ascii="Angsana New" w:hAnsi="Angsana New"/>
          <w:szCs w:val="30"/>
        </w:rPr>
        <w:t xml:space="preserve"> </w:t>
      </w:r>
      <w:r w:rsidRPr="00623D6B">
        <w:rPr>
          <w:rFonts w:ascii="Angsana New" w:hAnsi="Angsana New"/>
          <w:szCs w:val="30"/>
          <w:cs/>
        </w:rPr>
        <w:t xml:space="preserve">ณ </w:t>
      </w:r>
      <w:r w:rsidRPr="00623D6B">
        <w:rPr>
          <w:rFonts w:ascii="Angsana New" w:hAnsi="Angsana New"/>
          <w:szCs w:val="30"/>
          <w:cs/>
          <w:lang w:val="th-TH"/>
        </w:rPr>
        <w:t xml:space="preserve">หรือหลังวันที่ </w:t>
      </w:r>
      <w:r w:rsidRPr="00623D6B">
        <w:rPr>
          <w:rFonts w:ascii="Angsana New" w:hAnsi="Angsana New"/>
          <w:szCs w:val="30"/>
        </w:rPr>
        <w:t>1</w:t>
      </w:r>
      <w:r w:rsidRPr="00623D6B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623D6B">
        <w:rPr>
          <w:rFonts w:ascii="Angsana New" w:hAnsi="Angsana New"/>
          <w:szCs w:val="30"/>
        </w:rPr>
        <w:t xml:space="preserve">2571 </w:t>
      </w:r>
      <w:r>
        <w:rPr>
          <w:rFonts w:ascii="Angsana New" w:hAnsi="Angsana New" w:hint="cs"/>
          <w:szCs w:val="30"/>
          <w:u w:val="single"/>
          <w:cs/>
        </w:rPr>
        <w:t>กลุ่มบ</w:t>
      </w:r>
      <w:r w:rsidRPr="00532ABC">
        <w:rPr>
          <w:rFonts w:ascii="Angsana New" w:hAnsi="Angsana New"/>
          <w:szCs w:val="30"/>
          <w:u w:val="single"/>
          <w:cs/>
        </w:rPr>
        <w:t>ริษัทอยู่ระหว่างการพิจารณาและประเมินผลกระทบที่เกี่ยวข้องโดย</w:t>
      </w:r>
      <w:r>
        <w:rPr>
          <w:rFonts w:ascii="Angsana New" w:hAnsi="Angsana New" w:hint="cs"/>
          <w:szCs w:val="30"/>
          <w:u w:val="single"/>
          <w:cs/>
        </w:rPr>
        <w:t>ยัง</w:t>
      </w:r>
      <w:r w:rsidRPr="00532ABC">
        <w:rPr>
          <w:rFonts w:ascii="Angsana New" w:hAnsi="Angsana New"/>
          <w:szCs w:val="30"/>
          <w:u w:val="single"/>
          <w:cs/>
        </w:rPr>
        <w:t>ไม่มี</w:t>
      </w:r>
      <w:r w:rsidRPr="001217BD">
        <w:rPr>
          <w:rFonts w:ascii="Angsana New" w:hAnsi="Angsana New"/>
          <w:spacing w:val="-7"/>
          <w:szCs w:val="30"/>
          <w:u w:val="single"/>
          <w:cs/>
        </w:rPr>
        <w:t>แผนการนำมาตรฐานดังกล่าวมาถือปฏิบัติก่อนวันที่มีผลบังคับใช้</w:t>
      </w:r>
      <w:r w:rsidRPr="001217BD">
        <w:rPr>
          <w:rFonts w:ascii="Angsana New" w:hAnsi="Angsana New"/>
          <w:spacing w:val="-7"/>
          <w:szCs w:val="30"/>
        </w:rPr>
        <w:t xml:space="preserve"> </w:t>
      </w:r>
      <w:r w:rsidRPr="001217BD">
        <w:rPr>
          <w:rFonts w:ascii="Angsana New" w:hAnsi="Angsana New" w:hint="cs"/>
          <w:spacing w:val="-7"/>
          <w:szCs w:val="30"/>
          <w:cs/>
        </w:rPr>
        <w:t xml:space="preserve">ทั้งนี้ หัวข้อหลัก ๆ ของ </w:t>
      </w:r>
      <w:r w:rsidRPr="001217BD">
        <w:rPr>
          <w:rFonts w:ascii="Angsana New" w:hAnsi="Angsana New"/>
          <w:spacing w:val="-7"/>
          <w:szCs w:val="30"/>
        </w:rPr>
        <w:t xml:space="preserve">TFRS 18 </w:t>
      </w:r>
      <w:r w:rsidRPr="001217BD">
        <w:rPr>
          <w:rFonts w:ascii="Angsana New" w:hAnsi="Angsana New" w:hint="cs"/>
          <w:spacing w:val="-7"/>
          <w:szCs w:val="30"/>
          <w:cs/>
        </w:rPr>
        <w:t xml:space="preserve">และ </w:t>
      </w:r>
      <w:r w:rsidRPr="001217BD">
        <w:rPr>
          <w:rFonts w:ascii="Angsana New" w:hAnsi="Angsana New"/>
          <w:spacing w:val="-7"/>
          <w:szCs w:val="30"/>
        </w:rPr>
        <w:t xml:space="preserve">TFRS 19 </w:t>
      </w:r>
      <w:r w:rsidRPr="001217BD">
        <w:rPr>
          <w:rFonts w:ascii="Angsana New" w:hAnsi="Angsana New" w:hint="cs"/>
          <w:spacing w:val="-7"/>
          <w:szCs w:val="30"/>
          <w:cs/>
        </w:rPr>
        <w:t>สรุปได้ดังนี้</w:t>
      </w:r>
    </w:p>
    <w:p w14:paraId="0DB2E10B" w14:textId="1F42716B" w:rsidR="001217BD" w:rsidRDefault="001217BD" w:rsidP="0012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2701B92" w14:textId="77777777" w:rsidR="001217BD" w:rsidRPr="00936E55" w:rsidRDefault="001217BD" w:rsidP="001217BD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936E55">
        <w:rPr>
          <w:rFonts w:ascii="Angsana New" w:hAnsi="Angsana New"/>
          <w:i/>
          <w:iCs/>
          <w:szCs w:val="30"/>
        </w:rPr>
        <w:t>TFRS 18</w:t>
      </w:r>
      <w:r>
        <w:rPr>
          <w:rFonts w:ascii="Angsana New" w:hAnsi="Angsana New"/>
          <w:i/>
          <w:iCs/>
          <w:szCs w:val="30"/>
        </w:rPr>
        <w:t xml:space="preserve"> (</w:t>
      </w:r>
      <w:r>
        <w:rPr>
          <w:rFonts w:ascii="Angsana New" w:hAnsi="Angsana New" w:hint="cs"/>
          <w:i/>
          <w:iCs/>
          <w:szCs w:val="30"/>
          <w:cs/>
        </w:rPr>
        <w:t xml:space="preserve">จะแทนที่ </w:t>
      </w:r>
      <w:r>
        <w:rPr>
          <w:rFonts w:ascii="Angsana New" w:hAnsi="Angsana New"/>
          <w:i/>
          <w:iCs/>
          <w:szCs w:val="30"/>
        </w:rPr>
        <w:t>TAS 1 “</w:t>
      </w:r>
      <w:r>
        <w:rPr>
          <w:rFonts w:ascii="Angsana New" w:hAnsi="Angsana New" w:hint="cs"/>
          <w:i/>
          <w:iCs/>
          <w:szCs w:val="30"/>
          <w:cs/>
        </w:rPr>
        <w:t>การนำเสนองบการเงิน</w:t>
      </w:r>
      <w:r>
        <w:rPr>
          <w:rFonts w:ascii="Angsana New" w:hAnsi="Angsana New"/>
          <w:i/>
          <w:iCs/>
          <w:szCs w:val="30"/>
        </w:rPr>
        <w:t>”</w:t>
      </w:r>
      <w:r>
        <w:rPr>
          <w:rFonts w:ascii="Angsana New" w:hAnsi="Angsana New" w:hint="cs"/>
          <w:i/>
          <w:iCs/>
          <w:szCs w:val="30"/>
          <w:cs/>
        </w:rPr>
        <w:t>)</w:t>
      </w:r>
      <w:r>
        <w:rPr>
          <w:rFonts w:ascii="Angsana New" w:hAnsi="Angsana New"/>
          <w:i/>
          <w:iCs/>
          <w:szCs w:val="30"/>
        </w:rPr>
        <w:t xml:space="preserve"> :</w:t>
      </w:r>
    </w:p>
    <w:p w14:paraId="41DE68D6" w14:textId="77777777" w:rsidR="001217BD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โครงสร้างงบกำไรขาดทุนใหม่โดยแบ่งออกเป็นห้าหมวดหมู่ได้แก่ การดำเนินงาน การลงทุน การจัดหาเงินทุน </w:t>
      </w:r>
      <w:r w:rsidRPr="001217BD">
        <w:rPr>
          <w:rFonts w:ascii="Angsana New" w:hAnsi="Angsana New" w:hint="cs"/>
          <w:spacing w:val="-6"/>
          <w:szCs w:val="30"/>
          <w:cs/>
        </w:rPr>
        <w:t>ภาษีเงินได้ และการดำเนินงานที่ยกเลิก นอกจากนี้ ยังมีการจัดประเภทและแสดงรายการดอกเบี้ยรับ-จ่ายและเงินปันผล</w:t>
      </w:r>
      <w:r>
        <w:rPr>
          <w:rFonts w:ascii="Angsana New" w:hAnsi="Angsana New" w:hint="cs"/>
          <w:szCs w:val="30"/>
          <w:cs/>
        </w:rPr>
        <w:t>รับ-จ่ายในงบกระแสเงินสดที่ถูกกำหนดตายตัวตาม</w:t>
      </w:r>
      <w:r w:rsidRPr="00EA3D80">
        <w:rPr>
          <w:rFonts w:ascii="Angsana New" w:hAnsi="Angsana New"/>
          <w:szCs w:val="30"/>
          <w:cs/>
        </w:rPr>
        <w:t>กิจกรรมทางธุรกิจหลักที่ระบุไว้</w:t>
      </w:r>
      <w:r>
        <w:rPr>
          <w:rFonts w:ascii="Angsana New" w:hAnsi="Angsana New"/>
          <w:szCs w:val="30"/>
        </w:rPr>
        <w:t xml:space="preserve"> &lt;&lt;&gt;&gt; TAS 7</w:t>
      </w:r>
    </w:p>
    <w:p w14:paraId="0C68A772" w14:textId="77777777" w:rsidR="001217BD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A00">
        <w:rPr>
          <w:rFonts w:ascii="Angsana New" w:hAnsi="Angsana New" w:hint="cs"/>
          <w:spacing w:val="-4"/>
          <w:szCs w:val="30"/>
          <w:cs/>
        </w:rPr>
        <w:lastRenderedPageBreak/>
        <w:t>ยอดรวมย่อยใหม่ในงบกำไรขาดทุนได้แก่ กำไรหรือขาดทุนจากการดำเนินงานและกำไรหรือขาดทุนก่อนการจัดหา</w:t>
      </w:r>
      <w:r w:rsidRPr="00412A00">
        <w:rPr>
          <w:rFonts w:ascii="Angsana New" w:hAnsi="Angsana New" w:hint="cs"/>
          <w:spacing w:val="-2"/>
          <w:szCs w:val="30"/>
          <w:cs/>
        </w:rPr>
        <w:t>เงินทุนและภาษีเงินได้ โดยกำไรหรือขาดทุนจากการดำเนินงานถูกกำหนดให้เป็นรายการตั้งต้นในงบกระแสเงินสด</w:t>
      </w:r>
      <w:r>
        <w:rPr>
          <w:rFonts w:ascii="Angsana New" w:hAnsi="Angsana New" w:hint="cs"/>
          <w:szCs w:val="30"/>
          <w:cs/>
        </w:rPr>
        <w:t xml:space="preserve"> (วิธีทางอ้อม)</w:t>
      </w:r>
      <w:r>
        <w:rPr>
          <w:rFonts w:ascii="Angsana New" w:hAnsi="Angsana New"/>
          <w:szCs w:val="30"/>
        </w:rPr>
        <w:t xml:space="preserve"> &lt;&lt;&gt;&gt; TAS 7</w:t>
      </w:r>
    </w:p>
    <w:p w14:paraId="25EC81C1" w14:textId="77777777" w:rsidR="001217BD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การเปิดเผยข้อมูลเกี่ยวกับ</w:t>
      </w:r>
      <w:r w:rsidRPr="00D6719B">
        <w:rPr>
          <w:rFonts w:ascii="Angsana New" w:hAnsi="Angsana New"/>
          <w:szCs w:val="30"/>
          <w:cs/>
        </w:rPr>
        <w:t>มาตรการวัดผลการดำเนินงานที่กำหนดโดยฝ่ายบริหาร</w:t>
      </w:r>
      <w:r>
        <w:rPr>
          <w:rFonts w:ascii="Angsana New" w:hAnsi="Angsana New" w:hint="cs"/>
          <w:szCs w:val="30"/>
          <w:cs/>
        </w:rPr>
        <w:t xml:space="preserve">หรือ </w:t>
      </w:r>
      <w:r w:rsidRPr="00936E55">
        <w:rPr>
          <w:rFonts w:ascii="Angsana New" w:hAnsi="Angsana New"/>
          <w:szCs w:val="30"/>
        </w:rPr>
        <w:t>Management-Defined Performance Measures (MPMs)</w:t>
      </w:r>
      <w:r>
        <w:rPr>
          <w:rFonts w:ascii="Angsana New" w:hAnsi="Angsana New" w:hint="cs"/>
          <w:szCs w:val="30"/>
          <w:cs/>
        </w:rPr>
        <w:t xml:space="preserve"> และการกระทบยอด </w:t>
      </w:r>
      <w:r>
        <w:rPr>
          <w:rFonts w:ascii="Angsana New" w:hAnsi="Angsana New"/>
          <w:szCs w:val="30"/>
        </w:rPr>
        <w:t xml:space="preserve">MPMs </w:t>
      </w:r>
      <w:r>
        <w:rPr>
          <w:rFonts w:ascii="Angsana New" w:hAnsi="Angsana New" w:hint="cs"/>
          <w:szCs w:val="30"/>
          <w:cs/>
        </w:rPr>
        <w:t>ไปยังตัวเลขที่เกี่ยวข้องในงบการเงิน</w:t>
      </w:r>
    </w:p>
    <w:p w14:paraId="7D3A8B92" w14:textId="199B2F16" w:rsidR="001217BD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แนวทางสำหรับการแยก/การรวมรายการเพื่อนำเสนอตัวเลขที่สำคัญ ๆ ในงบการเงิน และการเปิดเผยข้อมูลขั้นต่ำสำหรับค่าใช้จ่ายตามธรรมชาติในส่วนที่เกี่ยวข้องกับหมวดหมู่การดำเนินงาน</w:t>
      </w:r>
    </w:p>
    <w:p w14:paraId="4A0964A9" w14:textId="77777777" w:rsidR="001217BD" w:rsidRPr="00BC755F" w:rsidRDefault="001217BD" w:rsidP="001217BD">
      <w:pPr>
        <w:pStyle w:val="NoSpacing"/>
        <w:ind w:left="720"/>
        <w:jc w:val="thaiDistribute"/>
        <w:rPr>
          <w:rFonts w:ascii="Angsana New" w:hAnsi="Angsana New"/>
          <w:sz w:val="20"/>
          <w:szCs w:val="20"/>
        </w:rPr>
      </w:pPr>
    </w:p>
    <w:p w14:paraId="656794B7" w14:textId="77777777" w:rsidR="001217BD" w:rsidRPr="004A0604" w:rsidRDefault="001217BD" w:rsidP="001217BD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4A0604">
        <w:rPr>
          <w:rFonts w:ascii="Angsana New" w:hAnsi="Angsana New"/>
          <w:i/>
          <w:iCs/>
          <w:szCs w:val="30"/>
        </w:rPr>
        <w:t>TFRS 19</w:t>
      </w:r>
      <w:r>
        <w:rPr>
          <w:rFonts w:ascii="Angsana New" w:hAnsi="Angsana New"/>
          <w:i/>
          <w:iCs/>
          <w:szCs w:val="30"/>
        </w:rPr>
        <w:t xml:space="preserve"> :</w:t>
      </w:r>
    </w:p>
    <w:p w14:paraId="51C10AD8" w14:textId="4003808A" w:rsidR="001217BD" w:rsidRPr="00623D6B" w:rsidRDefault="001217BD" w:rsidP="001217BD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การให้ทางเลือกเพื่อเพิ่มความคล่องตัวและลดต้นทุนสำหรับบริษัทย่อยที่เข้าเงื่อนไขให้ส</w:t>
      </w:r>
      <w:r w:rsidRPr="004A0604">
        <w:rPr>
          <w:rFonts w:ascii="Angsana New" w:hAnsi="Angsana New"/>
          <w:szCs w:val="30"/>
          <w:cs/>
        </w:rPr>
        <w:t xml:space="preserve">ามารถใช้ข้อกำหนดการเปิดเผยข้อมูลที่ลดลงตาม </w:t>
      </w:r>
      <w:r w:rsidRPr="004A0604">
        <w:rPr>
          <w:rFonts w:ascii="Angsana New" w:hAnsi="Angsana New"/>
          <w:szCs w:val="30"/>
        </w:rPr>
        <w:t xml:space="preserve">TFRS 19 </w:t>
      </w:r>
      <w:r w:rsidRPr="004A0604">
        <w:rPr>
          <w:rFonts w:ascii="Angsana New" w:hAnsi="Angsana New"/>
          <w:szCs w:val="30"/>
          <w:cs/>
        </w:rPr>
        <w:t>แทนข้อกำหนดการเปิดเผย</w:t>
      </w:r>
      <w:r>
        <w:rPr>
          <w:rFonts w:ascii="Angsana New" w:hAnsi="Angsana New" w:hint="cs"/>
          <w:szCs w:val="30"/>
          <w:cs/>
        </w:rPr>
        <w:t>ข้อมูล</w:t>
      </w:r>
      <w:r w:rsidRPr="004A0604">
        <w:rPr>
          <w:rFonts w:ascii="Angsana New" w:hAnsi="Angsana New"/>
          <w:szCs w:val="30"/>
          <w:cs/>
        </w:rPr>
        <w:t>ของมาตรฐานฉบับอื่น</w:t>
      </w:r>
      <w:r w:rsidR="00412A00">
        <w:rPr>
          <w:rFonts w:ascii="Angsana New" w:hAnsi="Angsana New" w:hint="cs"/>
          <w:szCs w:val="30"/>
          <w:cs/>
        </w:rPr>
        <w:t xml:space="preserve"> </w:t>
      </w:r>
      <w:r w:rsidRPr="004A0604">
        <w:rPr>
          <w:rFonts w:ascii="Angsana New" w:hAnsi="Angsana New"/>
          <w:szCs w:val="30"/>
          <w:cs/>
        </w:rPr>
        <w:t>ๆ</w:t>
      </w:r>
      <w:r>
        <w:rPr>
          <w:rFonts w:ascii="Angsana New" w:hAnsi="Angsana New" w:hint="cs"/>
          <w:szCs w:val="30"/>
          <w:cs/>
        </w:rPr>
        <w:t xml:space="preserve"> (แต่ยกเว้นสำหรับ </w:t>
      </w:r>
      <w:r>
        <w:rPr>
          <w:rFonts w:ascii="Angsana New" w:hAnsi="Angsana New"/>
          <w:szCs w:val="30"/>
        </w:rPr>
        <w:t>TFRS 8, TFRS 17, TAS 33</w:t>
      </w:r>
      <w:r>
        <w:rPr>
          <w:rFonts w:ascii="Angsana New" w:hAnsi="Angsana New" w:hint="cs"/>
          <w:szCs w:val="30"/>
          <w:cs/>
        </w:rPr>
        <w:t xml:space="preserve"> ที่ต้องเปิดเผยแบบเต็มรูปแบบ)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โดยบริษัทย่อยที่เข้าเงื่อนไขคือ บริษัทย่อยที่ไม่มีส่วน</w:t>
      </w:r>
      <w:r w:rsidRPr="00412A00">
        <w:rPr>
          <w:rFonts w:ascii="Angsana New" w:hAnsi="Angsana New" w:hint="cs"/>
          <w:spacing w:val="-4"/>
          <w:szCs w:val="30"/>
          <w:cs/>
        </w:rPr>
        <w:t>ได้เสียสาธารณะซึ่งใช้</w:t>
      </w:r>
      <w:r w:rsidRPr="00412A00">
        <w:rPr>
          <w:rFonts w:ascii="Angsana New" w:hAnsi="Angsana New"/>
          <w:spacing w:val="-4"/>
          <w:szCs w:val="30"/>
        </w:rPr>
        <w:t xml:space="preserve"> TFRS </w:t>
      </w:r>
      <w:r w:rsidRPr="00412A00">
        <w:rPr>
          <w:rFonts w:ascii="Angsana New" w:hAnsi="Angsana New" w:hint="cs"/>
          <w:spacing w:val="-4"/>
          <w:szCs w:val="30"/>
          <w:cs/>
        </w:rPr>
        <w:t>และมี</w:t>
      </w:r>
      <w:r w:rsidRPr="00412A00">
        <w:rPr>
          <w:rFonts w:ascii="Angsana New" w:hAnsi="Angsana New"/>
          <w:spacing w:val="-4"/>
          <w:szCs w:val="30"/>
          <w:cs/>
        </w:rPr>
        <w:t>บริษัท</w:t>
      </w:r>
      <w:r w:rsidRPr="00412A00">
        <w:rPr>
          <w:rFonts w:ascii="Angsana New" w:hAnsi="Angsana New" w:hint="cs"/>
          <w:spacing w:val="-4"/>
          <w:szCs w:val="30"/>
          <w:cs/>
        </w:rPr>
        <w:t>ใหญ่</w:t>
      </w:r>
      <w:r w:rsidRPr="00412A00">
        <w:rPr>
          <w:rFonts w:ascii="Angsana New" w:hAnsi="Angsana New"/>
          <w:spacing w:val="-4"/>
          <w:szCs w:val="30"/>
          <w:cs/>
        </w:rPr>
        <w:t>ลำดับสูงสุดหรือลำดับกลางจัดทำงบการเงินรวมที่</w:t>
      </w:r>
      <w:r w:rsidRPr="00412A00">
        <w:rPr>
          <w:rFonts w:ascii="Angsana New" w:hAnsi="Angsana New" w:hint="cs"/>
          <w:spacing w:val="-4"/>
          <w:szCs w:val="30"/>
          <w:cs/>
        </w:rPr>
        <w:t>นำเสนอ/เปิดเผย</w:t>
      </w:r>
      <w:r w:rsidRPr="00412A00">
        <w:rPr>
          <w:rFonts w:ascii="Angsana New" w:hAnsi="Angsana New"/>
          <w:spacing w:val="-4"/>
          <w:szCs w:val="30"/>
          <w:cs/>
        </w:rPr>
        <w:t>ต่อ</w:t>
      </w:r>
      <w:r w:rsidRPr="004A0604">
        <w:rPr>
          <w:rFonts w:ascii="Angsana New" w:hAnsi="Angsana New"/>
          <w:szCs w:val="30"/>
          <w:cs/>
        </w:rPr>
        <w:t>สาธารณะ</w:t>
      </w:r>
      <w:r>
        <w:rPr>
          <w:rFonts w:ascii="Angsana New" w:hAnsi="Angsana New" w:hint="cs"/>
          <w:szCs w:val="30"/>
          <w:cs/>
        </w:rPr>
        <w:t xml:space="preserve">ตาม </w:t>
      </w:r>
      <w:r>
        <w:rPr>
          <w:rFonts w:ascii="Angsana New" w:hAnsi="Angsana New"/>
          <w:szCs w:val="30"/>
        </w:rPr>
        <w:t>TFRS</w:t>
      </w:r>
    </w:p>
    <w:p w14:paraId="7DE4BDC0" w14:textId="77777777" w:rsidR="001217BD" w:rsidRPr="00BC755F" w:rsidRDefault="001217BD" w:rsidP="0080629E">
      <w:pPr>
        <w:pStyle w:val="NoSpacing"/>
        <w:ind w:left="72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927F4BC" w14:textId="080DFE68" w:rsidR="00A44B4E" w:rsidRDefault="00610BD6" w:rsidP="00A44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610BD6">
        <w:rPr>
          <w:rFonts w:ascii="Angsana New" w:hAnsi="Angsana New"/>
          <w:b/>
          <w:bCs/>
          <w:sz w:val="30"/>
          <w:szCs w:val="30"/>
        </w:rPr>
        <w:t>2</w:t>
      </w:r>
      <w:r w:rsidR="001217B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A44B4E" w:rsidRPr="00AB577D">
        <w:rPr>
          <w:rFonts w:ascii="Angsana New" w:hAnsi="Angsana New"/>
          <w:b/>
          <w:bCs/>
          <w:sz w:val="30"/>
          <w:szCs w:val="30"/>
          <w:cs/>
        </w:rPr>
        <w:t>.</w:t>
      </w:r>
      <w:r w:rsidR="00A44B4E" w:rsidRPr="00AB577D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0064476B" w14:textId="59B48B08" w:rsidR="00A44B4E" w:rsidRPr="00BC755F" w:rsidRDefault="00A44B4E" w:rsidP="0080629E">
      <w:pPr>
        <w:pStyle w:val="NoSpacing"/>
        <w:ind w:left="72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BA85698" w14:textId="5AD70B4E" w:rsidR="009D3165" w:rsidRPr="00716DD3" w:rsidRDefault="001217BD" w:rsidP="001217B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46"/>
          <w:tab w:val="left" w:pos="574"/>
          <w:tab w:val="left" w:pos="1050"/>
        </w:tabs>
        <w:ind w:left="540" w:hanging="540"/>
        <w:contextualSpacing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  <w:lang w:val="af-ZA"/>
        </w:rPr>
        <w:t>ก)</w:t>
      </w:r>
      <w:r>
        <w:rPr>
          <w:rFonts w:ascii="Angsana New" w:hAnsi="Angsana New"/>
          <w:spacing w:val="-4"/>
          <w:sz w:val="30"/>
          <w:szCs w:val="30"/>
          <w:cs/>
          <w:lang w:val="af-ZA"/>
        </w:rPr>
        <w:tab/>
      </w:r>
      <w:r w:rsidR="00592720" w:rsidRPr="00716DD3">
        <w:rPr>
          <w:rFonts w:ascii="Angsana New" w:hAnsi="Angsana New"/>
          <w:sz w:val="30"/>
          <w:szCs w:val="30"/>
          <w:cs/>
        </w:rPr>
        <w:t>ที่ประชุมคณะกรรมการบริษัท ชลบุรีกันยง จำกัด (บริษัทย่อย)</w:t>
      </w:r>
      <w:r w:rsidR="00592720" w:rsidRPr="00716DD3">
        <w:rPr>
          <w:rFonts w:ascii="Angsana New" w:hAnsi="Angsana New" w:hint="cs"/>
          <w:sz w:val="30"/>
          <w:szCs w:val="30"/>
          <w:cs/>
        </w:rPr>
        <w:t xml:space="preserve"> </w:t>
      </w:r>
      <w:r w:rsidR="00592720" w:rsidRPr="00716D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2720" w:rsidRPr="00716DD3">
        <w:rPr>
          <w:rFonts w:ascii="Angsana New" w:hAnsi="Angsana New"/>
          <w:sz w:val="30"/>
          <w:szCs w:val="30"/>
        </w:rPr>
        <w:t>13</w:t>
      </w:r>
      <w:r w:rsidR="00592720" w:rsidRPr="00716DD3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92720" w:rsidRPr="00716DD3">
        <w:rPr>
          <w:rFonts w:ascii="Angsana New" w:hAnsi="Angsana New"/>
          <w:sz w:val="30"/>
          <w:szCs w:val="30"/>
        </w:rPr>
        <w:t>2569</w:t>
      </w:r>
      <w:r w:rsidR="00592720" w:rsidRPr="00716DD3">
        <w:rPr>
          <w:rFonts w:ascii="Angsana New" w:hAnsi="Angsana New"/>
          <w:sz w:val="30"/>
          <w:szCs w:val="30"/>
          <w:cs/>
        </w:rPr>
        <w:t xml:space="preserve"> </w:t>
      </w:r>
      <w:r w:rsidR="00592720" w:rsidRPr="00716DD3">
        <w:rPr>
          <w:rFonts w:ascii="Angsana New" w:hAnsi="Angsana New" w:hint="cs"/>
          <w:sz w:val="30"/>
          <w:szCs w:val="30"/>
          <w:cs/>
        </w:rPr>
        <w:t>มีมติ</w:t>
      </w:r>
      <w:r w:rsidR="00592720" w:rsidRPr="00716DD3">
        <w:rPr>
          <w:rFonts w:ascii="Angsana New" w:hAnsi="Angsana New"/>
          <w:sz w:val="30"/>
          <w:szCs w:val="30"/>
          <w:cs/>
        </w:rPr>
        <w:t>อนุมัติ</w:t>
      </w:r>
      <w:r w:rsidR="00592720" w:rsidRPr="00716DD3">
        <w:rPr>
          <w:rFonts w:ascii="Angsana New" w:hAnsi="Angsana New" w:hint="cs"/>
          <w:sz w:val="30"/>
          <w:szCs w:val="30"/>
          <w:cs/>
        </w:rPr>
        <w:t>ให้</w:t>
      </w:r>
      <w:r w:rsidR="00C35AB0" w:rsidRPr="00716DD3">
        <w:rPr>
          <w:rFonts w:ascii="Angsana New" w:hAnsi="Angsana New"/>
          <w:sz w:val="30"/>
          <w:szCs w:val="30"/>
          <w:cs/>
        </w:rPr>
        <w:t>กู้ยืมเงิน</w:t>
      </w:r>
      <w:r w:rsidR="00592720" w:rsidRPr="00716DD3">
        <w:rPr>
          <w:rFonts w:ascii="Angsana New" w:hAnsi="Angsana New"/>
          <w:spacing w:val="-2"/>
          <w:sz w:val="30"/>
          <w:szCs w:val="30"/>
          <w:cs/>
        </w:rPr>
        <w:t>แก่บุคคลและกิจการที่ไม่เกี่ยวข้องกัน</w:t>
      </w:r>
      <w:r w:rsidR="00324514" w:rsidRPr="00716DD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C35AB0" w:rsidRPr="00716DD3">
        <w:rPr>
          <w:rFonts w:ascii="Angsana New" w:hAnsi="Angsana New"/>
          <w:spacing w:val="-2"/>
          <w:sz w:val="30"/>
          <w:szCs w:val="30"/>
          <w:cs/>
        </w:rPr>
        <w:t xml:space="preserve">วงเงินรวมจำนวน </w:t>
      </w:r>
      <w:r w:rsidR="00C35AB0" w:rsidRPr="00716DD3">
        <w:rPr>
          <w:rFonts w:ascii="Angsana New" w:hAnsi="Angsana New"/>
          <w:spacing w:val="-2"/>
          <w:sz w:val="30"/>
          <w:szCs w:val="30"/>
        </w:rPr>
        <w:t>20</w:t>
      </w:r>
      <w:r w:rsidR="00C35AB0" w:rsidRPr="00716DD3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592720" w:rsidRPr="00716DD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324514" w:rsidRPr="00716DD3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592720" w:rsidRPr="00716DD3">
        <w:rPr>
          <w:rFonts w:ascii="Angsana New" w:hAnsi="Angsana New"/>
          <w:spacing w:val="-2"/>
          <w:sz w:val="30"/>
          <w:szCs w:val="30"/>
          <w:cs/>
        </w:rPr>
        <w:t>ได้</w:t>
      </w:r>
      <w:r w:rsidR="00F90E4F" w:rsidRPr="00716DD3">
        <w:rPr>
          <w:rFonts w:ascii="Angsana New" w:hAnsi="Angsana New" w:hint="cs"/>
          <w:spacing w:val="-2"/>
          <w:sz w:val="30"/>
          <w:szCs w:val="30"/>
          <w:cs/>
        </w:rPr>
        <w:t>ให้กู้ยืม</w:t>
      </w:r>
      <w:r w:rsidR="00324514" w:rsidRPr="00716DD3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F90E4F" w:rsidRPr="00716DD3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592720" w:rsidRPr="00716DD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90E4F" w:rsidRPr="00716DD3">
        <w:rPr>
          <w:rFonts w:ascii="Angsana New" w:hAnsi="Angsana New"/>
          <w:spacing w:val="-2"/>
          <w:sz w:val="30"/>
          <w:szCs w:val="30"/>
        </w:rPr>
        <w:t>1</w:t>
      </w:r>
      <w:r w:rsidR="00592720" w:rsidRPr="00716DD3">
        <w:rPr>
          <w:rFonts w:ascii="Angsana New" w:hAnsi="Angsana New"/>
          <w:spacing w:val="-2"/>
          <w:sz w:val="30"/>
          <w:szCs w:val="30"/>
        </w:rPr>
        <w:t>5</w:t>
      </w:r>
      <w:r w:rsidR="00592720" w:rsidRPr="00716DD3">
        <w:rPr>
          <w:rFonts w:ascii="Angsana New" w:hAnsi="Angsana New"/>
          <w:sz w:val="30"/>
          <w:szCs w:val="30"/>
          <w:cs/>
        </w:rPr>
        <w:t xml:space="preserve"> </w:t>
      </w:r>
      <w:r w:rsidR="00592720" w:rsidRPr="008A009E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92720" w:rsidRPr="008A009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35AB0" w:rsidRPr="008A009E">
        <w:rPr>
          <w:rFonts w:ascii="Angsana New" w:hAnsi="Angsana New"/>
          <w:spacing w:val="-4"/>
          <w:sz w:val="30"/>
          <w:szCs w:val="30"/>
          <w:cs/>
        </w:rPr>
        <w:t>การให้กู้ยืม</w:t>
      </w:r>
      <w:r w:rsidR="00324514" w:rsidRPr="008A009E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C35AB0" w:rsidRPr="008A009E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324514" w:rsidRPr="008A009E">
        <w:rPr>
          <w:rFonts w:ascii="Angsana New" w:hAnsi="Angsana New" w:hint="cs"/>
          <w:spacing w:val="-4"/>
          <w:sz w:val="30"/>
          <w:szCs w:val="30"/>
          <w:cs/>
        </w:rPr>
        <w:t>มีกำหนด</w:t>
      </w:r>
      <w:r w:rsidR="00D33BE8" w:rsidRPr="008A009E">
        <w:rPr>
          <w:rFonts w:ascii="Angsana New" w:hAnsi="Angsana New"/>
          <w:spacing w:val="-4"/>
          <w:sz w:val="30"/>
          <w:szCs w:val="30"/>
          <w:cs/>
        </w:rPr>
        <w:t>จ่ายชำระคืน</w:t>
      </w:r>
      <w:r w:rsidR="00324514" w:rsidRPr="008A009E">
        <w:rPr>
          <w:rFonts w:ascii="Angsana New" w:hAnsi="Angsana New" w:hint="cs"/>
          <w:spacing w:val="-4"/>
          <w:sz w:val="30"/>
          <w:szCs w:val="30"/>
          <w:cs/>
        </w:rPr>
        <w:t>ทั้งจำนวนที่คงค้าง</w:t>
      </w:r>
      <w:r w:rsidR="00D33BE8" w:rsidRPr="008A009E">
        <w:rPr>
          <w:rFonts w:ascii="Angsana New" w:hAnsi="Angsana New"/>
          <w:spacing w:val="-4"/>
          <w:sz w:val="30"/>
          <w:szCs w:val="30"/>
          <w:cs/>
        </w:rPr>
        <w:t xml:space="preserve">เมื่อครบกำหนด </w:t>
      </w:r>
      <w:r w:rsidR="00D33BE8" w:rsidRPr="008A009E">
        <w:rPr>
          <w:rFonts w:ascii="Angsana New" w:hAnsi="Angsana New"/>
          <w:spacing w:val="-4"/>
          <w:sz w:val="30"/>
          <w:szCs w:val="30"/>
        </w:rPr>
        <w:t>2</w:t>
      </w:r>
      <w:r w:rsidR="00D33BE8" w:rsidRPr="008A009E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324514" w:rsidRPr="008A009E">
        <w:rPr>
          <w:rFonts w:ascii="Angsana New" w:hAnsi="Angsana New" w:hint="cs"/>
          <w:spacing w:val="-4"/>
          <w:sz w:val="30"/>
          <w:szCs w:val="30"/>
          <w:cs/>
        </w:rPr>
        <w:t xml:space="preserve"> (เดือน</w:t>
      </w:r>
      <w:r w:rsidR="008A009E" w:rsidRPr="008A009E">
        <w:rPr>
          <w:rFonts w:ascii="Angsana New" w:hAnsi="Angsana New" w:hint="cs"/>
          <w:spacing w:val="-4"/>
          <w:sz w:val="30"/>
          <w:szCs w:val="30"/>
          <w:cs/>
        </w:rPr>
        <w:t>กรกฎาคม</w:t>
      </w:r>
      <w:r w:rsidR="00324514" w:rsidRPr="008A009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24514" w:rsidRPr="008A009E">
        <w:rPr>
          <w:rFonts w:ascii="Angsana New" w:hAnsi="Angsana New"/>
          <w:spacing w:val="-4"/>
          <w:sz w:val="30"/>
          <w:szCs w:val="30"/>
        </w:rPr>
        <w:t>2571)</w:t>
      </w:r>
      <w:r w:rsidR="00D33BE8" w:rsidRPr="00716DD3">
        <w:rPr>
          <w:rFonts w:ascii="Angsana New" w:hAnsi="Angsana New" w:hint="cs"/>
          <w:sz w:val="30"/>
          <w:szCs w:val="30"/>
          <w:cs/>
        </w:rPr>
        <w:t xml:space="preserve"> </w:t>
      </w:r>
      <w:r w:rsidR="00324514" w:rsidRPr="00716DD3">
        <w:rPr>
          <w:rFonts w:ascii="Angsana New" w:hAnsi="Angsana New" w:hint="cs"/>
          <w:sz w:val="30"/>
          <w:szCs w:val="30"/>
          <w:cs/>
        </w:rPr>
        <w:t>โดย</w:t>
      </w:r>
      <w:r w:rsidR="00C35AB0" w:rsidRPr="00716DD3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C35AB0" w:rsidRPr="00716DD3">
        <w:rPr>
          <w:rFonts w:ascii="Angsana New" w:hAnsi="Angsana New"/>
          <w:sz w:val="30"/>
          <w:szCs w:val="30"/>
        </w:rPr>
        <w:t>12</w:t>
      </w:r>
      <w:r w:rsidR="00C35AB0" w:rsidRPr="00716DD3">
        <w:rPr>
          <w:rFonts w:ascii="Angsana New" w:hAnsi="Angsana New"/>
          <w:sz w:val="30"/>
          <w:szCs w:val="30"/>
          <w:cs/>
        </w:rPr>
        <w:t xml:space="preserve"> ต่อปีและจ่ายชำระดอกเบี้ยเป็นรายเดือนเริ่มตั้งแต่เดือนกรกฎาคม </w:t>
      </w:r>
      <w:r w:rsidR="00C35AB0" w:rsidRPr="00716DD3">
        <w:rPr>
          <w:rFonts w:ascii="Angsana New" w:hAnsi="Angsana New"/>
          <w:sz w:val="30"/>
          <w:szCs w:val="30"/>
        </w:rPr>
        <w:t>2569</w:t>
      </w:r>
      <w:r w:rsidRPr="00716DD3">
        <w:rPr>
          <w:rFonts w:ascii="Angsana New" w:hAnsi="Angsana New" w:hint="cs"/>
          <w:sz w:val="30"/>
          <w:szCs w:val="30"/>
          <w:cs/>
        </w:rPr>
        <w:t xml:space="preserve"> </w:t>
      </w:r>
      <w:r w:rsidR="00C35AB0" w:rsidRPr="00716DD3">
        <w:rPr>
          <w:rFonts w:ascii="Angsana New" w:hAnsi="Angsana New"/>
          <w:sz w:val="30"/>
          <w:szCs w:val="30"/>
          <w:cs/>
        </w:rPr>
        <w:t>ทั้งนี้ ผู้กู้ยืมได้นำโฉนดที่ดินวางเป็นหลักประกันแก่บริษัทย่อยจำนวน</w:t>
      </w:r>
      <w:r w:rsidRPr="00716DD3">
        <w:rPr>
          <w:rFonts w:ascii="Angsana New" w:hAnsi="Angsana New" w:hint="cs"/>
          <w:sz w:val="30"/>
          <w:szCs w:val="30"/>
          <w:cs/>
        </w:rPr>
        <w:t xml:space="preserve"> </w:t>
      </w:r>
      <w:r w:rsidR="00C35AB0" w:rsidRPr="00716DD3">
        <w:rPr>
          <w:rFonts w:ascii="Angsana New" w:hAnsi="Angsana New"/>
          <w:sz w:val="30"/>
          <w:szCs w:val="30"/>
        </w:rPr>
        <w:t>2</w:t>
      </w:r>
      <w:r w:rsidR="00C35AB0" w:rsidRPr="00716DD3">
        <w:rPr>
          <w:rFonts w:ascii="Angsana New" w:hAnsi="Angsana New"/>
          <w:sz w:val="30"/>
          <w:szCs w:val="30"/>
          <w:cs/>
        </w:rPr>
        <w:t xml:space="preserve"> โฉนด</w:t>
      </w:r>
    </w:p>
    <w:p w14:paraId="0F9643E3" w14:textId="77777777" w:rsidR="00C35AB0" w:rsidRPr="00BC755F" w:rsidRDefault="00C35AB0" w:rsidP="00D73F70">
      <w:pPr>
        <w:pStyle w:val="NoSpacing"/>
        <w:ind w:left="720"/>
        <w:rPr>
          <w:rFonts w:ascii="Angsana New" w:hAnsi="Angsana New"/>
          <w:spacing w:val="-2"/>
          <w:sz w:val="20"/>
          <w:szCs w:val="20"/>
        </w:rPr>
      </w:pPr>
    </w:p>
    <w:p w14:paraId="19AC79D7" w14:textId="77777777" w:rsidR="008E28B4" w:rsidRDefault="001217BD" w:rsidP="001217B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46"/>
          <w:tab w:val="left" w:pos="574"/>
          <w:tab w:val="left" w:pos="1050"/>
        </w:tabs>
        <w:ind w:left="540" w:hanging="540"/>
        <w:contextualSpacing/>
        <w:jc w:val="both"/>
        <w:rPr>
          <w:rFonts w:ascii="Angsana New" w:hAnsi="Angsana New"/>
          <w:spacing w:val="-2"/>
          <w:sz w:val="30"/>
          <w:szCs w:val="30"/>
          <w:lang w:val="af-ZA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ข)</w:t>
      </w:r>
      <w:r>
        <w:rPr>
          <w:rFonts w:ascii="Angsana New" w:hAnsi="Angsana New"/>
          <w:spacing w:val="-2"/>
          <w:sz w:val="30"/>
          <w:szCs w:val="30"/>
          <w:cs/>
        </w:rPr>
        <w:tab/>
      </w:r>
      <w:r w:rsidR="00662157" w:rsidRPr="001217BD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662157" w:rsidRPr="001217BD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662157" w:rsidRPr="001217BD">
        <w:rPr>
          <w:rFonts w:ascii="Angsana New" w:hAnsi="Angsana New"/>
          <w:spacing w:val="-4"/>
          <w:sz w:val="30"/>
          <w:szCs w:val="30"/>
        </w:rPr>
        <w:t xml:space="preserve">3 </w:t>
      </w:r>
      <w:r w:rsidR="00662157" w:rsidRPr="001217BD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662157" w:rsidRPr="001217BD">
        <w:rPr>
          <w:rFonts w:ascii="Angsana New" w:hAnsi="Angsana New"/>
          <w:spacing w:val="-4"/>
          <w:sz w:val="30"/>
          <w:szCs w:val="30"/>
        </w:rPr>
        <w:t xml:space="preserve">2569 </w:t>
      </w:r>
      <w:r w:rsidR="00662157" w:rsidRPr="001217BD">
        <w:rPr>
          <w:rFonts w:ascii="Angsana New" w:hAnsi="Angsana New"/>
          <w:spacing w:val="-4"/>
          <w:sz w:val="30"/>
          <w:szCs w:val="30"/>
          <w:cs/>
        </w:rPr>
        <w:t>ธนาคารในประเทศแห่งหนึ่งได้ออกหนังสือค้ำประกันบริษัทให้แก่บริษัทเอกชนแห่งหนึ่ง</w:t>
      </w:r>
      <w:r w:rsidR="00F36A63">
        <w:rPr>
          <w:rFonts w:ascii="Angsana New" w:hAnsi="Angsana New" w:hint="cs"/>
          <w:spacing w:val="-4"/>
          <w:sz w:val="30"/>
          <w:szCs w:val="30"/>
          <w:cs/>
        </w:rPr>
        <w:t xml:space="preserve">(ลูกค้าของบริษัท) </w:t>
      </w:r>
      <w:r w:rsidR="00662157" w:rsidRPr="00662157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เป็นจำนวนเงินประมาณ </w:t>
      </w:r>
      <w:r w:rsidR="00662157" w:rsidRPr="00662157">
        <w:rPr>
          <w:rFonts w:ascii="Angsana New" w:hAnsi="Angsana New"/>
          <w:spacing w:val="-2"/>
          <w:sz w:val="30"/>
          <w:szCs w:val="30"/>
        </w:rPr>
        <w:t xml:space="preserve">5 </w:t>
      </w:r>
      <w:r w:rsidR="00662157" w:rsidRPr="0066215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F36A63">
        <w:rPr>
          <w:rFonts w:ascii="Angsana New" w:hAnsi="Angsana New" w:hint="cs"/>
          <w:spacing w:val="-2"/>
          <w:sz w:val="30"/>
          <w:szCs w:val="30"/>
          <w:cs/>
        </w:rPr>
        <w:t xml:space="preserve">โดยบริษัทนำเงินฝากออมทรัพย์จำนวน </w:t>
      </w:r>
      <w:r w:rsidR="00F36A63">
        <w:rPr>
          <w:rFonts w:ascii="Angsana New" w:hAnsi="Angsana New"/>
          <w:spacing w:val="-2"/>
          <w:sz w:val="30"/>
          <w:szCs w:val="30"/>
        </w:rPr>
        <w:t xml:space="preserve">5.1 </w:t>
      </w:r>
      <w:r w:rsidR="00F36A63">
        <w:rPr>
          <w:rFonts w:ascii="Angsana New" w:hAnsi="Angsana New" w:hint="cs"/>
          <w:spacing w:val="-2"/>
          <w:sz w:val="30"/>
          <w:szCs w:val="30"/>
          <w:cs/>
          <w:lang w:val="af-ZA"/>
        </w:rPr>
        <w:t>ล้านบาทวางเป็นหลักประกัน</w:t>
      </w:r>
    </w:p>
    <w:p w14:paraId="6D861E39" w14:textId="77777777" w:rsidR="008E28B4" w:rsidRPr="00BC755F" w:rsidRDefault="008E28B4" w:rsidP="00D73F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46"/>
          <w:tab w:val="left" w:pos="574"/>
          <w:tab w:val="left" w:pos="1050"/>
        </w:tabs>
        <w:ind w:left="540" w:hanging="540"/>
        <w:contextualSpacing/>
        <w:rPr>
          <w:rFonts w:ascii="Angsana New" w:hAnsi="Angsana New"/>
          <w:spacing w:val="-2"/>
          <w:sz w:val="20"/>
          <w:szCs w:val="20"/>
          <w:lang w:val="af-ZA"/>
        </w:rPr>
      </w:pPr>
    </w:p>
    <w:p w14:paraId="469DC230" w14:textId="029AEAC5" w:rsidR="00D73F70" w:rsidRDefault="008E28B4" w:rsidP="00354B1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46"/>
          <w:tab w:val="left" w:pos="574"/>
          <w:tab w:val="left" w:pos="1050"/>
        </w:tabs>
        <w:ind w:left="540" w:hanging="54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ค)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ab/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>ที่ประชุม</w:t>
      </w:r>
      <w:r w:rsidR="00D73F70" w:rsidRPr="00354B1E">
        <w:rPr>
          <w:rFonts w:ascii="Angsana New" w:hAnsi="Angsana New" w:hint="cs"/>
          <w:spacing w:val="-8"/>
          <w:sz w:val="30"/>
          <w:szCs w:val="30"/>
          <w:cs/>
        </w:rPr>
        <w:t>คณะ</w:t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>กรรมการบริษัท</w:t>
      </w:r>
      <w:r w:rsidR="00354B1E">
        <w:rPr>
          <w:rFonts w:ascii="Angsana New" w:hAnsi="Angsana New" w:hint="cs"/>
          <w:spacing w:val="-8"/>
          <w:sz w:val="30"/>
          <w:szCs w:val="30"/>
          <w:cs/>
        </w:rPr>
        <w:t>เมื่อ</w:t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 xml:space="preserve">วันที่ </w:t>
      </w:r>
      <w:r w:rsidRPr="00354B1E">
        <w:rPr>
          <w:rFonts w:ascii="Angsana New" w:hAnsi="Angsana New"/>
          <w:spacing w:val="-8"/>
          <w:sz w:val="30"/>
          <w:szCs w:val="30"/>
        </w:rPr>
        <w:t>13</w:t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 xml:space="preserve"> สิงหาคม </w:t>
      </w:r>
      <w:r w:rsidRPr="00354B1E">
        <w:rPr>
          <w:rFonts w:ascii="Angsana New" w:hAnsi="Angsana New"/>
          <w:spacing w:val="-8"/>
          <w:sz w:val="30"/>
          <w:szCs w:val="30"/>
        </w:rPr>
        <w:t>2569</w:t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54B1E">
        <w:rPr>
          <w:rFonts w:ascii="Angsana New" w:hAnsi="Angsana New" w:hint="cs"/>
          <w:spacing w:val="-8"/>
          <w:sz w:val="30"/>
          <w:szCs w:val="30"/>
          <w:cs/>
        </w:rPr>
        <w:t>ได้</w:t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>มีมติอนุมัติให้ยกเลิก</w:t>
      </w:r>
      <w:r w:rsidR="001B3EF6">
        <w:rPr>
          <w:rFonts w:ascii="Angsana New" w:hAnsi="Angsana New" w:hint="cs"/>
          <w:spacing w:val="-8"/>
          <w:sz w:val="30"/>
          <w:szCs w:val="30"/>
          <w:cs/>
        </w:rPr>
        <w:t>แผน</w:t>
      </w:r>
      <w:r w:rsidRPr="00354B1E">
        <w:rPr>
          <w:rFonts w:ascii="Angsana New" w:hAnsi="Angsana New" w:hint="cs"/>
          <w:spacing w:val="-8"/>
          <w:sz w:val="30"/>
          <w:szCs w:val="30"/>
          <w:cs/>
        </w:rPr>
        <w:t>การใช้บริการและเปิดบัญชี</w:t>
      </w:r>
      <w:r w:rsidRPr="00354B1E">
        <w:rPr>
          <w:rFonts w:ascii="Angsana New" w:hAnsi="Angsana New"/>
          <w:spacing w:val="-8"/>
          <w:sz w:val="30"/>
          <w:szCs w:val="30"/>
          <w:cs/>
        </w:rPr>
        <w:t>กับบริษัท บิทคับ</w:t>
      </w:r>
      <w:r w:rsidRPr="00D73F70">
        <w:rPr>
          <w:rFonts w:ascii="Angsana New" w:hAnsi="Angsana New"/>
          <w:spacing w:val="-4"/>
          <w:sz w:val="30"/>
          <w:szCs w:val="30"/>
          <w:cs/>
        </w:rPr>
        <w:t xml:space="preserve"> ออนไลน์ จำกัด</w:t>
      </w:r>
      <w:r w:rsidRPr="00D73F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73F70">
        <w:rPr>
          <w:rFonts w:ascii="Angsana New" w:hAnsi="Angsana New"/>
          <w:spacing w:val="-4"/>
          <w:sz w:val="30"/>
          <w:szCs w:val="30"/>
          <w:cs/>
        </w:rPr>
        <w:t>เนื่อง</w:t>
      </w:r>
      <w:r w:rsidRPr="00D73F70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Pr="00D73F70">
        <w:rPr>
          <w:rFonts w:ascii="Angsana New" w:hAnsi="Angsana New"/>
          <w:spacing w:val="-4"/>
          <w:sz w:val="30"/>
          <w:szCs w:val="30"/>
          <w:cs/>
        </w:rPr>
        <w:t>ผู้ประกอบธุรกิจสินทรัพย์ดิจิทัล</w:t>
      </w:r>
      <w:r w:rsidR="00354B1E">
        <w:rPr>
          <w:rFonts w:ascii="Angsana New" w:hAnsi="Angsana New" w:hint="cs"/>
          <w:spacing w:val="-4"/>
          <w:sz w:val="30"/>
          <w:szCs w:val="30"/>
          <w:cs/>
        </w:rPr>
        <w:t>ถูก</w:t>
      </w:r>
      <w:r w:rsidR="00D73F70" w:rsidRPr="00D73F70">
        <w:rPr>
          <w:rFonts w:ascii="Angsana New" w:hAnsi="Angsana New" w:hint="cs"/>
          <w:spacing w:val="-4"/>
          <w:sz w:val="30"/>
          <w:szCs w:val="30"/>
          <w:cs/>
        </w:rPr>
        <w:t>ห้ามสนับสนุนหรือส่งเสริมการ</w:t>
      </w:r>
      <w:r w:rsidRPr="00D73F70">
        <w:rPr>
          <w:rFonts w:ascii="Angsana New" w:hAnsi="Angsana New"/>
          <w:spacing w:val="-4"/>
          <w:sz w:val="30"/>
          <w:szCs w:val="30"/>
          <w:cs/>
        </w:rPr>
        <w:t>นำสินทรัพย์ดิจิทัลมาใช้เป็นสื่อกลางในการชำระค่าสินค้าและบริการ</w:t>
      </w:r>
    </w:p>
    <w:p w14:paraId="29A9A9D3" w14:textId="6C6925D3" w:rsidR="00155310" w:rsidRPr="00B972AD" w:rsidRDefault="00610BD6" w:rsidP="00AA31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sz w:val="30"/>
          <w:szCs w:val="30"/>
          <w:cs/>
        </w:rPr>
      </w:pPr>
      <w:r w:rsidRPr="00610BD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217BD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6CE4C5F6" w14:textId="77777777" w:rsidR="00155310" w:rsidRPr="00BC755F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F8B650E" w14:textId="48F67DE9" w:rsidR="00155310" w:rsidRPr="008C3C17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-4"/>
          <w:cs/>
        </w:rPr>
      </w:pPr>
      <w:r w:rsidRPr="008C3C17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635D34">
        <w:rPr>
          <w:rFonts w:ascii="Angsana New" w:hAnsi="Angsana New"/>
          <w:spacing w:val="-4"/>
          <w:sz w:val="30"/>
          <w:szCs w:val="30"/>
          <w:cs/>
        </w:rPr>
        <w:t>มคณะกรรมการ</w:t>
      </w:r>
      <w:r w:rsidR="00111D92" w:rsidRPr="008C3C17">
        <w:rPr>
          <w:rFonts w:ascii="Angsana New" w:hAnsi="Angsana New"/>
          <w:spacing w:val="-4"/>
          <w:sz w:val="30"/>
          <w:szCs w:val="30"/>
          <w:cs/>
        </w:rPr>
        <w:t xml:space="preserve">บริษัทเมื่อวันที่ </w:t>
      </w:r>
      <w:r w:rsidR="005A618D" w:rsidRPr="008C3C17">
        <w:rPr>
          <w:rFonts w:ascii="Angsana New" w:hAnsi="Angsana New"/>
          <w:spacing w:val="-4"/>
          <w:sz w:val="30"/>
          <w:szCs w:val="30"/>
        </w:rPr>
        <w:t>13</w:t>
      </w:r>
      <w:r w:rsidRPr="008C3C1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00F7">
        <w:rPr>
          <w:rFonts w:ascii="Angsana New" w:hAnsi="Angsana New"/>
          <w:spacing w:val="-4"/>
          <w:sz w:val="30"/>
          <w:szCs w:val="30"/>
          <w:cs/>
        </w:rPr>
        <w:t>สิงหา</w:t>
      </w:r>
      <w:r w:rsidR="00E72F0B" w:rsidRPr="008C3C17">
        <w:rPr>
          <w:rFonts w:ascii="Angsana New" w:hAnsi="Angsana New"/>
          <w:spacing w:val="-4"/>
          <w:sz w:val="30"/>
          <w:szCs w:val="30"/>
          <w:cs/>
        </w:rPr>
        <w:t>คม</w:t>
      </w:r>
      <w:r w:rsidRPr="008C3C1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8C3C17">
        <w:rPr>
          <w:rFonts w:ascii="Angsana New" w:hAnsi="Angsana New"/>
          <w:spacing w:val="-4"/>
          <w:sz w:val="30"/>
          <w:szCs w:val="30"/>
        </w:rPr>
        <w:t>25</w:t>
      </w:r>
      <w:r w:rsidR="003E3BA5" w:rsidRPr="008C3C17">
        <w:rPr>
          <w:rFonts w:ascii="Angsana New" w:hAnsi="Angsana New"/>
          <w:spacing w:val="-4"/>
          <w:sz w:val="30"/>
          <w:szCs w:val="30"/>
        </w:rPr>
        <w:t>6</w:t>
      </w:r>
      <w:r w:rsidR="003409A4">
        <w:rPr>
          <w:rFonts w:ascii="Angsana New" w:hAnsi="Angsana New"/>
          <w:spacing w:val="-4"/>
          <w:sz w:val="30"/>
          <w:szCs w:val="30"/>
        </w:rPr>
        <w:t>9</w:t>
      </w:r>
    </w:p>
    <w:sectPr w:rsidR="00155310" w:rsidRPr="008C3C17" w:rsidSect="00E92D5A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D452" w14:textId="77777777" w:rsidR="00662605" w:rsidRDefault="00662605">
      <w:r>
        <w:separator/>
      </w:r>
    </w:p>
  </w:endnote>
  <w:endnote w:type="continuationSeparator" w:id="0">
    <w:p w14:paraId="5A33544B" w14:textId="77777777" w:rsidR="00662605" w:rsidRDefault="0066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7D49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512C3010" w14:textId="77777777" w:rsidR="00536A42" w:rsidRDefault="00536A42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D98EB" w14:textId="77777777" w:rsidR="00536A42" w:rsidRPr="00CD60A0" w:rsidRDefault="00536A4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07E0537B" w14:textId="77777777" w:rsidR="00536A42" w:rsidRDefault="00536A4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CEC5" w14:textId="73410B72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 w:rsidR="00335E84">
      <w:rPr>
        <w:rFonts w:ascii="Angsana New" w:hAnsi="Angsana New"/>
        <w:sz w:val="30"/>
        <w:szCs w:val="3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12D1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68DDBE6" w14:textId="77777777" w:rsidR="00536A42" w:rsidRDefault="00536A42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3521813"/>
      <w:docPartObj>
        <w:docPartGallery w:val="Page Numbers (Bottom of Page)"/>
        <w:docPartUnique/>
      </w:docPartObj>
    </w:sdtPr>
    <w:sdtEndPr/>
    <w:sdtContent>
      <w:p w14:paraId="3D868230" w14:textId="77777777" w:rsidR="00536A42" w:rsidRDefault="00536A42" w:rsidP="007E162F">
        <w:pPr>
          <w:pStyle w:val="Footer"/>
          <w:tabs>
            <w:tab w:val="left" w:pos="14400"/>
          </w:tabs>
          <w:ind w:right="-36"/>
          <w:jc w:val="right"/>
        </w:pPr>
        <w:r w:rsidRPr="0085128D">
          <w:rPr>
            <w:rFonts w:ascii="Angsana New" w:hAnsi="Angsana New"/>
            <w:sz w:val="30"/>
          </w:rPr>
          <w:fldChar w:fldCharType="begin"/>
        </w:r>
        <w:r w:rsidRPr="0085128D">
          <w:rPr>
            <w:rFonts w:ascii="Angsana New" w:hAnsi="Angsana New"/>
            <w:sz w:val="30"/>
          </w:rPr>
          <w:instrText xml:space="preserve"> PAGE   \* MERGEFORMAT </w:instrText>
        </w:r>
        <w:r w:rsidRPr="0085128D">
          <w:rPr>
            <w:rFonts w:ascii="Angsana New" w:hAnsi="Angsana New"/>
            <w:sz w:val="30"/>
          </w:rPr>
          <w:fldChar w:fldCharType="separate"/>
        </w:r>
        <w:r w:rsidR="000755E0">
          <w:rPr>
            <w:rFonts w:ascii="Angsana New" w:hAnsi="Angsana New"/>
            <w:noProof/>
            <w:sz w:val="30"/>
          </w:rPr>
          <w:t>35</w:t>
        </w:r>
        <w:r w:rsidRPr="0085128D">
          <w:rPr>
            <w:rFonts w:ascii="Angsana New" w:hAnsi="Angsana New"/>
            <w:sz w:val="30"/>
          </w:rPr>
          <w:fldChar w:fldCharType="end"/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7CA9" w14:textId="77777777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73964" w14:textId="77777777" w:rsidR="00662605" w:rsidRDefault="00662605">
      <w:r>
        <w:separator/>
      </w:r>
    </w:p>
  </w:footnote>
  <w:footnote w:type="continuationSeparator" w:id="0">
    <w:p w14:paraId="417D1109" w14:textId="77777777" w:rsidR="00662605" w:rsidRDefault="0066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EA4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ECB010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2B4E13" w14:textId="77777777" w:rsidR="00536A42" w:rsidRPr="005F70D0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35EF6E9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3D33117A" w14:textId="5B287971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 w:rsidR="00F11B88">
      <w:rPr>
        <w:rFonts w:ascii="Angsana New" w:hAnsi="Angsana New"/>
        <w:b/>
        <w:bCs/>
        <w:sz w:val="32"/>
        <w:szCs w:val="32"/>
      </w:rPr>
      <w:t xml:space="preserve">0 </w:t>
    </w:r>
    <w:r w:rsidR="00F11B88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EF397C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</w:t>
    </w:r>
    <w:r w:rsidR="00EF397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B323E13" w14:textId="208F6EAB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F397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184470F" w14:textId="77777777" w:rsidR="00536A42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4AA6AA25" w14:textId="77777777" w:rsidR="00536A42" w:rsidRPr="00E55B2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914B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A19C56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9B80F56" w14:textId="77777777" w:rsidR="00536A42" w:rsidRPr="005F70D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531322F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5EE3AF" w14:textId="3A97D628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2538F7">
      <w:rPr>
        <w:rFonts w:ascii="Angsana New" w:hAnsi="Angsana New"/>
        <w:b/>
        <w:bCs/>
        <w:sz w:val="32"/>
        <w:szCs w:val="32"/>
      </w:rPr>
      <w:t xml:space="preserve">30 </w:t>
    </w:r>
    <w:r w:rsidR="002538F7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 w:rsidR="00EF397C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 w:rsidR="00EF397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2251634E" w14:textId="7F78205B" w:rsidR="00536A42" w:rsidRPr="00D27ADF" w:rsidRDefault="00536A4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 w:rsidR="00EF397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75B59B1" w14:textId="77777777" w:rsidR="00536A42" w:rsidRDefault="00536A42">
    <w:pPr>
      <w:pStyle w:val="Header"/>
      <w:rPr>
        <w:sz w:val="30"/>
        <w:szCs w:val="30"/>
      </w:rPr>
    </w:pPr>
  </w:p>
  <w:p w14:paraId="768C912C" w14:textId="77777777" w:rsidR="00536A42" w:rsidRPr="00E55B20" w:rsidRDefault="00536A42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AFC1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BF944A5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4CB5D5D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8C97029" w14:textId="77777777" w:rsidR="00536A42" w:rsidRPr="00D27ADF" w:rsidRDefault="00536A42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2E09149" w14:textId="60D13B19" w:rsidR="00536A42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</w:t>
    </w:r>
    <w:r w:rsidR="00A3557E">
      <w:rPr>
        <w:rFonts w:ascii="Angsana New" w:hAnsi="Angsana New"/>
        <w:b/>
        <w:bCs/>
        <w:sz w:val="32"/>
        <w:szCs w:val="32"/>
      </w:rPr>
      <w:t xml:space="preserve">0 </w:t>
    </w:r>
    <w:r w:rsidR="00A3557E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 w:rsidR="00663AB5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hint="cs"/>
        <w:b/>
        <w:bCs/>
        <w:sz w:val="32"/>
        <w:szCs w:val="32"/>
      </w:rPr>
      <w:t>256</w:t>
    </w:r>
    <w:r w:rsidR="00663AB5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C3286CC" w14:textId="68B1D980" w:rsidR="00536A42" w:rsidRPr="00D27ADF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663AB5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969FB75" w14:textId="77777777" w:rsidR="00536A42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41E06596" w14:textId="77777777" w:rsidR="00536A42" w:rsidRPr="00E55B20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A306D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5E0831C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112CE3F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7F1125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AC16C24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195E87A8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A87050E" w14:textId="77777777" w:rsidR="00536A42" w:rsidRPr="00CC5926" w:rsidRDefault="00536A42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431C3A"/>
    <w:multiLevelType w:val="hybridMultilevel"/>
    <w:tmpl w:val="995CE0BE"/>
    <w:lvl w:ilvl="0" w:tplc="81F2A97E">
      <w:start w:val="1"/>
      <w:numFmt w:val="thaiLetters"/>
      <w:lvlText w:val="(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1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14777"/>
    <w:multiLevelType w:val="hybridMultilevel"/>
    <w:tmpl w:val="BD6EB1B4"/>
    <w:lvl w:ilvl="0" w:tplc="2BCED890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179461E"/>
    <w:multiLevelType w:val="hybridMultilevel"/>
    <w:tmpl w:val="74507EF0"/>
    <w:lvl w:ilvl="0" w:tplc="3EA80026">
      <w:start w:val="3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4" w15:restartNumberingAfterBreak="0">
    <w:nsid w:val="22833559"/>
    <w:multiLevelType w:val="hybridMultilevel"/>
    <w:tmpl w:val="E2626FE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D21964"/>
    <w:multiLevelType w:val="hybridMultilevel"/>
    <w:tmpl w:val="69DC7694"/>
    <w:lvl w:ilvl="0" w:tplc="8CF043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6C5510"/>
    <w:multiLevelType w:val="hybridMultilevel"/>
    <w:tmpl w:val="60E0EAE0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97C37"/>
    <w:multiLevelType w:val="hybridMultilevel"/>
    <w:tmpl w:val="49EEA882"/>
    <w:lvl w:ilvl="0" w:tplc="194A8A48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A0747"/>
    <w:multiLevelType w:val="hybridMultilevel"/>
    <w:tmpl w:val="88906CE6"/>
    <w:lvl w:ilvl="0" w:tplc="5080A5D0">
      <w:start w:val="1"/>
      <w:numFmt w:val="thaiLetters"/>
      <w:lvlText w:val="%1)"/>
      <w:lvlJc w:val="left"/>
      <w:pPr>
        <w:ind w:left="1266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3891214">
    <w:abstractNumId w:val="6"/>
  </w:num>
  <w:num w:numId="2" w16cid:durableId="880896821">
    <w:abstractNumId w:val="5"/>
  </w:num>
  <w:num w:numId="3" w16cid:durableId="850490364">
    <w:abstractNumId w:val="9"/>
  </w:num>
  <w:num w:numId="4" w16cid:durableId="845481610">
    <w:abstractNumId w:val="7"/>
  </w:num>
  <w:num w:numId="5" w16cid:durableId="1915552922">
    <w:abstractNumId w:val="8"/>
  </w:num>
  <w:num w:numId="6" w16cid:durableId="1391147856">
    <w:abstractNumId w:val="3"/>
  </w:num>
  <w:num w:numId="7" w16cid:durableId="396981495">
    <w:abstractNumId w:val="2"/>
  </w:num>
  <w:num w:numId="8" w16cid:durableId="1332831963">
    <w:abstractNumId w:val="0"/>
  </w:num>
  <w:num w:numId="9" w16cid:durableId="1225873949">
    <w:abstractNumId w:val="1"/>
  </w:num>
  <w:num w:numId="10" w16cid:durableId="1846018887">
    <w:abstractNumId w:val="4"/>
  </w:num>
  <w:num w:numId="11" w16cid:durableId="1040938980">
    <w:abstractNumId w:val="20"/>
  </w:num>
  <w:num w:numId="12" w16cid:durableId="515195518">
    <w:abstractNumId w:val="15"/>
  </w:num>
  <w:num w:numId="13" w16cid:durableId="2068915867">
    <w:abstractNumId w:val="26"/>
  </w:num>
  <w:num w:numId="14" w16cid:durableId="1695379860">
    <w:abstractNumId w:val="18"/>
  </w:num>
  <w:num w:numId="15" w16cid:durableId="218563606">
    <w:abstractNumId w:val="21"/>
  </w:num>
  <w:num w:numId="16" w16cid:durableId="1937136046">
    <w:abstractNumId w:val="17"/>
  </w:num>
  <w:num w:numId="17" w16cid:durableId="1445464106">
    <w:abstractNumId w:val="16"/>
  </w:num>
  <w:num w:numId="18" w16cid:durableId="1686783325">
    <w:abstractNumId w:val="11"/>
  </w:num>
  <w:num w:numId="19" w16cid:durableId="1013342389">
    <w:abstractNumId w:val="24"/>
  </w:num>
  <w:num w:numId="20" w16cid:durableId="657919972">
    <w:abstractNumId w:val="12"/>
  </w:num>
  <w:num w:numId="21" w16cid:durableId="1295913717">
    <w:abstractNumId w:val="14"/>
  </w:num>
  <w:num w:numId="22" w16cid:durableId="246429067">
    <w:abstractNumId w:val="19"/>
  </w:num>
  <w:num w:numId="23" w16cid:durableId="1177377940">
    <w:abstractNumId w:val="10"/>
  </w:num>
  <w:num w:numId="24" w16cid:durableId="738134276">
    <w:abstractNumId w:val="13"/>
  </w:num>
  <w:num w:numId="25" w16cid:durableId="772171778">
    <w:abstractNumId w:val="25"/>
  </w:num>
  <w:num w:numId="26" w16cid:durableId="432167666">
    <w:abstractNumId w:val="22"/>
  </w:num>
  <w:num w:numId="27" w16cid:durableId="320424672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13"/>
    <w:rsid w:val="00002028"/>
    <w:rsid w:val="00002473"/>
    <w:rsid w:val="00002A6E"/>
    <w:rsid w:val="00003195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AB6"/>
    <w:rsid w:val="00006BB8"/>
    <w:rsid w:val="00007515"/>
    <w:rsid w:val="00007594"/>
    <w:rsid w:val="00007BEA"/>
    <w:rsid w:val="00010508"/>
    <w:rsid w:val="00010C3B"/>
    <w:rsid w:val="00010E0E"/>
    <w:rsid w:val="00011147"/>
    <w:rsid w:val="000112DA"/>
    <w:rsid w:val="0001131E"/>
    <w:rsid w:val="000117B0"/>
    <w:rsid w:val="000118B1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9D7"/>
    <w:rsid w:val="00014D7D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E0"/>
    <w:rsid w:val="000245F4"/>
    <w:rsid w:val="00024A21"/>
    <w:rsid w:val="0002594A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481"/>
    <w:rsid w:val="0003550D"/>
    <w:rsid w:val="00035755"/>
    <w:rsid w:val="000358F0"/>
    <w:rsid w:val="00035915"/>
    <w:rsid w:val="00035B90"/>
    <w:rsid w:val="00035FDC"/>
    <w:rsid w:val="0003679A"/>
    <w:rsid w:val="00037056"/>
    <w:rsid w:val="00037269"/>
    <w:rsid w:val="000372A9"/>
    <w:rsid w:val="000375E1"/>
    <w:rsid w:val="00037831"/>
    <w:rsid w:val="00037D72"/>
    <w:rsid w:val="00040018"/>
    <w:rsid w:val="000400F6"/>
    <w:rsid w:val="00040639"/>
    <w:rsid w:val="00040654"/>
    <w:rsid w:val="000408CB"/>
    <w:rsid w:val="00040C07"/>
    <w:rsid w:val="00042061"/>
    <w:rsid w:val="000420C9"/>
    <w:rsid w:val="00042461"/>
    <w:rsid w:val="000428E7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3FD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0FE8"/>
    <w:rsid w:val="000510D2"/>
    <w:rsid w:val="00051361"/>
    <w:rsid w:val="00051874"/>
    <w:rsid w:val="00051B67"/>
    <w:rsid w:val="00051BFB"/>
    <w:rsid w:val="00051F7A"/>
    <w:rsid w:val="000520D3"/>
    <w:rsid w:val="00052224"/>
    <w:rsid w:val="0005273D"/>
    <w:rsid w:val="00052D77"/>
    <w:rsid w:val="00053684"/>
    <w:rsid w:val="0005379C"/>
    <w:rsid w:val="00053A06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78E"/>
    <w:rsid w:val="00055807"/>
    <w:rsid w:val="00055C32"/>
    <w:rsid w:val="00056022"/>
    <w:rsid w:val="0005665B"/>
    <w:rsid w:val="00056687"/>
    <w:rsid w:val="00056F4A"/>
    <w:rsid w:val="000576C3"/>
    <w:rsid w:val="00057813"/>
    <w:rsid w:val="00057A56"/>
    <w:rsid w:val="00057D11"/>
    <w:rsid w:val="00060AA0"/>
    <w:rsid w:val="00060F63"/>
    <w:rsid w:val="00061092"/>
    <w:rsid w:val="000610BA"/>
    <w:rsid w:val="0006152A"/>
    <w:rsid w:val="00061853"/>
    <w:rsid w:val="00061BBC"/>
    <w:rsid w:val="000620AC"/>
    <w:rsid w:val="00062267"/>
    <w:rsid w:val="000624A8"/>
    <w:rsid w:val="00062681"/>
    <w:rsid w:val="000639D7"/>
    <w:rsid w:val="000644F1"/>
    <w:rsid w:val="00064522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AC1"/>
    <w:rsid w:val="00065D9B"/>
    <w:rsid w:val="00066359"/>
    <w:rsid w:val="00066A8D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3C1F"/>
    <w:rsid w:val="00074061"/>
    <w:rsid w:val="00074082"/>
    <w:rsid w:val="00074B06"/>
    <w:rsid w:val="00074DA2"/>
    <w:rsid w:val="0007532D"/>
    <w:rsid w:val="0007540D"/>
    <w:rsid w:val="000755E0"/>
    <w:rsid w:val="000758C6"/>
    <w:rsid w:val="0007590A"/>
    <w:rsid w:val="00075AC7"/>
    <w:rsid w:val="00075AE2"/>
    <w:rsid w:val="00075AE8"/>
    <w:rsid w:val="00075D3A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AD8"/>
    <w:rsid w:val="00080C8F"/>
    <w:rsid w:val="00080F75"/>
    <w:rsid w:val="000813F6"/>
    <w:rsid w:val="0008156D"/>
    <w:rsid w:val="0008191F"/>
    <w:rsid w:val="00081E37"/>
    <w:rsid w:val="000821A6"/>
    <w:rsid w:val="0008257D"/>
    <w:rsid w:val="00082D00"/>
    <w:rsid w:val="000837F9"/>
    <w:rsid w:val="00084564"/>
    <w:rsid w:val="0008476B"/>
    <w:rsid w:val="0008504F"/>
    <w:rsid w:val="00085743"/>
    <w:rsid w:val="0008575C"/>
    <w:rsid w:val="00085B47"/>
    <w:rsid w:val="000861C6"/>
    <w:rsid w:val="00086831"/>
    <w:rsid w:val="00086AF0"/>
    <w:rsid w:val="00086D61"/>
    <w:rsid w:val="000870BB"/>
    <w:rsid w:val="000870CD"/>
    <w:rsid w:val="00087EF8"/>
    <w:rsid w:val="0009015E"/>
    <w:rsid w:val="00090340"/>
    <w:rsid w:val="0009051F"/>
    <w:rsid w:val="00090595"/>
    <w:rsid w:val="00090730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3D9D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6BD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2F0F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93E"/>
    <w:rsid w:val="000B5E1F"/>
    <w:rsid w:val="000B6130"/>
    <w:rsid w:val="000B6261"/>
    <w:rsid w:val="000B6884"/>
    <w:rsid w:val="000B6C88"/>
    <w:rsid w:val="000B6DB9"/>
    <w:rsid w:val="000B70C0"/>
    <w:rsid w:val="000B7444"/>
    <w:rsid w:val="000B7A9A"/>
    <w:rsid w:val="000C03D4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6EC"/>
    <w:rsid w:val="000C67A3"/>
    <w:rsid w:val="000C67B3"/>
    <w:rsid w:val="000C67C1"/>
    <w:rsid w:val="000C68DD"/>
    <w:rsid w:val="000C6D9C"/>
    <w:rsid w:val="000C6EC2"/>
    <w:rsid w:val="000C7185"/>
    <w:rsid w:val="000C72E5"/>
    <w:rsid w:val="000C779E"/>
    <w:rsid w:val="000C7CBD"/>
    <w:rsid w:val="000C7D7B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A48"/>
    <w:rsid w:val="000D53BB"/>
    <w:rsid w:val="000D5ACF"/>
    <w:rsid w:val="000D641F"/>
    <w:rsid w:val="000D66E8"/>
    <w:rsid w:val="000D69B7"/>
    <w:rsid w:val="000D69DA"/>
    <w:rsid w:val="000D6BAF"/>
    <w:rsid w:val="000D6D84"/>
    <w:rsid w:val="000D6FB7"/>
    <w:rsid w:val="000D71CF"/>
    <w:rsid w:val="000D74A6"/>
    <w:rsid w:val="000D7671"/>
    <w:rsid w:val="000D7B32"/>
    <w:rsid w:val="000D7C61"/>
    <w:rsid w:val="000E040A"/>
    <w:rsid w:val="000E0455"/>
    <w:rsid w:val="000E0C35"/>
    <w:rsid w:val="000E2129"/>
    <w:rsid w:val="000E216E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09F"/>
    <w:rsid w:val="000F0144"/>
    <w:rsid w:val="000F042D"/>
    <w:rsid w:val="000F1154"/>
    <w:rsid w:val="000F146E"/>
    <w:rsid w:val="000F14CA"/>
    <w:rsid w:val="000F1553"/>
    <w:rsid w:val="000F192A"/>
    <w:rsid w:val="000F1B02"/>
    <w:rsid w:val="000F1CA2"/>
    <w:rsid w:val="000F1CEB"/>
    <w:rsid w:val="000F1F11"/>
    <w:rsid w:val="000F22F5"/>
    <w:rsid w:val="000F28A3"/>
    <w:rsid w:val="000F292A"/>
    <w:rsid w:val="000F29C3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ADC"/>
    <w:rsid w:val="000F7BB6"/>
    <w:rsid w:val="00100A07"/>
    <w:rsid w:val="001019A3"/>
    <w:rsid w:val="001019B0"/>
    <w:rsid w:val="00101B39"/>
    <w:rsid w:val="00101C5B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7E5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D0C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9BA"/>
    <w:rsid w:val="00116E07"/>
    <w:rsid w:val="001172BE"/>
    <w:rsid w:val="00117A77"/>
    <w:rsid w:val="00117AE8"/>
    <w:rsid w:val="00117C74"/>
    <w:rsid w:val="00117CA0"/>
    <w:rsid w:val="00117CDF"/>
    <w:rsid w:val="00117D96"/>
    <w:rsid w:val="001201A7"/>
    <w:rsid w:val="00120494"/>
    <w:rsid w:val="00121506"/>
    <w:rsid w:val="001217BD"/>
    <w:rsid w:val="00121823"/>
    <w:rsid w:val="0012183F"/>
    <w:rsid w:val="001218FE"/>
    <w:rsid w:val="00122009"/>
    <w:rsid w:val="00122220"/>
    <w:rsid w:val="00122461"/>
    <w:rsid w:val="00122807"/>
    <w:rsid w:val="001228AE"/>
    <w:rsid w:val="00123C14"/>
    <w:rsid w:val="00123F83"/>
    <w:rsid w:val="001246B0"/>
    <w:rsid w:val="00124782"/>
    <w:rsid w:val="00124871"/>
    <w:rsid w:val="00124939"/>
    <w:rsid w:val="00124A4B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6DE"/>
    <w:rsid w:val="00127CB2"/>
    <w:rsid w:val="00130C02"/>
    <w:rsid w:val="00130EC9"/>
    <w:rsid w:val="00130FD7"/>
    <w:rsid w:val="001310B6"/>
    <w:rsid w:val="001319E2"/>
    <w:rsid w:val="00131B59"/>
    <w:rsid w:val="00132340"/>
    <w:rsid w:val="001329CE"/>
    <w:rsid w:val="00132BBB"/>
    <w:rsid w:val="00132D8C"/>
    <w:rsid w:val="00133541"/>
    <w:rsid w:val="00133C8B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4B0"/>
    <w:rsid w:val="0013692C"/>
    <w:rsid w:val="00136998"/>
    <w:rsid w:val="00136F18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1E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20"/>
    <w:rsid w:val="001457F6"/>
    <w:rsid w:val="001468CC"/>
    <w:rsid w:val="00146A64"/>
    <w:rsid w:val="00146D9D"/>
    <w:rsid w:val="001471E3"/>
    <w:rsid w:val="00147334"/>
    <w:rsid w:val="0014749A"/>
    <w:rsid w:val="00147AC7"/>
    <w:rsid w:val="00147E54"/>
    <w:rsid w:val="00147F37"/>
    <w:rsid w:val="0015041C"/>
    <w:rsid w:val="00151210"/>
    <w:rsid w:val="00151549"/>
    <w:rsid w:val="0015214B"/>
    <w:rsid w:val="00152711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6A88"/>
    <w:rsid w:val="00157581"/>
    <w:rsid w:val="0015799C"/>
    <w:rsid w:val="00157B97"/>
    <w:rsid w:val="00157D58"/>
    <w:rsid w:val="00157FE9"/>
    <w:rsid w:val="001605B1"/>
    <w:rsid w:val="00160870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D09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2FA4"/>
    <w:rsid w:val="001732AD"/>
    <w:rsid w:val="00173427"/>
    <w:rsid w:val="0017375B"/>
    <w:rsid w:val="00173914"/>
    <w:rsid w:val="001740FD"/>
    <w:rsid w:val="001741AE"/>
    <w:rsid w:val="00174652"/>
    <w:rsid w:val="00174B80"/>
    <w:rsid w:val="00175025"/>
    <w:rsid w:val="001751CF"/>
    <w:rsid w:val="0017555E"/>
    <w:rsid w:val="001757E7"/>
    <w:rsid w:val="00175B09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0DF7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0D0"/>
    <w:rsid w:val="00184EF2"/>
    <w:rsid w:val="0018538F"/>
    <w:rsid w:val="001856CC"/>
    <w:rsid w:val="00185EC9"/>
    <w:rsid w:val="001862B7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2A8C"/>
    <w:rsid w:val="0019345A"/>
    <w:rsid w:val="0019346C"/>
    <w:rsid w:val="001935EC"/>
    <w:rsid w:val="00193970"/>
    <w:rsid w:val="00193BB6"/>
    <w:rsid w:val="001948CD"/>
    <w:rsid w:val="00194BA8"/>
    <w:rsid w:val="0019506A"/>
    <w:rsid w:val="00195F61"/>
    <w:rsid w:val="00196036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8E"/>
    <w:rsid w:val="001A58AB"/>
    <w:rsid w:val="001A5955"/>
    <w:rsid w:val="001A5B99"/>
    <w:rsid w:val="001A616C"/>
    <w:rsid w:val="001A6323"/>
    <w:rsid w:val="001A7582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185"/>
    <w:rsid w:val="001B32D8"/>
    <w:rsid w:val="001B38EB"/>
    <w:rsid w:val="001B3979"/>
    <w:rsid w:val="001B3DE2"/>
    <w:rsid w:val="001B3E01"/>
    <w:rsid w:val="001B3EF6"/>
    <w:rsid w:val="001B3F96"/>
    <w:rsid w:val="001B3FD7"/>
    <w:rsid w:val="001B4328"/>
    <w:rsid w:val="001B458F"/>
    <w:rsid w:val="001B47A9"/>
    <w:rsid w:val="001B4867"/>
    <w:rsid w:val="001B4FD2"/>
    <w:rsid w:val="001B5C55"/>
    <w:rsid w:val="001B5D92"/>
    <w:rsid w:val="001B60CE"/>
    <w:rsid w:val="001B66C5"/>
    <w:rsid w:val="001B6BD9"/>
    <w:rsid w:val="001B6D4B"/>
    <w:rsid w:val="001B6E49"/>
    <w:rsid w:val="001B79CD"/>
    <w:rsid w:val="001B7B6C"/>
    <w:rsid w:val="001C024C"/>
    <w:rsid w:val="001C0C3D"/>
    <w:rsid w:val="001C1033"/>
    <w:rsid w:val="001C10FF"/>
    <w:rsid w:val="001C1BBA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4E2D"/>
    <w:rsid w:val="001C539B"/>
    <w:rsid w:val="001C5678"/>
    <w:rsid w:val="001C5A7D"/>
    <w:rsid w:val="001C5CEF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5930"/>
    <w:rsid w:val="001D62F4"/>
    <w:rsid w:val="001D67EB"/>
    <w:rsid w:val="001D6EEA"/>
    <w:rsid w:val="001D7047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DCF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7ED"/>
    <w:rsid w:val="001E4DC5"/>
    <w:rsid w:val="001E5B7F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CDB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122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0A98"/>
    <w:rsid w:val="00200B88"/>
    <w:rsid w:val="00201133"/>
    <w:rsid w:val="002017DF"/>
    <w:rsid w:val="0020199E"/>
    <w:rsid w:val="00201AC9"/>
    <w:rsid w:val="00201FA0"/>
    <w:rsid w:val="00202101"/>
    <w:rsid w:val="00202138"/>
    <w:rsid w:val="002024F0"/>
    <w:rsid w:val="0020279B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295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0E08"/>
    <w:rsid w:val="002111E4"/>
    <w:rsid w:val="0021139A"/>
    <w:rsid w:val="0021147A"/>
    <w:rsid w:val="0021192B"/>
    <w:rsid w:val="00211B08"/>
    <w:rsid w:val="00211E14"/>
    <w:rsid w:val="00211FE2"/>
    <w:rsid w:val="00212164"/>
    <w:rsid w:val="0021258E"/>
    <w:rsid w:val="00213143"/>
    <w:rsid w:val="00213378"/>
    <w:rsid w:val="002139C5"/>
    <w:rsid w:val="00214868"/>
    <w:rsid w:val="002149EB"/>
    <w:rsid w:val="00214CC2"/>
    <w:rsid w:val="00214D73"/>
    <w:rsid w:val="00214DC9"/>
    <w:rsid w:val="00215B5F"/>
    <w:rsid w:val="00215E42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4ED3"/>
    <w:rsid w:val="00225184"/>
    <w:rsid w:val="00225361"/>
    <w:rsid w:val="00225612"/>
    <w:rsid w:val="00225964"/>
    <w:rsid w:val="00225FB2"/>
    <w:rsid w:val="0022658D"/>
    <w:rsid w:val="00226754"/>
    <w:rsid w:val="00227365"/>
    <w:rsid w:val="0022743F"/>
    <w:rsid w:val="0022746D"/>
    <w:rsid w:val="00227509"/>
    <w:rsid w:val="00227920"/>
    <w:rsid w:val="00227F74"/>
    <w:rsid w:val="002301A8"/>
    <w:rsid w:val="002302FE"/>
    <w:rsid w:val="002310DA"/>
    <w:rsid w:val="00231E67"/>
    <w:rsid w:val="0023206B"/>
    <w:rsid w:val="0023246D"/>
    <w:rsid w:val="00232E73"/>
    <w:rsid w:val="00233476"/>
    <w:rsid w:val="0023380A"/>
    <w:rsid w:val="00233B2F"/>
    <w:rsid w:val="00233C49"/>
    <w:rsid w:val="00233D00"/>
    <w:rsid w:val="002344BD"/>
    <w:rsid w:val="00234609"/>
    <w:rsid w:val="00235469"/>
    <w:rsid w:val="0023553A"/>
    <w:rsid w:val="00235890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0F64"/>
    <w:rsid w:val="0024130A"/>
    <w:rsid w:val="0024132C"/>
    <w:rsid w:val="002416C7"/>
    <w:rsid w:val="00241F21"/>
    <w:rsid w:val="00241FDE"/>
    <w:rsid w:val="00242D58"/>
    <w:rsid w:val="00242DDD"/>
    <w:rsid w:val="00243142"/>
    <w:rsid w:val="00243202"/>
    <w:rsid w:val="002435B8"/>
    <w:rsid w:val="00243D2F"/>
    <w:rsid w:val="00243E32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EA"/>
    <w:rsid w:val="002473F9"/>
    <w:rsid w:val="00247E6B"/>
    <w:rsid w:val="00250390"/>
    <w:rsid w:val="00250475"/>
    <w:rsid w:val="002510AB"/>
    <w:rsid w:val="002518DD"/>
    <w:rsid w:val="00251901"/>
    <w:rsid w:val="002523D4"/>
    <w:rsid w:val="002529C2"/>
    <w:rsid w:val="00252BB5"/>
    <w:rsid w:val="00252C7A"/>
    <w:rsid w:val="0025311F"/>
    <w:rsid w:val="002532AD"/>
    <w:rsid w:val="002538F7"/>
    <w:rsid w:val="002539AA"/>
    <w:rsid w:val="00253AA3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80F"/>
    <w:rsid w:val="00260AC9"/>
    <w:rsid w:val="00261332"/>
    <w:rsid w:val="002614D3"/>
    <w:rsid w:val="002617CF"/>
    <w:rsid w:val="002617ED"/>
    <w:rsid w:val="002618B0"/>
    <w:rsid w:val="0026198F"/>
    <w:rsid w:val="00261F5C"/>
    <w:rsid w:val="00261FD0"/>
    <w:rsid w:val="00262352"/>
    <w:rsid w:val="00262DF2"/>
    <w:rsid w:val="00263611"/>
    <w:rsid w:val="002639C9"/>
    <w:rsid w:val="002642A8"/>
    <w:rsid w:val="0026453D"/>
    <w:rsid w:val="00264AC2"/>
    <w:rsid w:val="00264FC5"/>
    <w:rsid w:val="0026522C"/>
    <w:rsid w:val="00265CAB"/>
    <w:rsid w:val="00265D5A"/>
    <w:rsid w:val="00266057"/>
    <w:rsid w:val="002671F2"/>
    <w:rsid w:val="002673BA"/>
    <w:rsid w:val="002675FD"/>
    <w:rsid w:val="00267760"/>
    <w:rsid w:val="00267959"/>
    <w:rsid w:val="002679DE"/>
    <w:rsid w:val="002679ED"/>
    <w:rsid w:val="00267E95"/>
    <w:rsid w:val="00270401"/>
    <w:rsid w:val="002705B5"/>
    <w:rsid w:val="00270877"/>
    <w:rsid w:val="00270912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B54"/>
    <w:rsid w:val="00273DE3"/>
    <w:rsid w:val="002743C1"/>
    <w:rsid w:val="002747A1"/>
    <w:rsid w:val="00274D1C"/>
    <w:rsid w:val="002750BC"/>
    <w:rsid w:val="0027515D"/>
    <w:rsid w:val="00275170"/>
    <w:rsid w:val="00275508"/>
    <w:rsid w:val="002756D0"/>
    <w:rsid w:val="002756D2"/>
    <w:rsid w:val="002759CE"/>
    <w:rsid w:val="002765E4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5CF"/>
    <w:rsid w:val="0028173E"/>
    <w:rsid w:val="00281A8F"/>
    <w:rsid w:val="00281CEE"/>
    <w:rsid w:val="00281E31"/>
    <w:rsid w:val="00282081"/>
    <w:rsid w:val="002820A8"/>
    <w:rsid w:val="00283C37"/>
    <w:rsid w:val="00283CC0"/>
    <w:rsid w:val="0028442C"/>
    <w:rsid w:val="00284EDA"/>
    <w:rsid w:val="00284EE6"/>
    <w:rsid w:val="00285039"/>
    <w:rsid w:val="00285121"/>
    <w:rsid w:val="00285328"/>
    <w:rsid w:val="00285696"/>
    <w:rsid w:val="002858BF"/>
    <w:rsid w:val="00285912"/>
    <w:rsid w:val="002859D9"/>
    <w:rsid w:val="00285B1A"/>
    <w:rsid w:val="00285DC7"/>
    <w:rsid w:val="0028611C"/>
    <w:rsid w:val="00286BF5"/>
    <w:rsid w:val="00286F8B"/>
    <w:rsid w:val="00287081"/>
    <w:rsid w:val="002878A0"/>
    <w:rsid w:val="00287A4E"/>
    <w:rsid w:val="0029026D"/>
    <w:rsid w:val="002905E4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2994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5A4"/>
    <w:rsid w:val="002A387B"/>
    <w:rsid w:val="002A38E0"/>
    <w:rsid w:val="002A3A5F"/>
    <w:rsid w:val="002A3B70"/>
    <w:rsid w:val="002A462D"/>
    <w:rsid w:val="002A46AA"/>
    <w:rsid w:val="002A48DA"/>
    <w:rsid w:val="002A4DD7"/>
    <w:rsid w:val="002A51DA"/>
    <w:rsid w:val="002A57A3"/>
    <w:rsid w:val="002A61B2"/>
    <w:rsid w:val="002A64F9"/>
    <w:rsid w:val="002A65A8"/>
    <w:rsid w:val="002A67A1"/>
    <w:rsid w:val="002A6DD1"/>
    <w:rsid w:val="002A71A5"/>
    <w:rsid w:val="002A754E"/>
    <w:rsid w:val="002B00BF"/>
    <w:rsid w:val="002B018B"/>
    <w:rsid w:val="002B02B4"/>
    <w:rsid w:val="002B0649"/>
    <w:rsid w:val="002B070B"/>
    <w:rsid w:val="002B071B"/>
    <w:rsid w:val="002B084E"/>
    <w:rsid w:val="002B1057"/>
    <w:rsid w:val="002B1C45"/>
    <w:rsid w:val="002B1CA3"/>
    <w:rsid w:val="002B1D16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B3B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0B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3E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23F"/>
    <w:rsid w:val="002D0318"/>
    <w:rsid w:val="002D0391"/>
    <w:rsid w:val="002D053F"/>
    <w:rsid w:val="002D0727"/>
    <w:rsid w:val="002D0ACC"/>
    <w:rsid w:val="002D0EE1"/>
    <w:rsid w:val="002D0FAD"/>
    <w:rsid w:val="002D1207"/>
    <w:rsid w:val="002D16CC"/>
    <w:rsid w:val="002D1911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726"/>
    <w:rsid w:val="002D487C"/>
    <w:rsid w:val="002D4ED8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079"/>
    <w:rsid w:val="002E0661"/>
    <w:rsid w:val="002E0CEB"/>
    <w:rsid w:val="002E124B"/>
    <w:rsid w:val="002E2407"/>
    <w:rsid w:val="002E2C6D"/>
    <w:rsid w:val="002E2CAD"/>
    <w:rsid w:val="002E3604"/>
    <w:rsid w:val="002E3DF5"/>
    <w:rsid w:val="002E46A4"/>
    <w:rsid w:val="002E48F4"/>
    <w:rsid w:val="002E5164"/>
    <w:rsid w:val="002E5688"/>
    <w:rsid w:val="002E56A1"/>
    <w:rsid w:val="002E5B19"/>
    <w:rsid w:val="002E5DAC"/>
    <w:rsid w:val="002E61DB"/>
    <w:rsid w:val="002E6375"/>
    <w:rsid w:val="002E6573"/>
    <w:rsid w:val="002E665C"/>
    <w:rsid w:val="002E6DC3"/>
    <w:rsid w:val="002E6DF0"/>
    <w:rsid w:val="002E7926"/>
    <w:rsid w:val="002E79CB"/>
    <w:rsid w:val="002E7BB7"/>
    <w:rsid w:val="002F02DD"/>
    <w:rsid w:val="002F070F"/>
    <w:rsid w:val="002F0C75"/>
    <w:rsid w:val="002F10DB"/>
    <w:rsid w:val="002F11B5"/>
    <w:rsid w:val="002F11F3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7B8"/>
    <w:rsid w:val="002F394C"/>
    <w:rsid w:val="002F5173"/>
    <w:rsid w:val="002F558E"/>
    <w:rsid w:val="002F5BE0"/>
    <w:rsid w:val="002F5C05"/>
    <w:rsid w:val="002F5C1C"/>
    <w:rsid w:val="002F6A88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522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3044"/>
    <w:rsid w:val="00304052"/>
    <w:rsid w:val="00304719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4D6"/>
    <w:rsid w:val="00307660"/>
    <w:rsid w:val="003077C2"/>
    <w:rsid w:val="0031025B"/>
    <w:rsid w:val="003102C6"/>
    <w:rsid w:val="003102F0"/>
    <w:rsid w:val="003106A9"/>
    <w:rsid w:val="00310B2A"/>
    <w:rsid w:val="00310BE1"/>
    <w:rsid w:val="00310C87"/>
    <w:rsid w:val="0031160A"/>
    <w:rsid w:val="0031178A"/>
    <w:rsid w:val="00311E5F"/>
    <w:rsid w:val="00312312"/>
    <w:rsid w:val="0031279C"/>
    <w:rsid w:val="00312A18"/>
    <w:rsid w:val="003134C7"/>
    <w:rsid w:val="003137B3"/>
    <w:rsid w:val="003138CF"/>
    <w:rsid w:val="00313C18"/>
    <w:rsid w:val="00315582"/>
    <w:rsid w:val="00315936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1047"/>
    <w:rsid w:val="0032167A"/>
    <w:rsid w:val="003218F6"/>
    <w:rsid w:val="00321C5E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4514"/>
    <w:rsid w:val="0032508A"/>
    <w:rsid w:val="00325177"/>
    <w:rsid w:val="003252B0"/>
    <w:rsid w:val="0032537B"/>
    <w:rsid w:val="003256F8"/>
    <w:rsid w:val="00325D54"/>
    <w:rsid w:val="00325FFB"/>
    <w:rsid w:val="0032618C"/>
    <w:rsid w:val="0032636A"/>
    <w:rsid w:val="00326719"/>
    <w:rsid w:val="003268E6"/>
    <w:rsid w:val="00326EFF"/>
    <w:rsid w:val="003270C7"/>
    <w:rsid w:val="00327234"/>
    <w:rsid w:val="00327258"/>
    <w:rsid w:val="00327402"/>
    <w:rsid w:val="0032760A"/>
    <w:rsid w:val="003279C6"/>
    <w:rsid w:val="00327B8B"/>
    <w:rsid w:val="00327FDC"/>
    <w:rsid w:val="00330070"/>
    <w:rsid w:val="003307A7"/>
    <w:rsid w:val="0033081D"/>
    <w:rsid w:val="00330ADD"/>
    <w:rsid w:val="00330E69"/>
    <w:rsid w:val="003310B1"/>
    <w:rsid w:val="00331322"/>
    <w:rsid w:val="00332932"/>
    <w:rsid w:val="00332B3D"/>
    <w:rsid w:val="00332D82"/>
    <w:rsid w:val="0033318E"/>
    <w:rsid w:val="003333E7"/>
    <w:rsid w:val="00333413"/>
    <w:rsid w:val="0033376E"/>
    <w:rsid w:val="003339DC"/>
    <w:rsid w:val="00333CCF"/>
    <w:rsid w:val="00333DB6"/>
    <w:rsid w:val="00334006"/>
    <w:rsid w:val="003347E2"/>
    <w:rsid w:val="00334AFF"/>
    <w:rsid w:val="00334B89"/>
    <w:rsid w:val="00335E84"/>
    <w:rsid w:val="00335FED"/>
    <w:rsid w:val="00336486"/>
    <w:rsid w:val="00336A22"/>
    <w:rsid w:val="00336DCA"/>
    <w:rsid w:val="00336F3C"/>
    <w:rsid w:val="00337110"/>
    <w:rsid w:val="0033726B"/>
    <w:rsid w:val="00337808"/>
    <w:rsid w:val="00337C33"/>
    <w:rsid w:val="0034059E"/>
    <w:rsid w:val="003409A4"/>
    <w:rsid w:val="00340A40"/>
    <w:rsid w:val="00341A0C"/>
    <w:rsid w:val="00341CDD"/>
    <w:rsid w:val="00341D85"/>
    <w:rsid w:val="00341F92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47F23"/>
    <w:rsid w:val="0035073F"/>
    <w:rsid w:val="00350A66"/>
    <w:rsid w:val="00351544"/>
    <w:rsid w:val="00351766"/>
    <w:rsid w:val="003519F6"/>
    <w:rsid w:val="00352115"/>
    <w:rsid w:val="00352543"/>
    <w:rsid w:val="0035290B"/>
    <w:rsid w:val="00352FB5"/>
    <w:rsid w:val="00353030"/>
    <w:rsid w:val="00353218"/>
    <w:rsid w:val="0035336E"/>
    <w:rsid w:val="00353453"/>
    <w:rsid w:val="00353B8A"/>
    <w:rsid w:val="00353CC9"/>
    <w:rsid w:val="00353FD5"/>
    <w:rsid w:val="003543AD"/>
    <w:rsid w:val="0035444B"/>
    <w:rsid w:val="003544D5"/>
    <w:rsid w:val="00354B1E"/>
    <w:rsid w:val="00355049"/>
    <w:rsid w:val="00355CC0"/>
    <w:rsid w:val="00355EFB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2B68"/>
    <w:rsid w:val="00362E1E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029"/>
    <w:rsid w:val="00367C56"/>
    <w:rsid w:val="00370053"/>
    <w:rsid w:val="003703EF"/>
    <w:rsid w:val="003708D9"/>
    <w:rsid w:val="00370D48"/>
    <w:rsid w:val="003713D1"/>
    <w:rsid w:val="003713D7"/>
    <w:rsid w:val="00371440"/>
    <w:rsid w:val="00371633"/>
    <w:rsid w:val="00372892"/>
    <w:rsid w:val="00372C10"/>
    <w:rsid w:val="0037318C"/>
    <w:rsid w:val="003736D5"/>
    <w:rsid w:val="00373750"/>
    <w:rsid w:val="00373F4B"/>
    <w:rsid w:val="00374AB9"/>
    <w:rsid w:val="00374D15"/>
    <w:rsid w:val="00375024"/>
    <w:rsid w:val="00375097"/>
    <w:rsid w:val="003752F9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1D"/>
    <w:rsid w:val="00382D34"/>
    <w:rsid w:val="00382DD0"/>
    <w:rsid w:val="00383144"/>
    <w:rsid w:val="003832D6"/>
    <w:rsid w:val="0038367E"/>
    <w:rsid w:val="00384067"/>
    <w:rsid w:val="00384113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857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AE5"/>
    <w:rsid w:val="00395D53"/>
    <w:rsid w:val="00395DFE"/>
    <w:rsid w:val="00395EF9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EC7"/>
    <w:rsid w:val="003A3F2D"/>
    <w:rsid w:val="003A3FBC"/>
    <w:rsid w:val="003A4653"/>
    <w:rsid w:val="003A535A"/>
    <w:rsid w:val="003A5896"/>
    <w:rsid w:val="003A5A26"/>
    <w:rsid w:val="003A5B09"/>
    <w:rsid w:val="003A6384"/>
    <w:rsid w:val="003A6554"/>
    <w:rsid w:val="003A6AF0"/>
    <w:rsid w:val="003A6D10"/>
    <w:rsid w:val="003A7A50"/>
    <w:rsid w:val="003A7C7D"/>
    <w:rsid w:val="003A7C9D"/>
    <w:rsid w:val="003B04D1"/>
    <w:rsid w:val="003B0695"/>
    <w:rsid w:val="003B0747"/>
    <w:rsid w:val="003B0A93"/>
    <w:rsid w:val="003B0B2B"/>
    <w:rsid w:val="003B0B8B"/>
    <w:rsid w:val="003B0E27"/>
    <w:rsid w:val="003B10C0"/>
    <w:rsid w:val="003B10F9"/>
    <w:rsid w:val="003B1238"/>
    <w:rsid w:val="003B1EA3"/>
    <w:rsid w:val="003B34DE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F96"/>
    <w:rsid w:val="003C1694"/>
    <w:rsid w:val="003C18A4"/>
    <w:rsid w:val="003C20C0"/>
    <w:rsid w:val="003C2375"/>
    <w:rsid w:val="003C244D"/>
    <w:rsid w:val="003C2704"/>
    <w:rsid w:val="003C2A02"/>
    <w:rsid w:val="003C2BB1"/>
    <w:rsid w:val="003C3466"/>
    <w:rsid w:val="003C3475"/>
    <w:rsid w:val="003C404F"/>
    <w:rsid w:val="003C4239"/>
    <w:rsid w:val="003C448A"/>
    <w:rsid w:val="003C4A2A"/>
    <w:rsid w:val="003C4B7E"/>
    <w:rsid w:val="003C4E83"/>
    <w:rsid w:val="003C548F"/>
    <w:rsid w:val="003C64BB"/>
    <w:rsid w:val="003C6670"/>
    <w:rsid w:val="003C7BD4"/>
    <w:rsid w:val="003D07F8"/>
    <w:rsid w:val="003D0AC8"/>
    <w:rsid w:val="003D0D2A"/>
    <w:rsid w:val="003D15D3"/>
    <w:rsid w:val="003D1C43"/>
    <w:rsid w:val="003D2230"/>
    <w:rsid w:val="003D2AFA"/>
    <w:rsid w:val="003D3571"/>
    <w:rsid w:val="003D3B5E"/>
    <w:rsid w:val="003D3C78"/>
    <w:rsid w:val="003D4053"/>
    <w:rsid w:val="003D40E6"/>
    <w:rsid w:val="003D429F"/>
    <w:rsid w:val="003D43CF"/>
    <w:rsid w:val="003D493D"/>
    <w:rsid w:val="003D52DF"/>
    <w:rsid w:val="003D52EA"/>
    <w:rsid w:val="003D5360"/>
    <w:rsid w:val="003D5521"/>
    <w:rsid w:val="003D5693"/>
    <w:rsid w:val="003D5765"/>
    <w:rsid w:val="003D5972"/>
    <w:rsid w:val="003D5A83"/>
    <w:rsid w:val="003D5F57"/>
    <w:rsid w:val="003D6256"/>
    <w:rsid w:val="003D6419"/>
    <w:rsid w:val="003D6888"/>
    <w:rsid w:val="003D6C0B"/>
    <w:rsid w:val="003D6DA8"/>
    <w:rsid w:val="003D768F"/>
    <w:rsid w:val="003E00F7"/>
    <w:rsid w:val="003E040E"/>
    <w:rsid w:val="003E0630"/>
    <w:rsid w:val="003E0C75"/>
    <w:rsid w:val="003E0F00"/>
    <w:rsid w:val="003E146E"/>
    <w:rsid w:val="003E1901"/>
    <w:rsid w:val="003E1924"/>
    <w:rsid w:val="003E226A"/>
    <w:rsid w:val="003E2C08"/>
    <w:rsid w:val="003E2DB7"/>
    <w:rsid w:val="003E2ECF"/>
    <w:rsid w:val="003E2FB7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796"/>
    <w:rsid w:val="003E689B"/>
    <w:rsid w:val="003E725F"/>
    <w:rsid w:val="003E7A1B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DB4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77B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94"/>
    <w:rsid w:val="004124B6"/>
    <w:rsid w:val="00412556"/>
    <w:rsid w:val="00412641"/>
    <w:rsid w:val="00412962"/>
    <w:rsid w:val="00412A00"/>
    <w:rsid w:val="00412A08"/>
    <w:rsid w:val="004135A0"/>
    <w:rsid w:val="004135C1"/>
    <w:rsid w:val="0041370F"/>
    <w:rsid w:val="00413ABD"/>
    <w:rsid w:val="004140E0"/>
    <w:rsid w:val="00414C97"/>
    <w:rsid w:val="00415645"/>
    <w:rsid w:val="00415A12"/>
    <w:rsid w:val="00415BAD"/>
    <w:rsid w:val="00415C54"/>
    <w:rsid w:val="00415F44"/>
    <w:rsid w:val="00416407"/>
    <w:rsid w:val="00416CDA"/>
    <w:rsid w:val="00417132"/>
    <w:rsid w:val="00417AD3"/>
    <w:rsid w:val="00417D5C"/>
    <w:rsid w:val="00417FCF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2CD"/>
    <w:rsid w:val="004226AF"/>
    <w:rsid w:val="00422E62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5FDC"/>
    <w:rsid w:val="0042612B"/>
    <w:rsid w:val="00426A0B"/>
    <w:rsid w:val="00426D03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B67"/>
    <w:rsid w:val="00431BC5"/>
    <w:rsid w:val="00431C44"/>
    <w:rsid w:val="00432F0E"/>
    <w:rsid w:val="00432FB3"/>
    <w:rsid w:val="004339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89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0F"/>
    <w:rsid w:val="004404AC"/>
    <w:rsid w:val="00440558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1FC"/>
    <w:rsid w:val="00444225"/>
    <w:rsid w:val="00444433"/>
    <w:rsid w:val="00444986"/>
    <w:rsid w:val="004449BA"/>
    <w:rsid w:val="00445032"/>
    <w:rsid w:val="0044524E"/>
    <w:rsid w:val="00445882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43B"/>
    <w:rsid w:val="004767E3"/>
    <w:rsid w:val="00476849"/>
    <w:rsid w:val="00476DD6"/>
    <w:rsid w:val="0047772B"/>
    <w:rsid w:val="00477808"/>
    <w:rsid w:val="00477D03"/>
    <w:rsid w:val="004805D9"/>
    <w:rsid w:val="004808D3"/>
    <w:rsid w:val="00480EC7"/>
    <w:rsid w:val="004810A3"/>
    <w:rsid w:val="004815AD"/>
    <w:rsid w:val="00481818"/>
    <w:rsid w:val="00482119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4758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687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3BF6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78F"/>
    <w:rsid w:val="004959AB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823"/>
    <w:rsid w:val="004A4D08"/>
    <w:rsid w:val="004A52EB"/>
    <w:rsid w:val="004A53AC"/>
    <w:rsid w:val="004A5643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BBC"/>
    <w:rsid w:val="004B1EAF"/>
    <w:rsid w:val="004B1F22"/>
    <w:rsid w:val="004B2459"/>
    <w:rsid w:val="004B2F84"/>
    <w:rsid w:val="004B3267"/>
    <w:rsid w:val="004B33D6"/>
    <w:rsid w:val="004B35E5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A1A"/>
    <w:rsid w:val="004C1B62"/>
    <w:rsid w:val="004C2E64"/>
    <w:rsid w:val="004C369F"/>
    <w:rsid w:val="004C3B26"/>
    <w:rsid w:val="004C3D03"/>
    <w:rsid w:val="004C3E7E"/>
    <w:rsid w:val="004C47ED"/>
    <w:rsid w:val="004C49F3"/>
    <w:rsid w:val="004C51EA"/>
    <w:rsid w:val="004C52D2"/>
    <w:rsid w:val="004C52EB"/>
    <w:rsid w:val="004C53BE"/>
    <w:rsid w:val="004C5658"/>
    <w:rsid w:val="004C57FD"/>
    <w:rsid w:val="004C5B04"/>
    <w:rsid w:val="004C5F0C"/>
    <w:rsid w:val="004C6138"/>
    <w:rsid w:val="004C634F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A27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4AF"/>
    <w:rsid w:val="004D38D6"/>
    <w:rsid w:val="004D3A37"/>
    <w:rsid w:val="004D3D1B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114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5C8"/>
    <w:rsid w:val="004E3850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5A9D"/>
    <w:rsid w:val="004E60DC"/>
    <w:rsid w:val="004E6804"/>
    <w:rsid w:val="004E68A9"/>
    <w:rsid w:val="004E6C10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2EF0"/>
    <w:rsid w:val="004F3174"/>
    <w:rsid w:val="004F32F2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6EC8"/>
    <w:rsid w:val="004F7064"/>
    <w:rsid w:val="004F70A5"/>
    <w:rsid w:val="004F70FC"/>
    <w:rsid w:val="004F7202"/>
    <w:rsid w:val="004F744D"/>
    <w:rsid w:val="004F74D5"/>
    <w:rsid w:val="004F7710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7B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248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326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301"/>
    <w:rsid w:val="00531420"/>
    <w:rsid w:val="005319D1"/>
    <w:rsid w:val="00531F7A"/>
    <w:rsid w:val="0053245D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2F8"/>
    <w:rsid w:val="00536593"/>
    <w:rsid w:val="00536656"/>
    <w:rsid w:val="00536A42"/>
    <w:rsid w:val="00536B19"/>
    <w:rsid w:val="00536B51"/>
    <w:rsid w:val="00536D4C"/>
    <w:rsid w:val="005373A3"/>
    <w:rsid w:val="005374C5"/>
    <w:rsid w:val="00537D27"/>
    <w:rsid w:val="00537D7B"/>
    <w:rsid w:val="0054051D"/>
    <w:rsid w:val="00540555"/>
    <w:rsid w:val="005409F1"/>
    <w:rsid w:val="00540A79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66D"/>
    <w:rsid w:val="00543BED"/>
    <w:rsid w:val="00543C76"/>
    <w:rsid w:val="00543D99"/>
    <w:rsid w:val="00543E08"/>
    <w:rsid w:val="0054401E"/>
    <w:rsid w:val="00544E4B"/>
    <w:rsid w:val="00544F68"/>
    <w:rsid w:val="00545395"/>
    <w:rsid w:val="00545627"/>
    <w:rsid w:val="005462F1"/>
    <w:rsid w:val="00546633"/>
    <w:rsid w:val="00546A7E"/>
    <w:rsid w:val="00546AD7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309"/>
    <w:rsid w:val="0055332B"/>
    <w:rsid w:val="00553407"/>
    <w:rsid w:val="00553BBD"/>
    <w:rsid w:val="005549DC"/>
    <w:rsid w:val="00554D89"/>
    <w:rsid w:val="0055531D"/>
    <w:rsid w:val="00555326"/>
    <w:rsid w:val="0055567B"/>
    <w:rsid w:val="005557F5"/>
    <w:rsid w:val="00555B0B"/>
    <w:rsid w:val="0055625A"/>
    <w:rsid w:val="00556EF6"/>
    <w:rsid w:val="00557080"/>
    <w:rsid w:val="00557D74"/>
    <w:rsid w:val="00557F90"/>
    <w:rsid w:val="00560950"/>
    <w:rsid w:val="00560B3E"/>
    <w:rsid w:val="00560B3F"/>
    <w:rsid w:val="00561512"/>
    <w:rsid w:val="005617D1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40D8"/>
    <w:rsid w:val="00565311"/>
    <w:rsid w:val="00565353"/>
    <w:rsid w:val="00565AFD"/>
    <w:rsid w:val="00565FDA"/>
    <w:rsid w:val="005663ED"/>
    <w:rsid w:val="005668A3"/>
    <w:rsid w:val="00566E17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28D2"/>
    <w:rsid w:val="00573214"/>
    <w:rsid w:val="0057341E"/>
    <w:rsid w:val="00573455"/>
    <w:rsid w:val="00573616"/>
    <w:rsid w:val="00573712"/>
    <w:rsid w:val="005738CB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6FDB"/>
    <w:rsid w:val="00577255"/>
    <w:rsid w:val="0057794A"/>
    <w:rsid w:val="00577AF6"/>
    <w:rsid w:val="00580579"/>
    <w:rsid w:val="00580B8F"/>
    <w:rsid w:val="005810AF"/>
    <w:rsid w:val="005814A5"/>
    <w:rsid w:val="00581644"/>
    <w:rsid w:val="00582539"/>
    <w:rsid w:val="00582599"/>
    <w:rsid w:val="00582B2B"/>
    <w:rsid w:val="005831DE"/>
    <w:rsid w:val="005832FB"/>
    <w:rsid w:val="005833B6"/>
    <w:rsid w:val="005836DC"/>
    <w:rsid w:val="0058397D"/>
    <w:rsid w:val="005839B9"/>
    <w:rsid w:val="00584562"/>
    <w:rsid w:val="00584620"/>
    <w:rsid w:val="005850EE"/>
    <w:rsid w:val="005853AD"/>
    <w:rsid w:val="005856C1"/>
    <w:rsid w:val="00585849"/>
    <w:rsid w:val="00585E45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4EC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2720"/>
    <w:rsid w:val="005930FB"/>
    <w:rsid w:val="00593C57"/>
    <w:rsid w:val="005947B5"/>
    <w:rsid w:val="005947CE"/>
    <w:rsid w:val="00594A8B"/>
    <w:rsid w:val="00594F72"/>
    <w:rsid w:val="00595065"/>
    <w:rsid w:val="00595E75"/>
    <w:rsid w:val="005967D1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18D"/>
    <w:rsid w:val="005A6363"/>
    <w:rsid w:val="005A68A0"/>
    <w:rsid w:val="005A6D9F"/>
    <w:rsid w:val="005A7171"/>
    <w:rsid w:val="005A74CB"/>
    <w:rsid w:val="005A77E4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818"/>
    <w:rsid w:val="005B3A1C"/>
    <w:rsid w:val="005B3AF9"/>
    <w:rsid w:val="005B3DFF"/>
    <w:rsid w:val="005B404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1E32"/>
    <w:rsid w:val="005C2228"/>
    <w:rsid w:val="005C22FF"/>
    <w:rsid w:val="005C2953"/>
    <w:rsid w:val="005C306E"/>
    <w:rsid w:val="005C3331"/>
    <w:rsid w:val="005C3A7D"/>
    <w:rsid w:val="005C3E40"/>
    <w:rsid w:val="005C4587"/>
    <w:rsid w:val="005C461D"/>
    <w:rsid w:val="005C4F98"/>
    <w:rsid w:val="005C510C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0D61"/>
    <w:rsid w:val="005D148B"/>
    <w:rsid w:val="005D1BE2"/>
    <w:rsid w:val="005D1E32"/>
    <w:rsid w:val="005D212C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5BC"/>
    <w:rsid w:val="005D4BFC"/>
    <w:rsid w:val="005D4F5F"/>
    <w:rsid w:val="005D5127"/>
    <w:rsid w:val="005D5879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E77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404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27"/>
    <w:rsid w:val="005F003B"/>
    <w:rsid w:val="005F01CE"/>
    <w:rsid w:val="005F02CE"/>
    <w:rsid w:val="005F04AF"/>
    <w:rsid w:val="005F051C"/>
    <w:rsid w:val="005F07BA"/>
    <w:rsid w:val="005F0C72"/>
    <w:rsid w:val="005F1CAB"/>
    <w:rsid w:val="005F1F7F"/>
    <w:rsid w:val="005F2C93"/>
    <w:rsid w:val="005F353D"/>
    <w:rsid w:val="005F4003"/>
    <w:rsid w:val="005F43E9"/>
    <w:rsid w:val="005F464E"/>
    <w:rsid w:val="005F4EAC"/>
    <w:rsid w:val="005F4FA3"/>
    <w:rsid w:val="005F55D8"/>
    <w:rsid w:val="005F565B"/>
    <w:rsid w:val="005F574E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8DD"/>
    <w:rsid w:val="005F7D4D"/>
    <w:rsid w:val="005F7F19"/>
    <w:rsid w:val="0060010D"/>
    <w:rsid w:val="00600578"/>
    <w:rsid w:val="006005A2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2D"/>
    <w:rsid w:val="00602C8B"/>
    <w:rsid w:val="0060388C"/>
    <w:rsid w:val="00603E8F"/>
    <w:rsid w:val="00603FB6"/>
    <w:rsid w:val="0060416D"/>
    <w:rsid w:val="00604174"/>
    <w:rsid w:val="006044AE"/>
    <w:rsid w:val="006048BE"/>
    <w:rsid w:val="00604D84"/>
    <w:rsid w:val="00604DA3"/>
    <w:rsid w:val="0060649E"/>
    <w:rsid w:val="006065DF"/>
    <w:rsid w:val="006066D5"/>
    <w:rsid w:val="006066E6"/>
    <w:rsid w:val="00606EEC"/>
    <w:rsid w:val="00607104"/>
    <w:rsid w:val="006074A8"/>
    <w:rsid w:val="006076E0"/>
    <w:rsid w:val="00607C4D"/>
    <w:rsid w:val="00607DEA"/>
    <w:rsid w:val="00607E48"/>
    <w:rsid w:val="00610081"/>
    <w:rsid w:val="006102F4"/>
    <w:rsid w:val="006104B8"/>
    <w:rsid w:val="006105B6"/>
    <w:rsid w:val="00610729"/>
    <w:rsid w:val="00610832"/>
    <w:rsid w:val="00610BD6"/>
    <w:rsid w:val="00610F25"/>
    <w:rsid w:val="0061117F"/>
    <w:rsid w:val="00611C57"/>
    <w:rsid w:val="00611C7A"/>
    <w:rsid w:val="00612367"/>
    <w:rsid w:val="00612582"/>
    <w:rsid w:val="00612621"/>
    <w:rsid w:val="006128F4"/>
    <w:rsid w:val="00612C27"/>
    <w:rsid w:val="0061334B"/>
    <w:rsid w:val="0061352D"/>
    <w:rsid w:val="00613604"/>
    <w:rsid w:val="0061370E"/>
    <w:rsid w:val="00613833"/>
    <w:rsid w:val="00613AA9"/>
    <w:rsid w:val="00614355"/>
    <w:rsid w:val="00614C31"/>
    <w:rsid w:val="00614CC9"/>
    <w:rsid w:val="00614D13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9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8F0"/>
    <w:rsid w:val="00623D83"/>
    <w:rsid w:val="00623D8C"/>
    <w:rsid w:val="00623FA6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6BC2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56E"/>
    <w:rsid w:val="00633E34"/>
    <w:rsid w:val="00633E3B"/>
    <w:rsid w:val="00633EC6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D34"/>
    <w:rsid w:val="00635FD9"/>
    <w:rsid w:val="0063632F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82"/>
    <w:rsid w:val="006446BB"/>
    <w:rsid w:val="00644948"/>
    <w:rsid w:val="006455CE"/>
    <w:rsid w:val="00645819"/>
    <w:rsid w:val="00645FA1"/>
    <w:rsid w:val="00646121"/>
    <w:rsid w:val="006467E1"/>
    <w:rsid w:val="006469A6"/>
    <w:rsid w:val="00646A23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57C"/>
    <w:rsid w:val="006549E8"/>
    <w:rsid w:val="00654B5C"/>
    <w:rsid w:val="00654BAF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57CE5"/>
    <w:rsid w:val="00657DB0"/>
    <w:rsid w:val="0066001D"/>
    <w:rsid w:val="0066023D"/>
    <w:rsid w:val="0066078C"/>
    <w:rsid w:val="006611BB"/>
    <w:rsid w:val="00661A5A"/>
    <w:rsid w:val="00661CC0"/>
    <w:rsid w:val="00661F23"/>
    <w:rsid w:val="0066205F"/>
    <w:rsid w:val="00662149"/>
    <w:rsid w:val="00662157"/>
    <w:rsid w:val="00662605"/>
    <w:rsid w:val="006629F5"/>
    <w:rsid w:val="00662A71"/>
    <w:rsid w:val="00662B6F"/>
    <w:rsid w:val="00662C6B"/>
    <w:rsid w:val="00662E30"/>
    <w:rsid w:val="00662ED3"/>
    <w:rsid w:val="00663A27"/>
    <w:rsid w:val="00663AB5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ADA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7AA"/>
    <w:rsid w:val="00673928"/>
    <w:rsid w:val="0067414F"/>
    <w:rsid w:val="0067444D"/>
    <w:rsid w:val="00674483"/>
    <w:rsid w:val="006744F4"/>
    <w:rsid w:val="00674692"/>
    <w:rsid w:val="0067485E"/>
    <w:rsid w:val="00674CEB"/>
    <w:rsid w:val="00674EC4"/>
    <w:rsid w:val="00674EEB"/>
    <w:rsid w:val="006752FE"/>
    <w:rsid w:val="00675407"/>
    <w:rsid w:val="0067546E"/>
    <w:rsid w:val="006754A8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B5A"/>
    <w:rsid w:val="00680D71"/>
    <w:rsid w:val="00680FD4"/>
    <w:rsid w:val="00680FF1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88F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97914"/>
    <w:rsid w:val="006A009E"/>
    <w:rsid w:val="006A02DC"/>
    <w:rsid w:val="006A0864"/>
    <w:rsid w:val="006A0A90"/>
    <w:rsid w:val="006A0C42"/>
    <w:rsid w:val="006A0E9F"/>
    <w:rsid w:val="006A0FEE"/>
    <w:rsid w:val="006A10B7"/>
    <w:rsid w:val="006A127B"/>
    <w:rsid w:val="006A216D"/>
    <w:rsid w:val="006A2A28"/>
    <w:rsid w:val="006A2AC1"/>
    <w:rsid w:val="006A2D07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5BCA"/>
    <w:rsid w:val="006A6339"/>
    <w:rsid w:val="006A6600"/>
    <w:rsid w:val="006A67F7"/>
    <w:rsid w:val="006A69C3"/>
    <w:rsid w:val="006A6DC3"/>
    <w:rsid w:val="006A6EFB"/>
    <w:rsid w:val="006A708C"/>
    <w:rsid w:val="006A7492"/>
    <w:rsid w:val="006A74E4"/>
    <w:rsid w:val="006A76D2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B7A36"/>
    <w:rsid w:val="006C03FF"/>
    <w:rsid w:val="006C0464"/>
    <w:rsid w:val="006C06A1"/>
    <w:rsid w:val="006C10D5"/>
    <w:rsid w:val="006C1484"/>
    <w:rsid w:val="006C201A"/>
    <w:rsid w:val="006C2511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687"/>
    <w:rsid w:val="006C57BC"/>
    <w:rsid w:val="006C59D3"/>
    <w:rsid w:val="006C5D92"/>
    <w:rsid w:val="006C5DBB"/>
    <w:rsid w:val="006C6322"/>
    <w:rsid w:val="006C664B"/>
    <w:rsid w:val="006C677B"/>
    <w:rsid w:val="006C6D06"/>
    <w:rsid w:val="006C6DB2"/>
    <w:rsid w:val="006C6F92"/>
    <w:rsid w:val="006C70F2"/>
    <w:rsid w:val="006D0185"/>
    <w:rsid w:val="006D084F"/>
    <w:rsid w:val="006D0A03"/>
    <w:rsid w:val="006D0B4E"/>
    <w:rsid w:val="006D0FEF"/>
    <w:rsid w:val="006D2244"/>
    <w:rsid w:val="006D26B3"/>
    <w:rsid w:val="006D2E04"/>
    <w:rsid w:val="006D3066"/>
    <w:rsid w:val="006D3A14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889"/>
    <w:rsid w:val="006D7B08"/>
    <w:rsid w:val="006D7EDD"/>
    <w:rsid w:val="006E0006"/>
    <w:rsid w:val="006E01B6"/>
    <w:rsid w:val="006E0624"/>
    <w:rsid w:val="006E062C"/>
    <w:rsid w:val="006E099D"/>
    <w:rsid w:val="006E0D38"/>
    <w:rsid w:val="006E0DA7"/>
    <w:rsid w:val="006E0F28"/>
    <w:rsid w:val="006E15EE"/>
    <w:rsid w:val="006E19AB"/>
    <w:rsid w:val="006E1BF9"/>
    <w:rsid w:val="006E1F0C"/>
    <w:rsid w:val="006E2102"/>
    <w:rsid w:val="006E22B2"/>
    <w:rsid w:val="006E23A5"/>
    <w:rsid w:val="006E26AA"/>
    <w:rsid w:val="006E2772"/>
    <w:rsid w:val="006E2823"/>
    <w:rsid w:val="006E28EC"/>
    <w:rsid w:val="006E29FC"/>
    <w:rsid w:val="006E2B81"/>
    <w:rsid w:val="006E2E90"/>
    <w:rsid w:val="006E33A1"/>
    <w:rsid w:val="006E34C1"/>
    <w:rsid w:val="006E34F9"/>
    <w:rsid w:val="006E3670"/>
    <w:rsid w:val="006E374F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218"/>
    <w:rsid w:val="006E75D4"/>
    <w:rsid w:val="006E78A6"/>
    <w:rsid w:val="006E7D3A"/>
    <w:rsid w:val="006E7DB8"/>
    <w:rsid w:val="006F087F"/>
    <w:rsid w:val="006F09C7"/>
    <w:rsid w:val="006F0ABD"/>
    <w:rsid w:val="006F0F59"/>
    <w:rsid w:val="006F16F0"/>
    <w:rsid w:val="006F18DC"/>
    <w:rsid w:val="006F2001"/>
    <w:rsid w:val="006F204D"/>
    <w:rsid w:val="006F219C"/>
    <w:rsid w:val="006F2309"/>
    <w:rsid w:val="006F274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C46"/>
    <w:rsid w:val="00702D90"/>
    <w:rsid w:val="00702E36"/>
    <w:rsid w:val="0070302F"/>
    <w:rsid w:val="00703D5F"/>
    <w:rsid w:val="00703DED"/>
    <w:rsid w:val="007046B7"/>
    <w:rsid w:val="00704A14"/>
    <w:rsid w:val="00704AE2"/>
    <w:rsid w:val="00705089"/>
    <w:rsid w:val="00705281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B8"/>
    <w:rsid w:val="007143C0"/>
    <w:rsid w:val="00714624"/>
    <w:rsid w:val="00714DD4"/>
    <w:rsid w:val="00714FD3"/>
    <w:rsid w:val="00715040"/>
    <w:rsid w:val="0071533C"/>
    <w:rsid w:val="0071585A"/>
    <w:rsid w:val="00715978"/>
    <w:rsid w:val="007162D3"/>
    <w:rsid w:val="007164AD"/>
    <w:rsid w:val="00716A9D"/>
    <w:rsid w:val="00716DD3"/>
    <w:rsid w:val="00716FFC"/>
    <w:rsid w:val="0071787B"/>
    <w:rsid w:val="0072016C"/>
    <w:rsid w:val="00720589"/>
    <w:rsid w:val="00720AB0"/>
    <w:rsid w:val="00720B54"/>
    <w:rsid w:val="00721895"/>
    <w:rsid w:val="00721E57"/>
    <w:rsid w:val="007221B6"/>
    <w:rsid w:val="007223E2"/>
    <w:rsid w:val="00722E8B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2DA"/>
    <w:rsid w:val="0073132C"/>
    <w:rsid w:val="00731D14"/>
    <w:rsid w:val="007320B3"/>
    <w:rsid w:val="007326D4"/>
    <w:rsid w:val="00732A83"/>
    <w:rsid w:val="00732AF3"/>
    <w:rsid w:val="00732CC7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CE2"/>
    <w:rsid w:val="00736EAD"/>
    <w:rsid w:val="00737188"/>
    <w:rsid w:val="00737A68"/>
    <w:rsid w:val="00740171"/>
    <w:rsid w:val="0074026C"/>
    <w:rsid w:val="00741630"/>
    <w:rsid w:val="00741772"/>
    <w:rsid w:val="00741991"/>
    <w:rsid w:val="0074199E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0F92"/>
    <w:rsid w:val="00751218"/>
    <w:rsid w:val="0075187A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6F"/>
    <w:rsid w:val="00756868"/>
    <w:rsid w:val="0075710D"/>
    <w:rsid w:val="00757640"/>
    <w:rsid w:val="007576FD"/>
    <w:rsid w:val="00757947"/>
    <w:rsid w:val="00760A9B"/>
    <w:rsid w:val="00761090"/>
    <w:rsid w:val="007610B6"/>
    <w:rsid w:val="007610C8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12F"/>
    <w:rsid w:val="00763349"/>
    <w:rsid w:val="0076366C"/>
    <w:rsid w:val="00763994"/>
    <w:rsid w:val="00764503"/>
    <w:rsid w:val="00764B59"/>
    <w:rsid w:val="00764D18"/>
    <w:rsid w:val="0076516B"/>
    <w:rsid w:val="007651B0"/>
    <w:rsid w:val="007652A7"/>
    <w:rsid w:val="007656DD"/>
    <w:rsid w:val="00766B4D"/>
    <w:rsid w:val="00766DBC"/>
    <w:rsid w:val="00766F9C"/>
    <w:rsid w:val="0076719D"/>
    <w:rsid w:val="007677CF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3C0F"/>
    <w:rsid w:val="00774A0C"/>
    <w:rsid w:val="00774FC2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3B09"/>
    <w:rsid w:val="007840F6"/>
    <w:rsid w:val="00784D14"/>
    <w:rsid w:val="007855DD"/>
    <w:rsid w:val="00785EC8"/>
    <w:rsid w:val="00786043"/>
    <w:rsid w:val="00786077"/>
    <w:rsid w:val="00786608"/>
    <w:rsid w:val="00786DB8"/>
    <w:rsid w:val="00786E32"/>
    <w:rsid w:val="007871E2"/>
    <w:rsid w:val="007879D6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9F5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9D8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3DF"/>
    <w:rsid w:val="007B2670"/>
    <w:rsid w:val="007B2801"/>
    <w:rsid w:val="007B2985"/>
    <w:rsid w:val="007B2CAE"/>
    <w:rsid w:val="007B2EB4"/>
    <w:rsid w:val="007B3383"/>
    <w:rsid w:val="007B3415"/>
    <w:rsid w:val="007B39A2"/>
    <w:rsid w:val="007B47DE"/>
    <w:rsid w:val="007B5479"/>
    <w:rsid w:val="007B56D9"/>
    <w:rsid w:val="007B571F"/>
    <w:rsid w:val="007B5A33"/>
    <w:rsid w:val="007B5D2E"/>
    <w:rsid w:val="007B64F9"/>
    <w:rsid w:val="007B6C6C"/>
    <w:rsid w:val="007B6C90"/>
    <w:rsid w:val="007B7252"/>
    <w:rsid w:val="007B74F6"/>
    <w:rsid w:val="007B75A1"/>
    <w:rsid w:val="007C0925"/>
    <w:rsid w:val="007C09A4"/>
    <w:rsid w:val="007C110A"/>
    <w:rsid w:val="007C1453"/>
    <w:rsid w:val="007C1516"/>
    <w:rsid w:val="007C2625"/>
    <w:rsid w:val="007C28C1"/>
    <w:rsid w:val="007C2FE8"/>
    <w:rsid w:val="007C306D"/>
    <w:rsid w:val="007C32AE"/>
    <w:rsid w:val="007C35BB"/>
    <w:rsid w:val="007C3C7E"/>
    <w:rsid w:val="007C3DF1"/>
    <w:rsid w:val="007C3F85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C71BB"/>
    <w:rsid w:val="007D013D"/>
    <w:rsid w:val="007D048C"/>
    <w:rsid w:val="007D0746"/>
    <w:rsid w:val="007D15A0"/>
    <w:rsid w:val="007D1E49"/>
    <w:rsid w:val="007D2255"/>
    <w:rsid w:val="007D22C0"/>
    <w:rsid w:val="007D22FD"/>
    <w:rsid w:val="007D2621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62F"/>
    <w:rsid w:val="007E17DA"/>
    <w:rsid w:val="007E1B5B"/>
    <w:rsid w:val="007E1C97"/>
    <w:rsid w:val="007E2136"/>
    <w:rsid w:val="007E2449"/>
    <w:rsid w:val="007E2485"/>
    <w:rsid w:val="007E24BB"/>
    <w:rsid w:val="007E265D"/>
    <w:rsid w:val="007E2839"/>
    <w:rsid w:val="007E28A4"/>
    <w:rsid w:val="007E2EA4"/>
    <w:rsid w:val="007E381B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0B3"/>
    <w:rsid w:val="007E7324"/>
    <w:rsid w:val="007E7404"/>
    <w:rsid w:val="007E77DD"/>
    <w:rsid w:val="007E7C6E"/>
    <w:rsid w:val="007E7ED7"/>
    <w:rsid w:val="007F01BA"/>
    <w:rsid w:val="007F05B0"/>
    <w:rsid w:val="007F0A83"/>
    <w:rsid w:val="007F0ABA"/>
    <w:rsid w:val="007F0FC6"/>
    <w:rsid w:val="007F10D7"/>
    <w:rsid w:val="007F16AC"/>
    <w:rsid w:val="007F1C8D"/>
    <w:rsid w:val="007F1EC7"/>
    <w:rsid w:val="007F2172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5E24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E43"/>
    <w:rsid w:val="00801F9B"/>
    <w:rsid w:val="00802570"/>
    <w:rsid w:val="00802B2B"/>
    <w:rsid w:val="008031C9"/>
    <w:rsid w:val="008033FB"/>
    <w:rsid w:val="008038CC"/>
    <w:rsid w:val="00803B55"/>
    <w:rsid w:val="00804F79"/>
    <w:rsid w:val="00805022"/>
    <w:rsid w:val="008050C3"/>
    <w:rsid w:val="00805161"/>
    <w:rsid w:val="00805323"/>
    <w:rsid w:val="008055D4"/>
    <w:rsid w:val="008058CA"/>
    <w:rsid w:val="00805E1C"/>
    <w:rsid w:val="00806256"/>
    <w:rsid w:val="0080629E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474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278D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19F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3A64"/>
    <w:rsid w:val="00844420"/>
    <w:rsid w:val="00844A4A"/>
    <w:rsid w:val="008451BC"/>
    <w:rsid w:val="008455BA"/>
    <w:rsid w:val="00845718"/>
    <w:rsid w:val="00845DA1"/>
    <w:rsid w:val="008467B3"/>
    <w:rsid w:val="008467FD"/>
    <w:rsid w:val="008472D5"/>
    <w:rsid w:val="008479FE"/>
    <w:rsid w:val="00850053"/>
    <w:rsid w:val="008501AA"/>
    <w:rsid w:val="00850252"/>
    <w:rsid w:val="008504C1"/>
    <w:rsid w:val="0085054D"/>
    <w:rsid w:val="008507EE"/>
    <w:rsid w:val="00850DA9"/>
    <w:rsid w:val="00851149"/>
    <w:rsid w:val="0085128D"/>
    <w:rsid w:val="00851424"/>
    <w:rsid w:val="0085184A"/>
    <w:rsid w:val="00851ADB"/>
    <w:rsid w:val="00852227"/>
    <w:rsid w:val="0085243D"/>
    <w:rsid w:val="008525F8"/>
    <w:rsid w:val="00852AC9"/>
    <w:rsid w:val="00852B25"/>
    <w:rsid w:val="00852C73"/>
    <w:rsid w:val="00852D03"/>
    <w:rsid w:val="00852D5C"/>
    <w:rsid w:val="00852F15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3"/>
    <w:rsid w:val="00855C4A"/>
    <w:rsid w:val="00855D31"/>
    <w:rsid w:val="00855E5C"/>
    <w:rsid w:val="00855F77"/>
    <w:rsid w:val="008567F1"/>
    <w:rsid w:val="00856A30"/>
    <w:rsid w:val="00856B9A"/>
    <w:rsid w:val="00856B9C"/>
    <w:rsid w:val="00856DFA"/>
    <w:rsid w:val="00856FA9"/>
    <w:rsid w:val="00857693"/>
    <w:rsid w:val="00857951"/>
    <w:rsid w:val="00857BFD"/>
    <w:rsid w:val="008600B0"/>
    <w:rsid w:val="008603F8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C7C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3E11"/>
    <w:rsid w:val="0087470E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683"/>
    <w:rsid w:val="00882DAB"/>
    <w:rsid w:val="00882E51"/>
    <w:rsid w:val="00883208"/>
    <w:rsid w:val="0088328D"/>
    <w:rsid w:val="00883602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900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711"/>
    <w:rsid w:val="008957D7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09E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175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8B6"/>
    <w:rsid w:val="008A3A81"/>
    <w:rsid w:val="008A3AEC"/>
    <w:rsid w:val="008A3F3A"/>
    <w:rsid w:val="008A4065"/>
    <w:rsid w:val="008A40DC"/>
    <w:rsid w:val="008A48A9"/>
    <w:rsid w:val="008A4EAC"/>
    <w:rsid w:val="008A4F04"/>
    <w:rsid w:val="008A50A5"/>
    <w:rsid w:val="008A5240"/>
    <w:rsid w:val="008A52AE"/>
    <w:rsid w:val="008A5362"/>
    <w:rsid w:val="008A54E7"/>
    <w:rsid w:val="008A6019"/>
    <w:rsid w:val="008A6735"/>
    <w:rsid w:val="008A6825"/>
    <w:rsid w:val="008A6A49"/>
    <w:rsid w:val="008A6B41"/>
    <w:rsid w:val="008A7574"/>
    <w:rsid w:val="008A7759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57E9"/>
    <w:rsid w:val="008B6AAB"/>
    <w:rsid w:val="008B71E1"/>
    <w:rsid w:val="008B7874"/>
    <w:rsid w:val="008B78BA"/>
    <w:rsid w:val="008B7984"/>
    <w:rsid w:val="008C02B5"/>
    <w:rsid w:val="008C07A2"/>
    <w:rsid w:val="008C08EE"/>
    <w:rsid w:val="008C0F48"/>
    <w:rsid w:val="008C14E1"/>
    <w:rsid w:val="008C16C7"/>
    <w:rsid w:val="008C1C9D"/>
    <w:rsid w:val="008C1DC7"/>
    <w:rsid w:val="008C1DFC"/>
    <w:rsid w:val="008C1E14"/>
    <w:rsid w:val="008C2215"/>
    <w:rsid w:val="008C31DF"/>
    <w:rsid w:val="008C339E"/>
    <w:rsid w:val="008C373A"/>
    <w:rsid w:val="008C3898"/>
    <w:rsid w:val="008C3C17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0C8D"/>
    <w:rsid w:val="008D14C6"/>
    <w:rsid w:val="008D2362"/>
    <w:rsid w:val="008D2E0F"/>
    <w:rsid w:val="008D2F50"/>
    <w:rsid w:val="008D3451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57"/>
    <w:rsid w:val="008E1FC2"/>
    <w:rsid w:val="008E2011"/>
    <w:rsid w:val="008E2203"/>
    <w:rsid w:val="008E2743"/>
    <w:rsid w:val="008E28B4"/>
    <w:rsid w:val="008E2AC3"/>
    <w:rsid w:val="008E2C18"/>
    <w:rsid w:val="008E39CE"/>
    <w:rsid w:val="008E3A5F"/>
    <w:rsid w:val="008E3BBE"/>
    <w:rsid w:val="008E411F"/>
    <w:rsid w:val="008E4AA6"/>
    <w:rsid w:val="008E4BD1"/>
    <w:rsid w:val="008E4C34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84E"/>
    <w:rsid w:val="008F3C88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C3A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10D"/>
    <w:rsid w:val="00907321"/>
    <w:rsid w:val="0090741A"/>
    <w:rsid w:val="009078D8"/>
    <w:rsid w:val="009079FD"/>
    <w:rsid w:val="00907E27"/>
    <w:rsid w:val="00907EA8"/>
    <w:rsid w:val="0091014A"/>
    <w:rsid w:val="00910421"/>
    <w:rsid w:val="00910764"/>
    <w:rsid w:val="0091112C"/>
    <w:rsid w:val="009117E8"/>
    <w:rsid w:val="00911818"/>
    <w:rsid w:val="00911A7D"/>
    <w:rsid w:val="00911AE2"/>
    <w:rsid w:val="00911EFB"/>
    <w:rsid w:val="009126C4"/>
    <w:rsid w:val="00912851"/>
    <w:rsid w:val="00912DD3"/>
    <w:rsid w:val="00913400"/>
    <w:rsid w:val="009136FF"/>
    <w:rsid w:val="00913793"/>
    <w:rsid w:val="00913C7E"/>
    <w:rsid w:val="00913ED9"/>
    <w:rsid w:val="00913F50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69F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6844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B78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BF9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6EFE"/>
    <w:rsid w:val="00947724"/>
    <w:rsid w:val="009478A7"/>
    <w:rsid w:val="00947D61"/>
    <w:rsid w:val="00947DD9"/>
    <w:rsid w:val="0095000D"/>
    <w:rsid w:val="009500C4"/>
    <w:rsid w:val="00950FDD"/>
    <w:rsid w:val="00951464"/>
    <w:rsid w:val="0095191A"/>
    <w:rsid w:val="00951948"/>
    <w:rsid w:val="00951BE0"/>
    <w:rsid w:val="00952D1A"/>
    <w:rsid w:val="00953169"/>
    <w:rsid w:val="00953225"/>
    <w:rsid w:val="0095336A"/>
    <w:rsid w:val="009534D6"/>
    <w:rsid w:val="00953612"/>
    <w:rsid w:val="00953CA9"/>
    <w:rsid w:val="0095405B"/>
    <w:rsid w:val="009542E9"/>
    <w:rsid w:val="009543CF"/>
    <w:rsid w:val="00954D6C"/>
    <w:rsid w:val="00954DA0"/>
    <w:rsid w:val="00954FB7"/>
    <w:rsid w:val="00955120"/>
    <w:rsid w:val="009551AF"/>
    <w:rsid w:val="00955383"/>
    <w:rsid w:val="009554BA"/>
    <w:rsid w:val="009554F3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314"/>
    <w:rsid w:val="009623ED"/>
    <w:rsid w:val="009628A5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3A3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3892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2A9"/>
    <w:rsid w:val="00976559"/>
    <w:rsid w:val="009765CD"/>
    <w:rsid w:val="00976BA8"/>
    <w:rsid w:val="00977413"/>
    <w:rsid w:val="00977531"/>
    <w:rsid w:val="009776A1"/>
    <w:rsid w:val="009776BE"/>
    <w:rsid w:val="009777BA"/>
    <w:rsid w:val="00977B1D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DD6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6EB"/>
    <w:rsid w:val="00985A26"/>
    <w:rsid w:val="009862CA"/>
    <w:rsid w:val="0098656A"/>
    <w:rsid w:val="009865F0"/>
    <w:rsid w:val="00986D64"/>
    <w:rsid w:val="00986F45"/>
    <w:rsid w:val="00987696"/>
    <w:rsid w:val="009879C7"/>
    <w:rsid w:val="00987A5B"/>
    <w:rsid w:val="00987AE1"/>
    <w:rsid w:val="00990157"/>
    <w:rsid w:val="00990522"/>
    <w:rsid w:val="009908F6"/>
    <w:rsid w:val="00990928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80F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873"/>
    <w:rsid w:val="009A4D2D"/>
    <w:rsid w:val="009A4DD2"/>
    <w:rsid w:val="009A4E3A"/>
    <w:rsid w:val="009A5430"/>
    <w:rsid w:val="009A5600"/>
    <w:rsid w:val="009A5F27"/>
    <w:rsid w:val="009A60C8"/>
    <w:rsid w:val="009A62B7"/>
    <w:rsid w:val="009A643C"/>
    <w:rsid w:val="009A6517"/>
    <w:rsid w:val="009A7FE7"/>
    <w:rsid w:val="009B10B4"/>
    <w:rsid w:val="009B1310"/>
    <w:rsid w:val="009B162C"/>
    <w:rsid w:val="009B176C"/>
    <w:rsid w:val="009B1C25"/>
    <w:rsid w:val="009B1C61"/>
    <w:rsid w:val="009B1D67"/>
    <w:rsid w:val="009B223A"/>
    <w:rsid w:val="009B2250"/>
    <w:rsid w:val="009B28D1"/>
    <w:rsid w:val="009B2A06"/>
    <w:rsid w:val="009B2AA1"/>
    <w:rsid w:val="009B2CDF"/>
    <w:rsid w:val="009B2F41"/>
    <w:rsid w:val="009B311D"/>
    <w:rsid w:val="009B31F9"/>
    <w:rsid w:val="009B3360"/>
    <w:rsid w:val="009B337F"/>
    <w:rsid w:val="009B3411"/>
    <w:rsid w:val="009B34C0"/>
    <w:rsid w:val="009B3EEE"/>
    <w:rsid w:val="009B3FD2"/>
    <w:rsid w:val="009B4786"/>
    <w:rsid w:val="009B4C56"/>
    <w:rsid w:val="009B4C99"/>
    <w:rsid w:val="009B4DEE"/>
    <w:rsid w:val="009B5951"/>
    <w:rsid w:val="009B5E8E"/>
    <w:rsid w:val="009B60C5"/>
    <w:rsid w:val="009B656C"/>
    <w:rsid w:val="009B6D92"/>
    <w:rsid w:val="009B70DB"/>
    <w:rsid w:val="009B77A5"/>
    <w:rsid w:val="009C03E3"/>
    <w:rsid w:val="009C0561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45B"/>
    <w:rsid w:val="009C76D9"/>
    <w:rsid w:val="009C7897"/>
    <w:rsid w:val="009C78B4"/>
    <w:rsid w:val="009C7CEF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165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99E"/>
    <w:rsid w:val="009E1A17"/>
    <w:rsid w:val="009E1E65"/>
    <w:rsid w:val="009E23F1"/>
    <w:rsid w:val="009E26F9"/>
    <w:rsid w:val="009E2995"/>
    <w:rsid w:val="009E2B7F"/>
    <w:rsid w:val="009E2C57"/>
    <w:rsid w:val="009E31F1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9A7"/>
    <w:rsid w:val="009E5ABF"/>
    <w:rsid w:val="009E6239"/>
    <w:rsid w:val="009E687F"/>
    <w:rsid w:val="009E6A71"/>
    <w:rsid w:val="009E6D9B"/>
    <w:rsid w:val="009E6DA4"/>
    <w:rsid w:val="009E7249"/>
    <w:rsid w:val="009E7CF8"/>
    <w:rsid w:val="009F04EC"/>
    <w:rsid w:val="009F0578"/>
    <w:rsid w:val="009F0727"/>
    <w:rsid w:val="009F0C31"/>
    <w:rsid w:val="009F0D3A"/>
    <w:rsid w:val="009F1F4E"/>
    <w:rsid w:val="009F2085"/>
    <w:rsid w:val="009F2B71"/>
    <w:rsid w:val="009F2C8A"/>
    <w:rsid w:val="009F307B"/>
    <w:rsid w:val="009F3414"/>
    <w:rsid w:val="009F3543"/>
    <w:rsid w:val="009F35BE"/>
    <w:rsid w:val="009F3EA5"/>
    <w:rsid w:val="009F4324"/>
    <w:rsid w:val="009F443F"/>
    <w:rsid w:val="009F4A62"/>
    <w:rsid w:val="009F4DAB"/>
    <w:rsid w:val="009F5329"/>
    <w:rsid w:val="009F5BB4"/>
    <w:rsid w:val="009F5C41"/>
    <w:rsid w:val="009F5DC4"/>
    <w:rsid w:val="009F6144"/>
    <w:rsid w:val="009F6834"/>
    <w:rsid w:val="009F687D"/>
    <w:rsid w:val="009F6CA8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99A"/>
    <w:rsid w:val="00A02EDB"/>
    <w:rsid w:val="00A02EEB"/>
    <w:rsid w:val="00A02F70"/>
    <w:rsid w:val="00A034CC"/>
    <w:rsid w:val="00A036FA"/>
    <w:rsid w:val="00A03B7C"/>
    <w:rsid w:val="00A03D3D"/>
    <w:rsid w:val="00A04632"/>
    <w:rsid w:val="00A04CFD"/>
    <w:rsid w:val="00A057E1"/>
    <w:rsid w:val="00A05C21"/>
    <w:rsid w:val="00A06114"/>
    <w:rsid w:val="00A061D7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57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7B1"/>
    <w:rsid w:val="00A1597A"/>
    <w:rsid w:val="00A15A8D"/>
    <w:rsid w:val="00A161C9"/>
    <w:rsid w:val="00A162A4"/>
    <w:rsid w:val="00A1642F"/>
    <w:rsid w:val="00A164F5"/>
    <w:rsid w:val="00A1655B"/>
    <w:rsid w:val="00A168A3"/>
    <w:rsid w:val="00A179FC"/>
    <w:rsid w:val="00A17DB3"/>
    <w:rsid w:val="00A17F2A"/>
    <w:rsid w:val="00A203BC"/>
    <w:rsid w:val="00A208E1"/>
    <w:rsid w:val="00A20BFB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602"/>
    <w:rsid w:val="00A24D44"/>
    <w:rsid w:val="00A24E31"/>
    <w:rsid w:val="00A24F8B"/>
    <w:rsid w:val="00A25103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557E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0DE"/>
    <w:rsid w:val="00A41485"/>
    <w:rsid w:val="00A41A84"/>
    <w:rsid w:val="00A41ADD"/>
    <w:rsid w:val="00A41AE7"/>
    <w:rsid w:val="00A41C83"/>
    <w:rsid w:val="00A41CE1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3D6"/>
    <w:rsid w:val="00A44473"/>
    <w:rsid w:val="00A446E6"/>
    <w:rsid w:val="00A44ADD"/>
    <w:rsid w:val="00A44B4E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A23"/>
    <w:rsid w:val="00A50B67"/>
    <w:rsid w:val="00A50B95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847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2B7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5B3E"/>
    <w:rsid w:val="00A66C56"/>
    <w:rsid w:val="00A66E2B"/>
    <w:rsid w:val="00A66E5D"/>
    <w:rsid w:val="00A672E0"/>
    <w:rsid w:val="00A6751D"/>
    <w:rsid w:val="00A67645"/>
    <w:rsid w:val="00A6764B"/>
    <w:rsid w:val="00A67685"/>
    <w:rsid w:val="00A67781"/>
    <w:rsid w:val="00A67AFE"/>
    <w:rsid w:val="00A67CDA"/>
    <w:rsid w:val="00A67D91"/>
    <w:rsid w:val="00A70305"/>
    <w:rsid w:val="00A70B93"/>
    <w:rsid w:val="00A70E04"/>
    <w:rsid w:val="00A71112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34F"/>
    <w:rsid w:val="00A7458D"/>
    <w:rsid w:val="00A745DA"/>
    <w:rsid w:val="00A74656"/>
    <w:rsid w:val="00A74D3F"/>
    <w:rsid w:val="00A75455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779CF"/>
    <w:rsid w:val="00A77CCE"/>
    <w:rsid w:val="00A8003F"/>
    <w:rsid w:val="00A8073C"/>
    <w:rsid w:val="00A80B7F"/>
    <w:rsid w:val="00A80D8F"/>
    <w:rsid w:val="00A810B1"/>
    <w:rsid w:val="00A81F77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025"/>
    <w:rsid w:val="00A85127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26D"/>
    <w:rsid w:val="00A902C6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621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D83"/>
    <w:rsid w:val="00A97EFA"/>
    <w:rsid w:val="00AA0260"/>
    <w:rsid w:val="00AA0A4C"/>
    <w:rsid w:val="00AA0CBC"/>
    <w:rsid w:val="00AA1039"/>
    <w:rsid w:val="00AA145B"/>
    <w:rsid w:val="00AA14D4"/>
    <w:rsid w:val="00AA156B"/>
    <w:rsid w:val="00AA164E"/>
    <w:rsid w:val="00AA1C35"/>
    <w:rsid w:val="00AA2172"/>
    <w:rsid w:val="00AA2555"/>
    <w:rsid w:val="00AA2EAE"/>
    <w:rsid w:val="00AA31FF"/>
    <w:rsid w:val="00AA35EF"/>
    <w:rsid w:val="00AA362C"/>
    <w:rsid w:val="00AA3724"/>
    <w:rsid w:val="00AA3B9D"/>
    <w:rsid w:val="00AA3C8E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5AB"/>
    <w:rsid w:val="00AB0611"/>
    <w:rsid w:val="00AB07AC"/>
    <w:rsid w:val="00AB0976"/>
    <w:rsid w:val="00AB0C40"/>
    <w:rsid w:val="00AB0C70"/>
    <w:rsid w:val="00AB0FE2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2BB"/>
    <w:rsid w:val="00AB577D"/>
    <w:rsid w:val="00AB5CD1"/>
    <w:rsid w:val="00AB5CFB"/>
    <w:rsid w:val="00AB61F4"/>
    <w:rsid w:val="00AB6CAB"/>
    <w:rsid w:val="00AB6E41"/>
    <w:rsid w:val="00AB6FEE"/>
    <w:rsid w:val="00AB74AE"/>
    <w:rsid w:val="00AC045A"/>
    <w:rsid w:val="00AC0961"/>
    <w:rsid w:val="00AC0F3F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43A"/>
    <w:rsid w:val="00AC45D1"/>
    <w:rsid w:val="00AC4794"/>
    <w:rsid w:val="00AC47E0"/>
    <w:rsid w:val="00AC49D8"/>
    <w:rsid w:val="00AC53F4"/>
    <w:rsid w:val="00AC5A1C"/>
    <w:rsid w:val="00AC5A45"/>
    <w:rsid w:val="00AC6B24"/>
    <w:rsid w:val="00AC7253"/>
    <w:rsid w:val="00AC74A4"/>
    <w:rsid w:val="00AC74D6"/>
    <w:rsid w:val="00AC7D3A"/>
    <w:rsid w:val="00AC7D41"/>
    <w:rsid w:val="00AC7D93"/>
    <w:rsid w:val="00AD02D6"/>
    <w:rsid w:val="00AD09B0"/>
    <w:rsid w:val="00AD0B0A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77D"/>
    <w:rsid w:val="00AD40BD"/>
    <w:rsid w:val="00AD428F"/>
    <w:rsid w:val="00AD4426"/>
    <w:rsid w:val="00AD4460"/>
    <w:rsid w:val="00AD48FD"/>
    <w:rsid w:val="00AD49CA"/>
    <w:rsid w:val="00AD4E1C"/>
    <w:rsid w:val="00AD4F44"/>
    <w:rsid w:val="00AD5316"/>
    <w:rsid w:val="00AD5369"/>
    <w:rsid w:val="00AD5A30"/>
    <w:rsid w:val="00AD5A7F"/>
    <w:rsid w:val="00AD5D0D"/>
    <w:rsid w:val="00AD5F6C"/>
    <w:rsid w:val="00AD6346"/>
    <w:rsid w:val="00AD67A4"/>
    <w:rsid w:val="00AD6E46"/>
    <w:rsid w:val="00AD7CC9"/>
    <w:rsid w:val="00AE0485"/>
    <w:rsid w:val="00AE0532"/>
    <w:rsid w:val="00AE083A"/>
    <w:rsid w:val="00AE0BE1"/>
    <w:rsid w:val="00AE0C4C"/>
    <w:rsid w:val="00AE1C14"/>
    <w:rsid w:val="00AE2021"/>
    <w:rsid w:val="00AE2197"/>
    <w:rsid w:val="00AE2470"/>
    <w:rsid w:val="00AE3107"/>
    <w:rsid w:val="00AE3825"/>
    <w:rsid w:val="00AE3AC7"/>
    <w:rsid w:val="00AE3DBB"/>
    <w:rsid w:val="00AE3DF0"/>
    <w:rsid w:val="00AE3EFA"/>
    <w:rsid w:val="00AE4009"/>
    <w:rsid w:val="00AE493F"/>
    <w:rsid w:val="00AE4C8B"/>
    <w:rsid w:val="00AE4E1C"/>
    <w:rsid w:val="00AE4F25"/>
    <w:rsid w:val="00AE58EC"/>
    <w:rsid w:val="00AE5E0D"/>
    <w:rsid w:val="00AE6050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A90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5BC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6D2"/>
    <w:rsid w:val="00AF777E"/>
    <w:rsid w:val="00AF7812"/>
    <w:rsid w:val="00AF789E"/>
    <w:rsid w:val="00AF7B9C"/>
    <w:rsid w:val="00AF7DDD"/>
    <w:rsid w:val="00B0059F"/>
    <w:rsid w:val="00B00DEC"/>
    <w:rsid w:val="00B00E32"/>
    <w:rsid w:val="00B00E45"/>
    <w:rsid w:val="00B00FED"/>
    <w:rsid w:val="00B0137F"/>
    <w:rsid w:val="00B01950"/>
    <w:rsid w:val="00B01F81"/>
    <w:rsid w:val="00B0214C"/>
    <w:rsid w:val="00B023CE"/>
    <w:rsid w:val="00B02581"/>
    <w:rsid w:val="00B02972"/>
    <w:rsid w:val="00B02F90"/>
    <w:rsid w:val="00B03010"/>
    <w:rsid w:val="00B03025"/>
    <w:rsid w:val="00B031A8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63C"/>
    <w:rsid w:val="00B14AFF"/>
    <w:rsid w:val="00B1536F"/>
    <w:rsid w:val="00B155A4"/>
    <w:rsid w:val="00B15709"/>
    <w:rsid w:val="00B15D34"/>
    <w:rsid w:val="00B15DB5"/>
    <w:rsid w:val="00B16039"/>
    <w:rsid w:val="00B16AC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CD0"/>
    <w:rsid w:val="00B21DEE"/>
    <w:rsid w:val="00B22637"/>
    <w:rsid w:val="00B22CCB"/>
    <w:rsid w:val="00B235C1"/>
    <w:rsid w:val="00B23666"/>
    <w:rsid w:val="00B23D89"/>
    <w:rsid w:val="00B23EB0"/>
    <w:rsid w:val="00B2469F"/>
    <w:rsid w:val="00B2490B"/>
    <w:rsid w:val="00B249DD"/>
    <w:rsid w:val="00B24BEA"/>
    <w:rsid w:val="00B24DA9"/>
    <w:rsid w:val="00B25219"/>
    <w:rsid w:val="00B2542A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0BC6"/>
    <w:rsid w:val="00B31BA4"/>
    <w:rsid w:val="00B3212E"/>
    <w:rsid w:val="00B32A4D"/>
    <w:rsid w:val="00B32B18"/>
    <w:rsid w:val="00B32B67"/>
    <w:rsid w:val="00B32F09"/>
    <w:rsid w:val="00B33002"/>
    <w:rsid w:val="00B3390C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4A1"/>
    <w:rsid w:val="00B415F4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223"/>
    <w:rsid w:val="00B4431C"/>
    <w:rsid w:val="00B451EF"/>
    <w:rsid w:val="00B45A80"/>
    <w:rsid w:val="00B45BD5"/>
    <w:rsid w:val="00B45F64"/>
    <w:rsid w:val="00B46033"/>
    <w:rsid w:val="00B461C1"/>
    <w:rsid w:val="00B46927"/>
    <w:rsid w:val="00B46D00"/>
    <w:rsid w:val="00B46F93"/>
    <w:rsid w:val="00B475C6"/>
    <w:rsid w:val="00B47621"/>
    <w:rsid w:val="00B47C82"/>
    <w:rsid w:val="00B506AE"/>
    <w:rsid w:val="00B50884"/>
    <w:rsid w:val="00B50CCE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5B4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78F"/>
    <w:rsid w:val="00B57CE5"/>
    <w:rsid w:val="00B60624"/>
    <w:rsid w:val="00B60A86"/>
    <w:rsid w:val="00B60E65"/>
    <w:rsid w:val="00B60F76"/>
    <w:rsid w:val="00B61521"/>
    <w:rsid w:val="00B61596"/>
    <w:rsid w:val="00B61C7F"/>
    <w:rsid w:val="00B61ECB"/>
    <w:rsid w:val="00B6213F"/>
    <w:rsid w:val="00B62783"/>
    <w:rsid w:val="00B62FCB"/>
    <w:rsid w:val="00B631F9"/>
    <w:rsid w:val="00B6327B"/>
    <w:rsid w:val="00B6346C"/>
    <w:rsid w:val="00B634FA"/>
    <w:rsid w:val="00B63F2F"/>
    <w:rsid w:val="00B64638"/>
    <w:rsid w:val="00B64733"/>
    <w:rsid w:val="00B64A25"/>
    <w:rsid w:val="00B64BC0"/>
    <w:rsid w:val="00B64E27"/>
    <w:rsid w:val="00B64E73"/>
    <w:rsid w:val="00B6516E"/>
    <w:rsid w:val="00B654DC"/>
    <w:rsid w:val="00B6574C"/>
    <w:rsid w:val="00B65B90"/>
    <w:rsid w:val="00B65BF1"/>
    <w:rsid w:val="00B65D0C"/>
    <w:rsid w:val="00B66F78"/>
    <w:rsid w:val="00B67139"/>
    <w:rsid w:val="00B678F5"/>
    <w:rsid w:val="00B7013B"/>
    <w:rsid w:val="00B703F7"/>
    <w:rsid w:val="00B7045C"/>
    <w:rsid w:val="00B70741"/>
    <w:rsid w:val="00B7077C"/>
    <w:rsid w:val="00B707F7"/>
    <w:rsid w:val="00B70B77"/>
    <w:rsid w:val="00B71F42"/>
    <w:rsid w:val="00B72375"/>
    <w:rsid w:val="00B7281C"/>
    <w:rsid w:val="00B72879"/>
    <w:rsid w:val="00B72A3A"/>
    <w:rsid w:val="00B72AC3"/>
    <w:rsid w:val="00B7322F"/>
    <w:rsid w:val="00B7328F"/>
    <w:rsid w:val="00B733A6"/>
    <w:rsid w:val="00B734A4"/>
    <w:rsid w:val="00B73625"/>
    <w:rsid w:val="00B73978"/>
    <w:rsid w:val="00B73EC8"/>
    <w:rsid w:val="00B742D6"/>
    <w:rsid w:val="00B74D81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A2A"/>
    <w:rsid w:val="00B77CD5"/>
    <w:rsid w:val="00B77D5E"/>
    <w:rsid w:val="00B77F2C"/>
    <w:rsid w:val="00B77FDF"/>
    <w:rsid w:val="00B80798"/>
    <w:rsid w:val="00B80B36"/>
    <w:rsid w:val="00B8164F"/>
    <w:rsid w:val="00B8226B"/>
    <w:rsid w:val="00B823CD"/>
    <w:rsid w:val="00B82906"/>
    <w:rsid w:val="00B82ABF"/>
    <w:rsid w:val="00B82FC5"/>
    <w:rsid w:val="00B8304F"/>
    <w:rsid w:val="00B830C6"/>
    <w:rsid w:val="00B83138"/>
    <w:rsid w:val="00B832AB"/>
    <w:rsid w:val="00B839BF"/>
    <w:rsid w:val="00B83BBE"/>
    <w:rsid w:val="00B83EDF"/>
    <w:rsid w:val="00B8427C"/>
    <w:rsid w:val="00B84CA7"/>
    <w:rsid w:val="00B84EBF"/>
    <w:rsid w:val="00B852E4"/>
    <w:rsid w:val="00B8569B"/>
    <w:rsid w:val="00B8598C"/>
    <w:rsid w:val="00B85DE1"/>
    <w:rsid w:val="00B86A2F"/>
    <w:rsid w:val="00B86C10"/>
    <w:rsid w:val="00B87B01"/>
    <w:rsid w:val="00B87B4D"/>
    <w:rsid w:val="00B87C3E"/>
    <w:rsid w:val="00B90B6D"/>
    <w:rsid w:val="00B9168C"/>
    <w:rsid w:val="00B9175E"/>
    <w:rsid w:val="00B919A7"/>
    <w:rsid w:val="00B919DC"/>
    <w:rsid w:val="00B91A48"/>
    <w:rsid w:val="00B926B2"/>
    <w:rsid w:val="00B929F9"/>
    <w:rsid w:val="00B92B2E"/>
    <w:rsid w:val="00B9304F"/>
    <w:rsid w:val="00B9318C"/>
    <w:rsid w:val="00B9323A"/>
    <w:rsid w:val="00B9354E"/>
    <w:rsid w:val="00B93605"/>
    <w:rsid w:val="00B938C2"/>
    <w:rsid w:val="00B939AE"/>
    <w:rsid w:val="00B942D9"/>
    <w:rsid w:val="00B9431E"/>
    <w:rsid w:val="00B943A1"/>
    <w:rsid w:val="00B94BE6"/>
    <w:rsid w:val="00B955F5"/>
    <w:rsid w:val="00B95861"/>
    <w:rsid w:val="00B95890"/>
    <w:rsid w:val="00B95E90"/>
    <w:rsid w:val="00B95FCE"/>
    <w:rsid w:val="00B968D9"/>
    <w:rsid w:val="00B96CF4"/>
    <w:rsid w:val="00B96F8E"/>
    <w:rsid w:val="00B96F92"/>
    <w:rsid w:val="00B9716C"/>
    <w:rsid w:val="00B97557"/>
    <w:rsid w:val="00B9791B"/>
    <w:rsid w:val="00B97E10"/>
    <w:rsid w:val="00B97E80"/>
    <w:rsid w:val="00B97FE3"/>
    <w:rsid w:val="00BA1357"/>
    <w:rsid w:val="00BA1950"/>
    <w:rsid w:val="00BA1DA8"/>
    <w:rsid w:val="00BA2377"/>
    <w:rsid w:val="00BA2E65"/>
    <w:rsid w:val="00BA3464"/>
    <w:rsid w:val="00BA476A"/>
    <w:rsid w:val="00BA4872"/>
    <w:rsid w:val="00BA48FD"/>
    <w:rsid w:val="00BA4B8A"/>
    <w:rsid w:val="00BA4FA9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1F9"/>
    <w:rsid w:val="00BB22A2"/>
    <w:rsid w:val="00BB246F"/>
    <w:rsid w:val="00BB28FC"/>
    <w:rsid w:val="00BB298D"/>
    <w:rsid w:val="00BB30C5"/>
    <w:rsid w:val="00BB32DA"/>
    <w:rsid w:val="00BB3ADB"/>
    <w:rsid w:val="00BB3C12"/>
    <w:rsid w:val="00BB3D5F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6B86"/>
    <w:rsid w:val="00BB7A7C"/>
    <w:rsid w:val="00BB7BB5"/>
    <w:rsid w:val="00BB7E25"/>
    <w:rsid w:val="00BC0616"/>
    <w:rsid w:val="00BC0DDC"/>
    <w:rsid w:val="00BC0DE1"/>
    <w:rsid w:val="00BC0F89"/>
    <w:rsid w:val="00BC1306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4CE6"/>
    <w:rsid w:val="00BC5457"/>
    <w:rsid w:val="00BC5CE6"/>
    <w:rsid w:val="00BC6F35"/>
    <w:rsid w:val="00BC6FEF"/>
    <w:rsid w:val="00BC755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7FB"/>
    <w:rsid w:val="00BD3815"/>
    <w:rsid w:val="00BD3A47"/>
    <w:rsid w:val="00BD3C26"/>
    <w:rsid w:val="00BD3E87"/>
    <w:rsid w:val="00BD40A9"/>
    <w:rsid w:val="00BD48FD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6F5D"/>
    <w:rsid w:val="00BD7126"/>
    <w:rsid w:val="00BD7B7E"/>
    <w:rsid w:val="00BD7B94"/>
    <w:rsid w:val="00BD7F7D"/>
    <w:rsid w:val="00BE0433"/>
    <w:rsid w:val="00BE0791"/>
    <w:rsid w:val="00BE07E4"/>
    <w:rsid w:val="00BE0948"/>
    <w:rsid w:val="00BE1678"/>
    <w:rsid w:val="00BE25D6"/>
    <w:rsid w:val="00BE2AB9"/>
    <w:rsid w:val="00BE2C63"/>
    <w:rsid w:val="00BE39B7"/>
    <w:rsid w:val="00BE3F4B"/>
    <w:rsid w:val="00BE42AD"/>
    <w:rsid w:val="00BE4378"/>
    <w:rsid w:val="00BE49BF"/>
    <w:rsid w:val="00BE4A8F"/>
    <w:rsid w:val="00BE4F09"/>
    <w:rsid w:val="00BE522D"/>
    <w:rsid w:val="00BE7A59"/>
    <w:rsid w:val="00BF0267"/>
    <w:rsid w:val="00BF0327"/>
    <w:rsid w:val="00BF069E"/>
    <w:rsid w:val="00BF09DA"/>
    <w:rsid w:val="00BF0CB0"/>
    <w:rsid w:val="00BF0CDC"/>
    <w:rsid w:val="00BF1115"/>
    <w:rsid w:val="00BF1299"/>
    <w:rsid w:val="00BF16EC"/>
    <w:rsid w:val="00BF1A62"/>
    <w:rsid w:val="00BF1E7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3E1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094"/>
    <w:rsid w:val="00C055D7"/>
    <w:rsid w:val="00C05A54"/>
    <w:rsid w:val="00C05CD7"/>
    <w:rsid w:val="00C06761"/>
    <w:rsid w:val="00C06A4F"/>
    <w:rsid w:val="00C06CFA"/>
    <w:rsid w:val="00C06DD3"/>
    <w:rsid w:val="00C076F0"/>
    <w:rsid w:val="00C0783D"/>
    <w:rsid w:val="00C0796E"/>
    <w:rsid w:val="00C07D8F"/>
    <w:rsid w:val="00C07E84"/>
    <w:rsid w:val="00C100BB"/>
    <w:rsid w:val="00C100C9"/>
    <w:rsid w:val="00C1075A"/>
    <w:rsid w:val="00C10838"/>
    <w:rsid w:val="00C11816"/>
    <w:rsid w:val="00C11A6C"/>
    <w:rsid w:val="00C11C3C"/>
    <w:rsid w:val="00C1216B"/>
    <w:rsid w:val="00C1236F"/>
    <w:rsid w:val="00C1269C"/>
    <w:rsid w:val="00C12A3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0CF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B29"/>
    <w:rsid w:val="00C20C9E"/>
    <w:rsid w:val="00C215AD"/>
    <w:rsid w:val="00C216E5"/>
    <w:rsid w:val="00C217A7"/>
    <w:rsid w:val="00C21840"/>
    <w:rsid w:val="00C21DF1"/>
    <w:rsid w:val="00C228B5"/>
    <w:rsid w:val="00C22B60"/>
    <w:rsid w:val="00C22C7C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74C"/>
    <w:rsid w:val="00C25EA7"/>
    <w:rsid w:val="00C25ECC"/>
    <w:rsid w:val="00C270E1"/>
    <w:rsid w:val="00C273D8"/>
    <w:rsid w:val="00C27675"/>
    <w:rsid w:val="00C302CF"/>
    <w:rsid w:val="00C30744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AB0"/>
    <w:rsid w:val="00C35B73"/>
    <w:rsid w:val="00C35D6E"/>
    <w:rsid w:val="00C35F34"/>
    <w:rsid w:val="00C3614E"/>
    <w:rsid w:val="00C3635E"/>
    <w:rsid w:val="00C36478"/>
    <w:rsid w:val="00C36522"/>
    <w:rsid w:val="00C3679B"/>
    <w:rsid w:val="00C36ACF"/>
    <w:rsid w:val="00C36D22"/>
    <w:rsid w:val="00C37713"/>
    <w:rsid w:val="00C37AA6"/>
    <w:rsid w:val="00C37B77"/>
    <w:rsid w:val="00C37BEB"/>
    <w:rsid w:val="00C37D74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371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1BA"/>
    <w:rsid w:val="00C4742B"/>
    <w:rsid w:val="00C47638"/>
    <w:rsid w:val="00C47DF8"/>
    <w:rsid w:val="00C47F0A"/>
    <w:rsid w:val="00C502EE"/>
    <w:rsid w:val="00C50712"/>
    <w:rsid w:val="00C50E8D"/>
    <w:rsid w:val="00C511D9"/>
    <w:rsid w:val="00C513D8"/>
    <w:rsid w:val="00C5152F"/>
    <w:rsid w:val="00C51B12"/>
    <w:rsid w:val="00C526D4"/>
    <w:rsid w:val="00C527C4"/>
    <w:rsid w:val="00C528DF"/>
    <w:rsid w:val="00C52BDD"/>
    <w:rsid w:val="00C52DB9"/>
    <w:rsid w:val="00C52EA5"/>
    <w:rsid w:val="00C531A4"/>
    <w:rsid w:val="00C53301"/>
    <w:rsid w:val="00C53ABD"/>
    <w:rsid w:val="00C541DB"/>
    <w:rsid w:val="00C543B4"/>
    <w:rsid w:val="00C54613"/>
    <w:rsid w:val="00C5489E"/>
    <w:rsid w:val="00C54AB5"/>
    <w:rsid w:val="00C54CDB"/>
    <w:rsid w:val="00C54F51"/>
    <w:rsid w:val="00C550C6"/>
    <w:rsid w:val="00C5513F"/>
    <w:rsid w:val="00C55D30"/>
    <w:rsid w:val="00C56193"/>
    <w:rsid w:val="00C566F2"/>
    <w:rsid w:val="00C56B86"/>
    <w:rsid w:val="00C56CA6"/>
    <w:rsid w:val="00C56EBC"/>
    <w:rsid w:val="00C57115"/>
    <w:rsid w:val="00C574CB"/>
    <w:rsid w:val="00C57603"/>
    <w:rsid w:val="00C5787D"/>
    <w:rsid w:val="00C57902"/>
    <w:rsid w:val="00C57A1A"/>
    <w:rsid w:val="00C60268"/>
    <w:rsid w:val="00C603E4"/>
    <w:rsid w:val="00C60B43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BA1"/>
    <w:rsid w:val="00C66C01"/>
    <w:rsid w:val="00C66DA1"/>
    <w:rsid w:val="00C6750F"/>
    <w:rsid w:val="00C6775E"/>
    <w:rsid w:val="00C67D8A"/>
    <w:rsid w:val="00C67E03"/>
    <w:rsid w:val="00C7047D"/>
    <w:rsid w:val="00C70573"/>
    <w:rsid w:val="00C706DC"/>
    <w:rsid w:val="00C70EC1"/>
    <w:rsid w:val="00C710FE"/>
    <w:rsid w:val="00C71208"/>
    <w:rsid w:val="00C71926"/>
    <w:rsid w:val="00C719A3"/>
    <w:rsid w:val="00C71FDC"/>
    <w:rsid w:val="00C72089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5E44"/>
    <w:rsid w:val="00C761C8"/>
    <w:rsid w:val="00C76261"/>
    <w:rsid w:val="00C763D2"/>
    <w:rsid w:val="00C76487"/>
    <w:rsid w:val="00C77135"/>
    <w:rsid w:val="00C8108D"/>
    <w:rsid w:val="00C81111"/>
    <w:rsid w:val="00C8128F"/>
    <w:rsid w:val="00C81631"/>
    <w:rsid w:val="00C81670"/>
    <w:rsid w:val="00C8179C"/>
    <w:rsid w:val="00C81F0A"/>
    <w:rsid w:val="00C82281"/>
    <w:rsid w:val="00C823DB"/>
    <w:rsid w:val="00C82600"/>
    <w:rsid w:val="00C826B2"/>
    <w:rsid w:val="00C83207"/>
    <w:rsid w:val="00C83BBF"/>
    <w:rsid w:val="00C843A5"/>
    <w:rsid w:val="00C844F6"/>
    <w:rsid w:val="00C84B06"/>
    <w:rsid w:val="00C84CD0"/>
    <w:rsid w:val="00C854DA"/>
    <w:rsid w:val="00C854EF"/>
    <w:rsid w:val="00C85564"/>
    <w:rsid w:val="00C8577C"/>
    <w:rsid w:val="00C858FA"/>
    <w:rsid w:val="00C85980"/>
    <w:rsid w:val="00C85B97"/>
    <w:rsid w:val="00C86109"/>
    <w:rsid w:val="00C86209"/>
    <w:rsid w:val="00C867C9"/>
    <w:rsid w:val="00C86874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1F3"/>
    <w:rsid w:val="00C9529E"/>
    <w:rsid w:val="00C9532D"/>
    <w:rsid w:val="00C956CA"/>
    <w:rsid w:val="00C95BD4"/>
    <w:rsid w:val="00C96093"/>
    <w:rsid w:val="00C96816"/>
    <w:rsid w:val="00C969B6"/>
    <w:rsid w:val="00C96B3D"/>
    <w:rsid w:val="00C96E62"/>
    <w:rsid w:val="00C96F70"/>
    <w:rsid w:val="00C970BC"/>
    <w:rsid w:val="00C973F9"/>
    <w:rsid w:val="00C9756A"/>
    <w:rsid w:val="00C97983"/>
    <w:rsid w:val="00C97C5F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ECC"/>
    <w:rsid w:val="00CA4FA0"/>
    <w:rsid w:val="00CA5380"/>
    <w:rsid w:val="00CA5529"/>
    <w:rsid w:val="00CA573E"/>
    <w:rsid w:val="00CA5803"/>
    <w:rsid w:val="00CA5883"/>
    <w:rsid w:val="00CA6B3F"/>
    <w:rsid w:val="00CA6ED6"/>
    <w:rsid w:val="00CA6F76"/>
    <w:rsid w:val="00CA72D0"/>
    <w:rsid w:val="00CA769D"/>
    <w:rsid w:val="00CA7784"/>
    <w:rsid w:val="00CA778A"/>
    <w:rsid w:val="00CB018A"/>
    <w:rsid w:val="00CB03E0"/>
    <w:rsid w:val="00CB1352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4FEF"/>
    <w:rsid w:val="00CB543C"/>
    <w:rsid w:val="00CB558E"/>
    <w:rsid w:val="00CB587A"/>
    <w:rsid w:val="00CB5C94"/>
    <w:rsid w:val="00CB5E91"/>
    <w:rsid w:val="00CB619F"/>
    <w:rsid w:val="00CB668A"/>
    <w:rsid w:val="00CB66A2"/>
    <w:rsid w:val="00CB6F9E"/>
    <w:rsid w:val="00CB7393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497A"/>
    <w:rsid w:val="00CC4D97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5DC1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0B6E"/>
    <w:rsid w:val="00CF1080"/>
    <w:rsid w:val="00CF12B5"/>
    <w:rsid w:val="00CF196C"/>
    <w:rsid w:val="00CF21F8"/>
    <w:rsid w:val="00CF266E"/>
    <w:rsid w:val="00CF2D06"/>
    <w:rsid w:val="00CF2EE1"/>
    <w:rsid w:val="00CF33C3"/>
    <w:rsid w:val="00CF35AE"/>
    <w:rsid w:val="00CF3A1D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FD1"/>
    <w:rsid w:val="00D000DD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4EBA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19"/>
    <w:rsid w:val="00D1124F"/>
    <w:rsid w:val="00D11332"/>
    <w:rsid w:val="00D115BB"/>
    <w:rsid w:val="00D11FF3"/>
    <w:rsid w:val="00D12C07"/>
    <w:rsid w:val="00D12E93"/>
    <w:rsid w:val="00D13BE5"/>
    <w:rsid w:val="00D13E9F"/>
    <w:rsid w:val="00D141A3"/>
    <w:rsid w:val="00D149D0"/>
    <w:rsid w:val="00D14EC0"/>
    <w:rsid w:val="00D15247"/>
    <w:rsid w:val="00D1538B"/>
    <w:rsid w:val="00D15BE0"/>
    <w:rsid w:val="00D15C78"/>
    <w:rsid w:val="00D16037"/>
    <w:rsid w:val="00D1608C"/>
    <w:rsid w:val="00D16572"/>
    <w:rsid w:val="00D16642"/>
    <w:rsid w:val="00D167F4"/>
    <w:rsid w:val="00D1688A"/>
    <w:rsid w:val="00D168E5"/>
    <w:rsid w:val="00D175EE"/>
    <w:rsid w:val="00D17828"/>
    <w:rsid w:val="00D17CD2"/>
    <w:rsid w:val="00D17EA7"/>
    <w:rsid w:val="00D2034A"/>
    <w:rsid w:val="00D203AC"/>
    <w:rsid w:val="00D204AD"/>
    <w:rsid w:val="00D21E05"/>
    <w:rsid w:val="00D21E07"/>
    <w:rsid w:val="00D21E41"/>
    <w:rsid w:val="00D223C7"/>
    <w:rsid w:val="00D225E8"/>
    <w:rsid w:val="00D22815"/>
    <w:rsid w:val="00D22A60"/>
    <w:rsid w:val="00D22B51"/>
    <w:rsid w:val="00D23245"/>
    <w:rsid w:val="00D239C4"/>
    <w:rsid w:val="00D23B6A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4A6"/>
    <w:rsid w:val="00D309B2"/>
    <w:rsid w:val="00D30E20"/>
    <w:rsid w:val="00D30EDA"/>
    <w:rsid w:val="00D314E8"/>
    <w:rsid w:val="00D31BBF"/>
    <w:rsid w:val="00D31E6B"/>
    <w:rsid w:val="00D3201D"/>
    <w:rsid w:val="00D32168"/>
    <w:rsid w:val="00D32AAF"/>
    <w:rsid w:val="00D32AB3"/>
    <w:rsid w:val="00D32DC1"/>
    <w:rsid w:val="00D32DE4"/>
    <w:rsid w:val="00D32F32"/>
    <w:rsid w:val="00D33137"/>
    <w:rsid w:val="00D3336A"/>
    <w:rsid w:val="00D33744"/>
    <w:rsid w:val="00D337DF"/>
    <w:rsid w:val="00D338A3"/>
    <w:rsid w:val="00D33BE8"/>
    <w:rsid w:val="00D342AF"/>
    <w:rsid w:val="00D3467F"/>
    <w:rsid w:val="00D34786"/>
    <w:rsid w:val="00D34910"/>
    <w:rsid w:val="00D34AB2"/>
    <w:rsid w:val="00D34DC4"/>
    <w:rsid w:val="00D34E3F"/>
    <w:rsid w:val="00D34F2A"/>
    <w:rsid w:val="00D34FB6"/>
    <w:rsid w:val="00D3506C"/>
    <w:rsid w:val="00D357AF"/>
    <w:rsid w:val="00D35B29"/>
    <w:rsid w:val="00D3623E"/>
    <w:rsid w:val="00D36D01"/>
    <w:rsid w:val="00D36D88"/>
    <w:rsid w:val="00D3705F"/>
    <w:rsid w:val="00D37101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10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78B"/>
    <w:rsid w:val="00D52819"/>
    <w:rsid w:val="00D52ADC"/>
    <w:rsid w:val="00D539AD"/>
    <w:rsid w:val="00D53A4B"/>
    <w:rsid w:val="00D53C22"/>
    <w:rsid w:val="00D53C2C"/>
    <w:rsid w:val="00D53E39"/>
    <w:rsid w:val="00D53E79"/>
    <w:rsid w:val="00D5433A"/>
    <w:rsid w:val="00D544D9"/>
    <w:rsid w:val="00D54E72"/>
    <w:rsid w:val="00D54FF6"/>
    <w:rsid w:val="00D55E3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29F"/>
    <w:rsid w:val="00D61613"/>
    <w:rsid w:val="00D61E7D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0"/>
    <w:rsid w:val="00D73F79"/>
    <w:rsid w:val="00D7441F"/>
    <w:rsid w:val="00D7453B"/>
    <w:rsid w:val="00D7456A"/>
    <w:rsid w:val="00D748B6"/>
    <w:rsid w:val="00D74AA8"/>
    <w:rsid w:val="00D74D17"/>
    <w:rsid w:val="00D75273"/>
    <w:rsid w:val="00D752DD"/>
    <w:rsid w:val="00D75787"/>
    <w:rsid w:val="00D75A3F"/>
    <w:rsid w:val="00D75BA4"/>
    <w:rsid w:val="00D76225"/>
    <w:rsid w:val="00D7630D"/>
    <w:rsid w:val="00D7647D"/>
    <w:rsid w:val="00D765A3"/>
    <w:rsid w:val="00D76B67"/>
    <w:rsid w:val="00D770AA"/>
    <w:rsid w:val="00D7726B"/>
    <w:rsid w:val="00D7728E"/>
    <w:rsid w:val="00D77790"/>
    <w:rsid w:val="00D77A1E"/>
    <w:rsid w:val="00D77B66"/>
    <w:rsid w:val="00D77E34"/>
    <w:rsid w:val="00D8019D"/>
    <w:rsid w:val="00D803A5"/>
    <w:rsid w:val="00D80622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607"/>
    <w:rsid w:val="00D8398B"/>
    <w:rsid w:val="00D84184"/>
    <w:rsid w:val="00D8506C"/>
    <w:rsid w:val="00D85136"/>
    <w:rsid w:val="00D859DB"/>
    <w:rsid w:val="00D85B5F"/>
    <w:rsid w:val="00D85E0D"/>
    <w:rsid w:val="00D8661F"/>
    <w:rsid w:val="00D86BFC"/>
    <w:rsid w:val="00D86D58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5930"/>
    <w:rsid w:val="00D96198"/>
    <w:rsid w:val="00D96202"/>
    <w:rsid w:val="00D9656E"/>
    <w:rsid w:val="00D967D2"/>
    <w:rsid w:val="00D969D5"/>
    <w:rsid w:val="00D97991"/>
    <w:rsid w:val="00D97F4F"/>
    <w:rsid w:val="00D97FA4"/>
    <w:rsid w:val="00DA05D2"/>
    <w:rsid w:val="00DA0930"/>
    <w:rsid w:val="00DA1127"/>
    <w:rsid w:val="00DA1369"/>
    <w:rsid w:val="00DA1716"/>
    <w:rsid w:val="00DA1965"/>
    <w:rsid w:val="00DA1F69"/>
    <w:rsid w:val="00DA2305"/>
    <w:rsid w:val="00DA2427"/>
    <w:rsid w:val="00DA2561"/>
    <w:rsid w:val="00DA2A41"/>
    <w:rsid w:val="00DA2C80"/>
    <w:rsid w:val="00DA2EA9"/>
    <w:rsid w:val="00DA3440"/>
    <w:rsid w:val="00DA348C"/>
    <w:rsid w:val="00DA36BB"/>
    <w:rsid w:val="00DA38DF"/>
    <w:rsid w:val="00DA44D0"/>
    <w:rsid w:val="00DA4808"/>
    <w:rsid w:val="00DA5C19"/>
    <w:rsid w:val="00DA5D9E"/>
    <w:rsid w:val="00DA605A"/>
    <w:rsid w:val="00DA60AF"/>
    <w:rsid w:val="00DA6C21"/>
    <w:rsid w:val="00DA777D"/>
    <w:rsid w:val="00DA7937"/>
    <w:rsid w:val="00DA7E60"/>
    <w:rsid w:val="00DB0547"/>
    <w:rsid w:val="00DB0589"/>
    <w:rsid w:val="00DB0944"/>
    <w:rsid w:val="00DB0AD1"/>
    <w:rsid w:val="00DB0B6A"/>
    <w:rsid w:val="00DB0BF5"/>
    <w:rsid w:val="00DB0C30"/>
    <w:rsid w:val="00DB0CAF"/>
    <w:rsid w:val="00DB0CEA"/>
    <w:rsid w:val="00DB16BA"/>
    <w:rsid w:val="00DB181B"/>
    <w:rsid w:val="00DB18E5"/>
    <w:rsid w:val="00DB1910"/>
    <w:rsid w:val="00DB1D00"/>
    <w:rsid w:val="00DB202D"/>
    <w:rsid w:val="00DB20A2"/>
    <w:rsid w:val="00DB20A9"/>
    <w:rsid w:val="00DB22CC"/>
    <w:rsid w:val="00DB241C"/>
    <w:rsid w:val="00DB262E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0A"/>
    <w:rsid w:val="00DC5FF4"/>
    <w:rsid w:val="00DC6739"/>
    <w:rsid w:val="00DC6D72"/>
    <w:rsid w:val="00DC6DDF"/>
    <w:rsid w:val="00DC72EE"/>
    <w:rsid w:val="00DC771F"/>
    <w:rsid w:val="00DC776F"/>
    <w:rsid w:val="00DC7800"/>
    <w:rsid w:val="00DC78E9"/>
    <w:rsid w:val="00DC7CCB"/>
    <w:rsid w:val="00DC7FBA"/>
    <w:rsid w:val="00DD0388"/>
    <w:rsid w:val="00DD05EF"/>
    <w:rsid w:val="00DD0660"/>
    <w:rsid w:val="00DD08D1"/>
    <w:rsid w:val="00DD09D9"/>
    <w:rsid w:val="00DD0DB6"/>
    <w:rsid w:val="00DD1A91"/>
    <w:rsid w:val="00DD1EB5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9DD"/>
    <w:rsid w:val="00DD5B9D"/>
    <w:rsid w:val="00DD5D68"/>
    <w:rsid w:val="00DD602B"/>
    <w:rsid w:val="00DD6031"/>
    <w:rsid w:val="00DD6447"/>
    <w:rsid w:val="00DD6603"/>
    <w:rsid w:val="00DD703B"/>
    <w:rsid w:val="00DD75DE"/>
    <w:rsid w:val="00DD7A6A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E77CE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BD7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59F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6B1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8A8"/>
    <w:rsid w:val="00E06BEE"/>
    <w:rsid w:val="00E06D51"/>
    <w:rsid w:val="00E070EC"/>
    <w:rsid w:val="00E0781E"/>
    <w:rsid w:val="00E07D59"/>
    <w:rsid w:val="00E07EF9"/>
    <w:rsid w:val="00E1015F"/>
    <w:rsid w:val="00E1026A"/>
    <w:rsid w:val="00E10B8A"/>
    <w:rsid w:val="00E10BB0"/>
    <w:rsid w:val="00E11140"/>
    <w:rsid w:val="00E1166A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57D8"/>
    <w:rsid w:val="00E166A3"/>
    <w:rsid w:val="00E1723A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11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18E"/>
    <w:rsid w:val="00E342AD"/>
    <w:rsid w:val="00E347E0"/>
    <w:rsid w:val="00E34A50"/>
    <w:rsid w:val="00E3508A"/>
    <w:rsid w:val="00E35235"/>
    <w:rsid w:val="00E35339"/>
    <w:rsid w:val="00E35398"/>
    <w:rsid w:val="00E35851"/>
    <w:rsid w:val="00E35992"/>
    <w:rsid w:val="00E35C54"/>
    <w:rsid w:val="00E35DC8"/>
    <w:rsid w:val="00E36094"/>
    <w:rsid w:val="00E367F7"/>
    <w:rsid w:val="00E37474"/>
    <w:rsid w:val="00E37A1D"/>
    <w:rsid w:val="00E37BAD"/>
    <w:rsid w:val="00E40A48"/>
    <w:rsid w:val="00E41061"/>
    <w:rsid w:val="00E413D0"/>
    <w:rsid w:val="00E41404"/>
    <w:rsid w:val="00E41479"/>
    <w:rsid w:val="00E4164F"/>
    <w:rsid w:val="00E41710"/>
    <w:rsid w:val="00E418B6"/>
    <w:rsid w:val="00E41AD9"/>
    <w:rsid w:val="00E41AF3"/>
    <w:rsid w:val="00E41C80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5FF9"/>
    <w:rsid w:val="00E46240"/>
    <w:rsid w:val="00E46BD4"/>
    <w:rsid w:val="00E47DEE"/>
    <w:rsid w:val="00E5041F"/>
    <w:rsid w:val="00E5068C"/>
    <w:rsid w:val="00E50C52"/>
    <w:rsid w:val="00E51BD9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438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360"/>
    <w:rsid w:val="00E61AAE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57BC"/>
    <w:rsid w:val="00E661DD"/>
    <w:rsid w:val="00E66AF4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1E2A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3BA3"/>
    <w:rsid w:val="00E7415B"/>
    <w:rsid w:val="00E744AB"/>
    <w:rsid w:val="00E74D9A"/>
    <w:rsid w:val="00E75343"/>
    <w:rsid w:val="00E755E2"/>
    <w:rsid w:val="00E765BC"/>
    <w:rsid w:val="00E77017"/>
    <w:rsid w:val="00E77099"/>
    <w:rsid w:val="00E771F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0F7"/>
    <w:rsid w:val="00E9010C"/>
    <w:rsid w:val="00E906D9"/>
    <w:rsid w:val="00E908E0"/>
    <w:rsid w:val="00E90B5F"/>
    <w:rsid w:val="00E90DA7"/>
    <w:rsid w:val="00E915A5"/>
    <w:rsid w:val="00E91654"/>
    <w:rsid w:val="00E916ED"/>
    <w:rsid w:val="00E91834"/>
    <w:rsid w:val="00E91AB6"/>
    <w:rsid w:val="00E9218D"/>
    <w:rsid w:val="00E927F7"/>
    <w:rsid w:val="00E92D5A"/>
    <w:rsid w:val="00E93491"/>
    <w:rsid w:val="00E93723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6AFA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905"/>
    <w:rsid w:val="00EA2966"/>
    <w:rsid w:val="00EA2A4C"/>
    <w:rsid w:val="00EA3102"/>
    <w:rsid w:val="00EA31C1"/>
    <w:rsid w:val="00EA3635"/>
    <w:rsid w:val="00EA3C9D"/>
    <w:rsid w:val="00EA4012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58C"/>
    <w:rsid w:val="00EB063E"/>
    <w:rsid w:val="00EB0BE7"/>
    <w:rsid w:val="00EB0EF3"/>
    <w:rsid w:val="00EB1011"/>
    <w:rsid w:val="00EB12CE"/>
    <w:rsid w:val="00EB1596"/>
    <w:rsid w:val="00EB1AF3"/>
    <w:rsid w:val="00EB1D40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105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B61"/>
    <w:rsid w:val="00EC1C7A"/>
    <w:rsid w:val="00EC2634"/>
    <w:rsid w:val="00EC28D3"/>
    <w:rsid w:val="00EC2BA1"/>
    <w:rsid w:val="00EC2D9B"/>
    <w:rsid w:val="00EC346C"/>
    <w:rsid w:val="00EC4D52"/>
    <w:rsid w:val="00EC4D87"/>
    <w:rsid w:val="00EC57DB"/>
    <w:rsid w:val="00EC5A26"/>
    <w:rsid w:val="00EC5D06"/>
    <w:rsid w:val="00EC69A7"/>
    <w:rsid w:val="00EC726B"/>
    <w:rsid w:val="00EC7D54"/>
    <w:rsid w:val="00EC7D7C"/>
    <w:rsid w:val="00ED0175"/>
    <w:rsid w:val="00ED01AE"/>
    <w:rsid w:val="00ED0F3C"/>
    <w:rsid w:val="00ED105E"/>
    <w:rsid w:val="00ED11C1"/>
    <w:rsid w:val="00ED17C6"/>
    <w:rsid w:val="00ED1933"/>
    <w:rsid w:val="00ED1A99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4A6"/>
    <w:rsid w:val="00ED5538"/>
    <w:rsid w:val="00ED5969"/>
    <w:rsid w:val="00ED5AE0"/>
    <w:rsid w:val="00ED5B1B"/>
    <w:rsid w:val="00ED6F3B"/>
    <w:rsid w:val="00ED702A"/>
    <w:rsid w:val="00ED710F"/>
    <w:rsid w:val="00ED7A95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3A4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775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397C"/>
    <w:rsid w:val="00EF4917"/>
    <w:rsid w:val="00EF4E1C"/>
    <w:rsid w:val="00EF524B"/>
    <w:rsid w:val="00EF59BD"/>
    <w:rsid w:val="00EF6B4A"/>
    <w:rsid w:val="00EF7319"/>
    <w:rsid w:val="00EF764E"/>
    <w:rsid w:val="00EF7D61"/>
    <w:rsid w:val="00EF7F80"/>
    <w:rsid w:val="00F007A5"/>
    <w:rsid w:val="00F0107D"/>
    <w:rsid w:val="00F01104"/>
    <w:rsid w:val="00F016E4"/>
    <w:rsid w:val="00F01FFC"/>
    <w:rsid w:val="00F02382"/>
    <w:rsid w:val="00F027A0"/>
    <w:rsid w:val="00F02890"/>
    <w:rsid w:val="00F02A4E"/>
    <w:rsid w:val="00F03385"/>
    <w:rsid w:val="00F036C7"/>
    <w:rsid w:val="00F03AD2"/>
    <w:rsid w:val="00F03B11"/>
    <w:rsid w:val="00F044F8"/>
    <w:rsid w:val="00F04E43"/>
    <w:rsid w:val="00F04EE3"/>
    <w:rsid w:val="00F052DB"/>
    <w:rsid w:val="00F053E6"/>
    <w:rsid w:val="00F0558C"/>
    <w:rsid w:val="00F0580F"/>
    <w:rsid w:val="00F05D6E"/>
    <w:rsid w:val="00F05F3D"/>
    <w:rsid w:val="00F0614E"/>
    <w:rsid w:val="00F06562"/>
    <w:rsid w:val="00F06C28"/>
    <w:rsid w:val="00F0716F"/>
    <w:rsid w:val="00F0730F"/>
    <w:rsid w:val="00F07364"/>
    <w:rsid w:val="00F07E83"/>
    <w:rsid w:val="00F07F51"/>
    <w:rsid w:val="00F07FA8"/>
    <w:rsid w:val="00F1046A"/>
    <w:rsid w:val="00F10C74"/>
    <w:rsid w:val="00F10C95"/>
    <w:rsid w:val="00F11210"/>
    <w:rsid w:val="00F11762"/>
    <w:rsid w:val="00F11840"/>
    <w:rsid w:val="00F1194D"/>
    <w:rsid w:val="00F11B50"/>
    <w:rsid w:val="00F11B88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7EA"/>
    <w:rsid w:val="00F22B7D"/>
    <w:rsid w:val="00F22E53"/>
    <w:rsid w:val="00F22EED"/>
    <w:rsid w:val="00F23006"/>
    <w:rsid w:val="00F2348A"/>
    <w:rsid w:val="00F2386A"/>
    <w:rsid w:val="00F23B15"/>
    <w:rsid w:val="00F23C2B"/>
    <w:rsid w:val="00F23E02"/>
    <w:rsid w:val="00F242AA"/>
    <w:rsid w:val="00F2450E"/>
    <w:rsid w:val="00F24742"/>
    <w:rsid w:val="00F25253"/>
    <w:rsid w:val="00F253CE"/>
    <w:rsid w:val="00F254C5"/>
    <w:rsid w:val="00F25592"/>
    <w:rsid w:val="00F25EE8"/>
    <w:rsid w:val="00F25F68"/>
    <w:rsid w:val="00F264B8"/>
    <w:rsid w:val="00F26D56"/>
    <w:rsid w:val="00F27901"/>
    <w:rsid w:val="00F27A7E"/>
    <w:rsid w:val="00F27CEF"/>
    <w:rsid w:val="00F27E50"/>
    <w:rsid w:val="00F30295"/>
    <w:rsid w:val="00F30514"/>
    <w:rsid w:val="00F3088D"/>
    <w:rsid w:val="00F31C36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E8D"/>
    <w:rsid w:val="00F361AF"/>
    <w:rsid w:val="00F36A63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0EDD"/>
    <w:rsid w:val="00F41211"/>
    <w:rsid w:val="00F41884"/>
    <w:rsid w:val="00F41993"/>
    <w:rsid w:val="00F41BE3"/>
    <w:rsid w:val="00F4240D"/>
    <w:rsid w:val="00F42546"/>
    <w:rsid w:val="00F42688"/>
    <w:rsid w:val="00F429EC"/>
    <w:rsid w:val="00F42C9F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464"/>
    <w:rsid w:val="00F51483"/>
    <w:rsid w:val="00F515E8"/>
    <w:rsid w:val="00F52035"/>
    <w:rsid w:val="00F52061"/>
    <w:rsid w:val="00F5249C"/>
    <w:rsid w:val="00F527DB"/>
    <w:rsid w:val="00F529C5"/>
    <w:rsid w:val="00F537D1"/>
    <w:rsid w:val="00F53E2D"/>
    <w:rsid w:val="00F53F13"/>
    <w:rsid w:val="00F53F1E"/>
    <w:rsid w:val="00F54023"/>
    <w:rsid w:val="00F5445F"/>
    <w:rsid w:val="00F5453F"/>
    <w:rsid w:val="00F546FD"/>
    <w:rsid w:val="00F54EA3"/>
    <w:rsid w:val="00F54F30"/>
    <w:rsid w:val="00F554B3"/>
    <w:rsid w:val="00F56583"/>
    <w:rsid w:val="00F56917"/>
    <w:rsid w:val="00F56B94"/>
    <w:rsid w:val="00F56C05"/>
    <w:rsid w:val="00F5764E"/>
    <w:rsid w:val="00F57829"/>
    <w:rsid w:val="00F57A69"/>
    <w:rsid w:val="00F57EA2"/>
    <w:rsid w:val="00F57EFF"/>
    <w:rsid w:val="00F60170"/>
    <w:rsid w:val="00F60265"/>
    <w:rsid w:val="00F607D0"/>
    <w:rsid w:val="00F60A3A"/>
    <w:rsid w:val="00F61BF5"/>
    <w:rsid w:val="00F61D6F"/>
    <w:rsid w:val="00F61DB8"/>
    <w:rsid w:val="00F61FA5"/>
    <w:rsid w:val="00F61FD4"/>
    <w:rsid w:val="00F6238B"/>
    <w:rsid w:val="00F625F3"/>
    <w:rsid w:val="00F62684"/>
    <w:rsid w:val="00F62948"/>
    <w:rsid w:val="00F62AA4"/>
    <w:rsid w:val="00F62EDE"/>
    <w:rsid w:val="00F639E8"/>
    <w:rsid w:val="00F6487E"/>
    <w:rsid w:val="00F64972"/>
    <w:rsid w:val="00F64DBD"/>
    <w:rsid w:val="00F64F1A"/>
    <w:rsid w:val="00F64F50"/>
    <w:rsid w:val="00F65396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E52"/>
    <w:rsid w:val="00F67F8A"/>
    <w:rsid w:val="00F67FD4"/>
    <w:rsid w:val="00F7010F"/>
    <w:rsid w:val="00F7059D"/>
    <w:rsid w:val="00F707DD"/>
    <w:rsid w:val="00F70B05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1CC1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367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29D8"/>
    <w:rsid w:val="00F82FC4"/>
    <w:rsid w:val="00F831B0"/>
    <w:rsid w:val="00F834EA"/>
    <w:rsid w:val="00F83757"/>
    <w:rsid w:val="00F83761"/>
    <w:rsid w:val="00F83BB9"/>
    <w:rsid w:val="00F840FA"/>
    <w:rsid w:val="00F84488"/>
    <w:rsid w:val="00F8499A"/>
    <w:rsid w:val="00F84E35"/>
    <w:rsid w:val="00F84EEA"/>
    <w:rsid w:val="00F84F29"/>
    <w:rsid w:val="00F85072"/>
    <w:rsid w:val="00F85075"/>
    <w:rsid w:val="00F8535D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87E3E"/>
    <w:rsid w:val="00F90052"/>
    <w:rsid w:val="00F9033F"/>
    <w:rsid w:val="00F90B6E"/>
    <w:rsid w:val="00F90D30"/>
    <w:rsid w:val="00F90E4F"/>
    <w:rsid w:val="00F9111B"/>
    <w:rsid w:val="00F920AA"/>
    <w:rsid w:val="00F924B4"/>
    <w:rsid w:val="00F927D3"/>
    <w:rsid w:val="00F92EA8"/>
    <w:rsid w:val="00F92FC2"/>
    <w:rsid w:val="00F930D9"/>
    <w:rsid w:val="00F93173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6FBF"/>
    <w:rsid w:val="00F970D2"/>
    <w:rsid w:val="00F97509"/>
    <w:rsid w:val="00F97642"/>
    <w:rsid w:val="00F9777C"/>
    <w:rsid w:val="00F97D00"/>
    <w:rsid w:val="00F97DA5"/>
    <w:rsid w:val="00F97F6D"/>
    <w:rsid w:val="00FA0250"/>
    <w:rsid w:val="00FA02D8"/>
    <w:rsid w:val="00FA0CD4"/>
    <w:rsid w:val="00FA0E2E"/>
    <w:rsid w:val="00FA345F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4AB"/>
    <w:rsid w:val="00FA78E6"/>
    <w:rsid w:val="00FA7E9B"/>
    <w:rsid w:val="00FB007A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318"/>
    <w:rsid w:val="00FB2793"/>
    <w:rsid w:val="00FB2BD6"/>
    <w:rsid w:val="00FB30EC"/>
    <w:rsid w:val="00FB3A5F"/>
    <w:rsid w:val="00FB5185"/>
    <w:rsid w:val="00FB5629"/>
    <w:rsid w:val="00FB5899"/>
    <w:rsid w:val="00FB5F5C"/>
    <w:rsid w:val="00FB63A2"/>
    <w:rsid w:val="00FB6848"/>
    <w:rsid w:val="00FB6C84"/>
    <w:rsid w:val="00FB6DDD"/>
    <w:rsid w:val="00FB729B"/>
    <w:rsid w:val="00FB762A"/>
    <w:rsid w:val="00FB7886"/>
    <w:rsid w:val="00FB7A8A"/>
    <w:rsid w:val="00FB7B8B"/>
    <w:rsid w:val="00FB7F23"/>
    <w:rsid w:val="00FB7FAE"/>
    <w:rsid w:val="00FC00CE"/>
    <w:rsid w:val="00FC0341"/>
    <w:rsid w:val="00FC13C9"/>
    <w:rsid w:val="00FC14C5"/>
    <w:rsid w:val="00FC16CA"/>
    <w:rsid w:val="00FC197C"/>
    <w:rsid w:val="00FC1DC2"/>
    <w:rsid w:val="00FC1F5D"/>
    <w:rsid w:val="00FC207F"/>
    <w:rsid w:val="00FC270D"/>
    <w:rsid w:val="00FC28FD"/>
    <w:rsid w:val="00FC2F0D"/>
    <w:rsid w:val="00FC3205"/>
    <w:rsid w:val="00FC3469"/>
    <w:rsid w:val="00FC34AF"/>
    <w:rsid w:val="00FC356E"/>
    <w:rsid w:val="00FC381B"/>
    <w:rsid w:val="00FC41C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53"/>
    <w:rsid w:val="00FC66FC"/>
    <w:rsid w:val="00FC69D6"/>
    <w:rsid w:val="00FC6A11"/>
    <w:rsid w:val="00FC748B"/>
    <w:rsid w:val="00FC7792"/>
    <w:rsid w:val="00FD032F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C83"/>
    <w:rsid w:val="00FE2E2B"/>
    <w:rsid w:val="00FE2E84"/>
    <w:rsid w:val="00FE3266"/>
    <w:rsid w:val="00FE40EF"/>
    <w:rsid w:val="00FE4EAF"/>
    <w:rsid w:val="00FE50F6"/>
    <w:rsid w:val="00FE56E1"/>
    <w:rsid w:val="00FE5B6B"/>
    <w:rsid w:val="00FE60CE"/>
    <w:rsid w:val="00FE62F8"/>
    <w:rsid w:val="00FE6A82"/>
    <w:rsid w:val="00FE6F20"/>
    <w:rsid w:val="00FE6F8F"/>
    <w:rsid w:val="00FE76FA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7879C9D"/>
  <w15:docId w15:val="{518D8F47-F019-437B-B29E-D45BFEED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  <w:style w:type="paragraph" w:styleId="FootnoteText">
    <w:name w:val="footnote text"/>
    <w:basedOn w:val="Normal"/>
    <w:link w:val="FootnoteTextChar"/>
    <w:rsid w:val="003339DC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339DC"/>
    <w:rPr>
      <w:rFonts w:ascii="Arial" w:hAnsi="Arial"/>
      <w:szCs w:val="25"/>
    </w:rPr>
  </w:style>
  <w:style w:type="character" w:styleId="FootnoteReference">
    <w:name w:val="footnote reference"/>
    <w:basedOn w:val="DefaultParagraphFont"/>
    <w:rsid w:val="003339DC"/>
    <w:rPr>
      <w:vertAlign w:val="superscript"/>
    </w:rPr>
  </w:style>
  <w:style w:type="paragraph" w:customStyle="1" w:styleId="Preformatted">
    <w:name w:val="Preformatted"/>
    <w:link w:val="PreformattedChar"/>
    <w:rsid w:val="002D191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2D1911"/>
    <w:rPr>
      <w:rFonts w:eastAsia="Cordia New"/>
      <w:lang w:eastAsia="th-TH"/>
    </w:rPr>
  </w:style>
  <w:style w:type="paragraph" w:customStyle="1" w:styleId="jern1">
    <w:name w:val="jern1"/>
    <w:basedOn w:val="Preformatted"/>
    <w:rsid w:val="002D1911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7A5F-F6E3-4700-A503-04DB2A48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31</Pages>
  <Words>5420</Words>
  <Characters>30895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5</cp:revision>
  <cp:lastPrinted>2026-08-11T09:16:00Z</cp:lastPrinted>
  <dcterms:created xsi:type="dcterms:W3CDTF">2026-08-11T03:01:00Z</dcterms:created>
  <dcterms:modified xsi:type="dcterms:W3CDTF">2026-08-11T09:17:00Z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68c52ffc-3889-4812-b571-78523256fdf6</vt:lpwstr>
  </property>
</Properties>
</file>