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5BD9B" w14:textId="3ABD6CBC" w:rsidR="007F0CD4" w:rsidRPr="000E7AEB" w:rsidRDefault="007F0CD4" w:rsidP="00363809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  <w:r w:rsidRPr="000E7AEB">
        <w:rPr>
          <w:rFonts w:asciiTheme="majorBidi" w:hAnsiTheme="majorBidi" w:cstheme="majorBidi" w:hint="cs"/>
          <w:sz w:val="52"/>
          <w:szCs w:val="52"/>
          <w:cs/>
        </w:rPr>
        <w:t>บริษัท เอเซีย เมทัล จำกัด (มหาชน)</w:t>
      </w:r>
    </w:p>
    <w:p w14:paraId="100140F1" w14:textId="238C3F2E" w:rsidR="007F0CD4" w:rsidRPr="000E7AEB" w:rsidRDefault="007F0CD4" w:rsidP="00363809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  <w:r w:rsidRPr="000E7AEB">
        <w:rPr>
          <w:rFonts w:asciiTheme="majorBidi" w:hAnsiTheme="majorBidi" w:cstheme="majorBidi" w:hint="cs"/>
          <w:sz w:val="52"/>
          <w:szCs w:val="52"/>
          <w:cs/>
        </w:rPr>
        <w:t>และบริษัทย่อย</w:t>
      </w:r>
    </w:p>
    <w:p w14:paraId="5253A4B7" w14:textId="77777777" w:rsidR="007F0CD4" w:rsidRPr="000E7AEB" w:rsidRDefault="007F0CD4" w:rsidP="00363809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sz w:val="40"/>
          <w:szCs w:val="40"/>
        </w:rPr>
      </w:pPr>
    </w:p>
    <w:p w14:paraId="7BC517B8" w14:textId="77777777" w:rsidR="00DD6EBA" w:rsidRPr="000E7AEB" w:rsidRDefault="00DD6EBA" w:rsidP="0036380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0E7AEB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</w:p>
    <w:p w14:paraId="4FC2AF41" w14:textId="63727C42" w:rsidR="00673581" w:rsidRPr="00530B28" w:rsidRDefault="00673581" w:rsidP="0067358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530B28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</w:t>
      </w:r>
      <w:r w:rsidRPr="00530B28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สามเดือน</w:t>
      </w:r>
      <w:r w:rsidR="004D11E0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และหกเดือน</w:t>
      </w:r>
      <w:r w:rsidRPr="00530B28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Pr="00530B28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4D11E0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0 </w:t>
      </w:r>
      <w:r w:rsidR="004D11E0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มิถุนายน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4A7AB7">
        <w:rPr>
          <w:rFonts w:asciiTheme="majorBidi" w:hAnsiTheme="majorBidi" w:cstheme="majorBidi"/>
          <w:b w:val="0"/>
          <w:bCs w:val="0"/>
          <w:sz w:val="32"/>
          <w:szCs w:val="32"/>
        </w:rPr>
        <w:t>9</w:t>
      </w:r>
    </w:p>
    <w:p w14:paraId="583E09C2" w14:textId="77777777" w:rsidR="00DD6EBA" w:rsidRPr="000E7AEB" w:rsidRDefault="00DD6EBA" w:rsidP="0036380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0E7AEB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5F09476B" w14:textId="77777777" w:rsidR="00DD6EBA" w:rsidRPr="000E7AEB" w:rsidRDefault="00DD6EBA" w:rsidP="0036380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0E7AEB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73BF9D32" w14:textId="77777777" w:rsidR="007F0CD4" w:rsidRPr="000E7AEB" w:rsidRDefault="007F0CD4" w:rsidP="00363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E93AD3F" w14:textId="77777777" w:rsidR="007F0CD4" w:rsidRPr="000E7AEB" w:rsidRDefault="007F0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/>
          <w:bCs/>
          <w:sz w:val="30"/>
          <w:szCs w:val="30"/>
          <w:cs/>
        </w:rPr>
        <w:sectPr w:rsidR="007F0CD4" w:rsidRPr="000E7AEB" w:rsidSect="007F0CD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14"/>
          <w:cols w:space="720"/>
          <w:titlePg/>
          <w:docGrid w:linePitch="245"/>
        </w:sectPr>
      </w:pPr>
    </w:p>
    <w:p w14:paraId="5FA59E3A" w14:textId="77777777" w:rsidR="00417BA9" w:rsidRPr="000E7AEB" w:rsidRDefault="00417BA9" w:rsidP="00417B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0E7AEB">
        <w:rPr>
          <w:rFonts w:asciiTheme="majorBidi" w:eastAsia="Calibr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FB405A9" w14:textId="77777777" w:rsidR="00417BA9" w:rsidRPr="000E7AEB" w:rsidRDefault="00417BA9" w:rsidP="00417B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684A287E" w14:textId="6EA11D12" w:rsidR="00417BA9" w:rsidRPr="000E7AEB" w:rsidRDefault="00417BA9" w:rsidP="00417B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0E7AEB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เอเซีย เมทัล จำกัด (มหาชน)</w:t>
      </w:r>
    </w:p>
    <w:p w14:paraId="00004C9C" w14:textId="77777777" w:rsidR="00417BA9" w:rsidRPr="000E7AEB" w:rsidRDefault="00417BA9" w:rsidP="00417B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76D994A5" w14:textId="4411A5A9" w:rsidR="00814A54" w:rsidRPr="006207C8" w:rsidRDefault="00814A54" w:rsidP="004D11E0">
      <w:pPr>
        <w:spacing w:line="240" w:lineRule="auto"/>
        <w:ind w:right="-43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530B28">
        <w:rPr>
          <w:rFonts w:asciiTheme="majorBidi" w:hAnsiTheme="majorBidi" w:cstheme="majorBidi"/>
          <w:spacing w:val="-6"/>
          <w:sz w:val="30"/>
          <w:szCs w:val="30"/>
          <w:cs/>
        </w:rPr>
        <w:t>ข้าพเจ้าได้</w:t>
      </w:r>
      <w:r w:rsidRPr="00530B28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สอบทาน</w:t>
      </w:r>
      <w:r w:rsidRPr="00530B28">
        <w:rPr>
          <w:rFonts w:asciiTheme="majorBidi" w:hAnsiTheme="majorBidi" w:cstheme="majorBidi"/>
          <w:spacing w:val="-6"/>
          <w:sz w:val="30"/>
          <w:szCs w:val="30"/>
          <w:cs/>
        </w:rPr>
        <w:t>งบฐานะการเงิน</w:t>
      </w:r>
      <w:r w:rsidRPr="00530B28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รวม</w:t>
      </w:r>
      <w:r w:rsidRPr="00530B28">
        <w:rPr>
          <w:rFonts w:asciiTheme="majorBidi" w:hAnsiTheme="majorBidi" w:cstheme="majorBidi"/>
          <w:spacing w:val="-6"/>
          <w:sz w:val="30"/>
          <w:szCs w:val="30"/>
          <w:cs/>
        </w:rPr>
        <w:t>และงบฐานะการเงินเฉพาะ</w:t>
      </w:r>
      <w:r w:rsidRPr="00530B28">
        <w:rPr>
          <w:rFonts w:asciiTheme="majorBidi" w:hAnsiTheme="majorBidi" w:cstheme="majorBidi"/>
          <w:spacing w:val="-10"/>
          <w:sz w:val="30"/>
          <w:szCs w:val="30"/>
          <w:cs/>
        </w:rPr>
        <w:t>กิจการ</w:t>
      </w:r>
      <w:r w:rsidRPr="00530B28">
        <w:rPr>
          <w:rFonts w:asciiTheme="majorBidi" w:hAnsiTheme="majorBidi" w:cstheme="majorBidi"/>
          <w:spacing w:val="-10"/>
          <w:sz w:val="30"/>
          <w:szCs w:val="30"/>
        </w:rPr>
        <w:t xml:space="preserve"> </w:t>
      </w:r>
      <w:r w:rsidRPr="00530B28">
        <w:rPr>
          <w:rFonts w:asciiTheme="majorBidi" w:hAnsiTheme="majorBidi" w:cstheme="majorBidi"/>
          <w:spacing w:val="-10"/>
          <w:sz w:val="30"/>
          <w:szCs w:val="30"/>
          <w:cs/>
        </w:rPr>
        <w:t>ณ วันที่</w:t>
      </w:r>
      <w:r w:rsidRPr="00530B28">
        <w:rPr>
          <w:rFonts w:asciiTheme="majorBidi" w:hAnsiTheme="majorBidi" w:cstheme="majorBidi"/>
          <w:spacing w:val="-10"/>
          <w:sz w:val="30"/>
          <w:szCs w:val="30"/>
        </w:rPr>
        <w:t xml:space="preserve"> 3</w:t>
      </w:r>
      <w:r w:rsidR="004D11E0">
        <w:rPr>
          <w:rFonts w:asciiTheme="majorBidi" w:hAnsiTheme="majorBidi" w:cstheme="majorBidi"/>
          <w:spacing w:val="-10"/>
          <w:sz w:val="30"/>
          <w:szCs w:val="30"/>
        </w:rPr>
        <w:t>0</w:t>
      </w:r>
      <w:r w:rsidRPr="00530B28">
        <w:rPr>
          <w:rFonts w:asciiTheme="majorBidi" w:hAnsiTheme="majorBidi" w:cstheme="majorBidi"/>
          <w:spacing w:val="-10"/>
          <w:sz w:val="30"/>
          <w:szCs w:val="30"/>
        </w:rPr>
        <w:t xml:space="preserve"> </w:t>
      </w:r>
      <w:r w:rsidR="004A7AB7">
        <w:rPr>
          <w:rFonts w:asciiTheme="majorBidi" w:hAnsiTheme="majorBidi" w:cstheme="majorBidi" w:hint="cs"/>
          <w:spacing w:val="-2"/>
          <w:sz w:val="30"/>
          <w:szCs w:val="30"/>
          <w:cs/>
        </w:rPr>
        <w:t>ม</w:t>
      </w:r>
      <w:r w:rsidR="004D11E0">
        <w:rPr>
          <w:rFonts w:asciiTheme="majorBidi" w:hAnsiTheme="majorBidi" w:cstheme="majorBidi" w:hint="cs"/>
          <w:spacing w:val="-2"/>
          <w:sz w:val="30"/>
          <w:szCs w:val="30"/>
          <w:cs/>
        </w:rPr>
        <w:t>ิถุนายน</w:t>
      </w:r>
      <w:r w:rsidRPr="00530B28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Pr="00530B28">
        <w:rPr>
          <w:rFonts w:asciiTheme="majorBidi" w:hAnsiTheme="majorBidi" w:cstheme="majorBidi"/>
          <w:spacing w:val="-10"/>
          <w:sz w:val="30"/>
          <w:szCs w:val="30"/>
        </w:rPr>
        <w:t>256</w:t>
      </w:r>
      <w:r w:rsidR="004A7AB7">
        <w:rPr>
          <w:rFonts w:asciiTheme="majorBidi" w:hAnsiTheme="majorBidi" w:cstheme="majorBidi"/>
          <w:spacing w:val="-8"/>
          <w:sz w:val="30"/>
          <w:szCs w:val="30"/>
        </w:rPr>
        <w:t>9</w:t>
      </w:r>
      <w:r w:rsidRPr="00530B28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530B28">
        <w:rPr>
          <w:rFonts w:asciiTheme="majorBidi" w:hAnsiTheme="majorBidi" w:cstheme="majorBidi"/>
          <w:spacing w:val="-6"/>
          <w:sz w:val="30"/>
          <w:szCs w:val="30"/>
          <w:cs/>
        </w:rPr>
        <w:t>งบกำไรขาดทุ</w:t>
      </w:r>
      <w:r w:rsidRPr="00530B28">
        <w:rPr>
          <w:rFonts w:asciiTheme="majorBidi" w:hAnsiTheme="majorBidi" w:cstheme="majorBidi" w:hint="cs"/>
          <w:spacing w:val="-6"/>
          <w:sz w:val="30"/>
          <w:szCs w:val="30"/>
          <w:cs/>
        </w:rPr>
        <w:t>น</w:t>
      </w:r>
      <w:r w:rsidRPr="00530B28">
        <w:rPr>
          <w:rFonts w:asciiTheme="majorBidi" w:hAnsiTheme="majorBidi" w:cstheme="majorBidi"/>
          <w:spacing w:val="-6"/>
          <w:sz w:val="30"/>
          <w:szCs w:val="30"/>
          <w:cs/>
        </w:rPr>
        <w:t>เบ็ดเสร็</w:t>
      </w:r>
      <w:r w:rsidRPr="00530B28">
        <w:rPr>
          <w:rFonts w:asciiTheme="majorBidi" w:hAnsiTheme="majorBidi" w:cstheme="majorBidi" w:hint="cs"/>
          <w:spacing w:val="-6"/>
          <w:sz w:val="30"/>
          <w:szCs w:val="30"/>
          <w:cs/>
        </w:rPr>
        <w:t>จ</w:t>
      </w:r>
      <w:r w:rsidRPr="00530B28">
        <w:rPr>
          <w:rFonts w:asciiTheme="majorBidi" w:hAnsiTheme="majorBidi" w:cstheme="majorBidi"/>
          <w:spacing w:val="-6"/>
          <w:sz w:val="30"/>
          <w:szCs w:val="30"/>
          <w:cs/>
        </w:rPr>
        <w:t>รวม</w:t>
      </w:r>
      <w:r w:rsidRPr="006207C8">
        <w:rPr>
          <w:rFonts w:asciiTheme="majorBidi" w:hAnsiTheme="majorBidi" w:cstheme="majorBidi"/>
          <w:spacing w:val="-6"/>
          <w:sz w:val="30"/>
          <w:szCs w:val="30"/>
          <w:cs/>
        </w:rPr>
        <w:t>และงบกำไรขาดทุนเบ็ดเสร็จเฉพาะกิจการ</w:t>
      </w:r>
      <w:r w:rsidRPr="006207C8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0913B9" w:rsidRPr="006207C8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0913B9" w:rsidRPr="006207C8">
        <w:rPr>
          <w:rFonts w:asciiTheme="majorBidi" w:hAnsiTheme="majorBidi" w:cstheme="majorBidi"/>
          <w:spacing w:val="-6"/>
          <w:sz w:val="30"/>
          <w:szCs w:val="30"/>
        </w:rPr>
        <w:t xml:space="preserve">30 </w:t>
      </w:r>
      <w:r w:rsidR="000913B9" w:rsidRPr="006207C8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มิถุนายน </w:t>
      </w:r>
      <w:r w:rsidR="000913B9" w:rsidRPr="006207C8">
        <w:rPr>
          <w:rFonts w:asciiTheme="majorBidi" w:hAnsiTheme="majorBidi" w:cstheme="majorBidi"/>
          <w:spacing w:val="-6"/>
          <w:sz w:val="30"/>
          <w:szCs w:val="30"/>
        </w:rPr>
        <w:t xml:space="preserve">2569 </w:t>
      </w:r>
      <w:r w:rsidRPr="006207C8">
        <w:rPr>
          <w:rFonts w:asciiTheme="majorBidi" w:hAnsiTheme="majorBidi" w:cstheme="majorBidi" w:hint="cs"/>
          <w:spacing w:val="-6"/>
          <w:sz w:val="30"/>
          <w:szCs w:val="30"/>
          <w:cs/>
        </w:rPr>
        <w:t>งบการเปลี่ยนแปลง</w:t>
      </w:r>
      <w:r w:rsidRPr="00530B28">
        <w:rPr>
          <w:rFonts w:asciiTheme="majorBidi" w:hAnsiTheme="majorBidi" w:cstheme="majorBidi" w:hint="cs"/>
          <w:spacing w:val="-4"/>
          <w:sz w:val="30"/>
          <w:szCs w:val="30"/>
          <w:cs/>
        </w:rPr>
        <w:t>ส่วนของผู้ถือหุ้น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</w:rPr>
        <w:t>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</w:t>
      </w:r>
      <w:r w:rsidRPr="00665100">
        <w:rPr>
          <w:rFonts w:asciiTheme="majorBidi" w:hAnsiTheme="majorBidi" w:cstheme="majorBidi"/>
          <w:spacing w:val="-2"/>
          <w:sz w:val="30"/>
          <w:szCs w:val="30"/>
          <w:cs/>
        </w:rPr>
        <w:t>งวด</w:t>
      </w:r>
      <w:r w:rsidR="004D11E0">
        <w:rPr>
          <w:rFonts w:asciiTheme="majorBidi" w:hAnsiTheme="majorBidi" w:cstheme="majorBidi" w:hint="cs"/>
          <w:spacing w:val="-2"/>
          <w:sz w:val="30"/>
          <w:szCs w:val="30"/>
          <w:cs/>
        </w:rPr>
        <w:t>หกเดือน</w:t>
      </w:r>
      <w:r w:rsidRPr="00665100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สิ้นสุดวันที่ </w:t>
      </w:r>
      <w:r w:rsidR="004A7AB7" w:rsidRPr="00530B28">
        <w:rPr>
          <w:rFonts w:asciiTheme="majorBidi" w:hAnsiTheme="majorBidi" w:cstheme="majorBidi"/>
          <w:spacing w:val="-10"/>
          <w:sz w:val="30"/>
          <w:szCs w:val="30"/>
        </w:rPr>
        <w:t>3</w:t>
      </w:r>
      <w:r w:rsidR="004D11E0">
        <w:rPr>
          <w:rFonts w:asciiTheme="majorBidi" w:hAnsiTheme="majorBidi" w:cstheme="majorBidi"/>
          <w:spacing w:val="-10"/>
          <w:sz w:val="30"/>
          <w:szCs w:val="30"/>
        </w:rPr>
        <w:t>0</w:t>
      </w:r>
      <w:r w:rsidR="004A7AB7" w:rsidRPr="00530B28">
        <w:rPr>
          <w:rFonts w:asciiTheme="majorBidi" w:hAnsiTheme="majorBidi" w:cstheme="majorBidi"/>
          <w:spacing w:val="-10"/>
          <w:sz w:val="30"/>
          <w:szCs w:val="30"/>
        </w:rPr>
        <w:t xml:space="preserve"> </w:t>
      </w:r>
      <w:r w:rsidR="004A7AB7">
        <w:rPr>
          <w:rFonts w:asciiTheme="majorBidi" w:hAnsiTheme="majorBidi" w:cstheme="majorBidi" w:hint="cs"/>
          <w:spacing w:val="-2"/>
          <w:sz w:val="30"/>
          <w:szCs w:val="30"/>
          <w:cs/>
        </w:rPr>
        <w:t>ม</w:t>
      </w:r>
      <w:r w:rsidR="004D11E0">
        <w:rPr>
          <w:rFonts w:asciiTheme="majorBidi" w:hAnsiTheme="majorBidi" w:cstheme="majorBidi" w:hint="cs"/>
          <w:spacing w:val="-2"/>
          <w:sz w:val="30"/>
          <w:szCs w:val="30"/>
          <w:cs/>
        </w:rPr>
        <w:t>ิถุนายน</w:t>
      </w:r>
      <w:r w:rsidR="004A7AB7" w:rsidRPr="00530B28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="004A7AB7" w:rsidRPr="00530B28">
        <w:rPr>
          <w:rFonts w:asciiTheme="majorBidi" w:hAnsiTheme="majorBidi" w:cstheme="majorBidi"/>
          <w:spacing w:val="-10"/>
          <w:sz w:val="30"/>
          <w:szCs w:val="30"/>
        </w:rPr>
        <w:t>256</w:t>
      </w:r>
      <w:r w:rsidR="004A7AB7">
        <w:rPr>
          <w:rFonts w:asciiTheme="majorBidi" w:hAnsiTheme="majorBidi" w:cstheme="majorBidi"/>
          <w:spacing w:val="-8"/>
          <w:sz w:val="30"/>
          <w:szCs w:val="30"/>
        </w:rPr>
        <w:t>9</w:t>
      </w:r>
      <w:r w:rsidR="004A7AB7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 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และหมายเหตุประกอบงบการเงินแบบย่อ </w:t>
      </w:r>
      <w:r w:rsidRPr="00530B28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530B28">
        <w:rPr>
          <w:rFonts w:asciiTheme="majorBidi" w:hAnsiTheme="majorBidi" w:cstheme="majorBidi" w:hint="cs"/>
          <w:spacing w:val="-4"/>
          <w:sz w:val="30"/>
          <w:szCs w:val="30"/>
          <w:cs/>
        </w:rPr>
        <w:t>“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</w:rPr>
        <w:t>ข้อมูลทางกา</w:t>
      </w:r>
      <w:r w:rsidRPr="00530B28">
        <w:rPr>
          <w:rFonts w:asciiTheme="majorBidi" w:hAnsiTheme="majorBidi" w:cstheme="majorBidi" w:hint="cs"/>
          <w:spacing w:val="-4"/>
          <w:sz w:val="30"/>
          <w:szCs w:val="30"/>
          <w:cs/>
        </w:rPr>
        <w:t>ร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</w:rPr>
        <w:t>เงินระหว่างกาล</w:t>
      </w:r>
      <w:r w:rsidRPr="00530B28">
        <w:rPr>
          <w:rFonts w:asciiTheme="majorBidi" w:hAnsiTheme="majorBidi" w:cstheme="majorBidi" w:hint="cs"/>
          <w:spacing w:val="-4"/>
          <w:sz w:val="30"/>
          <w:szCs w:val="30"/>
          <w:cs/>
        </w:rPr>
        <w:t>”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</w:rPr>
        <w:t xml:space="preserve">) 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ของ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</w:rPr>
        <w:t>บริษัท เอเซีย เมทัล จำกัด (มหาชน) และบริษัทย่อ</w:t>
      </w:r>
      <w:r w:rsidRPr="00530B28">
        <w:rPr>
          <w:rFonts w:asciiTheme="majorBidi" w:hAnsiTheme="majorBidi" w:cstheme="majorBidi" w:hint="cs"/>
          <w:spacing w:val="-4"/>
          <w:sz w:val="30"/>
          <w:szCs w:val="30"/>
          <w:cs/>
        </w:rPr>
        <w:t>ย</w:t>
      </w:r>
      <w:r w:rsidRPr="00530B2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และของเฉพาะ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</w:rPr>
        <w:t>บริษัท เอเซีย เมทัล จำกัด (มหาชน)</w:t>
      </w:r>
      <w:r w:rsidRPr="00530B2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ตามลำดับ</w:t>
      </w:r>
      <w:r w:rsidRPr="00530B2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530B28">
        <w:rPr>
          <w:rFonts w:asciiTheme="majorBidi" w:hAnsiTheme="majorBidi" w:cstheme="majorBidi"/>
          <w:spacing w:val="-4"/>
          <w:sz w:val="30"/>
          <w:szCs w:val="30"/>
        </w:rPr>
        <w:t xml:space="preserve">34 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</w:rPr>
        <w:t>เรื่อง การรายงานทางการเงินระหว่างกาล</w:t>
      </w:r>
      <w:r w:rsidRPr="00530B2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สอบทาน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</w:rPr>
        <w:t>ของข้าพเจ้า</w:t>
      </w:r>
      <w:r w:rsidRPr="00530B2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</w:p>
    <w:p w14:paraId="3C192F06" w14:textId="77777777" w:rsidR="00417BA9" w:rsidRPr="00814A54" w:rsidRDefault="00417BA9" w:rsidP="00417BA9">
      <w:pPr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D2DDBC9" w14:textId="77777777" w:rsidR="00417BA9" w:rsidRPr="000E7AEB" w:rsidRDefault="00417BA9" w:rsidP="00417BA9">
      <w:pPr>
        <w:spacing w:line="240" w:lineRule="auto"/>
        <w:ind w:right="-43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0E7AEB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5355895B" w14:textId="77777777" w:rsidR="00417BA9" w:rsidRPr="000E7AEB" w:rsidRDefault="00417BA9" w:rsidP="00417BA9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13835203" w14:textId="77777777" w:rsidR="00417BA9" w:rsidRPr="000E7AEB" w:rsidRDefault="00417BA9" w:rsidP="00417B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E7AEB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0E7AEB">
        <w:rPr>
          <w:rFonts w:asciiTheme="majorBidi" w:eastAsia="Calibri" w:hAnsiTheme="majorBidi" w:cstheme="majorBidi"/>
          <w:sz w:val="30"/>
          <w:szCs w:val="30"/>
        </w:rPr>
        <w:t xml:space="preserve"> 2410 “</w:t>
      </w:r>
      <w:r w:rsidRPr="000E7AEB">
        <w:rPr>
          <w:rFonts w:asciiTheme="majorBidi" w:eastAsia="Calibr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Pr="000E7AEB">
        <w:rPr>
          <w:rFonts w:asciiTheme="majorBidi" w:eastAsia="Calibri" w:hAnsiTheme="majorBidi" w:cstheme="majorBidi"/>
          <w:sz w:val="30"/>
          <w:szCs w:val="30"/>
        </w:rPr>
        <w:br/>
      </w:r>
      <w:r w:rsidRPr="000E7AEB">
        <w:rPr>
          <w:rFonts w:asciiTheme="majorBidi" w:eastAsia="Calibr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0E7AEB">
        <w:rPr>
          <w:rFonts w:asciiTheme="majorBidi" w:eastAsia="Calibri" w:hAnsiTheme="majorBidi" w:cstheme="majorBidi"/>
          <w:sz w:val="30"/>
          <w:szCs w:val="30"/>
        </w:rPr>
        <w:t>”</w:t>
      </w:r>
      <w:r w:rsidRPr="000E7AEB">
        <w:rPr>
          <w:rFonts w:asciiTheme="majorBidi" w:eastAsia="Calibr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0E7AE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0E7AEB">
        <w:rPr>
          <w:rFonts w:asciiTheme="majorBidi" w:eastAsia="Calibr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</w:t>
      </w:r>
      <w:r w:rsidRPr="000E7AEB">
        <w:rPr>
          <w:rFonts w:asciiTheme="majorBidi" w:eastAsia="Calibri" w:hAnsiTheme="majorBidi" w:cstheme="majorBidi"/>
          <w:spacing w:val="-2"/>
          <w:sz w:val="30"/>
          <w:szCs w:val="30"/>
          <w:cs/>
        </w:rPr>
        <w:t>ผู้รับผิดชอบด้านการเงินและบัญชีและการวิเคราะห์เปรียบเทียบและวิธีการสอบทานอื่น</w:t>
      </w:r>
      <w:r w:rsidRPr="000E7AEB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Pr="000E7AEB">
        <w:rPr>
          <w:rFonts w:asciiTheme="majorBidi" w:eastAsia="Calibri" w:hAnsiTheme="majorBidi" w:cstheme="majorBidi"/>
          <w:spacing w:val="-2"/>
          <w:sz w:val="30"/>
          <w:szCs w:val="30"/>
          <w:cs/>
        </w:rPr>
        <w:t>การสอบทานนี้มีขอบเขตจำกัด</w:t>
      </w:r>
      <w:r w:rsidRPr="000E7AEB">
        <w:rPr>
          <w:rFonts w:asciiTheme="majorBidi" w:eastAsia="Calibri" w:hAnsiTheme="majorBidi" w:cstheme="majorBidi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0E7AE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0E7AEB">
        <w:rPr>
          <w:rFonts w:asciiTheme="majorBidi" w:eastAsia="Calibr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506AF959" w14:textId="77777777" w:rsidR="00F36A98" w:rsidRDefault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B4AC9D3" w14:textId="77777777" w:rsidR="00673581" w:rsidRDefault="00673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D336E9A" w14:textId="77777777" w:rsidR="00673581" w:rsidRPr="000E7AEB" w:rsidRDefault="00673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  <w:sectPr w:rsidR="00673581" w:rsidRPr="000E7AEB" w:rsidSect="007F0CD4">
          <w:headerReference w:type="first" r:id="rId17"/>
          <w:footerReference w:type="first" r:id="rId18"/>
          <w:pgSz w:w="11909" w:h="16834" w:code="9"/>
          <w:pgMar w:top="691" w:right="1152" w:bottom="576" w:left="1152" w:header="720" w:footer="720" w:gutter="0"/>
          <w:pgNumType w:start="14"/>
          <w:cols w:space="720"/>
          <w:titlePg/>
          <w:docGrid w:linePitch="245"/>
        </w:sectPr>
      </w:pPr>
    </w:p>
    <w:p w14:paraId="6B5DA050" w14:textId="77777777" w:rsidR="00F36A98" w:rsidRPr="000E7AEB" w:rsidRDefault="00F36A98" w:rsidP="00F36A98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0E7AEB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01DC0345" w14:textId="77777777" w:rsidR="00F36A98" w:rsidRPr="000E7AEB" w:rsidRDefault="00F36A98" w:rsidP="00F36A98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0BB4B748" w14:textId="760D60E5" w:rsidR="00767CA2" w:rsidRPr="000E7AEB" w:rsidRDefault="00F36A98" w:rsidP="004E5E9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0E7AEB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0E7AE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0E7AEB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</w:t>
      </w:r>
      <w:r w:rsidRPr="000E7AEB">
        <w:rPr>
          <w:rFonts w:asciiTheme="majorBidi" w:hAnsiTheme="majorBidi" w:cstheme="majorBidi"/>
          <w:sz w:val="30"/>
          <w:szCs w:val="30"/>
        </w:rPr>
        <w:t xml:space="preserve"> </w:t>
      </w:r>
      <w:r w:rsidRPr="000E7AEB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26A7CE7D" w14:textId="0EA95A18" w:rsidR="00B87956" w:rsidRPr="000E7AEB" w:rsidRDefault="00B87956" w:rsidP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1F2058A" w14:textId="77777777" w:rsidR="00B87956" w:rsidRPr="000E7AEB" w:rsidRDefault="00B87956" w:rsidP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DF6929E" w14:textId="204C2763" w:rsidR="00F36A98" w:rsidRPr="000E7AEB" w:rsidRDefault="00F36A98" w:rsidP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48FCDC5" w14:textId="77777777" w:rsidR="00F82D05" w:rsidRPr="000E7AEB" w:rsidRDefault="00F82D05" w:rsidP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76396A2" w14:textId="3AD5E4DC" w:rsidR="00F36A98" w:rsidRPr="000E7AEB" w:rsidRDefault="00F36A98" w:rsidP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/>
          <w:sz w:val="30"/>
          <w:szCs w:val="30"/>
          <w:cs/>
        </w:rPr>
        <w:t>(</w:t>
      </w:r>
      <w:r w:rsidR="00F67720" w:rsidRPr="000E7AEB">
        <w:rPr>
          <w:rFonts w:asciiTheme="majorBidi" w:hAnsiTheme="majorBidi" w:cs="Angsana New" w:hint="cs"/>
          <w:sz w:val="30"/>
          <w:szCs w:val="30"/>
          <w:cs/>
        </w:rPr>
        <w:t>นารีวรรณ</w:t>
      </w:r>
      <w:r w:rsidR="00F67720" w:rsidRPr="000E7AE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67720" w:rsidRPr="000E7AEB">
        <w:rPr>
          <w:rFonts w:asciiTheme="majorBidi" w:hAnsiTheme="majorBidi" w:cs="Angsana New" w:hint="cs"/>
          <w:sz w:val="30"/>
          <w:szCs w:val="30"/>
          <w:cs/>
        </w:rPr>
        <w:t>ชัยบันทัด</w:t>
      </w:r>
      <w:r w:rsidRPr="000E7AEB">
        <w:rPr>
          <w:rFonts w:asciiTheme="majorBidi" w:hAnsiTheme="majorBidi" w:cstheme="majorBidi"/>
          <w:sz w:val="30"/>
          <w:szCs w:val="30"/>
          <w:cs/>
        </w:rPr>
        <w:t>)</w:t>
      </w:r>
    </w:p>
    <w:p w14:paraId="32969999" w14:textId="77777777" w:rsidR="00F36A98" w:rsidRPr="000E7AEB" w:rsidRDefault="00F36A98" w:rsidP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568F46C4" w14:textId="0101590B" w:rsidR="00F36A98" w:rsidRPr="000E7AEB" w:rsidRDefault="00F36A98" w:rsidP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E7AEB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D4291B" w:rsidRPr="000E7AEB">
        <w:rPr>
          <w:rFonts w:asciiTheme="majorBidi" w:hAnsiTheme="majorBidi" w:cstheme="majorBidi"/>
          <w:sz w:val="30"/>
          <w:szCs w:val="30"/>
        </w:rPr>
        <w:t>9219</w:t>
      </w:r>
    </w:p>
    <w:p w14:paraId="519AB248" w14:textId="77777777" w:rsidR="00F36A98" w:rsidRPr="000E7AEB" w:rsidRDefault="00F36A98" w:rsidP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6B64F45" w14:textId="77777777" w:rsidR="00F36A98" w:rsidRPr="000E7AEB" w:rsidRDefault="00F36A98" w:rsidP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0B0BDF1D" w14:textId="77777777" w:rsidR="00F36A98" w:rsidRPr="000E7AEB" w:rsidRDefault="00F36A98" w:rsidP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2F652169" w14:textId="149637DC" w:rsidR="009C1AF1" w:rsidRPr="00530B28" w:rsidRDefault="00581BEC" w:rsidP="00581BEC">
      <w:pPr>
        <w:pStyle w:val="IndexHeading1"/>
        <w:spacing w:after="0" w:line="240" w:lineRule="atLeast"/>
        <w:ind w:right="2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 xml:space="preserve">13 </w:t>
      </w:r>
      <w:r w:rsidR="004D11E0" w:rsidRPr="004D11E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สิงหาคม</w:t>
      </w:r>
      <w:r w:rsidR="00814A54" w:rsidRPr="00665100">
        <w:rPr>
          <w:rFonts w:asciiTheme="majorBidi" w:hAnsiTheme="majorBidi" w:cstheme="majorBidi" w:hint="cs"/>
          <w:b w:val="0"/>
          <w:bCs/>
          <w:sz w:val="30"/>
          <w:szCs w:val="30"/>
          <w:cs/>
          <w:lang w:bidi="th-TH"/>
        </w:rPr>
        <w:t xml:space="preserve"> </w:t>
      </w:r>
      <w:r w:rsidR="009C1AF1" w:rsidRPr="00530B28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256</w:t>
      </w:r>
      <w:r w:rsidR="005E388E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9</w:t>
      </w:r>
    </w:p>
    <w:p w14:paraId="60FDDBF9" w14:textId="77777777" w:rsidR="001265FF" w:rsidRPr="000E7AEB" w:rsidRDefault="001265FF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sectPr w:rsidR="001265FF" w:rsidRPr="000E7AEB" w:rsidSect="00702AC9">
      <w:footerReference w:type="default" r:id="rId19"/>
      <w:headerReference w:type="first" r:id="rId20"/>
      <w:footerReference w:type="first" r:id="rId21"/>
      <w:pgSz w:w="11909" w:h="16834" w:code="9"/>
      <w:pgMar w:top="691" w:right="1152" w:bottom="576" w:left="1152" w:header="720" w:footer="720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12F49" w14:textId="77777777" w:rsidR="0082392C" w:rsidRDefault="0082392C">
      <w:r>
        <w:separator/>
      </w:r>
    </w:p>
  </w:endnote>
  <w:endnote w:type="continuationSeparator" w:id="0">
    <w:p w14:paraId="50032FAD" w14:textId="77777777" w:rsidR="0082392C" w:rsidRDefault="0082392C">
      <w:r>
        <w:continuationSeparator/>
      </w:r>
    </w:p>
  </w:endnote>
  <w:endnote w:type="continuationNotice" w:id="1">
    <w:p w14:paraId="77EDB9EF" w14:textId="77777777" w:rsidR="0082392C" w:rsidRDefault="0082392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F4E9B" w14:textId="77777777" w:rsidR="00CC7ADC" w:rsidRDefault="00CC7A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8FAAE" w14:textId="77777777" w:rsidR="00D663F1" w:rsidRPr="00D42F23" w:rsidRDefault="00D663F1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D42F23">
      <w:rPr>
        <w:rFonts w:ascii="Angsana New" w:hAnsi="Angsana New" w:cs="Angsana New"/>
        <w:sz w:val="30"/>
        <w:szCs w:val="30"/>
      </w:rPr>
      <w:fldChar w:fldCharType="begin"/>
    </w:r>
    <w:r w:rsidRPr="00D42F23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D42F23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23</w:t>
    </w:r>
    <w:r w:rsidRPr="00D42F23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998A4" w14:textId="77777777" w:rsidR="00CC7ADC" w:rsidRDefault="00CC7AD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74738" w14:textId="77777777" w:rsidR="009B2FA4" w:rsidRDefault="009B2FA4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4754484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F157085" w14:textId="538CC825" w:rsidR="00D663F1" w:rsidRPr="00B54955" w:rsidRDefault="00B54955" w:rsidP="00B5495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5495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5495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5495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B5495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5495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68777144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6ACF5A8D" w14:textId="3FA3199C" w:rsidR="00CC7ADC" w:rsidRPr="00CC7ADC" w:rsidRDefault="00CC7ADC" w:rsidP="00CC7ADC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CC7ADC">
          <w:rPr>
            <w:rFonts w:ascii="Angsana New" w:hAnsi="Angsana New" w:cs="Angsana New"/>
            <w:sz w:val="30"/>
            <w:szCs w:val="30"/>
          </w:rPr>
          <w:fldChar w:fldCharType="begin"/>
        </w:r>
        <w:r w:rsidRPr="00CC7ADC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CC7ADC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CC7ADC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CC7ADC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67BC9" w14:textId="77777777" w:rsidR="0082392C" w:rsidRDefault="0082392C">
      <w:r>
        <w:separator/>
      </w:r>
    </w:p>
  </w:footnote>
  <w:footnote w:type="continuationSeparator" w:id="0">
    <w:p w14:paraId="1F8B769C" w14:textId="77777777" w:rsidR="0082392C" w:rsidRDefault="0082392C">
      <w:r>
        <w:continuationSeparator/>
      </w:r>
    </w:p>
  </w:footnote>
  <w:footnote w:type="continuationNotice" w:id="1">
    <w:p w14:paraId="1824FD92" w14:textId="77777777" w:rsidR="0082392C" w:rsidRDefault="0082392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A3FC4" w14:textId="77777777" w:rsidR="00CC7ADC" w:rsidRDefault="00CC7A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3EA7A" w14:textId="77777777" w:rsidR="00C579BB" w:rsidRPr="00814A54" w:rsidRDefault="00C579BB" w:rsidP="00C579B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814A54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814A54">
      <w:rPr>
        <w:rFonts w:ascii="Angsana New" w:hAnsi="Angsana New" w:cs="Angsana New" w:hint="cs"/>
        <w:b/>
        <w:bCs/>
        <w:sz w:val="32"/>
        <w:szCs w:val="32"/>
        <w:cs/>
      </w:rPr>
      <w:t>เอเซีย เมทัล</w:t>
    </w:r>
    <w:r w:rsidRPr="00814A54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0B7CC851" w14:textId="77777777" w:rsidR="00814A54" w:rsidRPr="00814A54" w:rsidRDefault="00814A54" w:rsidP="00814A5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814A54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814A54"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4D1D9109" w14:textId="50107C0A" w:rsidR="00814A54" w:rsidRPr="00814A54" w:rsidRDefault="00814A54" w:rsidP="00814A54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814A54">
      <w:rPr>
        <w:rFonts w:ascii="Angsana New" w:hAnsi="Angsana New" w:cs="Angsana New" w:hint="cs"/>
        <w:bCs/>
        <w:sz w:val="32"/>
        <w:szCs w:val="32"/>
        <w:cs/>
        <w:lang w:val="en-US" w:bidi="th-TH"/>
      </w:rPr>
      <w:t>สำหรับงวดสามเดือน</w:t>
    </w:r>
    <w:r w:rsidR="004D11E0">
      <w:rPr>
        <w:rFonts w:ascii="Angsana New" w:hAnsi="Angsana New" w:cs="Angsana New" w:hint="cs"/>
        <w:bCs/>
        <w:sz w:val="32"/>
        <w:szCs w:val="32"/>
        <w:cs/>
        <w:lang w:val="en-US" w:bidi="th-TH"/>
      </w:rPr>
      <w:t>และหกเดือน</w:t>
    </w:r>
    <w:r w:rsidRPr="00814A54">
      <w:rPr>
        <w:rFonts w:ascii="Angsana New" w:hAnsi="Angsana New" w:cs="Angsana New" w:hint="cs"/>
        <w:bCs/>
        <w:sz w:val="32"/>
        <w:szCs w:val="32"/>
        <w:cs/>
        <w:lang w:val="en-US" w:bidi="th-TH"/>
      </w:rPr>
      <w:t>สิ้นสุดวันที่</w:t>
    </w:r>
    <w:r w:rsidRPr="00814A54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Pr="00814A54">
      <w:rPr>
        <w:rFonts w:ascii="Angsana New" w:hAnsi="Angsana New" w:cs="Angsana New"/>
        <w:bCs/>
        <w:sz w:val="32"/>
        <w:szCs w:val="32"/>
        <w:lang w:val="en-US" w:bidi="th-TH"/>
      </w:rPr>
      <w:t>3</w:t>
    </w:r>
    <w:r w:rsidR="004D11E0">
      <w:rPr>
        <w:rFonts w:ascii="Angsana New" w:hAnsi="Angsana New" w:cs="Angsana New"/>
        <w:bCs/>
        <w:sz w:val="32"/>
        <w:szCs w:val="32"/>
        <w:lang w:val="en-US" w:bidi="th-TH"/>
      </w:rPr>
      <w:t xml:space="preserve">0 </w:t>
    </w:r>
    <w:r w:rsidR="004D11E0">
      <w:rPr>
        <w:rFonts w:ascii="Angsana New" w:hAnsi="Angsana New" w:cs="Angsana New" w:hint="cs"/>
        <w:bCs/>
        <w:sz w:val="32"/>
        <w:szCs w:val="32"/>
        <w:cs/>
        <w:lang w:val="en-US" w:bidi="th-TH"/>
      </w:rPr>
      <w:t>มิถุนายน</w:t>
    </w:r>
    <w:r w:rsidRPr="00814A54">
      <w:rPr>
        <w:rFonts w:ascii="Angsana New" w:hAnsi="Angsana New" w:cs="Angsana New"/>
        <w:bCs/>
        <w:sz w:val="32"/>
        <w:szCs w:val="32"/>
        <w:lang w:val="en-US" w:bidi="th-TH"/>
      </w:rPr>
      <w:t xml:space="preserve"> 256</w:t>
    </w:r>
    <w:r w:rsidR="005E388E">
      <w:rPr>
        <w:rFonts w:ascii="Angsana New" w:hAnsi="Angsana New" w:cs="Angsana New"/>
        <w:bCs/>
        <w:sz w:val="32"/>
        <w:szCs w:val="32"/>
        <w:lang w:val="en-US" w:bidi="th-TH"/>
      </w:rPr>
      <w:t>9</w:t>
    </w:r>
    <w:r w:rsidRPr="00814A54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(</w:t>
    </w:r>
    <w:r w:rsidRPr="00814A54">
      <w:rPr>
        <w:rFonts w:ascii="Angsana New" w:hAnsi="Angsana New" w:cs="Angsana New" w:hint="cs"/>
        <w:bCs/>
        <w:sz w:val="32"/>
        <w:szCs w:val="32"/>
        <w:cs/>
        <w:lang w:val="en-US" w:bidi="th-TH"/>
      </w:rPr>
      <w:t>ไม่ได้ตรวจสอบ</w:t>
    </w:r>
    <w:r w:rsidRPr="00814A54">
      <w:rPr>
        <w:rFonts w:ascii="Angsana New" w:hAnsi="Angsana New" w:cs="Angsana New"/>
        <w:bCs/>
        <w:sz w:val="32"/>
        <w:szCs w:val="32"/>
        <w:cs/>
        <w:lang w:val="en-US" w:bidi="th-TH"/>
      </w:rPr>
      <w:t>)</w:t>
    </w:r>
  </w:p>
  <w:p w14:paraId="481A70CF" w14:textId="77777777" w:rsidR="00D663F1" w:rsidRPr="001329D0" w:rsidRDefault="00D663F1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D57A7" w14:textId="15E4A709" w:rsidR="00C45340" w:rsidRPr="00954EF7" w:rsidRDefault="00C45340" w:rsidP="00BA416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FE8B379" w14:textId="1D3A136F" w:rsidR="00BA4163" w:rsidRPr="00954EF7" w:rsidRDefault="00BA4163" w:rsidP="00BA416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55B77FA" w14:textId="671721FA" w:rsidR="00C45340" w:rsidRPr="00954EF7" w:rsidRDefault="00C45340" w:rsidP="009C1AF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70D9253E" w14:textId="77777777" w:rsidR="00954EF7" w:rsidRPr="00954EF7" w:rsidRDefault="00954EF7" w:rsidP="00BA416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4235A2B" w14:textId="77777777" w:rsidR="00954EF7" w:rsidRPr="00954EF7" w:rsidRDefault="00954EF7" w:rsidP="00BA416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8AB00C3" w14:textId="77777777" w:rsidR="00954EF7" w:rsidRPr="00954EF7" w:rsidRDefault="00954EF7" w:rsidP="00BA416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7BBD5" w14:textId="77777777" w:rsidR="00363809" w:rsidRPr="00F324F3" w:rsidRDefault="00363809" w:rsidP="003638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57DA0BC" w14:textId="77777777" w:rsidR="00363809" w:rsidRPr="00F324F3" w:rsidRDefault="00363809" w:rsidP="003638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F8C3BA5" w14:textId="77777777" w:rsidR="00363809" w:rsidRPr="00F324F3" w:rsidRDefault="00363809" w:rsidP="003638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1D8D945" w14:textId="77777777" w:rsidR="00363809" w:rsidRPr="00F324F3" w:rsidRDefault="00363809" w:rsidP="003638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7140BF9" w14:textId="77777777" w:rsidR="00363809" w:rsidRPr="00F324F3" w:rsidRDefault="00363809" w:rsidP="003638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71C3C7B" w14:textId="77777777" w:rsidR="00363809" w:rsidRDefault="00363809" w:rsidP="003638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148F92C" w14:textId="77777777" w:rsidR="00363809" w:rsidRDefault="00363809" w:rsidP="003638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78BF98D" w14:textId="77777777" w:rsidR="00363809" w:rsidRDefault="00363809" w:rsidP="003638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8A5FBC9" w14:textId="77777777" w:rsidR="00814A54" w:rsidRPr="00F324F3" w:rsidRDefault="00814A54" w:rsidP="003638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19166" w14:textId="77777777" w:rsidR="00702AC9" w:rsidRDefault="00702AC9" w:rsidP="003638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273A45D" w14:textId="77777777" w:rsidR="00702AC9" w:rsidRDefault="00702AC9" w:rsidP="003638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9754101" w14:textId="77777777" w:rsidR="00702AC9" w:rsidRDefault="00702AC9" w:rsidP="003638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24B8633" w14:textId="77777777" w:rsidR="00702AC9" w:rsidRPr="00F324F3" w:rsidRDefault="00702AC9" w:rsidP="0036380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E27FE"/>
    <w:multiLevelType w:val="hybridMultilevel"/>
    <w:tmpl w:val="CB3E999E"/>
    <w:lvl w:ilvl="0" w:tplc="F0581CA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B7876"/>
    <w:multiLevelType w:val="hybridMultilevel"/>
    <w:tmpl w:val="1738286C"/>
    <w:lvl w:ilvl="0" w:tplc="9720128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F5267"/>
    <w:multiLevelType w:val="hybridMultilevel"/>
    <w:tmpl w:val="8870CE32"/>
    <w:lvl w:ilvl="0" w:tplc="7A8A84FE">
      <w:start w:val="1"/>
      <w:numFmt w:val="decimal"/>
      <w:lvlText w:val="%1)"/>
      <w:lvlJc w:val="left"/>
      <w:pPr>
        <w:ind w:left="108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DDA28BE"/>
    <w:multiLevelType w:val="hybridMultilevel"/>
    <w:tmpl w:val="879877BC"/>
    <w:lvl w:ilvl="0" w:tplc="54C6A92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B32BDE"/>
    <w:multiLevelType w:val="hybridMultilevel"/>
    <w:tmpl w:val="77264A9E"/>
    <w:lvl w:ilvl="0" w:tplc="FFFFFFFF">
      <w:start w:val="1"/>
      <w:numFmt w:val="decimal"/>
      <w:lvlText w:val="%1"/>
      <w:lvlJc w:val="left"/>
      <w:pPr>
        <w:ind w:left="727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142E4B0A"/>
    <w:multiLevelType w:val="multilevel"/>
    <w:tmpl w:val="B7E69BE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8" w15:restartNumberingAfterBreak="0">
    <w:nsid w:val="19C2599D"/>
    <w:multiLevelType w:val="multilevel"/>
    <w:tmpl w:val="5A4C7BC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1B6C3DD6"/>
    <w:multiLevelType w:val="hybridMultilevel"/>
    <w:tmpl w:val="1242E0AE"/>
    <w:lvl w:ilvl="0" w:tplc="4D44AFD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7C133F"/>
    <w:multiLevelType w:val="hybridMultilevel"/>
    <w:tmpl w:val="85EC1D48"/>
    <w:lvl w:ilvl="0" w:tplc="F16C7C42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F850BA"/>
    <w:multiLevelType w:val="hybridMultilevel"/>
    <w:tmpl w:val="476A3EFA"/>
    <w:lvl w:ilvl="0" w:tplc="54C6A92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D07CB0F0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64A8F88C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D2F81D3A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552D962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29420D8A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CB78775C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75746A3E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4E082284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 w15:restartNumberingAfterBreak="0">
    <w:nsid w:val="20465BE0"/>
    <w:multiLevelType w:val="hybridMultilevel"/>
    <w:tmpl w:val="D97AABDE"/>
    <w:lvl w:ilvl="0" w:tplc="B2BA1CA2">
      <w:start w:val="1"/>
      <w:numFmt w:val="bullet"/>
      <w:lvlText w:val="-"/>
      <w:lvlJc w:val="left"/>
      <w:pPr>
        <w:ind w:left="5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3" w15:restartNumberingAfterBreak="0">
    <w:nsid w:val="2A165382"/>
    <w:multiLevelType w:val="multilevel"/>
    <w:tmpl w:val="6922A7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36141D4"/>
    <w:multiLevelType w:val="hybridMultilevel"/>
    <w:tmpl w:val="BDB8C066"/>
    <w:lvl w:ilvl="0" w:tplc="67BC2A86">
      <w:numFmt w:val="bullet"/>
      <w:lvlText w:val="-"/>
      <w:lvlJc w:val="left"/>
      <w:pPr>
        <w:ind w:left="11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16" w15:restartNumberingAfterBreak="0">
    <w:nsid w:val="34015374"/>
    <w:multiLevelType w:val="hybridMultilevel"/>
    <w:tmpl w:val="F7F86D6A"/>
    <w:lvl w:ilvl="0" w:tplc="D6309F0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5C43E3"/>
    <w:multiLevelType w:val="hybridMultilevel"/>
    <w:tmpl w:val="BB5671AC"/>
    <w:lvl w:ilvl="0" w:tplc="ECAAE76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cs="Arial" w:hint="default"/>
        <w:color w:val="auto"/>
        <w:sz w:val="24"/>
      </w:rPr>
    </w:lvl>
  </w:abstractNum>
  <w:abstractNum w:abstractNumId="20" w15:restartNumberingAfterBreak="0">
    <w:nsid w:val="432351AD"/>
    <w:multiLevelType w:val="hybridMultilevel"/>
    <w:tmpl w:val="2EDAD212"/>
    <w:lvl w:ilvl="0" w:tplc="26365472">
      <w:start w:val="1"/>
      <w:numFmt w:val="bullet"/>
      <w:lvlText w:val="-"/>
      <w:lvlJc w:val="left"/>
      <w:pPr>
        <w:ind w:left="5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21" w15:restartNumberingAfterBreak="0">
    <w:nsid w:val="45A209A2"/>
    <w:multiLevelType w:val="hybridMultilevel"/>
    <w:tmpl w:val="226C0E76"/>
    <w:lvl w:ilvl="0" w:tplc="25C445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A55C90"/>
    <w:multiLevelType w:val="hybridMultilevel"/>
    <w:tmpl w:val="77264A9E"/>
    <w:lvl w:ilvl="0" w:tplc="FFFFFFFF">
      <w:start w:val="1"/>
      <w:numFmt w:val="decimal"/>
      <w:lvlText w:val="%1"/>
      <w:lvlJc w:val="left"/>
      <w:pPr>
        <w:ind w:left="727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9C4FFF"/>
    <w:multiLevelType w:val="hybridMultilevel"/>
    <w:tmpl w:val="8016650A"/>
    <w:lvl w:ilvl="0" w:tplc="4D44AFD0">
      <w:start w:val="1"/>
      <w:numFmt w:val="decimal"/>
      <w:lvlText w:val="%1"/>
      <w:lvlJc w:val="left"/>
      <w:pPr>
        <w:ind w:left="727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68365D"/>
    <w:multiLevelType w:val="hybridMultilevel"/>
    <w:tmpl w:val="9EE8BD8A"/>
    <w:lvl w:ilvl="0" w:tplc="9670AF9A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CD2D6C"/>
    <w:multiLevelType w:val="hybridMultilevel"/>
    <w:tmpl w:val="69AAF90C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26" w15:restartNumberingAfterBreak="0">
    <w:nsid w:val="626460CA"/>
    <w:multiLevelType w:val="hybridMultilevel"/>
    <w:tmpl w:val="2BEC83BC"/>
    <w:lvl w:ilvl="0" w:tplc="2E08468E">
      <w:start w:val="1"/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181A36"/>
    <w:multiLevelType w:val="hybridMultilevel"/>
    <w:tmpl w:val="77C89BCE"/>
    <w:lvl w:ilvl="0" w:tplc="8CD096B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260C04"/>
    <w:multiLevelType w:val="multilevel"/>
    <w:tmpl w:val="CAF8227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9" w15:restartNumberingAfterBreak="0">
    <w:nsid w:val="732A7285"/>
    <w:multiLevelType w:val="hybridMultilevel"/>
    <w:tmpl w:val="85E4EFA0"/>
    <w:lvl w:ilvl="0" w:tplc="1BDC123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4303F1"/>
    <w:multiLevelType w:val="hybridMultilevel"/>
    <w:tmpl w:val="F6D0552E"/>
    <w:lvl w:ilvl="0" w:tplc="79EE0284">
      <w:start w:val="1"/>
      <w:numFmt w:val="decimal"/>
      <w:lvlText w:val="%1"/>
      <w:lvlJc w:val="left"/>
      <w:pPr>
        <w:ind w:left="1710" w:hanging="135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F221D8"/>
    <w:multiLevelType w:val="hybridMultilevel"/>
    <w:tmpl w:val="12B64444"/>
    <w:lvl w:ilvl="0" w:tplc="517A13F0">
      <w:start w:val="5"/>
      <w:numFmt w:val="decimal"/>
      <w:lvlText w:val="%1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3" w15:restartNumberingAfterBreak="0">
    <w:nsid w:val="77D33159"/>
    <w:multiLevelType w:val="hybridMultilevel"/>
    <w:tmpl w:val="AA087268"/>
    <w:lvl w:ilvl="0" w:tplc="240EB9E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83B44E4"/>
    <w:multiLevelType w:val="hybridMultilevel"/>
    <w:tmpl w:val="3910AD2A"/>
    <w:lvl w:ilvl="0" w:tplc="3F40EB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7C0A5792"/>
    <w:multiLevelType w:val="hybridMultilevel"/>
    <w:tmpl w:val="4A3A279C"/>
    <w:lvl w:ilvl="0" w:tplc="1EA4E7E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491064662">
    <w:abstractNumId w:val="14"/>
  </w:num>
  <w:num w:numId="2" w16cid:durableId="687605371">
    <w:abstractNumId w:val="32"/>
  </w:num>
  <w:num w:numId="3" w16cid:durableId="104472513">
    <w:abstractNumId w:val="25"/>
  </w:num>
  <w:num w:numId="4" w16cid:durableId="1187712035">
    <w:abstractNumId w:val="17"/>
  </w:num>
  <w:num w:numId="5" w16cid:durableId="1933278340">
    <w:abstractNumId w:val="23"/>
  </w:num>
  <w:num w:numId="6" w16cid:durableId="1021470231">
    <w:abstractNumId w:val="18"/>
  </w:num>
  <w:num w:numId="7" w16cid:durableId="414743987">
    <w:abstractNumId w:val="4"/>
  </w:num>
  <w:num w:numId="8" w16cid:durableId="1426999370">
    <w:abstractNumId w:val="30"/>
  </w:num>
  <w:num w:numId="9" w16cid:durableId="1849639455">
    <w:abstractNumId w:val="11"/>
  </w:num>
  <w:num w:numId="10" w16cid:durableId="847990175">
    <w:abstractNumId w:val="6"/>
  </w:num>
  <w:num w:numId="11" w16cid:durableId="1502505028">
    <w:abstractNumId w:val="26"/>
  </w:num>
  <w:num w:numId="12" w16cid:durableId="757676651">
    <w:abstractNumId w:val="20"/>
  </w:num>
  <w:num w:numId="13" w16cid:durableId="2087417103">
    <w:abstractNumId w:val="29"/>
  </w:num>
  <w:num w:numId="14" w16cid:durableId="1985768029">
    <w:abstractNumId w:val="1"/>
  </w:num>
  <w:num w:numId="15" w16cid:durableId="1301038397">
    <w:abstractNumId w:val="21"/>
  </w:num>
  <w:num w:numId="16" w16cid:durableId="1118529279">
    <w:abstractNumId w:val="16"/>
  </w:num>
  <w:num w:numId="17" w16cid:durableId="245698112">
    <w:abstractNumId w:val="12"/>
  </w:num>
  <w:num w:numId="18" w16cid:durableId="1750807290">
    <w:abstractNumId w:val="0"/>
  </w:num>
  <w:num w:numId="19" w16cid:durableId="1581327804">
    <w:abstractNumId w:val="33"/>
  </w:num>
  <w:num w:numId="20" w16cid:durableId="287930287">
    <w:abstractNumId w:val="35"/>
  </w:num>
  <w:num w:numId="21" w16cid:durableId="780147758">
    <w:abstractNumId w:val="10"/>
  </w:num>
  <w:num w:numId="22" w16cid:durableId="947468887">
    <w:abstractNumId w:val="2"/>
  </w:num>
  <w:num w:numId="23" w16cid:durableId="2082482144">
    <w:abstractNumId w:val="27"/>
  </w:num>
  <w:num w:numId="24" w16cid:durableId="2082172448">
    <w:abstractNumId w:val="7"/>
  </w:num>
  <w:num w:numId="25" w16cid:durableId="1819180686">
    <w:abstractNumId w:val="8"/>
  </w:num>
  <w:num w:numId="26" w16cid:durableId="670331879">
    <w:abstractNumId w:val="13"/>
  </w:num>
  <w:num w:numId="27" w16cid:durableId="2128575318">
    <w:abstractNumId w:val="28"/>
  </w:num>
  <w:num w:numId="28" w16cid:durableId="1713964438">
    <w:abstractNumId w:val="31"/>
  </w:num>
  <w:num w:numId="29" w16cid:durableId="662974845">
    <w:abstractNumId w:val="24"/>
  </w:num>
  <w:num w:numId="30" w16cid:durableId="2038237217">
    <w:abstractNumId w:val="9"/>
  </w:num>
  <w:num w:numId="31" w16cid:durableId="1140340183">
    <w:abstractNumId w:val="15"/>
  </w:num>
  <w:num w:numId="32" w16cid:durableId="818229775">
    <w:abstractNumId w:val="5"/>
  </w:num>
  <w:num w:numId="33" w16cid:durableId="1520123172">
    <w:abstractNumId w:val="22"/>
  </w:num>
  <w:num w:numId="34" w16cid:durableId="1424840109">
    <w:abstractNumId w:val="34"/>
  </w:num>
  <w:num w:numId="35" w16cid:durableId="433282297">
    <w:abstractNumId w:val="3"/>
  </w:num>
  <w:num w:numId="36" w16cid:durableId="657731334">
    <w:abstractNumId w:val="1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385CFC"/>
    <w:rsid w:val="0000048F"/>
    <w:rsid w:val="000004D1"/>
    <w:rsid w:val="00000602"/>
    <w:rsid w:val="00000789"/>
    <w:rsid w:val="00000905"/>
    <w:rsid w:val="00000B80"/>
    <w:rsid w:val="00000BA8"/>
    <w:rsid w:val="00000D9A"/>
    <w:rsid w:val="00000F14"/>
    <w:rsid w:val="00001087"/>
    <w:rsid w:val="00001864"/>
    <w:rsid w:val="00001ED3"/>
    <w:rsid w:val="00002441"/>
    <w:rsid w:val="00002468"/>
    <w:rsid w:val="00002573"/>
    <w:rsid w:val="000025C2"/>
    <w:rsid w:val="0000262E"/>
    <w:rsid w:val="0000294F"/>
    <w:rsid w:val="00002B68"/>
    <w:rsid w:val="00002C37"/>
    <w:rsid w:val="00002E91"/>
    <w:rsid w:val="000036BD"/>
    <w:rsid w:val="000039A4"/>
    <w:rsid w:val="00003BE1"/>
    <w:rsid w:val="00003F6C"/>
    <w:rsid w:val="000043CE"/>
    <w:rsid w:val="0000466D"/>
    <w:rsid w:val="00004A8B"/>
    <w:rsid w:val="00005179"/>
    <w:rsid w:val="000051BA"/>
    <w:rsid w:val="00005846"/>
    <w:rsid w:val="00005BAB"/>
    <w:rsid w:val="00005D89"/>
    <w:rsid w:val="0000686D"/>
    <w:rsid w:val="00007166"/>
    <w:rsid w:val="00007435"/>
    <w:rsid w:val="0000768B"/>
    <w:rsid w:val="00007B57"/>
    <w:rsid w:val="00007D21"/>
    <w:rsid w:val="00010047"/>
    <w:rsid w:val="000105E8"/>
    <w:rsid w:val="00010A8C"/>
    <w:rsid w:val="00010AA7"/>
    <w:rsid w:val="00010BB0"/>
    <w:rsid w:val="00010F8C"/>
    <w:rsid w:val="0001102F"/>
    <w:rsid w:val="000117DE"/>
    <w:rsid w:val="0001192B"/>
    <w:rsid w:val="00011EAE"/>
    <w:rsid w:val="00012650"/>
    <w:rsid w:val="00012937"/>
    <w:rsid w:val="00012A82"/>
    <w:rsid w:val="00012B5D"/>
    <w:rsid w:val="00012C18"/>
    <w:rsid w:val="00012C30"/>
    <w:rsid w:val="00012C59"/>
    <w:rsid w:val="00012ECB"/>
    <w:rsid w:val="00012F5F"/>
    <w:rsid w:val="000132DF"/>
    <w:rsid w:val="000135CB"/>
    <w:rsid w:val="000138FD"/>
    <w:rsid w:val="00013AE9"/>
    <w:rsid w:val="00013B43"/>
    <w:rsid w:val="00013F19"/>
    <w:rsid w:val="00014B1E"/>
    <w:rsid w:val="00014BA8"/>
    <w:rsid w:val="00014D23"/>
    <w:rsid w:val="00015508"/>
    <w:rsid w:val="00015C0C"/>
    <w:rsid w:val="00015C52"/>
    <w:rsid w:val="00015CFE"/>
    <w:rsid w:val="00015FE4"/>
    <w:rsid w:val="0001635A"/>
    <w:rsid w:val="00016540"/>
    <w:rsid w:val="00016798"/>
    <w:rsid w:val="00016898"/>
    <w:rsid w:val="000172E7"/>
    <w:rsid w:val="00017923"/>
    <w:rsid w:val="000202DC"/>
    <w:rsid w:val="0002055E"/>
    <w:rsid w:val="00020A09"/>
    <w:rsid w:val="00020B60"/>
    <w:rsid w:val="00020D94"/>
    <w:rsid w:val="00020FF4"/>
    <w:rsid w:val="000215A2"/>
    <w:rsid w:val="000217B9"/>
    <w:rsid w:val="000219C0"/>
    <w:rsid w:val="00021ABD"/>
    <w:rsid w:val="00021BE3"/>
    <w:rsid w:val="00021C32"/>
    <w:rsid w:val="00021F9D"/>
    <w:rsid w:val="000224D3"/>
    <w:rsid w:val="00022DC5"/>
    <w:rsid w:val="00023046"/>
    <w:rsid w:val="000231B4"/>
    <w:rsid w:val="00023213"/>
    <w:rsid w:val="00023605"/>
    <w:rsid w:val="00023617"/>
    <w:rsid w:val="0002381F"/>
    <w:rsid w:val="00023831"/>
    <w:rsid w:val="000239C4"/>
    <w:rsid w:val="00023AC2"/>
    <w:rsid w:val="00023BB2"/>
    <w:rsid w:val="00023BEB"/>
    <w:rsid w:val="00023CE6"/>
    <w:rsid w:val="0002456B"/>
    <w:rsid w:val="00024D7C"/>
    <w:rsid w:val="00024DE7"/>
    <w:rsid w:val="00024EFC"/>
    <w:rsid w:val="00025843"/>
    <w:rsid w:val="00025C27"/>
    <w:rsid w:val="00026042"/>
    <w:rsid w:val="00026088"/>
    <w:rsid w:val="00026596"/>
    <w:rsid w:val="00026598"/>
    <w:rsid w:val="0002659A"/>
    <w:rsid w:val="0002666D"/>
    <w:rsid w:val="00026AB8"/>
    <w:rsid w:val="00027430"/>
    <w:rsid w:val="00027515"/>
    <w:rsid w:val="00027A2F"/>
    <w:rsid w:val="00027B76"/>
    <w:rsid w:val="00027DF3"/>
    <w:rsid w:val="000300CD"/>
    <w:rsid w:val="000301B2"/>
    <w:rsid w:val="00030ACB"/>
    <w:rsid w:val="00030C0D"/>
    <w:rsid w:val="00030C78"/>
    <w:rsid w:val="00030E69"/>
    <w:rsid w:val="00031241"/>
    <w:rsid w:val="000314F0"/>
    <w:rsid w:val="00031815"/>
    <w:rsid w:val="00031D19"/>
    <w:rsid w:val="00031E92"/>
    <w:rsid w:val="00031F54"/>
    <w:rsid w:val="00032085"/>
    <w:rsid w:val="0003233F"/>
    <w:rsid w:val="00032976"/>
    <w:rsid w:val="00032A02"/>
    <w:rsid w:val="00032C5E"/>
    <w:rsid w:val="00032D7D"/>
    <w:rsid w:val="00032F78"/>
    <w:rsid w:val="00033141"/>
    <w:rsid w:val="00033568"/>
    <w:rsid w:val="0003375D"/>
    <w:rsid w:val="0003377F"/>
    <w:rsid w:val="000338AF"/>
    <w:rsid w:val="00033A17"/>
    <w:rsid w:val="00033C52"/>
    <w:rsid w:val="00033CBA"/>
    <w:rsid w:val="00033D0B"/>
    <w:rsid w:val="00033EFB"/>
    <w:rsid w:val="00033F2A"/>
    <w:rsid w:val="00034465"/>
    <w:rsid w:val="000346AA"/>
    <w:rsid w:val="0003494A"/>
    <w:rsid w:val="00034A56"/>
    <w:rsid w:val="0003505B"/>
    <w:rsid w:val="000351AC"/>
    <w:rsid w:val="0003534E"/>
    <w:rsid w:val="00035917"/>
    <w:rsid w:val="000359AD"/>
    <w:rsid w:val="00035A15"/>
    <w:rsid w:val="00035B91"/>
    <w:rsid w:val="00035CBC"/>
    <w:rsid w:val="00035D27"/>
    <w:rsid w:val="000361E5"/>
    <w:rsid w:val="000363AB"/>
    <w:rsid w:val="00036675"/>
    <w:rsid w:val="0003684B"/>
    <w:rsid w:val="00036C6A"/>
    <w:rsid w:val="0003741C"/>
    <w:rsid w:val="000376BA"/>
    <w:rsid w:val="000378C6"/>
    <w:rsid w:val="00037C22"/>
    <w:rsid w:val="0004051A"/>
    <w:rsid w:val="000405D3"/>
    <w:rsid w:val="00040B63"/>
    <w:rsid w:val="0004120C"/>
    <w:rsid w:val="000414C9"/>
    <w:rsid w:val="0004161D"/>
    <w:rsid w:val="0004176A"/>
    <w:rsid w:val="00041F55"/>
    <w:rsid w:val="0004222B"/>
    <w:rsid w:val="00042371"/>
    <w:rsid w:val="000423BD"/>
    <w:rsid w:val="000427CC"/>
    <w:rsid w:val="00042F74"/>
    <w:rsid w:val="0004314C"/>
    <w:rsid w:val="000434F1"/>
    <w:rsid w:val="0004404F"/>
    <w:rsid w:val="00044057"/>
    <w:rsid w:val="00044CAA"/>
    <w:rsid w:val="00044FC3"/>
    <w:rsid w:val="00044FDB"/>
    <w:rsid w:val="0004509B"/>
    <w:rsid w:val="00045329"/>
    <w:rsid w:val="0004557F"/>
    <w:rsid w:val="000459EF"/>
    <w:rsid w:val="00045A15"/>
    <w:rsid w:val="00045B47"/>
    <w:rsid w:val="00045C50"/>
    <w:rsid w:val="00045ECF"/>
    <w:rsid w:val="00045F5C"/>
    <w:rsid w:val="000460CE"/>
    <w:rsid w:val="00046426"/>
    <w:rsid w:val="0004645F"/>
    <w:rsid w:val="00046640"/>
    <w:rsid w:val="000467E6"/>
    <w:rsid w:val="00046B70"/>
    <w:rsid w:val="00046C04"/>
    <w:rsid w:val="00046E92"/>
    <w:rsid w:val="00047840"/>
    <w:rsid w:val="00047EA3"/>
    <w:rsid w:val="00050012"/>
    <w:rsid w:val="0005011B"/>
    <w:rsid w:val="00050333"/>
    <w:rsid w:val="00050528"/>
    <w:rsid w:val="00050922"/>
    <w:rsid w:val="0005095E"/>
    <w:rsid w:val="00050DDE"/>
    <w:rsid w:val="000510FB"/>
    <w:rsid w:val="00051879"/>
    <w:rsid w:val="00051D0E"/>
    <w:rsid w:val="00051FD0"/>
    <w:rsid w:val="000521B3"/>
    <w:rsid w:val="000522AB"/>
    <w:rsid w:val="00052359"/>
    <w:rsid w:val="00052C84"/>
    <w:rsid w:val="0005336A"/>
    <w:rsid w:val="000535C9"/>
    <w:rsid w:val="000538BB"/>
    <w:rsid w:val="00053EA3"/>
    <w:rsid w:val="00054018"/>
    <w:rsid w:val="00054218"/>
    <w:rsid w:val="000543CB"/>
    <w:rsid w:val="00054433"/>
    <w:rsid w:val="00054C27"/>
    <w:rsid w:val="00054F23"/>
    <w:rsid w:val="0005500A"/>
    <w:rsid w:val="0005542F"/>
    <w:rsid w:val="00055441"/>
    <w:rsid w:val="00055743"/>
    <w:rsid w:val="000558C4"/>
    <w:rsid w:val="00055986"/>
    <w:rsid w:val="00055AF0"/>
    <w:rsid w:val="00055F16"/>
    <w:rsid w:val="00056274"/>
    <w:rsid w:val="000562A8"/>
    <w:rsid w:val="0005632A"/>
    <w:rsid w:val="000568FA"/>
    <w:rsid w:val="00056A14"/>
    <w:rsid w:val="00056DE9"/>
    <w:rsid w:val="000570AA"/>
    <w:rsid w:val="000570C0"/>
    <w:rsid w:val="0005787A"/>
    <w:rsid w:val="00057C4F"/>
    <w:rsid w:val="00057C50"/>
    <w:rsid w:val="000605A6"/>
    <w:rsid w:val="0006085E"/>
    <w:rsid w:val="00060B9E"/>
    <w:rsid w:val="00060D4B"/>
    <w:rsid w:val="00060E2A"/>
    <w:rsid w:val="00060F77"/>
    <w:rsid w:val="00061250"/>
    <w:rsid w:val="000612C5"/>
    <w:rsid w:val="00061A80"/>
    <w:rsid w:val="000624A5"/>
    <w:rsid w:val="000626F8"/>
    <w:rsid w:val="0006276B"/>
    <w:rsid w:val="00062868"/>
    <w:rsid w:val="00062B5A"/>
    <w:rsid w:val="00062C4B"/>
    <w:rsid w:val="00062CD5"/>
    <w:rsid w:val="00062FAE"/>
    <w:rsid w:val="00062FBD"/>
    <w:rsid w:val="0006310B"/>
    <w:rsid w:val="00063281"/>
    <w:rsid w:val="00063530"/>
    <w:rsid w:val="00063B6B"/>
    <w:rsid w:val="00063C95"/>
    <w:rsid w:val="00064867"/>
    <w:rsid w:val="00064AD3"/>
    <w:rsid w:val="000650FE"/>
    <w:rsid w:val="00065287"/>
    <w:rsid w:val="000652EC"/>
    <w:rsid w:val="00065591"/>
    <w:rsid w:val="000656AE"/>
    <w:rsid w:val="00066172"/>
    <w:rsid w:val="00066174"/>
    <w:rsid w:val="000663D3"/>
    <w:rsid w:val="00066524"/>
    <w:rsid w:val="00066CAC"/>
    <w:rsid w:val="00067376"/>
    <w:rsid w:val="000675C1"/>
    <w:rsid w:val="0006771F"/>
    <w:rsid w:val="0006775C"/>
    <w:rsid w:val="000678BB"/>
    <w:rsid w:val="00067A00"/>
    <w:rsid w:val="000701EB"/>
    <w:rsid w:val="00070456"/>
    <w:rsid w:val="000706A9"/>
    <w:rsid w:val="0007078C"/>
    <w:rsid w:val="0007079E"/>
    <w:rsid w:val="000708DC"/>
    <w:rsid w:val="00070A79"/>
    <w:rsid w:val="00070C05"/>
    <w:rsid w:val="00070D48"/>
    <w:rsid w:val="000711F9"/>
    <w:rsid w:val="00071802"/>
    <w:rsid w:val="00071BA8"/>
    <w:rsid w:val="00071E82"/>
    <w:rsid w:val="00071FC1"/>
    <w:rsid w:val="0007352D"/>
    <w:rsid w:val="00073622"/>
    <w:rsid w:val="00073C33"/>
    <w:rsid w:val="00073E81"/>
    <w:rsid w:val="000742DC"/>
    <w:rsid w:val="00074350"/>
    <w:rsid w:val="00074687"/>
    <w:rsid w:val="00074FF9"/>
    <w:rsid w:val="0007511F"/>
    <w:rsid w:val="00075166"/>
    <w:rsid w:val="0007529E"/>
    <w:rsid w:val="00075CB0"/>
    <w:rsid w:val="00075E4B"/>
    <w:rsid w:val="0007638B"/>
    <w:rsid w:val="00076E9B"/>
    <w:rsid w:val="00076F03"/>
    <w:rsid w:val="00076F2A"/>
    <w:rsid w:val="00076F30"/>
    <w:rsid w:val="00076F7C"/>
    <w:rsid w:val="000771FE"/>
    <w:rsid w:val="000773F2"/>
    <w:rsid w:val="0008030F"/>
    <w:rsid w:val="00080B79"/>
    <w:rsid w:val="00080CDF"/>
    <w:rsid w:val="00080DC1"/>
    <w:rsid w:val="00080FE5"/>
    <w:rsid w:val="0008142F"/>
    <w:rsid w:val="00081555"/>
    <w:rsid w:val="00081591"/>
    <w:rsid w:val="000816EC"/>
    <w:rsid w:val="0008199C"/>
    <w:rsid w:val="00081A72"/>
    <w:rsid w:val="00081DBB"/>
    <w:rsid w:val="000822B7"/>
    <w:rsid w:val="000822FF"/>
    <w:rsid w:val="00082611"/>
    <w:rsid w:val="00082A6A"/>
    <w:rsid w:val="00082D48"/>
    <w:rsid w:val="00082DF1"/>
    <w:rsid w:val="00082F2B"/>
    <w:rsid w:val="00083017"/>
    <w:rsid w:val="000830CE"/>
    <w:rsid w:val="00083687"/>
    <w:rsid w:val="00083A6A"/>
    <w:rsid w:val="00084C66"/>
    <w:rsid w:val="00084E22"/>
    <w:rsid w:val="0008506A"/>
    <w:rsid w:val="00085076"/>
    <w:rsid w:val="000850EF"/>
    <w:rsid w:val="00085292"/>
    <w:rsid w:val="000852B8"/>
    <w:rsid w:val="00085305"/>
    <w:rsid w:val="00085E4E"/>
    <w:rsid w:val="00085EAB"/>
    <w:rsid w:val="00085EDA"/>
    <w:rsid w:val="000862B6"/>
    <w:rsid w:val="00086443"/>
    <w:rsid w:val="000868D6"/>
    <w:rsid w:val="00086C7E"/>
    <w:rsid w:val="00086E06"/>
    <w:rsid w:val="000873A0"/>
    <w:rsid w:val="000877D4"/>
    <w:rsid w:val="00087868"/>
    <w:rsid w:val="00087870"/>
    <w:rsid w:val="00087AAD"/>
    <w:rsid w:val="000901E2"/>
    <w:rsid w:val="00090399"/>
    <w:rsid w:val="00090E3F"/>
    <w:rsid w:val="00090F87"/>
    <w:rsid w:val="000913B9"/>
    <w:rsid w:val="0009177C"/>
    <w:rsid w:val="00091929"/>
    <w:rsid w:val="000919B8"/>
    <w:rsid w:val="000920AD"/>
    <w:rsid w:val="00092224"/>
    <w:rsid w:val="00092970"/>
    <w:rsid w:val="00093052"/>
    <w:rsid w:val="000937D7"/>
    <w:rsid w:val="00093C9D"/>
    <w:rsid w:val="00093D47"/>
    <w:rsid w:val="00093E5B"/>
    <w:rsid w:val="00093E95"/>
    <w:rsid w:val="00094104"/>
    <w:rsid w:val="0009552F"/>
    <w:rsid w:val="000959C3"/>
    <w:rsid w:val="00095D8A"/>
    <w:rsid w:val="00095FBA"/>
    <w:rsid w:val="0009619D"/>
    <w:rsid w:val="0009624C"/>
    <w:rsid w:val="00096AC7"/>
    <w:rsid w:val="00097002"/>
    <w:rsid w:val="0009721D"/>
    <w:rsid w:val="00097394"/>
    <w:rsid w:val="000977BD"/>
    <w:rsid w:val="0009787E"/>
    <w:rsid w:val="000978EF"/>
    <w:rsid w:val="00097CD1"/>
    <w:rsid w:val="00097CE6"/>
    <w:rsid w:val="000A03B9"/>
    <w:rsid w:val="000A0406"/>
    <w:rsid w:val="000A0687"/>
    <w:rsid w:val="000A078A"/>
    <w:rsid w:val="000A093F"/>
    <w:rsid w:val="000A09AD"/>
    <w:rsid w:val="000A09ED"/>
    <w:rsid w:val="000A0B46"/>
    <w:rsid w:val="000A0CDC"/>
    <w:rsid w:val="000A0D59"/>
    <w:rsid w:val="000A0F55"/>
    <w:rsid w:val="000A0FBB"/>
    <w:rsid w:val="000A12A1"/>
    <w:rsid w:val="000A1578"/>
    <w:rsid w:val="000A1619"/>
    <w:rsid w:val="000A171A"/>
    <w:rsid w:val="000A1EE2"/>
    <w:rsid w:val="000A228A"/>
    <w:rsid w:val="000A2467"/>
    <w:rsid w:val="000A2471"/>
    <w:rsid w:val="000A2FC1"/>
    <w:rsid w:val="000A3248"/>
    <w:rsid w:val="000A37E0"/>
    <w:rsid w:val="000A3A33"/>
    <w:rsid w:val="000A3A6F"/>
    <w:rsid w:val="000A3BA3"/>
    <w:rsid w:val="000A427C"/>
    <w:rsid w:val="000A42C6"/>
    <w:rsid w:val="000A42E0"/>
    <w:rsid w:val="000A43CC"/>
    <w:rsid w:val="000A458E"/>
    <w:rsid w:val="000A4C41"/>
    <w:rsid w:val="000A4ED7"/>
    <w:rsid w:val="000A4FB1"/>
    <w:rsid w:val="000A5073"/>
    <w:rsid w:val="000A551F"/>
    <w:rsid w:val="000A651B"/>
    <w:rsid w:val="000A66B9"/>
    <w:rsid w:val="000A6886"/>
    <w:rsid w:val="000A6923"/>
    <w:rsid w:val="000A698A"/>
    <w:rsid w:val="000A6B3C"/>
    <w:rsid w:val="000A6B76"/>
    <w:rsid w:val="000A70A1"/>
    <w:rsid w:val="000A7117"/>
    <w:rsid w:val="000A78E1"/>
    <w:rsid w:val="000A7A7D"/>
    <w:rsid w:val="000A7BA6"/>
    <w:rsid w:val="000A7C14"/>
    <w:rsid w:val="000B0B2E"/>
    <w:rsid w:val="000B0D32"/>
    <w:rsid w:val="000B1380"/>
    <w:rsid w:val="000B142E"/>
    <w:rsid w:val="000B16E6"/>
    <w:rsid w:val="000B1A9F"/>
    <w:rsid w:val="000B1AD6"/>
    <w:rsid w:val="000B1B8E"/>
    <w:rsid w:val="000B1E8F"/>
    <w:rsid w:val="000B2026"/>
    <w:rsid w:val="000B206F"/>
    <w:rsid w:val="000B2240"/>
    <w:rsid w:val="000B29B4"/>
    <w:rsid w:val="000B2D54"/>
    <w:rsid w:val="000B2FC5"/>
    <w:rsid w:val="000B3077"/>
    <w:rsid w:val="000B3383"/>
    <w:rsid w:val="000B33FE"/>
    <w:rsid w:val="000B369A"/>
    <w:rsid w:val="000B37BB"/>
    <w:rsid w:val="000B39BC"/>
    <w:rsid w:val="000B3EC7"/>
    <w:rsid w:val="000B4486"/>
    <w:rsid w:val="000B46EA"/>
    <w:rsid w:val="000B4D08"/>
    <w:rsid w:val="000B50BA"/>
    <w:rsid w:val="000B5133"/>
    <w:rsid w:val="000B549E"/>
    <w:rsid w:val="000B58B9"/>
    <w:rsid w:val="000B5BBA"/>
    <w:rsid w:val="000B5BFD"/>
    <w:rsid w:val="000B5D78"/>
    <w:rsid w:val="000B5E6A"/>
    <w:rsid w:val="000B5F29"/>
    <w:rsid w:val="000B5F60"/>
    <w:rsid w:val="000B61C0"/>
    <w:rsid w:val="000B65F2"/>
    <w:rsid w:val="000B6C82"/>
    <w:rsid w:val="000B6E9D"/>
    <w:rsid w:val="000B6EB0"/>
    <w:rsid w:val="000B77AA"/>
    <w:rsid w:val="000C00BB"/>
    <w:rsid w:val="000C05C6"/>
    <w:rsid w:val="000C0805"/>
    <w:rsid w:val="000C12C2"/>
    <w:rsid w:val="000C173F"/>
    <w:rsid w:val="000C17BC"/>
    <w:rsid w:val="000C1F3C"/>
    <w:rsid w:val="000C2256"/>
    <w:rsid w:val="000C2C72"/>
    <w:rsid w:val="000C3401"/>
    <w:rsid w:val="000C35AC"/>
    <w:rsid w:val="000C3FE3"/>
    <w:rsid w:val="000C43C0"/>
    <w:rsid w:val="000C44F2"/>
    <w:rsid w:val="000C4565"/>
    <w:rsid w:val="000C464C"/>
    <w:rsid w:val="000C4837"/>
    <w:rsid w:val="000C4DC3"/>
    <w:rsid w:val="000C4DF0"/>
    <w:rsid w:val="000C5A4F"/>
    <w:rsid w:val="000C5A95"/>
    <w:rsid w:val="000C5B61"/>
    <w:rsid w:val="000C5E48"/>
    <w:rsid w:val="000C5FD9"/>
    <w:rsid w:val="000C6AAA"/>
    <w:rsid w:val="000C6B3B"/>
    <w:rsid w:val="000C6DF3"/>
    <w:rsid w:val="000C74BA"/>
    <w:rsid w:val="000C77E0"/>
    <w:rsid w:val="000C7F31"/>
    <w:rsid w:val="000D0049"/>
    <w:rsid w:val="000D00FF"/>
    <w:rsid w:val="000D028B"/>
    <w:rsid w:val="000D03F9"/>
    <w:rsid w:val="000D0852"/>
    <w:rsid w:val="000D0DB4"/>
    <w:rsid w:val="000D22E0"/>
    <w:rsid w:val="000D2476"/>
    <w:rsid w:val="000D28EA"/>
    <w:rsid w:val="000D2AD0"/>
    <w:rsid w:val="000D2E2D"/>
    <w:rsid w:val="000D2E49"/>
    <w:rsid w:val="000D2F04"/>
    <w:rsid w:val="000D392B"/>
    <w:rsid w:val="000D3B78"/>
    <w:rsid w:val="000D3D86"/>
    <w:rsid w:val="000D3F3E"/>
    <w:rsid w:val="000D4239"/>
    <w:rsid w:val="000D42AE"/>
    <w:rsid w:val="000D45FA"/>
    <w:rsid w:val="000D4AED"/>
    <w:rsid w:val="000D4B18"/>
    <w:rsid w:val="000D50FD"/>
    <w:rsid w:val="000D54D4"/>
    <w:rsid w:val="000D5840"/>
    <w:rsid w:val="000D64D7"/>
    <w:rsid w:val="000D6696"/>
    <w:rsid w:val="000D67F3"/>
    <w:rsid w:val="000D6971"/>
    <w:rsid w:val="000D6EA7"/>
    <w:rsid w:val="000D6F11"/>
    <w:rsid w:val="000D79A7"/>
    <w:rsid w:val="000D79F6"/>
    <w:rsid w:val="000E078D"/>
    <w:rsid w:val="000E07F3"/>
    <w:rsid w:val="000E0D2F"/>
    <w:rsid w:val="000E16FC"/>
    <w:rsid w:val="000E1DC0"/>
    <w:rsid w:val="000E23DC"/>
    <w:rsid w:val="000E2546"/>
    <w:rsid w:val="000E276F"/>
    <w:rsid w:val="000E28AB"/>
    <w:rsid w:val="000E314F"/>
    <w:rsid w:val="000E31BB"/>
    <w:rsid w:val="000E32D5"/>
    <w:rsid w:val="000E331F"/>
    <w:rsid w:val="000E3A83"/>
    <w:rsid w:val="000E3BD6"/>
    <w:rsid w:val="000E4043"/>
    <w:rsid w:val="000E40CA"/>
    <w:rsid w:val="000E42B9"/>
    <w:rsid w:val="000E48AD"/>
    <w:rsid w:val="000E48F0"/>
    <w:rsid w:val="000E50AE"/>
    <w:rsid w:val="000E535B"/>
    <w:rsid w:val="000E56A3"/>
    <w:rsid w:val="000E56C6"/>
    <w:rsid w:val="000E5748"/>
    <w:rsid w:val="000E5A65"/>
    <w:rsid w:val="000E5AD2"/>
    <w:rsid w:val="000E5E91"/>
    <w:rsid w:val="000E611E"/>
    <w:rsid w:val="000E6788"/>
    <w:rsid w:val="000E69E5"/>
    <w:rsid w:val="000E71D1"/>
    <w:rsid w:val="000E778C"/>
    <w:rsid w:val="000E7AEB"/>
    <w:rsid w:val="000E7B65"/>
    <w:rsid w:val="000E7D1B"/>
    <w:rsid w:val="000E7DC5"/>
    <w:rsid w:val="000F0134"/>
    <w:rsid w:val="000F0202"/>
    <w:rsid w:val="000F0251"/>
    <w:rsid w:val="000F0307"/>
    <w:rsid w:val="000F0B42"/>
    <w:rsid w:val="000F0C43"/>
    <w:rsid w:val="000F0E53"/>
    <w:rsid w:val="000F2500"/>
    <w:rsid w:val="000F28FE"/>
    <w:rsid w:val="000F2A44"/>
    <w:rsid w:val="000F30BE"/>
    <w:rsid w:val="000F3282"/>
    <w:rsid w:val="000F370F"/>
    <w:rsid w:val="000F391B"/>
    <w:rsid w:val="000F3ADC"/>
    <w:rsid w:val="000F3B20"/>
    <w:rsid w:val="000F3DB4"/>
    <w:rsid w:val="000F3E2C"/>
    <w:rsid w:val="000F440F"/>
    <w:rsid w:val="000F44E4"/>
    <w:rsid w:val="000F4572"/>
    <w:rsid w:val="000F4AD1"/>
    <w:rsid w:val="000F4B93"/>
    <w:rsid w:val="000F5233"/>
    <w:rsid w:val="000F5B03"/>
    <w:rsid w:val="000F5B95"/>
    <w:rsid w:val="000F5C3B"/>
    <w:rsid w:val="000F5F01"/>
    <w:rsid w:val="000F60C0"/>
    <w:rsid w:val="000F6A69"/>
    <w:rsid w:val="000F6C1E"/>
    <w:rsid w:val="000F6ED9"/>
    <w:rsid w:val="000F704C"/>
    <w:rsid w:val="000F707C"/>
    <w:rsid w:val="000F72D9"/>
    <w:rsid w:val="000F7DB6"/>
    <w:rsid w:val="001000FB"/>
    <w:rsid w:val="00100105"/>
    <w:rsid w:val="00100142"/>
    <w:rsid w:val="001001B9"/>
    <w:rsid w:val="00100315"/>
    <w:rsid w:val="001004E8"/>
    <w:rsid w:val="001005EE"/>
    <w:rsid w:val="0010082D"/>
    <w:rsid w:val="00100C2A"/>
    <w:rsid w:val="00100E84"/>
    <w:rsid w:val="00101086"/>
    <w:rsid w:val="00101582"/>
    <w:rsid w:val="0010180B"/>
    <w:rsid w:val="00101A74"/>
    <w:rsid w:val="00101E1D"/>
    <w:rsid w:val="0010200D"/>
    <w:rsid w:val="00102275"/>
    <w:rsid w:val="00102948"/>
    <w:rsid w:val="00102962"/>
    <w:rsid w:val="00102C92"/>
    <w:rsid w:val="00102D26"/>
    <w:rsid w:val="00102ECA"/>
    <w:rsid w:val="00102F55"/>
    <w:rsid w:val="00102F68"/>
    <w:rsid w:val="001032C9"/>
    <w:rsid w:val="00103674"/>
    <w:rsid w:val="00103854"/>
    <w:rsid w:val="00103A36"/>
    <w:rsid w:val="00103A52"/>
    <w:rsid w:val="00103A75"/>
    <w:rsid w:val="00103B16"/>
    <w:rsid w:val="00103E02"/>
    <w:rsid w:val="00103EBA"/>
    <w:rsid w:val="001045F0"/>
    <w:rsid w:val="00104663"/>
    <w:rsid w:val="00104729"/>
    <w:rsid w:val="00104791"/>
    <w:rsid w:val="00104996"/>
    <w:rsid w:val="00104A79"/>
    <w:rsid w:val="00104AE3"/>
    <w:rsid w:val="0010536F"/>
    <w:rsid w:val="00106140"/>
    <w:rsid w:val="00106262"/>
    <w:rsid w:val="0010665B"/>
    <w:rsid w:val="00106B2D"/>
    <w:rsid w:val="00106BFB"/>
    <w:rsid w:val="001071F8"/>
    <w:rsid w:val="0010728B"/>
    <w:rsid w:val="0010771F"/>
    <w:rsid w:val="001077C8"/>
    <w:rsid w:val="00107E13"/>
    <w:rsid w:val="001101AC"/>
    <w:rsid w:val="0011034B"/>
    <w:rsid w:val="00110378"/>
    <w:rsid w:val="001108FA"/>
    <w:rsid w:val="00110A28"/>
    <w:rsid w:val="00110AC6"/>
    <w:rsid w:val="00110E82"/>
    <w:rsid w:val="00111132"/>
    <w:rsid w:val="00111194"/>
    <w:rsid w:val="00111750"/>
    <w:rsid w:val="00112282"/>
    <w:rsid w:val="0011238A"/>
    <w:rsid w:val="0011240E"/>
    <w:rsid w:val="00112626"/>
    <w:rsid w:val="00112A77"/>
    <w:rsid w:val="00112B71"/>
    <w:rsid w:val="00112CE9"/>
    <w:rsid w:val="00113047"/>
    <w:rsid w:val="00113E2D"/>
    <w:rsid w:val="00113E9B"/>
    <w:rsid w:val="00113FF0"/>
    <w:rsid w:val="0011461A"/>
    <w:rsid w:val="00114D15"/>
    <w:rsid w:val="00114F77"/>
    <w:rsid w:val="001153D7"/>
    <w:rsid w:val="00115869"/>
    <w:rsid w:val="00115C63"/>
    <w:rsid w:val="0011605B"/>
    <w:rsid w:val="001162CF"/>
    <w:rsid w:val="001162D5"/>
    <w:rsid w:val="00116967"/>
    <w:rsid w:val="001169FE"/>
    <w:rsid w:val="00116C37"/>
    <w:rsid w:val="00116EC2"/>
    <w:rsid w:val="00116FD4"/>
    <w:rsid w:val="00117024"/>
    <w:rsid w:val="001174BF"/>
    <w:rsid w:val="00117B04"/>
    <w:rsid w:val="00117B7C"/>
    <w:rsid w:val="00117BF0"/>
    <w:rsid w:val="001203E0"/>
    <w:rsid w:val="00120624"/>
    <w:rsid w:val="0012094F"/>
    <w:rsid w:val="00120998"/>
    <w:rsid w:val="00120C4E"/>
    <w:rsid w:val="00120F29"/>
    <w:rsid w:val="001215C2"/>
    <w:rsid w:val="00121944"/>
    <w:rsid w:val="0012277D"/>
    <w:rsid w:val="00122D49"/>
    <w:rsid w:val="00122F28"/>
    <w:rsid w:val="00122FC5"/>
    <w:rsid w:val="0012316A"/>
    <w:rsid w:val="001237A0"/>
    <w:rsid w:val="00123B26"/>
    <w:rsid w:val="00123E80"/>
    <w:rsid w:val="00124000"/>
    <w:rsid w:val="0012416E"/>
    <w:rsid w:val="001242CE"/>
    <w:rsid w:val="001243EF"/>
    <w:rsid w:val="001245C4"/>
    <w:rsid w:val="00124763"/>
    <w:rsid w:val="001248B5"/>
    <w:rsid w:val="00124A8F"/>
    <w:rsid w:val="00124AD0"/>
    <w:rsid w:val="00124B9C"/>
    <w:rsid w:val="00124BEE"/>
    <w:rsid w:val="00124BF6"/>
    <w:rsid w:val="001250B3"/>
    <w:rsid w:val="001252BF"/>
    <w:rsid w:val="00125463"/>
    <w:rsid w:val="00125DD8"/>
    <w:rsid w:val="001263B4"/>
    <w:rsid w:val="00126563"/>
    <w:rsid w:val="001265FF"/>
    <w:rsid w:val="0012677B"/>
    <w:rsid w:val="00126D3E"/>
    <w:rsid w:val="00127469"/>
    <w:rsid w:val="00127715"/>
    <w:rsid w:val="00127798"/>
    <w:rsid w:val="00127931"/>
    <w:rsid w:val="001307F4"/>
    <w:rsid w:val="00130947"/>
    <w:rsid w:val="00130E7D"/>
    <w:rsid w:val="00130F17"/>
    <w:rsid w:val="001311D3"/>
    <w:rsid w:val="001316FA"/>
    <w:rsid w:val="00131892"/>
    <w:rsid w:val="00131992"/>
    <w:rsid w:val="00131C3C"/>
    <w:rsid w:val="00131CE5"/>
    <w:rsid w:val="0013210B"/>
    <w:rsid w:val="001329D0"/>
    <w:rsid w:val="00132CDC"/>
    <w:rsid w:val="00132DF8"/>
    <w:rsid w:val="00132F57"/>
    <w:rsid w:val="001330AC"/>
    <w:rsid w:val="001337E5"/>
    <w:rsid w:val="00133A5D"/>
    <w:rsid w:val="00133A7E"/>
    <w:rsid w:val="00133B30"/>
    <w:rsid w:val="00133C4B"/>
    <w:rsid w:val="00133D78"/>
    <w:rsid w:val="0013445A"/>
    <w:rsid w:val="001346D4"/>
    <w:rsid w:val="00134BDD"/>
    <w:rsid w:val="00134DEF"/>
    <w:rsid w:val="00134EB5"/>
    <w:rsid w:val="00135402"/>
    <w:rsid w:val="0013552E"/>
    <w:rsid w:val="00135634"/>
    <w:rsid w:val="00135919"/>
    <w:rsid w:val="00135AA3"/>
    <w:rsid w:val="00135C95"/>
    <w:rsid w:val="00136422"/>
    <w:rsid w:val="00136436"/>
    <w:rsid w:val="001364F6"/>
    <w:rsid w:val="0013657B"/>
    <w:rsid w:val="00136658"/>
    <w:rsid w:val="001367DE"/>
    <w:rsid w:val="00136CCE"/>
    <w:rsid w:val="00136F11"/>
    <w:rsid w:val="0013717D"/>
    <w:rsid w:val="00137264"/>
    <w:rsid w:val="001378A2"/>
    <w:rsid w:val="00137B72"/>
    <w:rsid w:val="00137CE1"/>
    <w:rsid w:val="00137E1A"/>
    <w:rsid w:val="00137F71"/>
    <w:rsid w:val="00137FB1"/>
    <w:rsid w:val="001403AB"/>
    <w:rsid w:val="0014052C"/>
    <w:rsid w:val="00140B55"/>
    <w:rsid w:val="00140DAF"/>
    <w:rsid w:val="00140E71"/>
    <w:rsid w:val="00140E87"/>
    <w:rsid w:val="00141151"/>
    <w:rsid w:val="001414F5"/>
    <w:rsid w:val="00141549"/>
    <w:rsid w:val="00141722"/>
    <w:rsid w:val="00141738"/>
    <w:rsid w:val="00141FB4"/>
    <w:rsid w:val="00142126"/>
    <w:rsid w:val="001421FD"/>
    <w:rsid w:val="001422FE"/>
    <w:rsid w:val="001427E1"/>
    <w:rsid w:val="00142CB5"/>
    <w:rsid w:val="00142DD8"/>
    <w:rsid w:val="00142E27"/>
    <w:rsid w:val="00142F12"/>
    <w:rsid w:val="00143175"/>
    <w:rsid w:val="00143742"/>
    <w:rsid w:val="00143886"/>
    <w:rsid w:val="0014390D"/>
    <w:rsid w:val="00143955"/>
    <w:rsid w:val="00143A4F"/>
    <w:rsid w:val="00143F57"/>
    <w:rsid w:val="0014413A"/>
    <w:rsid w:val="001443F1"/>
    <w:rsid w:val="001446CE"/>
    <w:rsid w:val="00144C4A"/>
    <w:rsid w:val="00144CAE"/>
    <w:rsid w:val="00144DBF"/>
    <w:rsid w:val="0014500A"/>
    <w:rsid w:val="001450E6"/>
    <w:rsid w:val="00145251"/>
    <w:rsid w:val="00145462"/>
    <w:rsid w:val="00145551"/>
    <w:rsid w:val="00146071"/>
    <w:rsid w:val="00146747"/>
    <w:rsid w:val="00146CD3"/>
    <w:rsid w:val="0014704C"/>
    <w:rsid w:val="0014710C"/>
    <w:rsid w:val="00147216"/>
    <w:rsid w:val="00147369"/>
    <w:rsid w:val="00147620"/>
    <w:rsid w:val="001504CB"/>
    <w:rsid w:val="00150AF6"/>
    <w:rsid w:val="00150FDF"/>
    <w:rsid w:val="001515F1"/>
    <w:rsid w:val="00151879"/>
    <w:rsid w:val="00151925"/>
    <w:rsid w:val="00151A3D"/>
    <w:rsid w:val="00151AEC"/>
    <w:rsid w:val="00151CFC"/>
    <w:rsid w:val="00151E33"/>
    <w:rsid w:val="00152530"/>
    <w:rsid w:val="00152B33"/>
    <w:rsid w:val="00153159"/>
    <w:rsid w:val="0015350D"/>
    <w:rsid w:val="0015385C"/>
    <w:rsid w:val="00153920"/>
    <w:rsid w:val="0015395E"/>
    <w:rsid w:val="00153F25"/>
    <w:rsid w:val="00154129"/>
    <w:rsid w:val="00154186"/>
    <w:rsid w:val="001543ED"/>
    <w:rsid w:val="0015451C"/>
    <w:rsid w:val="00154B13"/>
    <w:rsid w:val="00154C4B"/>
    <w:rsid w:val="00154E2A"/>
    <w:rsid w:val="00154F16"/>
    <w:rsid w:val="00154FA7"/>
    <w:rsid w:val="0015506B"/>
    <w:rsid w:val="00155730"/>
    <w:rsid w:val="00155E52"/>
    <w:rsid w:val="00156051"/>
    <w:rsid w:val="00156418"/>
    <w:rsid w:val="001564AF"/>
    <w:rsid w:val="00156B5E"/>
    <w:rsid w:val="0015762E"/>
    <w:rsid w:val="00157682"/>
    <w:rsid w:val="001576B2"/>
    <w:rsid w:val="00157D6E"/>
    <w:rsid w:val="00157E35"/>
    <w:rsid w:val="00157F75"/>
    <w:rsid w:val="001600C5"/>
    <w:rsid w:val="0016051A"/>
    <w:rsid w:val="001606ED"/>
    <w:rsid w:val="00160A0F"/>
    <w:rsid w:val="00160A5F"/>
    <w:rsid w:val="00161127"/>
    <w:rsid w:val="001612CE"/>
    <w:rsid w:val="00161AC9"/>
    <w:rsid w:val="00161E85"/>
    <w:rsid w:val="001620D1"/>
    <w:rsid w:val="001625C8"/>
    <w:rsid w:val="00162D56"/>
    <w:rsid w:val="00162E95"/>
    <w:rsid w:val="00163DBF"/>
    <w:rsid w:val="001640C3"/>
    <w:rsid w:val="00164287"/>
    <w:rsid w:val="0016454E"/>
    <w:rsid w:val="00164C90"/>
    <w:rsid w:val="00164D10"/>
    <w:rsid w:val="00165590"/>
    <w:rsid w:val="00165734"/>
    <w:rsid w:val="00165B67"/>
    <w:rsid w:val="00165F91"/>
    <w:rsid w:val="001665F7"/>
    <w:rsid w:val="001672BF"/>
    <w:rsid w:val="00167561"/>
    <w:rsid w:val="00167A90"/>
    <w:rsid w:val="00167AA8"/>
    <w:rsid w:val="00167BDA"/>
    <w:rsid w:val="00167D57"/>
    <w:rsid w:val="001700FD"/>
    <w:rsid w:val="001702B4"/>
    <w:rsid w:val="00170385"/>
    <w:rsid w:val="00170479"/>
    <w:rsid w:val="00170AC6"/>
    <w:rsid w:val="00170CB3"/>
    <w:rsid w:val="00170EB5"/>
    <w:rsid w:val="00170EDD"/>
    <w:rsid w:val="00170EE6"/>
    <w:rsid w:val="00170FD6"/>
    <w:rsid w:val="00170FEF"/>
    <w:rsid w:val="00171115"/>
    <w:rsid w:val="0017145E"/>
    <w:rsid w:val="0017154B"/>
    <w:rsid w:val="00171787"/>
    <w:rsid w:val="00172081"/>
    <w:rsid w:val="001722BD"/>
    <w:rsid w:val="001722E3"/>
    <w:rsid w:val="00173242"/>
    <w:rsid w:val="0017369D"/>
    <w:rsid w:val="00173742"/>
    <w:rsid w:val="001737E9"/>
    <w:rsid w:val="001737FC"/>
    <w:rsid w:val="0017389D"/>
    <w:rsid w:val="00173B48"/>
    <w:rsid w:val="0017439E"/>
    <w:rsid w:val="001743D6"/>
    <w:rsid w:val="0017487A"/>
    <w:rsid w:val="001751A8"/>
    <w:rsid w:val="00175725"/>
    <w:rsid w:val="00175A4E"/>
    <w:rsid w:val="00175B84"/>
    <w:rsid w:val="00175D57"/>
    <w:rsid w:val="00175D96"/>
    <w:rsid w:val="00175DF6"/>
    <w:rsid w:val="00176028"/>
    <w:rsid w:val="001760B5"/>
    <w:rsid w:val="001764AF"/>
    <w:rsid w:val="00176661"/>
    <w:rsid w:val="00176CC9"/>
    <w:rsid w:val="00176F12"/>
    <w:rsid w:val="001777B0"/>
    <w:rsid w:val="00177D38"/>
    <w:rsid w:val="00177E6F"/>
    <w:rsid w:val="001806EF"/>
    <w:rsid w:val="0018088A"/>
    <w:rsid w:val="00180C2E"/>
    <w:rsid w:val="00180CF1"/>
    <w:rsid w:val="00180D04"/>
    <w:rsid w:val="0018118A"/>
    <w:rsid w:val="0018125F"/>
    <w:rsid w:val="001812F5"/>
    <w:rsid w:val="0018196A"/>
    <w:rsid w:val="00181B82"/>
    <w:rsid w:val="00181CD5"/>
    <w:rsid w:val="00181FFC"/>
    <w:rsid w:val="001826A8"/>
    <w:rsid w:val="001826D9"/>
    <w:rsid w:val="00182C4F"/>
    <w:rsid w:val="00183075"/>
    <w:rsid w:val="00183638"/>
    <w:rsid w:val="0018372E"/>
    <w:rsid w:val="0018397E"/>
    <w:rsid w:val="00183B93"/>
    <w:rsid w:val="00183EE9"/>
    <w:rsid w:val="00183F00"/>
    <w:rsid w:val="001842EF"/>
    <w:rsid w:val="001845CF"/>
    <w:rsid w:val="0018465E"/>
    <w:rsid w:val="00184C8F"/>
    <w:rsid w:val="00184D2A"/>
    <w:rsid w:val="001850D6"/>
    <w:rsid w:val="00185152"/>
    <w:rsid w:val="00185175"/>
    <w:rsid w:val="00185487"/>
    <w:rsid w:val="00185946"/>
    <w:rsid w:val="00185A95"/>
    <w:rsid w:val="00185AFD"/>
    <w:rsid w:val="00185B1A"/>
    <w:rsid w:val="00185F9D"/>
    <w:rsid w:val="00186020"/>
    <w:rsid w:val="00186090"/>
    <w:rsid w:val="001862DE"/>
    <w:rsid w:val="00186390"/>
    <w:rsid w:val="00186A96"/>
    <w:rsid w:val="00186BB6"/>
    <w:rsid w:val="00186E89"/>
    <w:rsid w:val="0018700C"/>
    <w:rsid w:val="0018700E"/>
    <w:rsid w:val="0018736E"/>
    <w:rsid w:val="00187C22"/>
    <w:rsid w:val="00190107"/>
    <w:rsid w:val="0019029C"/>
    <w:rsid w:val="00190393"/>
    <w:rsid w:val="0019058B"/>
    <w:rsid w:val="001905D1"/>
    <w:rsid w:val="00190674"/>
    <w:rsid w:val="00190B6F"/>
    <w:rsid w:val="00190D53"/>
    <w:rsid w:val="00191050"/>
    <w:rsid w:val="00191132"/>
    <w:rsid w:val="00191A8E"/>
    <w:rsid w:val="00191B7A"/>
    <w:rsid w:val="001924E5"/>
    <w:rsid w:val="00192827"/>
    <w:rsid w:val="001930B9"/>
    <w:rsid w:val="0019386D"/>
    <w:rsid w:val="00193BFA"/>
    <w:rsid w:val="00193C0D"/>
    <w:rsid w:val="00194187"/>
    <w:rsid w:val="0019422C"/>
    <w:rsid w:val="0019425D"/>
    <w:rsid w:val="0019425F"/>
    <w:rsid w:val="00194349"/>
    <w:rsid w:val="0019455B"/>
    <w:rsid w:val="0019513A"/>
    <w:rsid w:val="001951B6"/>
    <w:rsid w:val="00195304"/>
    <w:rsid w:val="00195543"/>
    <w:rsid w:val="0019574F"/>
    <w:rsid w:val="001958A6"/>
    <w:rsid w:val="00195A03"/>
    <w:rsid w:val="00196D6C"/>
    <w:rsid w:val="001970E8"/>
    <w:rsid w:val="00197583"/>
    <w:rsid w:val="00197786"/>
    <w:rsid w:val="00197917"/>
    <w:rsid w:val="00197E2B"/>
    <w:rsid w:val="001A07B7"/>
    <w:rsid w:val="001A0ED0"/>
    <w:rsid w:val="001A0FAD"/>
    <w:rsid w:val="001A11BE"/>
    <w:rsid w:val="001A165B"/>
    <w:rsid w:val="001A1727"/>
    <w:rsid w:val="001A179F"/>
    <w:rsid w:val="001A18E8"/>
    <w:rsid w:val="001A190C"/>
    <w:rsid w:val="001A1987"/>
    <w:rsid w:val="001A19D0"/>
    <w:rsid w:val="001A1AAC"/>
    <w:rsid w:val="001A1E50"/>
    <w:rsid w:val="001A2406"/>
    <w:rsid w:val="001A2590"/>
    <w:rsid w:val="001A26CD"/>
    <w:rsid w:val="001A278B"/>
    <w:rsid w:val="001A2A86"/>
    <w:rsid w:val="001A2ABA"/>
    <w:rsid w:val="001A2BC0"/>
    <w:rsid w:val="001A3015"/>
    <w:rsid w:val="001A303B"/>
    <w:rsid w:val="001A365B"/>
    <w:rsid w:val="001A3718"/>
    <w:rsid w:val="001A3ADC"/>
    <w:rsid w:val="001A3B24"/>
    <w:rsid w:val="001A3B54"/>
    <w:rsid w:val="001A3CD8"/>
    <w:rsid w:val="001A410F"/>
    <w:rsid w:val="001A467E"/>
    <w:rsid w:val="001A46A9"/>
    <w:rsid w:val="001A4A8F"/>
    <w:rsid w:val="001A4BDB"/>
    <w:rsid w:val="001A4BF1"/>
    <w:rsid w:val="001A521E"/>
    <w:rsid w:val="001A5572"/>
    <w:rsid w:val="001A55BE"/>
    <w:rsid w:val="001A56FA"/>
    <w:rsid w:val="001A5806"/>
    <w:rsid w:val="001A5847"/>
    <w:rsid w:val="001A5873"/>
    <w:rsid w:val="001A5B6C"/>
    <w:rsid w:val="001A5D27"/>
    <w:rsid w:val="001A6003"/>
    <w:rsid w:val="001A607E"/>
    <w:rsid w:val="001A611A"/>
    <w:rsid w:val="001A6292"/>
    <w:rsid w:val="001A63E4"/>
    <w:rsid w:val="001A65F1"/>
    <w:rsid w:val="001A6797"/>
    <w:rsid w:val="001A6C56"/>
    <w:rsid w:val="001A6CB1"/>
    <w:rsid w:val="001A72F1"/>
    <w:rsid w:val="001A7602"/>
    <w:rsid w:val="001A76B5"/>
    <w:rsid w:val="001A7CE0"/>
    <w:rsid w:val="001A7F00"/>
    <w:rsid w:val="001B0027"/>
    <w:rsid w:val="001B02A7"/>
    <w:rsid w:val="001B02FB"/>
    <w:rsid w:val="001B03FA"/>
    <w:rsid w:val="001B059B"/>
    <w:rsid w:val="001B0899"/>
    <w:rsid w:val="001B0FEC"/>
    <w:rsid w:val="001B130D"/>
    <w:rsid w:val="001B1A94"/>
    <w:rsid w:val="001B1C96"/>
    <w:rsid w:val="001B1E8F"/>
    <w:rsid w:val="001B24AE"/>
    <w:rsid w:val="001B264D"/>
    <w:rsid w:val="001B280E"/>
    <w:rsid w:val="001B2937"/>
    <w:rsid w:val="001B2BDC"/>
    <w:rsid w:val="001B2D47"/>
    <w:rsid w:val="001B32C9"/>
    <w:rsid w:val="001B369B"/>
    <w:rsid w:val="001B3EC0"/>
    <w:rsid w:val="001B4273"/>
    <w:rsid w:val="001B4626"/>
    <w:rsid w:val="001B4A0D"/>
    <w:rsid w:val="001B4A1C"/>
    <w:rsid w:val="001B51E7"/>
    <w:rsid w:val="001B5374"/>
    <w:rsid w:val="001B5822"/>
    <w:rsid w:val="001B592E"/>
    <w:rsid w:val="001B596D"/>
    <w:rsid w:val="001B5A26"/>
    <w:rsid w:val="001B5A9B"/>
    <w:rsid w:val="001B5B10"/>
    <w:rsid w:val="001B5CD9"/>
    <w:rsid w:val="001B6118"/>
    <w:rsid w:val="001B623A"/>
    <w:rsid w:val="001B6508"/>
    <w:rsid w:val="001B662B"/>
    <w:rsid w:val="001B6A05"/>
    <w:rsid w:val="001B708A"/>
    <w:rsid w:val="001B7500"/>
    <w:rsid w:val="001B7511"/>
    <w:rsid w:val="001B75F8"/>
    <w:rsid w:val="001B79EB"/>
    <w:rsid w:val="001B7D5B"/>
    <w:rsid w:val="001C0076"/>
    <w:rsid w:val="001C020B"/>
    <w:rsid w:val="001C02CD"/>
    <w:rsid w:val="001C040F"/>
    <w:rsid w:val="001C0491"/>
    <w:rsid w:val="001C069E"/>
    <w:rsid w:val="001C09FB"/>
    <w:rsid w:val="001C0A57"/>
    <w:rsid w:val="001C0B32"/>
    <w:rsid w:val="001C0DA7"/>
    <w:rsid w:val="001C0F74"/>
    <w:rsid w:val="001C0F7D"/>
    <w:rsid w:val="001C16C3"/>
    <w:rsid w:val="001C2269"/>
    <w:rsid w:val="001C2A2F"/>
    <w:rsid w:val="001C2C84"/>
    <w:rsid w:val="001C2F11"/>
    <w:rsid w:val="001C324D"/>
    <w:rsid w:val="001C37AE"/>
    <w:rsid w:val="001C4174"/>
    <w:rsid w:val="001C44E4"/>
    <w:rsid w:val="001C4516"/>
    <w:rsid w:val="001C458B"/>
    <w:rsid w:val="001C4C92"/>
    <w:rsid w:val="001C514E"/>
    <w:rsid w:val="001C51C7"/>
    <w:rsid w:val="001C51EB"/>
    <w:rsid w:val="001C60FC"/>
    <w:rsid w:val="001C6251"/>
    <w:rsid w:val="001C63FA"/>
    <w:rsid w:val="001C67D4"/>
    <w:rsid w:val="001C69F3"/>
    <w:rsid w:val="001C6B2D"/>
    <w:rsid w:val="001C6C47"/>
    <w:rsid w:val="001C6CC8"/>
    <w:rsid w:val="001C71B0"/>
    <w:rsid w:val="001C7420"/>
    <w:rsid w:val="001D056D"/>
    <w:rsid w:val="001D059E"/>
    <w:rsid w:val="001D07BE"/>
    <w:rsid w:val="001D0C42"/>
    <w:rsid w:val="001D0CA6"/>
    <w:rsid w:val="001D0F2C"/>
    <w:rsid w:val="001D1054"/>
    <w:rsid w:val="001D1837"/>
    <w:rsid w:val="001D1889"/>
    <w:rsid w:val="001D2235"/>
    <w:rsid w:val="001D2528"/>
    <w:rsid w:val="001D2FCE"/>
    <w:rsid w:val="001D381A"/>
    <w:rsid w:val="001D3C5D"/>
    <w:rsid w:val="001D4D18"/>
    <w:rsid w:val="001D58FE"/>
    <w:rsid w:val="001D5A4F"/>
    <w:rsid w:val="001D5D99"/>
    <w:rsid w:val="001D633D"/>
    <w:rsid w:val="001D63B8"/>
    <w:rsid w:val="001D6577"/>
    <w:rsid w:val="001D69AA"/>
    <w:rsid w:val="001D6D3F"/>
    <w:rsid w:val="001D6DD4"/>
    <w:rsid w:val="001D70CF"/>
    <w:rsid w:val="001D7133"/>
    <w:rsid w:val="001D7169"/>
    <w:rsid w:val="001D72B1"/>
    <w:rsid w:val="001D73C1"/>
    <w:rsid w:val="001D74D3"/>
    <w:rsid w:val="001D76EB"/>
    <w:rsid w:val="001E0185"/>
    <w:rsid w:val="001E081C"/>
    <w:rsid w:val="001E08FE"/>
    <w:rsid w:val="001E0911"/>
    <w:rsid w:val="001E09D0"/>
    <w:rsid w:val="001E0A75"/>
    <w:rsid w:val="001E0CE4"/>
    <w:rsid w:val="001E0D39"/>
    <w:rsid w:val="001E0D77"/>
    <w:rsid w:val="001E10E4"/>
    <w:rsid w:val="001E152F"/>
    <w:rsid w:val="001E153D"/>
    <w:rsid w:val="001E1A63"/>
    <w:rsid w:val="001E1B26"/>
    <w:rsid w:val="001E1D49"/>
    <w:rsid w:val="001E22F3"/>
    <w:rsid w:val="001E233C"/>
    <w:rsid w:val="001E24B5"/>
    <w:rsid w:val="001E2742"/>
    <w:rsid w:val="001E2BAB"/>
    <w:rsid w:val="001E305D"/>
    <w:rsid w:val="001E3134"/>
    <w:rsid w:val="001E3763"/>
    <w:rsid w:val="001E37C9"/>
    <w:rsid w:val="001E3A68"/>
    <w:rsid w:val="001E4E7A"/>
    <w:rsid w:val="001E51A7"/>
    <w:rsid w:val="001E56AE"/>
    <w:rsid w:val="001E56C6"/>
    <w:rsid w:val="001E56D4"/>
    <w:rsid w:val="001E56F2"/>
    <w:rsid w:val="001E57CC"/>
    <w:rsid w:val="001E5A75"/>
    <w:rsid w:val="001E5C82"/>
    <w:rsid w:val="001E5CF6"/>
    <w:rsid w:val="001E5D33"/>
    <w:rsid w:val="001E5FAD"/>
    <w:rsid w:val="001E6145"/>
    <w:rsid w:val="001E6572"/>
    <w:rsid w:val="001E6721"/>
    <w:rsid w:val="001E67B9"/>
    <w:rsid w:val="001E680F"/>
    <w:rsid w:val="001E6863"/>
    <w:rsid w:val="001E6B22"/>
    <w:rsid w:val="001E6C3A"/>
    <w:rsid w:val="001E6D3A"/>
    <w:rsid w:val="001E6D58"/>
    <w:rsid w:val="001E70E3"/>
    <w:rsid w:val="001E730A"/>
    <w:rsid w:val="001E7515"/>
    <w:rsid w:val="001E7675"/>
    <w:rsid w:val="001E7B5E"/>
    <w:rsid w:val="001E7C77"/>
    <w:rsid w:val="001E7DFF"/>
    <w:rsid w:val="001E7EF8"/>
    <w:rsid w:val="001E7F3A"/>
    <w:rsid w:val="001F07FD"/>
    <w:rsid w:val="001F08C2"/>
    <w:rsid w:val="001F0C47"/>
    <w:rsid w:val="001F134A"/>
    <w:rsid w:val="001F1777"/>
    <w:rsid w:val="001F1C27"/>
    <w:rsid w:val="001F1C70"/>
    <w:rsid w:val="001F2289"/>
    <w:rsid w:val="001F248C"/>
    <w:rsid w:val="001F2730"/>
    <w:rsid w:val="001F29E5"/>
    <w:rsid w:val="001F2A65"/>
    <w:rsid w:val="001F2B3A"/>
    <w:rsid w:val="001F3359"/>
    <w:rsid w:val="001F3501"/>
    <w:rsid w:val="001F36FE"/>
    <w:rsid w:val="001F3CE6"/>
    <w:rsid w:val="001F3CF7"/>
    <w:rsid w:val="001F4754"/>
    <w:rsid w:val="001F4810"/>
    <w:rsid w:val="001F49DB"/>
    <w:rsid w:val="001F4A8F"/>
    <w:rsid w:val="001F4E03"/>
    <w:rsid w:val="001F4E17"/>
    <w:rsid w:val="001F51C1"/>
    <w:rsid w:val="001F568E"/>
    <w:rsid w:val="001F577B"/>
    <w:rsid w:val="001F59A0"/>
    <w:rsid w:val="001F5C3D"/>
    <w:rsid w:val="001F5DE1"/>
    <w:rsid w:val="001F6229"/>
    <w:rsid w:val="001F65D9"/>
    <w:rsid w:val="001F65E9"/>
    <w:rsid w:val="001F6AB1"/>
    <w:rsid w:val="001F6C3A"/>
    <w:rsid w:val="001F6DAD"/>
    <w:rsid w:val="001F70CB"/>
    <w:rsid w:val="001F731D"/>
    <w:rsid w:val="001F7B90"/>
    <w:rsid w:val="001F7B9F"/>
    <w:rsid w:val="001F7C11"/>
    <w:rsid w:val="001F7CB5"/>
    <w:rsid w:val="001F7D1F"/>
    <w:rsid w:val="00200283"/>
    <w:rsid w:val="00200609"/>
    <w:rsid w:val="00200711"/>
    <w:rsid w:val="00200767"/>
    <w:rsid w:val="00200E87"/>
    <w:rsid w:val="002013A5"/>
    <w:rsid w:val="002019C3"/>
    <w:rsid w:val="0020210F"/>
    <w:rsid w:val="002023A0"/>
    <w:rsid w:val="002023AE"/>
    <w:rsid w:val="002024C1"/>
    <w:rsid w:val="00202832"/>
    <w:rsid w:val="00202B06"/>
    <w:rsid w:val="00202EBA"/>
    <w:rsid w:val="002033D7"/>
    <w:rsid w:val="00203480"/>
    <w:rsid w:val="0020348E"/>
    <w:rsid w:val="002035C4"/>
    <w:rsid w:val="00203B9F"/>
    <w:rsid w:val="00203BA3"/>
    <w:rsid w:val="00204078"/>
    <w:rsid w:val="002044B5"/>
    <w:rsid w:val="002044C5"/>
    <w:rsid w:val="0020489A"/>
    <w:rsid w:val="0020499B"/>
    <w:rsid w:val="002049CE"/>
    <w:rsid w:val="00204CE4"/>
    <w:rsid w:val="0020515A"/>
    <w:rsid w:val="00205443"/>
    <w:rsid w:val="0020558F"/>
    <w:rsid w:val="00205799"/>
    <w:rsid w:val="00205CD1"/>
    <w:rsid w:val="00205D8F"/>
    <w:rsid w:val="00205EBC"/>
    <w:rsid w:val="002062FB"/>
    <w:rsid w:val="002064BA"/>
    <w:rsid w:val="0020690E"/>
    <w:rsid w:val="00206D26"/>
    <w:rsid w:val="00207197"/>
    <w:rsid w:val="00207414"/>
    <w:rsid w:val="00207573"/>
    <w:rsid w:val="0020758F"/>
    <w:rsid w:val="00207A5F"/>
    <w:rsid w:val="00207C1B"/>
    <w:rsid w:val="00207C74"/>
    <w:rsid w:val="00207EEB"/>
    <w:rsid w:val="00207F8E"/>
    <w:rsid w:val="002101E7"/>
    <w:rsid w:val="0021031E"/>
    <w:rsid w:val="002107B4"/>
    <w:rsid w:val="00210C33"/>
    <w:rsid w:val="00210ED0"/>
    <w:rsid w:val="0021124F"/>
    <w:rsid w:val="002114B8"/>
    <w:rsid w:val="00211511"/>
    <w:rsid w:val="002115BD"/>
    <w:rsid w:val="00211667"/>
    <w:rsid w:val="00211AD8"/>
    <w:rsid w:val="00211BCC"/>
    <w:rsid w:val="00211C80"/>
    <w:rsid w:val="002122D5"/>
    <w:rsid w:val="00212654"/>
    <w:rsid w:val="00212854"/>
    <w:rsid w:val="0021287D"/>
    <w:rsid w:val="002129AA"/>
    <w:rsid w:val="00212A16"/>
    <w:rsid w:val="0021327E"/>
    <w:rsid w:val="002134EA"/>
    <w:rsid w:val="002135E6"/>
    <w:rsid w:val="00213918"/>
    <w:rsid w:val="00213A55"/>
    <w:rsid w:val="00213B00"/>
    <w:rsid w:val="00213B63"/>
    <w:rsid w:val="0021444F"/>
    <w:rsid w:val="002145BF"/>
    <w:rsid w:val="00214C3B"/>
    <w:rsid w:val="00215113"/>
    <w:rsid w:val="0021589F"/>
    <w:rsid w:val="002159D9"/>
    <w:rsid w:val="00215B15"/>
    <w:rsid w:val="00215D68"/>
    <w:rsid w:val="002167D0"/>
    <w:rsid w:val="00216800"/>
    <w:rsid w:val="00217375"/>
    <w:rsid w:val="002175A4"/>
    <w:rsid w:val="00217A75"/>
    <w:rsid w:val="00217D48"/>
    <w:rsid w:val="002201D6"/>
    <w:rsid w:val="00220455"/>
    <w:rsid w:val="00220490"/>
    <w:rsid w:val="0022052C"/>
    <w:rsid w:val="002206C3"/>
    <w:rsid w:val="002208CE"/>
    <w:rsid w:val="00220EAE"/>
    <w:rsid w:val="002212CB"/>
    <w:rsid w:val="002217EA"/>
    <w:rsid w:val="0022182C"/>
    <w:rsid w:val="00221896"/>
    <w:rsid w:val="0022190E"/>
    <w:rsid w:val="00221BAA"/>
    <w:rsid w:val="00221E05"/>
    <w:rsid w:val="00221EB8"/>
    <w:rsid w:val="002220F1"/>
    <w:rsid w:val="00222309"/>
    <w:rsid w:val="00222489"/>
    <w:rsid w:val="00222545"/>
    <w:rsid w:val="002228B3"/>
    <w:rsid w:val="00222A56"/>
    <w:rsid w:val="00222B01"/>
    <w:rsid w:val="00222C98"/>
    <w:rsid w:val="00222F3D"/>
    <w:rsid w:val="0022346C"/>
    <w:rsid w:val="0022357C"/>
    <w:rsid w:val="002236D9"/>
    <w:rsid w:val="0022390D"/>
    <w:rsid w:val="00223AEC"/>
    <w:rsid w:val="00223D47"/>
    <w:rsid w:val="00223E67"/>
    <w:rsid w:val="00224078"/>
    <w:rsid w:val="00224435"/>
    <w:rsid w:val="00224488"/>
    <w:rsid w:val="00224AF2"/>
    <w:rsid w:val="00224BAF"/>
    <w:rsid w:val="00224BB2"/>
    <w:rsid w:val="00224C82"/>
    <w:rsid w:val="00224E78"/>
    <w:rsid w:val="00224EDE"/>
    <w:rsid w:val="002253C4"/>
    <w:rsid w:val="002254B0"/>
    <w:rsid w:val="00225D0D"/>
    <w:rsid w:val="00226049"/>
    <w:rsid w:val="002260EF"/>
    <w:rsid w:val="00226161"/>
    <w:rsid w:val="0022641C"/>
    <w:rsid w:val="00226626"/>
    <w:rsid w:val="002269FF"/>
    <w:rsid w:val="00226B23"/>
    <w:rsid w:val="00226CD3"/>
    <w:rsid w:val="002270AF"/>
    <w:rsid w:val="0022736F"/>
    <w:rsid w:val="002273EE"/>
    <w:rsid w:val="0022749D"/>
    <w:rsid w:val="002278C5"/>
    <w:rsid w:val="00227CD8"/>
    <w:rsid w:val="00230BCE"/>
    <w:rsid w:val="00231198"/>
    <w:rsid w:val="0023144F"/>
    <w:rsid w:val="00231635"/>
    <w:rsid w:val="002318E9"/>
    <w:rsid w:val="0023194C"/>
    <w:rsid w:val="00232461"/>
    <w:rsid w:val="00232690"/>
    <w:rsid w:val="00232D08"/>
    <w:rsid w:val="00232E5D"/>
    <w:rsid w:val="00233214"/>
    <w:rsid w:val="0023321E"/>
    <w:rsid w:val="002332A5"/>
    <w:rsid w:val="002334AF"/>
    <w:rsid w:val="0023377F"/>
    <w:rsid w:val="002338AE"/>
    <w:rsid w:val="00233949"/>
    <w:rsid w:val="00233A9D"/>
    <w:rsid w:val="00234038"/>
    <w:rsid w:val="002341D1"/>
    <w:rsid w:val="002342A2"/>
    <w:rsid w:val="00234326"/>
    <w:rsid w:val="002349CB"/>
    <w:rsid w:val="0023507C"/>
    <w:rsid w:val="002354A8"/>
    <w:rsid w:val="00235C4A"/>
    <w:rsid w:val="00236069"/>
    <w:rsid w:val="00236180"/>
    <w:rsid w:val="00236583"/>
    <w:rsid w:val="002367A3"/>
    <w:rsid w:val="00236AFF"/>
    <w:rsid w:val="0023725C"/>
    <w:rsid w:val="002372CE"/>
    <w:rsid w:val="0023796B"/>
    <w:rsid w:val="00237A16"/>
    <w:rsid w:val="00237CD6"/>
    <w:rsid w:val="00237D75"/>
    <w:rsid w:val="002400B6"/>
    <w:rsid w:val="002401B2"/>
    <w:rsid w:val="002405FC"/>
    <w:rsid w:val="00240703"/>
    <w:rsid w:val="00240712"/>
    <w:rsid w:val="00240988"/>
    <w:rsid w:val="00240A43"/>
    <w:rsid w:val="00240A5C"/>
    <w:rsid w:val="00240AB7"/>
    <w:rsid w:val="00240BD8"/>
    <w:rsid w:val="00240D77"/>
    <w:rsid w:val="002419A8"/>
    <w:rsid w:val="00241B26"/>
    <w:rsid w:val="00241B6D"/>
    <w:rsid w:val="00241EC1"/>
    <w:rsid w:val="002420D4"/>
    <w:rsid w:val="00242563"/>
    <w:rsid w:val="002425B2"/>
    <w:rsid w:val="0024282D"/>
    <w:rsid w:val="00242FF4"/>
    <w:rsid w:val="002431C3"/>
    <w:rsid w:val="0024325B"/>
    <w:rsid w:val="00243648"/>
    <w:rsid w:val="00243718"/>
    <w:rsid w:val="00243796"/>
    <w:rsid w:val="002438AF"/>
    <w:rsid w:val="002438B6"/>
    <w:rsid w:val="00243921"/>
    <w:rsid w:val="002439D1"/>
    <w:rsid w:val="00243DA5"/>
    <w:rsid w:val="00244218"/>
    <w:rsid w:val="00244784"/>
    <w:rsid w:val="00244CF3"/>
    <w:rsid w:val="0024500A"/>
    <w:rsid w:val="002451F8"/>
    <w:rsid w:val="00245862"/>
    <w:rsid w:val="00245AE0"/>
    <w:rsid w:val="00245C2F"/>
    <w:rsid w:val="00245F6D"/>
    <w:rsid w:val="002469DD"/>
    <w:rsid w:val="00246AA5"/>
    <w:rsid w:val="00247473"/>
    <w:rsid w:val="0024775B"/>
    <w:rsid w:val="002479AA"/>
    <w:rsid w:val="00247E96"/>
    <w:rsid w:val="00250423"/>
    <w:rsid w:val="00250550"/>
    <w:rsid w:val="002506A1"/>
    <w:rsid w:val="002506A2"/>
    <w:rsid w:val="0025075F"/>
    <w:rsid w:val="00250971"/>
    <w:rsid w:val="00250C8F"/>
    <w:rsid w:val="00250FC7"/>
    <w:rsid w:val="0025105F"/>
    <w:rsid w:val="002510CF"/>
    <w:rsid w:val="002513B3"/>
    <w:rsid w:val="002515B6"/>
    <w:rsid w:val="0025164D"/>
    <w:rsid w:val="00251BD2"/>
    <w:rsid w:val="00251EDF"/>
    <w:rsid w:val="00252647"/>
    <w:rsid w:val="002526C0"/>
    <w:rsid w:val="00252A73"/>
    <w:rsid w:val="00252E63"/>
    <w:rsid w:val="00253184"/>
    <w:rsid w:val="002532AF"/>
    <w:rsid w:val="002532FD"/>
    <w:rsid w:val="00253541"/>
    <w:rsid w:val="00253889"/>
    <w:rsid w:val="002539C6"/>
    <w:rsid w:val="00253C24"/>
    <w:rsid w:val="00253DD4"/>
    <w:rsid w:val="0025427E"/>
    <w:rsid w:val="002544B1"/>
    <w:rsid w:val="0025486A"/>
    <w:rsid w:val="00254B15"/>
    <w:rsid w:val="00255213"/>
    <w:rsid w:val="0025598A"/>
    <w:rsid w:val="00255C1A"/>
    <w:rsid w:val="0025705F"/>
    <w:rsid w:val="00257111"/>
    <w:rsid w:val="00257363"/>
    <w:rsid w:val="00257539"/>
    <w:rsid w:val="002601F2"/>
    <w:rsid w:val="0026022A"/>
    <w:rsid w:val="00260310"/>
    <w:rsid w:val="00260E37"/>
    <w:rsid w:val="00260F18"/>
    <w:rsid w:val="00260FC9"/>
    <w:rsid w:val="0026106C"/>
    <w:rsid w:val="002610A1"/>
    <w:rsid w:val="002611DD"/>
    <w:rsid w:val="00261902"/>
    <w:rsid w:val="002622E8"/>
    <w:rsid w:val="0026235F"/>
    <w:rsid w:val="002624EC"/>
    <w:rsid w:val="002626D8"/>
    <w:rsid w:val="00262756"/>
    <w:rsid w:val="0026275B"/>
    <w:rsid w:val="00262E60"/>
    <w:rsid w:val="00262F64"/>
    <w:rsid w:val="00262FBF"/>
    <w:rsid w:val="00263417"/>
    <w:rsid w:val="0026349E"/>
    <w:rsid w:val="0026424F"/>
    <w:rsid w:val="00264406"/>
    <w:rsid w:val="00264901"/>
    <w:rsid w:val="00264A08"/>
    <w:rsid w:val="00265816"/>
    <w:rsid w:val="00265D19"/>
    <w:rsid w:val="00265DDE"/>
    <w:rsid w:val="0026616D"/>
    <w:rsid w:val="002662D6"/>
    <w:rsid w:val="0026642F"/>
    <w:rsid w:val="00266498"/>
    <w:rsid w:val="00266622"/>
    <w:rsid w:val="0026662E"/>
    <w:rsid w:val="00266C43"/>
    <w:rsid w:val="00266E38"/>
    <w:rsid w:val="00267267"/>
    <w:rsid w:val="00267B5E"/>
    <w:rsid w:val="00267C4F"/>
    <w:rsid w:val="00267C7E"/>
    <w:rsid w:val="002700E0"/>
    <w:rsid w:val="002706F1"/>
    <w:rsid w:val="00270940"/>
    <w:rsid w:val="002709E5"/>
    <w:rsid w:val="00270BB0"/>
    <w:rsid w:val="00270BBF"/>
    <w:rsid w:val="00270EA0"/>
    <w:rsid w:val="00270EA6"/>
    <w:rsid w:val="00270EE0"/>
    <w:rsid w:val="00270F83"/>
    <w:rsid w:val="00270FAA"/>
    <w:rsid w:val="0027124C"/>
    <w:rsid w:val="002716CF"/>
    <w:rsid w:val="002717AD"/>
    <w:rsid w:val="002718A3"/>
    <w:rsid w:val="00271E34"/>
    <w:rsid w:val="00271F9C"/>
    <w:rsid w:val="00272015"/>
    <w:rsid w:val="00272608"/>
    <w:rsid w:val="0027265F"/>
    <w:rsid w:val="0027298E"/>
    <w:rsid w:val="00272D1B"/>
    <w:rsid w:val="00272D23"/>
    <w:rsid w:val="00272FB1"/>
    <w:rsid w:val="00273214"/>
    <w:rsid w:val="00273435"/>
    <w:rsid w:val="0027358C"/>
    <w:rsid w:val="00273CA6"/>
    <w:rsid w:val="00273E73"/>
    <w:rsid w:val="0027405C"/>
    <w:rsid w:val="002743AD"/>
    <w:rsid w:val="002743E9"/>
    <w:rsid w:val="0027449B"/>
    <w:rsid w:val="00274673"/>
    <w:rsid w:val="00274EDA"/>
    <w:rsid w:val="00274F7D"/>
    <w:rsid w:val="00275578"/>
    <w:rsid w:val="002759E0"/>
    <w:rsid w:val="00275AA6"/>
    <w:rsid w:val="00275F32"/>
    <w:rsid w:val="00276171"/>
    <w:rsid w:val="0027665D"/>
    <w:rsid w:val="00276809"/>
    <w:rsid w:val="0027703D"/>
    <w:rsid w:val="0027704F"/>
    <w:rsid w:val="00277095"/>
    <w:rsid w:val="0027709A"/>
    <w:rsid w:val="0027718B"/>
    <w:rsid w:val="00277286"/>
    <w:rsid w:val="0027761F"/>
    <w:rsid w:val="0027765C"/>
    <w:rsid w:val="002776D0"/>
    <w:rsid w:val="00277A96"/>
    <w:rsid w:val="0028013D"/>
    <w:rsid w:val="002802A9"/>
    <w:rsid w:val="0028037C"/>
    <w:rsid w:val="00280471"/>
    <w:rsid w:val="00280550"/>
    <w:rsid w:val="0028057B"/>
    <w:rsid w:val="002805FC"/>
    <w:rsid w:val="002807B3"/>
    <w:rsid w:val="002809BB"/>
    <w:rsid w:val="00280A05"/>
    <w:rsid w:val="00280D68"/>
    <w:rsid w:val="00280D9D"/>
    <w:rsid w:val="00280FC6"/>
    <w:rsid w:val="002810FC"/>
    <w:rsid w:val="002814A6"/>
    <w:rsid w:val="002816E5"/>
    <w:rsid w:val="00281913"/>
    <w:rsid w:val="0028195C"/>
    <w:rsid w:val="0028202C"/>
    <w:rsid w:val="002825B5"/>
    <w:rsid w:val="0028271C"/>
    <w:rsid w:val="00282B22"/>
    <w:rsid w:val="00282B25"/>
    <w:rsid w:val="00282EC7"/>
    <w:rsid w:val="002832EB"/>
    <w:rsid w:val="0028348F"/>
    <w:rsid w:val="00283BF3"/>
    <w:rsid w:val="0028406E"/>
    <w:rsid w:val="002841CE"/>
    <w:rsid w:val="0028424C"/>
    <w:rsid w:val="0028434B"/>
    <w:rsid w:val="002848EC"/>
    <w:rsid w:val="00284DAB"/>
    <w:rsid w:val="00284FE0"/>
    <w:rsid w:val="00285231"/>
    <w:rsid w:val="00285DF2"/>
    <w:rsid w:val="00286617"/>
    <w:rsid w:val="00286671"/>
    <w:rsid w:val="00286C12"/>
    <w:rsid w:val="00286C54"/>
    <w:rsid w:val="00286D5F"/>
    <w:rsid w:val="00286EB0"/>
    <w:rsid w:val="00287186"/>
    <w:rsid w:val="002871E2"/>
    <w:rsid w:val="002876AB"/>
    <w:rsid w:val="00287708"/>
    <w:rsid w:val="00287773"/>
    <w:rsid w:val="00287819"/>
    <w:rsid w:val="00287B6B"/>
    <w:rsid w:val="00287D18"/>
    <w:rsid w:val="0029013B"/>
    <w:rsid w:val="002902D3"/>
    <w:rsid w:val="00290B77"/>
    <w:rsid w:val="00290EA5"/>
    <w:rsid w:val="0029102F"/>
    <w:rsid w:val="0029108E"/>
    <w:rsid w:val="002912F3"/>
    <w:rsid w:val="002917DD"/>
    <w:rsid w:val="00291851"/>
    <w:rsid w:val="00291E35"/>
    <w:rsid w:val="00291E98"/>
    <w:rsid w:val="00292435"/>
    <w:rsid w:val="002929B7"/>
    <w:rsid w:val="00292A15"/>
    <w:rsid w:val="00292CE5"/>
    <w:rsid w:val="00293041"/>
    <w:rsid w:val="0029318F"/>
    <w:rsid w:val="00293341"/>
    <w:rsid w:val="002936FF"/>
    <w:rsid w:val="0029375E"/>
    <w:rsid w:val="00293976"/>
    <w:rsid w:val="00293D63"/>
    <w:rsid w:val="002944AE"/>
    <w:rsid w:val="00294549"/>
    <w:rsid w:val="00294959"/>
    <w:rsid w:val="00294C8E"/>
    <w:rsid w:val="00294F57"/>
    <w:rsid w:val="002953B9"/>
    <w:rsid w:val="002955A9"/>
    <w:rsid w:val="00295FCD"/>
    <w:rsid w:val="00296402"/>
    <w:rsid w:val="002965EB"/>
    <w:rsid w:val="00296A50"/>
    <w:rsid w:val="00296DEF"/>
    <w:rsid w:val="00296EA9"/>
    <w:rsid w:val="00296F43"/>
    <w:rsid w:val="002975B1"/>
    <w:rsid w:val="0029768C"/>
    <w:rsid w:val="0029786F"/>
    <w:rsid w:val="00297BB1"/>
    <w:rsid w:val="00297BD7"/>
    <w:rsid w:val="00297C0F"/>
    <w:rsid w:val="00297C91"/>
    <w:rsid w:val="00297D70"/>
    <w:rsid w:val="00297E21"/>
    <w:rsid w:val="00297ED1"/>
    <w:rsid w:val="00297F58"/>
    <w:rsid w:val="00297F9C"/>
    <w:rsid w:val="002A0069"/>
    <w:rsid w:val="002A0465"/>
    <w:rsid w:val="002A05D0"/>
    <w:rsid w:val="002A05F5"/>
    <w:rsid w:val="002A0BA3"/>
    <w:rsid w:val="002A0BB7"/>
    <w:rsid w:val="002A13F8"/>
    <w:rsid w:val="002A1533"/>
    <w:rsid w:val="002A1618"/>
    <w:rsid w:val="002A1662"/>
    <w:rsid w:val="002A18B1"/>
    <w:rsid w:val="002A1B97"/>
    <w:rsid w:val="002A1D98"/>
    <w:rsid w:val="002A2685"/>
    <w:rsid w:val="002A27C5"/>
    <w:rsid w:val="002A2B4D"/>
    <w:rsid w:val="002A2D02"/>
    <w:rsid w:val="002A3081"/>
    <w:rsid w:val="002A32B5"/>
    <w:rsid w:val="002A3B1F"/>
    <w:rsid w:val="002A447F"/>
    <w:rsid w:val="002A44A7"/>
    <w:rsid w:val="002A4A02"/>
    <w:rsid w:val="002A4B36"/>
    <w:rsid w:val="002A4C66"/>
    <w:rsid w:val="002A501B"/>
    <w:rsid w:val="002A5114"/>
    <w:rsid w:val="002A56AF"/>
    <w:rsid w:val="002A5898"/>
    <w:rsid w:val="002A5975"/>
    <w:rsid w:val="002A5B7F"/>
    <w:rsid w:val="002A5E86"/>
    <w:rsid w:val="002A63C6"/>
    <w:rsid w:val="002A6930"/>
    <w:rsid w:val="002A6A02"/>
    <w:rsid w:val="002A6B0B"/>
    <w:rsid w:val="002A6CA9"/>
    <w:rsid w:val="002A7428"/>
    <w:rsid w:val="002A76F7"/>
    <w:rsid w:val="002A7A18"/>
    <w:rsid w:val="002A7BA5"/>
    <w:rsid w:val="002A7E53"/>
    <w:rsid w:val="002B00E8"/>
    <w:rsid w:val="002B0160"/>
    <w:rsid w:val="002B037C"/>
    <w:rsid w:val="002B05B6"/>
    <w:rsid w:val="002B064E"/>
    <w:rsid w:val="002B0856"/>
    <w:rsid w:val="002B0B04"/>
    <w:rsid w:val="002B0BDF"/>
    <w:rsid w:val="002B0F61"/>
    <w:rsid w:val="002B1567"/>
    <w:rsid w:val="002B15CB"/>
    <w:rsid w:val="002B2458"/>
    <w:rsid w:val="002B25C9"/>
    <w:rsid w:val="002B27A7"/>
    <w:rsid w:val="002B2AE8"/>
    <w:rsid w:val="002B2E4C"/>
    <w:rsid w:val="002B2F7C"/>
    <w:rsid w:val="002B3308"/>
    <w:rsid w:val="002B35E0"/>
    <w:rsid w:val="002B37B3"/>
    <w:rsid w:val="002B3908"/>
    <w:rsid w:val="002B3BFE"/>
    <w:rsid w:val="002B3EBE"/>
    <w:rsid w:val="002B40E5"/>
    <w:rsid w:val="002B455C"/>
    <w:rsid w:val="002B4D9F"/>
    <w:rsid w:val="002B4F7C"/>
    <w:rsid w:val="002B5474"/>
    <w:rsid w:val="002B5481"/>
    <w:rsid w:val="002B5E7C"/>
    <w:rsid w:val="002B627C"/>
    <w:rsid w:val="002B66F8"/>
    <w:rsid w:val="002B6D76"/>
    <w:rsid w:val="002B70E1"/>
    <w:rsid w:val="002B71C9"/>
    <w:rsid w:val="002B7550"/>
    <w:rsid w:val="002B757E"/>
    <w:rsid w:val="002B7A85"/>
    <w:rsid w:val="002C00A3"/>
    <w:rsid w:val="002C03EB"/>
    <w:rsid w:val="002C059F"/>
    <w:rsid w:val="002C08C8"/>
    <w:rsid w:val="002C0C69"/>
    <w:rsid w:val="002C10AD"/>
    <w:rsid w:val="002C131B"/>
    <w:rsid w:val="002C165F"/>
    <w:rsid w:val="002C16FC"/>
    <w:rsid w:val="002C17B2"/>
    <w:rsid w:val="002C1D33"/>
    <w:rsid w:val="002C2141"/>
    <w:rsid w:val="002C28E0"/>
    <w:rsid w:val="002C2E11"/>
    <w:rsid w:val="002C2ED9"/>
    <w:rsid w:val="002C3049"/>
    <w:rsid w:val="002C327A"/>
    <w:rsid w:val="002C35D9"/>
    <w:rsid w:val="002C3756"/>
    <w:rsid w:val="002C40BD"/>
    <w:rsid w:val="002C4296"/>
    <w:rsid w:val="002C4603"/>
    <w:rsid w:val="002C4898"/>
    <w:rsid w:val="002C4C18"/>
    <w:rsid w:val="002C5014"/>
    <w:rsid w:val="002C5027"/>
    <w:rsid w:val="002C53BF"/>
    <w:rsid w:val="002C5455"/>
    <w:rsid w:val="002C554F"/>
    <w:rsid w:val="002C56BB"/>
    <w:rsid w:val="002C589E"/>
    <w:rsid w:val="002C5D5C"/>
    <w:rsid w:val="002C5E2F"/>
    <w:rsid w:val="002C5F09"/>
    <w:rsid w:val="002C5F19"/>
    <w:rsid w:val="002C6038"/>
    <w:rsid w:val="002C65EE"/>
    <w:rsid w:val="002C6B32"/>
    <w:rsid w:val="002C6DC1"/>
    <w:rsid w:val="002C748C"/>
    <w:rsid w:val="002C7960"/>
    <w:rsid w:val="002C7DF7"/>
    <w:rsid w:val="002D0594"/>
    <w:rsid w:val="002D06C9"/>
    <w:rsid w:val="002D06E1"/>
    <w:rsid w:val="002D07E9"/>
    <w:rsid w:val="002D0949"/>
    <w:rsid w:val="002D12CF"/>
    <w:rsid w:val="002D15E3"/>
    <w:rsid w:val="002D1677"/>
    <w:rsid w:val="002D16CB"/>
    <w:rsid w:val="002D1886"/>
    <w:rsid w:val="002D1B63"/>
    <w:rsid w:val="002D1D62"/>
    <w:rsid w:val="002D1D76"/>
    <w:rsid w:val="002D1E91"/>
    <w:rsid w:val="002D258C"/>
    <w:rsid w:val="002D270E"/>
    <w:rsid w:val="002D28BC"/>
    <w:rsid w:val="002D2B6C"/>
    <w:rsid w:val="002D2FC4"/>
    <w:rsid w:val="002D3300"/>
    <w:rsid w:val="002D3889"/>
    <w:rsid w:val="002D3FD6"/>
    <w:rsid w:val="002D4228"/>
    <w:rsid w:val="002D4506"/>
    <w:rsid w:val="002D495C"/>
    <w:rsid w:val="002D4C04"/>
    <w:rsid w:val="002D4D99"/>
    <w:rsid w:val="002D4DEA"/>
    <w:rsid w:val="002D4ED7"/>
    <w:rsid w:val="002D55F4"/>
    <w:rsid w:val="002D56EC"/>
    <w:rsid w:val="002D620C"/>
    <w:rsid w:val="002D69BB"/>
    <w:rsid w:val="002D6BBF"/>
    <w:rsid w:val="002D6F4F"/>
    <w:rsid w:val="002D7384"/>
    <w:rsid w:val="002D73C1"/>
    <w:rsid w:val="002D7A75"/>
    <w:rsid w:val="002D7A9D"/>
    <w:rsid w:val="002D7D14"/>
    <w:rsid w:val="002D7D7C"/>
    <w:rsid w:val="002D7EF8"/>
    <w:rsid w:val="002D7FA1"/>
    <w:rsid w:val="002E0459"/>
    <w:rsid w:val="002E0583"/>
    <w:rsid w:val="002E0686"/>
    <w:rsid w:val="002E0F0D"/>
    <w:rsid w:val="002E143D"/>
    <w:rsid w:val="002E1EA7"/>
    <w:rsid w:val="002E1FB2"/>
    <w:rsid w:val="002E23FB"/>
    <w:rsid w:val="002E249E"/>
    <w:rsid w:val="002E2CE6"/>
    <w:rsid w:val="002E2CF1"/>
    <w:rsid w:val="002E3296"/>
    <w:rsid w:val="002E3315"/>
    <w:rsid w:val="002E3E6E"/>
    <w:rsid w:val="002E409F"/>
    <w:rsid w:val="002E43BE"/>
    <w:rsid w:val="002E46DA"/>
    <w:rsid w:val="002E5015"/>
    <w:rsid w:val="002E5DB5"/>
    <w:rsid w:val="002E5FA9"/>
    <w:rsid w:val="002E60CD"/>
    <w:rsid w:val="002E615D"/>
    <w:rsid w:val="002E6263"/>
    <w:rsid w:val="002E62F5"/>
    <w:rsid w:val="002E654A"/>
    <w:rsid w:val="002E660B"/>
    <w:rsid w:val="002E68D9"/>
    <w:rsid w:val="002E6E25"/>
    <w:rsid w:val="002E7231"/>
    <w:rsid w:val="002E7598"/>
    <w:rsid w:val="002E7685"/>
    <w:rsid w:val="002E7688"/>
    <w:rsid w:val="002E7785"/>
    <w:rsid w:val="002E7962"/>
    <w:rsid w:val="002E7F14"/>
    <w:rsid w:val="002E7F9B"/>
    <w:rsid w:val="002F00E8"/>
    <w:rsid w:val="002F04C6"/>
    <w:rsid w:val="002F056C"/>
    <w:rsid w:val="002F08C6"/>
    <w:rsid w:val="002F092D"/>
    <w:rsid w:val="002F0CAB"/>
    <w:rsid w:val="002F10EC"/>
    <w:rsid w:val="002F182A"/>
    <w:rsid w:val="002F1CCE"/>
    <w:rsid w:val="002F1E7D"/>
    <w:rsid w:val="002F2186"/>
    <w:rsid w:val="002F2370"/>
    <w:rsid w:val="002F2437"/>
    <w:rsid w:val="002F25DE"/>
    <w:rsid w:val="002F2AF3"/>
    <w:rsid w:val="002F3146"/>
    <w:rsid w:val="002F33D8"/>
    <w:rsid w:val="002F3573"/>
    <w:rsid w:val="002F3A02"/>
    <w:rsid w:val="002F40B1"/>
    <w:rsid w:val="002F40B8"/>
    <w:rsid w:val="002F43EA"/>
    <w:rsid w:val="002F4E44"/>
    <w:rsid w:val="002F5730"/>
    <w:rsid w:val="002F5C81"/>
    <w:rsid w:val="002F5FDD"/>
    <w:rsid w:val="002F6148"/>
    <w:rsid w:val="002F66BD"/>
    <w:rsid w:val="002F67B5"/>
    <w:rsid w:val="002F6E7B"/>
    <w:rsid w:val="002F6F36"/>
    <w:rsid w:val="002F6F79"/>
    <w:rsid w:val="002F70A4"/>
    <w:rsid w:val="002F7166"/>
    <w:rsid w:val="002F7969"/>
    <w:rsid w:val="002F7A2A"/>
    <w:rsid w:val="00300457"/>
    <w:rsid w:val="003008A2"/>
    <w:rsid w:val="003010D9"/>
    <w:rsid w:val="00301742"/>
    <w:rsid w:val="00301746"/>
    <w:rsid w:val="00301876"/>
    <w:rsid w:val="0030190F"/>
    <w:rsid w:val="00301BDD"/>
    <w:rsid w:val="00301C87"/>
    <w:rsid w:val="003021AC"/>
    <w:rsid w:val="00302836"/>
    <w:rsid w:val="00302B30"/>
    <w:rsid w:val="00302D9A"/>
    <w:rsid w:val="00303250"/>
    <w:rsid w:val="0030358D"/>
    <w:rsid w:val="003038F6"/>
    <w:rsid w:val="00303B6F"/>
    <w:rsid w:val="00303D8D"/>
    <w:rsid w:val="003040A8"/>
    <w:rsid w:val="0030436A"/>
    <w:rsid w:val="003045EB"/>
    <w:rsid w:val="0030490B"/>
    <w:rsid w:val="00304A0E"/>
    <w:rsid w:val="00304A85"/>
    <w:rsid w:val="00304BC6"/>
    <w:rsid w:val="00304D2A"/>
    <w:rsid w:val="00304FBA"/>
    <w:rsid w:val="003054F4"/>
    <w:rsid w:val="00305B63"/>
    <w:rsid w:val="00305CE2"/>
    <w:rsid w:val="00305DC9"/>
    <w:rsid w:val="00306216"/>
    <w:rsid w:val="0030640F"/>
    <w:rsid w:val="00306502"/>
    <w:rsid w:val="00306687"/>
    <w:rsid w:val="003066DB"/>
    <w:rsid w:val="00306928"/>
    <w:rsid w:val="00306EFD"/>
    <w:rsid w:val="00307055"/>
    <w:rsid w:val="00307073"/>
    <w:rsid w:val="00307213"/>
    <w:rsid w:val="00307249"/>
    <w:rsid w:val="00307723"/>
    <w:rsid w:val="00307769"/>
    <w:rsid w:val="00310345"/>
    <w:rsid w:val="0031041C"/>
    <w:rsid w:val="003104DC"/>
    <w:rsid w:val="0031056F"/>
    <w:rsid w:val="003106AF"/>
    <w:rsid w:val="003107BD"/>
    <w:rsid w:val="003108D2"/>
    <w:rsid w:val="00310AFB"/>
    <w:rsid w:val="00310E12"/>
    <w:rsid w:val="00310E51"/>
    <w:rsid w:val="0031110E"/>
    <w:rsid w:val="00311822"/>
    <w:rsid w:val="0031189A"/>
    <w:rsid w:val="00311928"/>
    <w:rsid w:val="00311A1B"/>
    <w:rsid w:val="00311CF7"/>
    <w:rsid w:val="00311EC6"/>
    <w:rsid w:val="00311F55"/>
    <w:rsid w:val="00312081"/>
    <w:rsid w:val="00312180"/>
    <w:rsid w:val="003129E8"/>
    <w:rsid w:val="00312D54"/>
    <w:rsid w:val="00312E24"/>
    <w:rsid w:val="00312E37"/>
    <w:rsid w:val="00312FFF"/>
    <w:rsid w:val="00313103"/>
    <w:rsid w:val="00313335"/>
    <w:rsid w:val="00313761"/>
    <w:rsid w:val="00313A39"/>
    <w:rsid w:val="00313ACC"/>
    <w:rsid w:val="00313F26"/>
    <w:rsid w:val="00314925"/>
    <w:rsid w:val="0031492A"/>
    <w:rsid w:val="00314CB2"/>
    <w:rsid w:val="00314FCB"/>
    <w:rsid w:val="003153D1"/>
    <w:rsid w:val="003156C6"/>
    <w:rsid w:val="00315ACA"/>
    <w:rsid w:val="00315CC8"/>
    <w:rsid w:val="00315D67"/>
    <w:rsid w:val="00315ECD"/>
    <w:rsid w:val="003162A1"/>
    <w:rsid w:val="00316F97"/>
    <w:rsid w:val="00316FA3"/>
    <w:rsid w:val="00316FE6"/>
    <w:rsid w:val="00317513"/>
    <w:rsid w:val="003177CF"/>
    <w:rsid w:val="00320000"/>
    <w:rsid w:val="003200EC"/>
    <w:rsid w:val="003200ED"/>
    <w:rsid w:val="00320621"/>
    <w:rsid w:val="00320A2A"/>
    <w:rsid w:val="00320D1C"/>
    <w:rsid w:val="00320F09"/>
    <w:rsid w:val="00320F7E"/>
    <w:rsid w:val="0032176E"/>
    <w:rsid w:val="0032233D"/>
    <w:rsid w:val="00322661"/>
    <w:rsid w:val="00322B42"/>
    <w:rsid w:val="00322B6A"/>
    <w:rsid w:val="00322E20"/>
    <w:rsid w:val="00322E28"/>
    <w:rsid w:val="00322F23"/>
    <w:rsid w:val="0032311E"/>
    <w:rsid w:val="0032354E"/>
    <w:rsid w:val="003235EE"/>
    <w:rsid w:val="003239B3"/>
    <w:rsid w:val="00323B73"/>
    <w:rsid w:val="00323BAB"/>
    <w:rsid w:val="00323BE8"/>
    <w:rsid w:val="00324055"/>
    <w:rsid w:val="00324263"/>
    <w:rsid w:val="00324568"/>
    <w:rsid w:val="00324ADF"/>
    <w:rsid w:val="00324C04"/>
    <w:rsid w:val="00324CCB"/>
    <w:rsid w:val="00325202"/>
    <w:rsid w:val="0032526A"/>
    <w:rsid w:val="00325463"/>
    <w:rsid w:val="00325486"/>
    <w:rsid w:val="003254DA"/>
    <w:rsid w:val="00325B75"/>
    <w:rsid w:val="00325C89"/>
    <w:rsid w:val="00325FC8"/>
    <w:rsid w:val="003260AD"/>
    <w:rsid w:val="003262E2"/>
    <w:rsid w:val="00326306"/>
    <w:rsid w:val="00326351"/>
    <w:rsid w:val="003263D7"/>
    <w:rsid w:val="0032658F"/>
    <w:rsid w:val="0032682A"/>
    <w:rsid w:val="003268A8"/>
    <w:rsid w:val="00326FFA"/>
    <w:rsid w:val="00327035"/>
    <w:rsid w:val="0032718C"/>
    <w:rsid w:val="00327510"/>
    <w:rsid w:val="0032776B"/>
    <w:rsid w:val="0032791F"/>
    <w:rsid w:val="00327C2B"/>
    <w:rsid w:val="00327E5B"/>
    <w:rsid w:val="00327F76"/>
    <w:rsid w:val="0033017D"/>
    <w:rsid w:val="00330389"/>
    <w:rsid w:val="00330C86"/>
    <w:rsid w:val="00330D56"/>
    <w:rsid w:val="00330EA8"/>
    <w:rsid w:val="00331012"/>
    <w:rsid w:val="0033122B"/>
    <w:rsid w:val="00331639"/>
    <w:rsid w:val="0033195A"/>
    <w:rsid w:val="00331F89"/>
    <w:rsid w:val="003321B3"/>
    <w:rsid w:val="00332460"/>
    <w:rsid w:val="0033265A"/>
    <w:rsid w:val="00332B52"/>
    <w:rsid w:val="00333162"/>
    <w:rsid w:val="00333484"/>
    <w:rsid w:val="003334D1"/>
    <w:rsid w:val="00333744"/>
    <w:rsid w:val="0033394D"/>
    <w:rsid w:val="00333B4C"/>
    <w:rsid w:val="00334050"/>
    <w:rsid w:val="00334396"/>
    <w:rsid w:val="00334586"/>
    <w:rsid w:val="00334621"/>
    <w:rsid w:val="00334D0A"/>
    <w:rsid w:val="003355D4"/>
    <w:rsid w:val="0033586E"/>
    <w:rsid w:val="00335D88"/>
    <w:rsid w:val="00335F2B"/>
    <w:rsid w:val="00336370"/>
    <w:rsid w:val="003367EB"/>
    <w:rsid w:val="0033691E"/>
    <w:rsid w:val="003369FB"/>
    <w:rsid w:val="00336B4A"/>
    <w:rsid w:val="00336DB3"/>
    <w:rsid w:val="0033781D"/>
    <w:rsid w:val="0033791A"/>
    <w:rsid w:val="00337C59"/>
    <w:rsid w:val="00337C70"/>
    <w:rsid w:val="00337CB0"/>
    <w:rsid w:val="00340199"/>
    <w:rsid w:val="0034023C"/>
    <w:rsid w:val="00340456"/>
    <w:rsid w:val="00340488"/>
    <w:rsid w:val="00340668"/>
    <w:rsid w:val="003407A0"/>
    <w:rsid w:val="00340FFD"/>
    <w:rsid w:val="00341092"/>
    <w:rsid w:val="00341454"/>
    <w:rsid w:val="003417A7"/>
    <w:rsid w:val="0034190E"/>
    <w:rsid w:val="00341A45"/>
    <w:rsid w:val="00341A7B"/>
    <w:rsid w:val="00342098"/>
    <w:rsid w:val="0034249E"/>
    <w:rsid w:val="00342981"/>
    <w:rsid w:val="00343126"/>
    <w:rsid w:val="00343744"/>
    <w:rsid w:val="00343B61"/>
    <w:rsid w:val="00343FD4"/>
    <w:rsid w:val="00344088"/>
    <w:rsid w:val="003440F4"/>
    <w:rsid w:val="00344155"/>
    <w:rsid w:val="00344165"/>
    <w:rsid w:val="003441F8"/>
    <w:rsid w:val="0034436B"/>
    <w:rsid w:val="003443BC"/>
    <w:rsid w:val="00344950"/>
    <w:rsid w:val="0034495A"/>
    <w:rsid w:val="00344B53"/>
    <w:rsid w:val="00344C39"/>
    <w:rsid w:val="00344EED"/>
    <w:rsid w:val="00344F95"/>
    <w:rsid w:val="0034515C"/>
    <w:rsid w:val="00345268"/>
    <w:rsid w:val="00345849"/>
    <w:rsid w:val="00345B79"/>
    <w:rsid w:val="003463C0"/>
    <w:rsid w:val="00346827"/>
    <w:rsid w:val="00346D7B"/>
    <w:rsid w:val="00346DCB"/>
    <w:rsid w:val="00346E3D"/>
    <w:rsid w:val="003471A3"/>
    <w:rsid w:val="003472FA"/>
    <w:rsid w:val="003473B2"/>
    <w:rsid w:val="0034757D"/>
    <w:rsid w:val="003478DB"/>
    <w:rsid w:val="00350046"/>
    <w:rsid w:val="00350066"/>
    <w:rsid w:val="003501A3"/>
    <w:rsid w:val="00350205"/>
    <w:rsid w:val="003506A8"/>
    <w:rsid w:val="00350862"/>
    <w:rsid w:val="003508ED"/>
    <w:rsid w:val="00350981"/>
    <w:rsid w:val="00350A9F"/>
    <w:rsid w:val="00350E84"/>
    <w:rsid w:val="0035122F"/>
    <w:rsid w:val="003512E4"/>
    <w:rsid w:val="003516A1"/>
    <w:rsid w:val="00351862"/>
    <w:rsid w:val="0035186F"/>
    <w:rsid w:val="00351F9B"/>
    <w:rsid w:val="0035208E"/>
    <w:rsid w:val="00352D38"/>
    <w:rsid w:val="00352E32"/>
    <w:rsid w:val="00352F78"/>
    <w:rsid w:val="00353950"/>
    <w:rsid w:val="00353A92"/>
    <w:rsid w:val="00353C6E"/>
    <w:rsid w:val="00353DF8"/>
    <w:rsid w:val="00353E2E"/>
    <w:rsid w:val="003540E5"/>
    <w:rsid w:val="0035458A"/>
    <w:rsid w:val="00354849"/>
    <w:rsid w:val="003549E4"/>
    <w:rsid w:val="00354F7C"/>
    <w:rsid w:val="0035512A"/>
    <w:rsid w:val="00355148"/>
    <w:rsid w:val="0035514D"/>
    <w:rsid w:val="0035523F"/>
    <w:rsid w:val="00355973"/>
    <w:rsid w:val="00355C0B"/>
    <w:rsid w:val="003561FA"/>
    <w:rsid w:val="00356251"/>
    <w:rsid w:val="0035661D"/>
    <w:rsid w:val="00356C56"/>
    <w:rsid w:val="003579EF"/>
    <w:rsid w:val="00360335"/>
    <w:rsid w:val="003612B0"/>
    <w:rsid w:val="003613F3"/>
    <w:rsid w:val="003615FF"/>
    <w:rsid w:val="003617C7"/>
    <w:rsid w:val="00361DC8"/>
    <w:rsid w:val="0036207C"/>
    <w:rsid w:val="00362493"/>
    <w:rsid w:val="003625B1"/>
    <w:rsid w:val="003627AA"/>
    <w:rsid w:val="00362843"/>
    <w:rsid w:val="003628B3"/>
    <w:rsid w:val="00362EE0"/>
    <w:rsid w:val="00362F12"/>
    <w:rsid w:val="00363756"/>
    <w:rsid w:val="00363809"/>
    <w:rsid w:val="00363956"/>
    <w:rsid w:val="003642E0"/>
    <w:rsid w:val="003644C5"/>
    <w:rsid w:val="00364729"/>
    <w:rsid w:val="00364CFC"/>
    <w:rsid w:val="00365035"/>
    <w:rsid w:val="0036526C"/>
    <w:rsid w:val="00365373"/>
    <w:rsid w:val="003653A8"/>
    <w:rsid w:val="00365E52"/>
    <w:rsid w:val="00365F54"/>
    <w:rsid w:val="00366306"/>
    <w:rsid w:val="00366C29"/>
    <w:rsid w:val="003670CF"/>
    <w:rsid w:val="00367333"/>
    <w:rsid w:val="003679C8"/>
    <w:rsid w:val="00367B29"/>
    <w:rsid w:val="0037011A"/>
    <w:rsid w:val="0037012A"/>
    <w:rsid w:val="00370141"/>
    <w:rsid w:val="003701C1"/>
    <w:rsid w:val="003706A7"/>
    <w:rsid w:val="00370E6B"/>
    <w:rsid w:val="0037148C"/>
    <w:rsid w:val="00371E0E"/>
    <w:rsid w:val="00372038"/>
    <w:rsid w:val="0037248A"/>
    <w:rsid w:val="00372499"/>
    <w:rsid w:val="00372CFF"/>
    <w:rsid w:val="0037340C"/>
    <w:rsid w:val="0037352F"/>
    <w:rsid w:val="00373761"/>
    <w:rsid w:val="00373870"/>
    <w:rsid w:val="00374233"/>
    <w:rsid w:val="00374533"/>
    <w:rsid w:val="00374A6D"/>
    <w:rsid w:val="00374DA6"/>
    <w:rsid w:val="00375060"/>
    <w:rsid w:val="0037509B"/>
    <w:rsid w:val="0037524B"/>
    <w:rsid w:val="00375266"/>
    <w:rsid w:val="0037528A"/>
    <w:rsid w:val="0037559B"/>
    <w:rsid w:val="00375CB4"/>
    <w:rsid w:val="00375E40"/>
    <w:rsid w:val="00375E6F"/>
    <w:rsid w:val="00375F46"/>
    <w:rsid w:val="00376606"/>
    <w:rsid w:val="0037663A"/>
    <w:rsid w:val="00376991"/>
    <w:rsid w:val="00376D75"/>
    <w:rsid w:val="00376EC8"/>
    <w:rsid w:val="00376FEC"/>
    <w:rsid w:val="0037701B"/>
    <w:rsid w:val="003771F3"/>
    <w:rsid w:val="00377214"/>
    <w:rsid w:val="00377A46"/>
    <w:rsid w:val="00377CE9"/>
    <w:rsid w:val="00377D8B"/>
    <w:rsid w:val="00377F7F"/>
    <w:rsid w:val="003801BA"/>
    <w:rsid w:val="00380476"/>
    <w:rsid w:val="0038053C"/>
    <w:rsid w:val="00380BDC"/>
    <w:rsid w:val="00380D84"/>
    <w:rsid w:val="00380F4C"/>
    <w:rsid w:val="0038166F"/>
    <w:rsid w:val="003816E7"/>
    <w:rsid w:val="00381D29"/>
    <w:rsid w:val="00381DD0"/>
    <w:rsid w:val="00381FC1"/>
    <w:rsid w:val="00382566"/>
    <w:rsid w:val="0038259E"/>
    <w:rsid w:val="00382808"/>
    <w:rsid w:val="00382A84"/>
    <w:rsid w:val="00382DCD"/>
    <w:rsid w:val="00382E35"/>
    <w:rsid w:val="00382FD0"/>
    <w:rsid w:val="0038355B"/>
    <w:rsid w:val="00383574"/>
    <w:rsid w:val="00383708"/>
    <w:rsid w:val="00383B64"/>
    <w:rsid w:val="00384239"/>
    <w:rsid w:val="00384249"/>
    <w:rsid w:val="003844D0"/>
    <w:rsid w:val="00384815"/>
    <w:rsid w:val="00384902"/>
    <w:rsid w:val="00384C67"/>
    <w:rsid w:val="00384EA5"/>
    <w:rsid w:val="003852BC"/>
    <w:rsid w:val="0038536B"/>
    <w:rsid w:val="003853A1"/>
    <w:rsid w:val="003855DD"/>
    <w:rsid w:val="00385B62"/>
    <w:rsid w:val="00385BDD"/>
    <w:rsid w:val="00385CFC"/>
    <w:rsid w:val="003860DD"/>
    <w:rsid w:val="003862A3"/>
    <w:rsid w:val="0038649B"/>
    <w:rsid w:val="0038677E"/>
    <w:rsid w:val="0038682B"/>
    <w:rsid w:val="00387012"/>
    <w:rsid w:val="003871C9"/>
    <w:rsid w:val="00390062"/>
    <w:rsid w:val="003905DA"/>
    <w:rsid w:val="003905F4"/>
    <w:rsid w:val="00390AB9"/>
    <w:rsid w:val="00391282"/>
    <w:rsid w:val="00391415"/>
    <w:rsid w:val="00391755"/>
    <w:rsid w:val="00392488"/>
    <w:rsid w:val="00392978"/>
    <w:rsid w:val="00392A51"/>
    <w:rsid w:val="00392B23"/>
    <w:rsid w:val="00392BD9"/>
    <w:rsid w:val="00392D0D"/>
    <w:rsid w:val="00392F07"/>
    <w:rsid w:val="00393070"/>
    <w:rsid w:val="00393343"/>
    <w:rsid w:val="00393A18"/>
    <w:rsid w:val="00393C06"/>
    <w:rsid w:val="00393DEA"/>
    <w:rsid w:val="00393F6A"/>
    <w:rsid w:val="003940F0"/>
    <w:rsid w:val="003942F5"/>
    <w:rsid w:val="0039477E"/>
    <w:rsid w:val="00394E0A"/>
    <w:rsid w:val="00394F23"/>
    <w:rsid w:val="003954E9"/>
    <w:rsid w:val="00395553"/>
    <w:rsid w:val="003958C0"/>
    <w:rsid w:val="00396510"/>
    <w:rsid w:val="00396A59"/>
    <w:rsid w:val="00396DDB"/>
    <w:rsid w:val="00396E2D"/>
    <w:rsid w:val="00396E5D"/>
    <w:rsid w:val="003970CB"/>
    <w:rsid w:val="00397528"/>
    <w:rsid w:val="003A01E7"/>
    <w:rsid w:val="003A0ABA"/>
    <w:rsid w:val="003A0EF4"/>
    <w:rsid w:val="003A10FB"/>
    <w:rsid w:val="003A1392"/>
    <w:rsid w:val="003A1435"/>
    <w:rsid w:val="003A173C"/>
    <w:rsid w:val="003A190F"/>
    <w:rsid w:val="003A20B0"/>
    <w:rsid w:val="003A2465"/>
    <w:rsid w:val="003A2571"/>
    <w:rsid w:val="003A2785"/>
    <w:rsid w:val="003A2A7A"/>
    <w:rsid w:val="003A2C76"/>
    <w:rsid w:val="003A2FD0"/>
    <w:rsid w:val="003A313F"/>
    <w:rsid w:val="003A3AB8"/>
    <w:rsid w:val="003A3BB6"/>
    <w:rsid w:val="003A42F8"/>
    <w:rsid w:val="003A43B9"/>
    <w:rsid w:val="003A4509"/>
    <w:rsid w:val="003A4876"/>
    <w:rsid w:val="003A4F2C"/>
    <w:rsid w:val="003A5369"/>
    <w:rsid w:val="003A5AB3"/>
    <w:rsid w:val="003A5B7E"/>
    <w:rsid w:val="003A5D8A"/>
    <w:rsid w:val="003A6334"/>
    <w:rsid w:val="003A642E"/>
    <w:rsid w:val="003A6766"/>
    <w:rsid w:val="003A6826"/>
    <w:rsid w:val="003A682D"/>
    <w:rsid w:val="003A699A"/>
    <w:rsid w:val="003A6CC3"/>
    <w:rsid w:val="003A6E22"/>
    <w:rsid w:val="003A72F8"/>
    <w:rsid w:val="003A76F5"/>
    <w:rsid w:val="003A78D7"/>
    <w:rsid w:val="003B03A3"/>
    <w:rsid w:val="003B0BE2"/>
    <w:rsid w:val="003B0CA7"/>
    <w:rsid w:val="003B12CD"/>
    <w:rsid w:val="003B188C"/>
    <w:rsid w:val="003B1961"/>
    <w:rsid w:val="003B1C57"/>
    <w:rsid w:val="003B1F1B"/>
    <w:rsid w:val="003B229E"/>
    <w:rsid w:val="003B299F"/>
    <w:rsid w:val="003B2B1A"/>
    <w:rsid w:val="003B32D8"/>
    <w:rsid w:val="003B374E"/>
    <w:rsid w:val="003B37C3"/>
    <w:rsid w:val="003B37E6"/>
    <w:rsid w:val="003B3852"/>
    <w:rsid w:val="003B392C"/>
    <w:rsid w:val="003B3BAB"/>
    <w:rsid w:val="003B4182"/>
    <w:rsid w:val="003B43B1"/>
    <w:rsid w:val="003B465E"/>
    <w:rsid w:val="003B4913"/>
    <w:rsid w:val="003B506D"/>
    <w:rsid w:val="003B50D2"/>
    <w:rsid w:val="003B5446"/>
    <w:rsid w:val="003B56A5"/>
    <w:rsid w:val="003B5767"/>
    <w:rsid w:val="003B5DC7"/>
    <w:rsid w:val="003B66BE"/>
    <w:rsid w:val="003B6736"/>
    <w:rsid w:val="003B6A15"/>
    <w:rsid w:val="003B73CD"/>
    <w:rsid w:val="003B75F0"/>
    <w:rsid w:val="003B78FE"/>
    <w:rsid w:val="003B7C9E"/>
    <w:rsid w:val="003B7E78"/>
    <w:rsid w:val="003C13BF"/>
    <w:rsid w:val="003C143B"/>
    <w:rsid w:val="003C1827"/>
    <w:rsid w:val="003C1863"/>
    <w:rsid w:val="003C18DE"/>
    <w:rsid w:val="003C1915"/>
    <w:rsid w:val="003C1AD4"/>
    <w:rsid w:val="003C1B11"/>
    <w:rsid w:val="003C1FD4"/>
    <w:rsid w:val="003C20C3"/>
    <w:rsid w:val="003C25C5"/>
    <w:rsid w:val="003C273F"/>
    <w:rsid w:val="003C2B49"/>
    <w:rsid w:val="003C30A8"/>
    <w:rsid w:val="003C30FC"/>
    <w:rsid w:val="003C3236"/>
    <w:rsid w:val="003C388A"/>
    <w:rsid w:val="003C3E97"/>
    <w:rsid w:val="003C3EC1"/>
    <w:rsid w:val="003C3F56"/>
    <w:rsid w:val="003C463C"/>
    <w:rsid w:val="003C4ABE"/>
    <w:rsid w:val="003C4C4B"/>
    <w:rsid w:val="003C5C28"/>
    <w:rsid w:val="003C5D1C"/>
    <w:rsid w:val="003C61C7"/>
    <w:rsid w:val="003C6298"/>
    <w:rsid w:val="003C6A86"/>
    <w:rsid w:val="003C6B1B"/>
    <w:rsid w:val="003C6B49"/>
    <w:rsid w:val="003C6E20"/>
    <w:rsid w:val="003C6E55"/>
    <w:rsid w:val="003C6E8F"/>
    <w:rsid w:val="003C6F92"/>
    <w:rsid w:val="003C714E"/>
    <w:rsid w:val="003C7196"/>
    <w:rsid w:val="003C71EC"/>
    <w:rsid w:val="003C7677"/>
    <w:rsid w:val="003C7694"/>
    <w:rsid w:val="003C7863"/>
    <w:rsid w:val="003C794A"/>
    <w:rsid w:val="003C79DB"/>
    <w:rsid w:val="003C79E4"/>
    <w:rsid w:val="003C7AE6"/>
    <w:rsid w:val="003C7DFE"/>
    <w:rsid w:val="003D044D"/>
    <w:rsid w:val="003D049E"/>
    <w:rsid w:val="003D08E1"/>
    <w:rsid w:val="003D093E"/>
    <w:rsid w:val="003D0BF8"/>
    <w:rsid w:val="003D128C"/>
    <w:rsid w:val="003D12BA"/>
    <w:rsid w:val="003D151B"/>
    <w:rsid w:val="003D17B3"/>
    <w:rsid w:val="003D18B7"/>
    <w:rsid w:val="003D1FF8"/>
    <w:rsid w:val="003D206D"/>
    <w:rsid w:val="003D20EF"/>
    <w:rsid w:val="003D271B"/>
    <w:rsid w:val="003D2A07"/>
    <w:rsid w:val="003D2AAC"/>
    <w:rsid w:val="003D2BED"/>
    <w:rsid w:val="003D3A30"/>
    <w:rsid w:val="003D3B51"/>
    <w:rsid w:val="003D4290"/>
    <w:rsid w:val="003D5A43"/>
    <w:rsid w:val="003D5AA0"/>
    <w:rsid w:val="003D5C30"/>
    <w:rsid w:val="003D5CFE"/>
    <w:rsid w:val="003D615C"/>
    <w:rsid w:val="003D64AC"/>
    <w:rsid w:val="003D68CC"/>
    <w:rsid w:val="003D6A41"/>
    <w:rsid w:val="003D6B63"/>
    <w:rsid w:val="003D6BA4"/>
    <w:rsid w:val="003D6C86"/>
    <w:rsid w:val="003D75E5"/>
    <w:rsid w:val="003D75E9"/>
    <w:rsid w:val="003D75FA"/>
    <w:rsid w:val="003D7BC7"/>
    <w:rsid w:val="003D7D3B"/>
    <w:rsid w:val="003D7E09"/>
    <w:rsid w:val="003E01C5"/>
    <w:rsid w:val="003E0470"/>
    <w:rsid w:val="003E09D1"/>
    <w:rsid w:val="003E0CC4"/>
    <w:rsid w:val="003E0D6C"/>
    <w:rsid w:val="003E110B"/>
    <w:rsid w:val="003E2152"/>
    <w:rsid w:val="003E21ED"/>
    <w:rsid w:val="003E24D3"/>
    <w:rsid w:val="003E2512"/>
    <w:rsid w:val="003E2663"/>
    <w:rsid w:val="003E2C40"/>
    <w:rsid w:val="003E2CD0"/>
    <w:rsid w:val="003E3132"/>
    <w:rsid w:val="003E33FF"/>
    <w:rsid w:val="003E38C8"/>
    <w:rsid w:val="003E3A7F"/>
    <w:rsid w:val="003E3B61"/>
    <w:rsid w:val="003E3C72"/>
    <w:rsid w:val="003E3C90"/>
    <w:rsid w:val="003E3D85"/>
    <w:rsid w:val="003E3F0E"/>
    <w:rsid w:val="003E4159"/>
    <w:rsid w:val="003E424C"/>
    <w:rsid w:val="003E42EC"/>
    <w:rsid w:val="003E442E"/>
    <w:rsid w:val="003E445B"/>
    <w:rsid w:val="003E469E"/>
    <w:rsid w:val="003E4FBC"/>
    <w:rsid w:val="003E5298"/>
    <w:rsid w:val="003E57DC"/>
    <w:rsid w:val="003E5C43"/>
    <w:rsid w:val="003E602B"/>
    <w:rsid w:val="003E6042"/>
    <w:rsid w:val="003E6358"/>
    <w:rsid w:val="003E66D3"/>
    <w:rsid w:val="003E6AB9"/>
    <w:rsid w:val="003E6E86"/>
    <w:rsid w:val="003E6F42"/>
    <w:rsid w:val="003E7438"/>
    <w:rsid w:val="003E754E"/>
    <w:rsid w:val="003E7AD7"/>
    <w:rsid w:val="003E7D9D"/>
    <w:rsid w:val="003E7DF6"/>
    <w:rsid w:val="003E7F56"/>
    <w:rsid w:val="003F06E0"/>
    <w:rsid w:val="003F071E"/>
    <w:rsid w:val="003F0B32"/>
    <w:rsid w:val="003F115B"/>
    <w:rsid w:val="003F1402"/>
    <w:rsid w:val="003F147A"/>
    <w:rsid w:val="003F14B0"/>
    <w:rsid w:val="003F15FE"/>
    <w:rsid w:val="003F1C64"/>
    <w:rsid w:val="003F27BC"/>
    <w:rsid w:val="003F2D7B"/>
    <w:rsid w:val="003F2DC4"/>
    <w:rsid w:val="003F2FC2"/>
    <w:rsid w:val="003F3671"/>
    <w:rsid w:val="003F39CB"/>
    <w:rsid w:val="003F41B9"/>
    <w:rsid w:val="003F42AF"/>
    <w:rsid w:val="003F441E"/>
    <w:rsid w:val="003F48E1"/>
    <w:rsid w:val="003F507A"/>
    <w:rsid w:val="003F50DA"/>
    <w:rsid w:val="003F5130"/>
    <w:rsid w:val="003F532A"/>
    <w:rsid w:val="003F559F"/>
    <w:rsid w:val="003F57F6"/>
    <w:rsid w:val="003F5964"/>
    <w:rsid w:val="003F5A88"/>
    <w:rsid w:val="003F5ABA"/>
    <w:rsid w:val="003F5B4C"/>
    <w:rsid w:val="003F5B61"/>
    <w:rsid w:val="003F61D6"/>
    <w:rsid w:val="003F7105"/>
    <w:rsid w:val="003F72D3"/>
    <w:rsid w:val="003F757B"/>
    <w:rsid w:val="003F7601"/>
    <w:rsid w:val="003F7693"/>
    <w:rsid w:val="003F791B"/>
    <w:rsid w:val="003F7BDA"/>
    <w:rsid w:val="003F7E52"/>
    <w:rsid w:val="003F7E6F"/>
    <w:rsid w:val="00400396"/>
    <w:rsid w:val="00400516"/>
    <w:rsid w:val="00400D07"/>
    <w:rsid w:val="004014AF"/>
    <w:rsid w:val="0040172B"/>
    <w:rsid w:val="00402202"/>
    <w:rsid w:val="0040297E"/>
    <w:rsid w:val="00402DB9"/>
    <w:rsid w:val="004030ED"/>
    <w:rsid w:val="00403217"/>
    <w:rsid w:val="00403550"/>
    <w:rsid w:val="00403B3C"/>
    <w:rsid w:val="00403CA6"/>
    <w:rsid w:val="0040449C"/>
    <w:rsid w:val="00404626"/>
    <w:rsid w:val="00405780"/>
    <w:rsid w:val="004058CE"/>
    <w:rsid w:val="004058DD"/>
    <w:rsid w:val="004059BD"/>
    <w:rsid w:val="00405CA4"/>
    <w:rsid w:val="0040609C"/>
    <w:rsid w:val="004062CF"/>
    <w:rsid w:val="004068B7"/>
    <w:rsid w:val="00406F04"/>
    <w:rsid w:val="00407164"/>
    <w:rsid w:val="004073E1"/>
    <w:rsid w:val="0040792D"/>
    <w:rsid w:val="00407F4B"/>
    <w:rsid w:val="00410B1D"/>
    <w:rsid w:val="00410BC6"/>
    <w:rsid w:val="00410DBF"/>
    <w:rsid w:val="00410E14"/>
    <w:rsid w:val="00410F93"/>
    <w:rsid w:val="00411AAB"/>
    <w:rsid w:val="00411AF3"/>
    <w:rsid w:val="00411D89"/>
    <w:rsid w:val="00411FAE"/>
    <w:rsid w:val="00412269"/>
    <w:rsid w:val="004128E1"/>
    <w:rsid w:val="00412DF3"/>
    <w:rsid w:val="0041312B"/>
    <w:rsid w:val="00413721"/>
    <w:rsid w:val="0041381F"/>
    <w:rsid w:val="0041394C"/>
    <w:rsid w:val="00413A57"/>
    <w:rsid w:val="00413B26"/>
    <w:rsid w:val="00413E0A"/>
    <w:rsid w:val="004140E1"/>
    <w:rsid w:val="00414125"/>
    <w:rsid w:val="00414843"/>
    <w:rsid w:val="00414955"/>
    <w:rsid w:val="00414C2E"/>
    <w:rsid w:val="00414CAB"/>
    <w:rsid w:val="0041541C"/>
    <w:rsid w:val="00415424"/>
    <w:rsid w:val="004154A7"/>
    <w:rsid w:val="00415601"/>
    <w:rsid w:val="004157E4"/>
    <w:rsid w:val="004159BF"/>
    <w:rsid w:val="00415AB9"/>
    <w:rsid w:val="00415BA7"/>
    <w:rsid w:val="00415DAF"/>
    <w:rsid w:val="0041718F"/>
    <w:rsid w:val="004173B9"/>
    <w:rsid w:val="004175BA"/>
    <w:rsid w:val="00417617"/>
    <w:rsid w:val="00417994"/>
    <w:rsid w:val="00417BA9"/>
    <w:rsid w:val="00417C45"/>
    <w:rsid w:val="004201EC"/>
    <w:rsid w:val="00420200"/>
    <w:rsid w:val="00420282"/>
    <w:rsid w:val="00420312"/>
    <w:rsid w:val="00420991"/>
    <w:rsid w:val="00420EA6"/>
    <w:rsid w:val="00420FF1"/>
    <w:rsid w:val="004210F2"/>
    <w:rsid w:val="00421322"/>
    <w:rsid w:val="004216B1"/>
    <w:rsid w:val="00421BA0"/>
    <w:rsid w:val="0042215B"/>
    <w:rsid w:val="0042238B"/>
    <w:rsid w:val="004224D8"/>
    <w:rsid w:val="00422B9E"/>
    <w:rsid w:val="00422C29"/>
    <w:rsid w:val="00423218"/>
    <w:rsid w:val="004234A2"/>
    <w:rsid w:val="00423570"/>
    <w:rsid w:val="00423833"/>
    <w:rsid w:val="00423866"/>
    <w:rsid w:val="004238B1"/>
    <w:rsid w:val="00423C7F"/>
    <w:rsid w:val="00423E37"/>
    <w:rsid w:val="00423E38"/>
    <w:rsid w:val="00424288"/>
    <w:rsid w:val="0042429B"/>
    <w:rsid w:val="004245CD"/>
    <w:rsid w:val="0042464E"/>
    <w:rsid w:val="00424C1B"/>
    <w:rsid w:val="00424EDA"/>
    <w:rsid w:val="0042551E"/>
    <w:rsid w:val="00425624"/>
    <w:rsid w:val="0042563D"/>
    <w:rsid w:val="00425B38"/>
    <w:rsid w:val="0042618B"/>
    <w:rsid w:val="00426449"/>
    <w:rsid w:val="00426482"/>
    <w:rsid w:val="0042656D"/>
    <w:rsid w:val="0042659B"/>
    <w:rsid w:val="00426A0D"/>
    <w:rsid w:val="00426A37"/>
    <w:rsid w:val="00426D18"/>
    <w:rsid w:val="004272D6"/>
    <w:rsid w:val="004273C9"/>
    <w:rsid w:val="004273EB"/>
    <w:rsid w:val="004277B2"/>
    <w:rsid w:val="00427954"/>
    <w:rsid w:val="00430AFF"/>
    <w:rsid w:val="00430F34"/>
    <w:rsid w:val="00430FC1"/>
    <w:rsid w:val="004310DB"/>
    <w:rsid w:val="00431237"/>
    <w:rsid w:val="00431F4F"/>
    <w:rsid w:val="00431FAE"/>
    <w:rsid w:val="00432B27"/>
    <w:rsid w:val="00432BE6"/>
    <w:rsid w:val="00432E61"/>
    <w:rsid w:val="004330B4"/>
    <w:rsid w:val="00433569"/>
    <w:rsid w:val="004335BC"/>
    <w:rsid w:val="004336D0"/>
    <w:rsid w:val="00433B5E"/>
    <w:rsid w:val="00433DD5"/>
    <w:rsid w:val="0043418F"/>
    <w:rsid w:val="00434351"/>
    <w:rsid w:val="004348FB"/>
    <w:rsid w:val="00434963"/>
    <w:rsid w:val="00434B25"/>
    <w:rsid w:val="00434CF1"/>
    <w:rsid w:val="00434D05"/>
    <w:rsid w:val="00434E89"/>
    <w:rsid w:val="00434FF5"/>
    <w:rsid w:val="00435706"/>
    <w:rsid w:val="00435B87"/>
    <w:rsid w:val="00436145"/>
    <w:rsid w:val="0043636D"/>
    <w:rsid w:val="004367B8"/>
    <w:rsid w:val="0043690F"/>
    <w:rsid w:val="00437199"/>
    <w:rsid w:val="0043728C"/>
    <w:rsid w:val="0043740F"/>
    <w:rsid w:val="004374B9"/>
    <w:rsid w:val="00437695"/>
    <w:rsid w:val="00437702"/>
    <w:rsid w:val="00437753"/>
    <w:rsid w:val="00437770"/>
    <w:rsid w:val="004379D9"/>
    <w:rsid w:val="00437C2E"/>
    <w:rsid w:val="00437E67"/>
    <w:rsid w:val="00440075"/>
    <w:rsid w:val="0044009B"/>
    <w:rsid w:val="004400F6"/>
    <w:rsid w:val="004401EE"/>
    <w:rsid w:val="00440222"/>
    <w:rsid w:val="004413F7"/>
    <w:rsid w:val="004415C9"/>
    <w:rsid w:val="004415DE"/>
    <w:rsid w:val="00441612"/>
    <w:rsid w:val="00441A85"/>
    <w:rsid w:val="00441C01"/>
    <w:rsid w:val="00441E8F"/>
    <w:rsid w:val="0044208D"/>
    <w:rsid w:val="00442B74"/>
    <w:rsid w:val="00442DE9"/>
    <w:rsid w:val="0044343A"/>
    <w:rsid w:val="00444287"/>
    <w:rsid w:val="004443D0"/>
    <w:rsid w:val="00444500"/>
    <w:rsid w:val="00444772"/>
    <w:rsid w:val="00444B69"/>
    <w:rsid w:val="00444DA1"/>
    <w:rsid w:val="00444F9A"/>
    <w:rsid w:val="0044502B"/>
    <w:rsid w:val="00445197"/>
    <w:rsid w:val="00445577"/>
    <w:rsid w:val="00445EC6"/>
    <w:rsid w:val="00445F24"/>
    <w:rsid w:val="00446842"/>
    <w:rsid w:val="00447196"/>
    <w:rsid w:val="004472DA"/>
    <w:rsid w:val="0044735F"/>
    <w:rsid w:val="0044743C"/>
    <w:rsid w:val="00447AA1"/>
    <w:rsid w:val="00447CC9"/>
    <w:rsid w:val="00447CDB"/>
    <w:rsid w:val="00447DB3"/>
    <w:rsid w:val="004502E7"/>
    <w:rsid w:val="00451479"/>
    <w:rsid w:val="004516B5"/>
    <w:rsid w:val="00451D6D"/>
    <w:rsid w:val="00451F28"/>
    <w:rsid w:val="0045207F"/>
    <w:rsid w:val="0045210B"/>
    <w:rsid w:val="0045251B"/>
    <w:rsid w:val="0045251F"/>
    <w:rsid w:val="00452935"/>
    <w:rsid w:val="00452A90"/>
    <w:rsid w:val="00452E0A"/>
    <w:rsid w:val="00452EB2"/>
    <w:rsid w:val="00453E35"/>
    <w:rsid w:val="0045412F"/>
    <w:rsid w:val="0045422E"/>
    <w:rsid w:val="00454538"/>
    <w:rsid w:val="004547B4"/>
    <w:rsid w:val="0045491C"/>
    <w:rsid w:val="00454AF0"/>
    <w:rsid w:val="00454D15"/>
    <w:rsid w:val="004550BD"/>
    <w:rsid w:val="004552B1"/>
    <w:rsid w:val="004553A2"/>
    <w:rsid w:val="004553BD"/>
    <w:rsid w:val="00455ECF"/>
    <w:rsid w:val="00455FE3"/>
    <w:rsid w:val="004563CC"/>
    <w:rsid w:val="0045657D"/>
    <w:rsid w:val="00456FC9"/>
    <w:rsid w:val="004576C0"/>
    <w:rsid w:val="004576D4"/>
    <w:rsid w:val="00457A3E"/>
    <w:rsid w:val="00457C6B"/>
    <w:rsid w:val="0046011C"/>
    <w:rsid w:val="00460565"/>
    <w:rsid w:val="00460D39"/>
    <w:rsid w:val="00460D65"/>
    <w:rsid w:val="00461032"/>
    <w:rsid w:val="00461367"/>
    <w:rsid w:val="004617EC"/>
    <w:rsid w:val="004618EC"/>
    <w:rsid w:val="00461968"/>
    <w:rsid w:val="00461CC5"/>
    <w:rsid w:val="00461FF3"/>
    <w:rsid w:val="00462046"/>
    <w:rsid w:val="0046235A"/>
    <w:rsid w:val="004623AD"/>
    <w:rsid w:val="004624F8"/>
    <w:rsid w:val="00462977"/>
    <w:rsid w:val="00463088"/>
    <w:rsid w:val="00463626"/>
    <w:rsid w:val="00463931"/>
    <w:rsid w:val="004639DB"/>
    <w:rsid w:val="00463A44"/>
    <w:rsid w:val="0046415C"/>
    <w:rsid w:val="00464252"/>
    <w:rsid w:val="00464392"/>
    <w:rsid w:val="004646B1"/>
    <w:rsid w:val="00464A97"/>
    <w:rsid w:val="00464B67"/>
    <w:rsid w:val="00464C67"/>
    <w:rsid w:val="004655B7"/>
    <w:rsid w:val="0046560A"/>
    <w:rsid w:val="004658A6"/>
    <w:rsid w:val="00465D66"/>
    <w:rsid w:val="0046611B"/>
    <w:rsid w:val="0046693E"/>
    <w:rsid w:val="00466C67"/>
    <w:rsid w:val="00466DEC"/>
    <w:rsid w:val="00466F88"/>
    <w:rsid w:val="00467072"/>
    <w:rsid w:val="0046708F"/>
    <w:rsid w:val="004670D4"/>
    <w:rsid w:val="00467172"/>
    <w:rsid w:val="004671B5"/>
    <w:rsid w:val="00467524"/>
    <w:rsid w:val="00467550"/>
    <w:rsid w:val="00467604"/>
    <w:rsid w:val="0046770A"/>
    <w:rsid w:val="00467956"/>
    <w:rsid w:val="0046799E"/>
    <w:rsid w:val="00467D5D"/>
    <w:rsid w:val="004701C9"/>
    <w:rsid w:val="00470398"/>
    <w:rsid w:val="00470444"/>
    <w:rsid w:val="00470942"/>
    <w:rsid w:val="00470AC8"/>
    <w:rsid w:val="00470B9C"/>
    <w:rsid w:val="00470C22"/>
    <w:rsid w:val="00470E45"/>
    <w:rsid w:val="00471406"/>
    <w:rsid w:val="004717CE"/>
    <w:rsid w:val="00471A09"/>
    <w:rsid w:val="00471C60"/>
    <w:rsid w:val="00471DC9"/>
    <w:rsid w:val="00471E55"/>
    <w:rsid w:val="0047219C"/>
    <w:rsid w:val="00472437"/>
    <w:rsid w:val="00472531"/>
    <w:rsid w:val="00472AC6"/>
    <w:rsid w:val="00472BB2"/>
    <w:rsid w:val="004730B5"/>
    <w:rsid w:val="004730CC"/>
    <w:rsid w:val="004731A0"/>
    <w:rsid w:val="0047323C"/>
    <w:rsid w:val="004735BC"/>
    <w:rsid w:val="004735D2"/>
    <w:rsid w:val="0047370C"/>
    <w:rsid w:val="00473AD5"/>
    <w:rsid w:val="00473BB1"/>
    <w:rsid w:val="00473C2C"/>
    <w:rsid w:val="00473CBE"/>
    <w:rsid w:val="00473D2D"/>
    <w:rsid w:val="00473FEB"/>
    <w:rsid w:val="004743A2"/>
    <w:rsid w:val="004744AB"/>
    <w:rsid w:val="004745E7"/>
    <w:rsid w:val="0047466D"/>
    <w:rsid w:val="00474843"/>
    <w:rsid w:val="00475108"/>
    <w:rsid w:val="004755F2"/>
    <w:rsid w:val="0047586F"/>
    <w:rsid w:val="00475F32"/>
    <w:rsid w:val="00476701"/>
    <w:rsid w:val="00476857"/>
    <w:rsid w:val="004768F6"/>
    <w:rsid w:val="00476A32"/>
    <w:rsid w:val="00476B28"/>
    <w:rsid w:val="00476CF3"/>
    <w:rsid w:val="00476F9B"/>
    <w:rsid w:val="00476FAD"/>
    <w:rsid w:val="004774F7"/>
    <w:rsid w:val="004779FA"/>
    <w:rsid w:val="00477A94"/>
    <w:rsid w:val="00477B22"/>
    <w:rsid w:val="00477BE8"/>
    <w:rsid w:val="00477D3C"/>
    <w:rsid w:val="00477F8B"/>
    <w:rsid w:val="00477FD1"/>
    <w:rsid w:val="00480081"/>
    <w:rsid w:val="004802BB"/>
    <w:rsid w:val="004806A1"/>
    <w:rsid w:val="004825C1"/>
    <w:rsid w:val="00482817"/>
    <w:rsid w:val="00482DAC"/>
    <w:rsid w:val="0048310C"/>
    <w:rsid w:val="004833F6"/>
    <w:rsid w:val="00483457"/>
    <w:rsid w:val="004834E5"/>
    <w:rsid w:val="00483C83"/>
    <w:rsid w:val="00483D84"/>
    <w:rsid w:val="00483E57"/>
    <w:rsid w:val="0048402F"/>
    <w:rsid w:val="0048443E"/>
    <w:rsid w:val="00484872"/>
    <w:rsid w:val="00484FFC"/>
    <w:rsid w:val="004851EF"/>
    <w:rsid w:val="00485392"/>
    <w:rsid w:val="004853A0"/>
    <w:rsid w:val="00485542"/>
    <w:rsid w:val="00485811"/>
    <w:rsid w:val="00485922"/>
    <w:rsid w:val="00485AA2"/>
    <w:rsid w:val="00485B15"/>
    <w:rsid w:val="0048604F"/>
    <w:rsid w:val="00486159"/>
    <w:rsid w:val="0048644B"/>
    <w:rsid w:val="004865E5"/>
    <w:rsid w:val="0048693B"/>
    <w:rsid w:val="00487095"/>
    <w:rsid w:val="00487255"/>
    <w:rsid w:val="0048748E"/>
    <w:rsid w:val="00487946"/>
    <w:rsid w:val="00487B72"/>
    <w:rsid w:val="00490336"/>
    <w:rsid w:val="00490A82"/>
    <w:rsid w:val="004910D2"/>
    <w:rsid w:val="00491171"/>
    <w:rsid w:val="004918AC"/>
    <w:rsid w:val="00491A70"/>
    <w:rsid w:val="00491CAE"/>
    <w:rsid w:val="00491E5A"/>
    <w:rsid w:val="00492210"/>
    <w:rsid w:val="0049280E"/>
    <w:rsid w:val="00492AE8"/>
    <w:rsid w:val="00492EA7"/>
    <w:rsid w:val="00493216"/>
    <w:rsid w:val="00493BE2"/>
    <w:rsid w:val="00493FF3"/>
    <w:rsid w:val="00494E3D"/>
    <w:rsid w:val="00494F85"/>
    <w:rsid w:val="004953A8"/>
    <w:rsid w:val="00495AC1"/>
    <w:rsid w:val="00496023"/>
    <w:rsid w:val="004960BE"/>
    <w:rsid w:val="00496258"/>
    <w:rsid w:val="00496351"/>
    <w:rsid w:val="004964A4"/>
    <w:rsid w:val="00496639"/>
    <w:rsid w:val="00496730"/>
    <w:rsid w:val="00496E88"/>
    <w:rsid w:val="00496FB1"/>
    <w:rsid w:val="0049703E"/>
    <w:rsid w:val="004971C6"/>
    <w:rsid w:val="004973AE"/>
    <w:rsid w:val="00497753"/>
    <w:rsid w:val="00497A23"/>
    <w:rsid w:val="00497FE5"/>
    <w:rsid w:val="004A0064"/>
    <w:rsid w:val="004A01D2"/>
    <w:rsid w:val="004A03B5"/>
    <w:rsid w:val="004A0AC0"/>
    <w:rsid w:val="004A0FA8"/>
    <w:rsid w:val="004A1248"/>
    <w:rsid w:val="004A1375"/>
    <w:rsid w:val="004A1896"/>
    <w:rsid w:val="004A195A"/>
    <w:rsid w:val="004A19F1"/>
    <w:rsid w:val="004A1C7D"/>
    <w:rsid w:val="004A1F45"/>
    <w:rsid w:val="004A2172"/>
    <w:rsid w:val="004A24F1"/>
    <w:rsid w:val="004A2683"/>
    <w:rsid w:val="004A26C1"/>
    <w:rsid w:val="004A2C16"/>
    <w:rsid w:val="004A2C21"/>
    <w:rsid w:val="004A2CEB"/>
    <w:rsid w:val="004A2DE1"/>
    <w:rsid w:val="004A2E7A"/>
    <w:rsid w:val="004A3B4B"/>
    <w:rsid w:val="004A3D01"/>
    <w:rsid w:val="004A3F73"/>
    <w:rsid w:val="004A4505"/>
    <w:rsid w:val="004A452F"/>
    <w:rsid w:val="004A4B96"/>
    <w:rsid w:val="004A4BE4"/>
    <w:rsid w:val="004A4BF0"/>
    <w:rsid w:val="004A4C17"/>
    <w:rsid w:val="004A4FA6"/>
    <w:rsid w:val="004A5676"/>
    <w:rsid w:val="004A581B"/>
    <w:rsid w:val="004A5864"/>
    <w:rsid w:val="004A58B4"/>
    <w:rsid w:val="004A5B1D"/>
    <w:rsid w:val="004A5C46"/>
    <w:rsid w:val="004A5FAB"/>
    <w:rsid w:val="004A651F"/>
    <w:rsid w:val="004A667E"/>
    <w:rsid w:val="004A6877"/>
    <w:rsid w:val="004A69A9"/>
    <w:rsid w:val="004A779B"/>
    <w:rsid w:val="004A786F"/>
    <w:rsid w:val="004A79A3"/>
    <w:rsid w:val="004A79E4"/>
    <w:rsid w:val="004A7A83"/>
    <w:rsid w:val="004A7AB7"/>
    <w:rsid w:val="004A7B84"/>
    <w:rsid w:val="004A7D4E"/>
    <w:rsid w:val="004A7EDB"/>
    <w:rsid w:val="004B00BD"/>
    <w:rsid w:val="004B0434"/>
    <w:rsid w:val="004B04B7"/>
    <w:rsid w:val="004B0594"/>
    <w:rsid w:val="004B07EA"/>
    <w:rsid w:val="004B0940"/>
    <w:rsid w:val="004B09A0"/>
    <w:rsid w:val="004B12A1"/>
    <w:rsid w:val="004B14B0"/>
    <w:rsid w:val="004B1736"/>
    <w:rsid w:val="004B1E07"/>
    <w:rsid w:val="004B1F0A"/>
    <w:rsid w:val="004B20D7"/>
    <w:rsid w:val="004B250D"/>
    <w:rsid w:val="004B2E97"/>
    <w:rsid w:val="004B3383"/>
    <w:rsid w:val="004B3E88"/>
    <w:rsid w:val="004B4175"/>
    <w:rsid w:val="004B4A6B"/>
    <w:rsid w:val="004B4C22"/>
    <w:rsid w:val="004B5037"/>
    <w:rsid w:val="004B52B7"/>
    <w:rsid w:val="004B5601"/>
    <w:rsid w:val="004B589F"/>
    <w:rsid w:val="004B5B8D"/>
    <w:rsid w:val="004B5C35"/>
    <w:rsid w:val="004B64E6"/>
    <w:rsid w:val="004B66E2"/>
    <w:rsid w:val="004B6ADD"/>
    <w:rsid w:val="004B6B85"/>
    <w:rsid w:val="004B6BB8"/>
    <w:rsid w:val="004B6DD6"/>
    <w:rsid w:val="004B7026"/>
    <w:rsid w:val="004B7239"/>
    <w:rsid w:val="004B7390"/>
    <w:rsid w:val="004B797A"/>
    <w:rsid w:val="004C0844"/>
    <w:rsid w:val="004C0861"/>
    <w:rsid w:val="004C0ADE"/>
    <w:rsid w:val="004C1B75"/>
    <w:rsid w:val="004C1F38"/>
    <w:rsid w:val="004C1F7F"/>
    <w:rsid w:val="004C20B3"/>
    <w:rsid w:val="004C264D"/>
    <w:rsid w:val="004C2C0D"/>
    <w:rsid w:val="004C30BE"/>
    <w:rsid w:val="004C3229"/>
    <w:rsid w:val="004C331E"/>
    <w:rsid w:val="004C3DCC"/>
    <w:rsid w:val="004C3E60"/>
    <w:rsid w:val="004C3F86"/>
    <w:rsid w:val="004C4226"/>
    <w:rsid w:val="004C4228"/>
    <w:rsid w:val="004C423A"/>
    <w:rsid w:val="004C426F"/>
    <w:rsid w:val="004C4329"/>
    <w:rsid w:val="004C4B41"/>
    <w:rsid w:val="004C4C98"/>
    <w:rsid w:val="004C4EE5"/>
    <w:rsid w:val="004C5026"/>
    <w:rsid w:val="004C50F1"/>
    <w:rsid w:val="004C52C7"/>
    <w:rsid w:val="004C5DA6"/>
    <w:rsid w:val="004C5DCA"/>
    <w:rsid w:val="004C5FE5"/>
    <w:rsid w:val="004C60C8"/>
    <w:rsid w:val="004C6213"/>
    <w:rsid w:val="004C6A2F"/>
    <w:rsid w:val="004C6C06"/>
    <w:rsid w:val="004C6EC5"/>
    <w:rsid w:val="004C7334"/>
    <w:rsid w:val="004C7697"/>
    <w:rsid w:val="004C7D19"/>
    <w:rsid w:val="004C7F61"/>
    <w:rsid w:val="004D001E"/>
    <w:rsid w:val="004D01C2"/>
    <w:rsid w:val="004D02A4"/>
    <w:rsid w:val="004D0708"/>
    <w:rsid w:val="004D076F"/>
    <w:rsid w:val="004D0A2E"/>
    <w:rsid w:val="004D0DEC"/>
    <w:rsid w:val="004D0F64"/>
    <w:rsid w:val="004D111D"/>
    <w:rsid w:val="004D11E0"/>
    <w:rsid w:val="004D12C8"/>
    <w:rsid w:val="004D15B4"/>
    <w:rsid w:val="004D1B22"/>
    <w:rsid w:val="004D1EA2"/>
    <w:rsid w:val="004D2101"/>
    <w:rsid w:val="004D23DD"/>
    <w:rsid w:val="004D27FC"/>
    <w:rsid w:val="004D29F8"/>
    <w:rsid w:val="004D2A09"/>
    <w:rsid w:val="004D2A74"/>
    <w:rsid w:val="004D2A99"/>
    <w:rsid w:val="004D2AD3"/>
    <w:rsid w:val="004D2F73"/>
    <w:rsid w:val="004D35DA"/>
    <w:rsid w:val="004D3772"/>
    <w:rsid w:val="004D3BF7"/>
    <w:rsid w:val="004D4288"/>
    <w:rsid w:val="004D43FC"/>
    <w:rsid w:val="004D4851"/>
    <w:rsid w:val="004D4B63"/>
    <w:rsid w:val="004D4DCA"/>
    <w:rsid w:val="004D534F"/>
    <w:rsid w:val="004D551F"/>
    <w:rsid w:val="004D558A"/>
    <w:rsid w:val="004D560E"/>
    <w:rsid w:val="004D57FC"/>
    <w:rsid w:val="004D58A1"/>
    <w:rsid w:val="004D5B29"/>
    <w:rsid w:val="004D61C8"/>
    <w:rsid w:val="004D638F"/>
    <w:rsid w:val="004D640D"/>
    <w:rsid w:val="004D6A72"/>
    <w:rsid w:val="004D6C80"/>
    <w:rsid w:val="004D7068"/>
    <w:rsid w:val="004D7110"/>
    <w:rsid w:val="004D755D"/>
    <w:rsid w:val="004D7C07"/>
    <w:rsid w:val="004D7C4B"/>
    <w:rsid w:val="004D7FB5"/>
    <w:rsid w:val="004E04AA"/>
    <w:rsid w:val="004E0650"/>
    <w:rsid w:val="004E0A12"/>
    <w:rsid w:val="004E0F34"/>
    <w:rsid w:val="004E13D1"/>
    <w:rsid w:val="004E1444"/>
    <w:rsid w:val="004E17FB"/>
    <w:rsid w:val="004E19A5"/>
    <w:rsid w:val="004E1D18"/>
    <w:rsid w:val="004E1E32"/>
    <w:rsid w:val="004E2797"/>
    <w:rsid w:val="004E2AA1"/>
    <w:rsid w:val="004E3226"/>
    <w:rsid w:val="004E33F6"/>
    <w:rsid w:val="004E356F"/>
    <w:rsid w:val="004E35CF"/>
    <w:rsid w:val="004E3821"/>
    <w:rsid w:val="004E38D0"/>
    <w:rsid w:val="004E390B"/>
    <w:rsid w:val="004E3B4B"/>
    <w:rsid w:val="004E41FC"/>
    <w:rsid w:val="004E4CC0"/>
    <w:rsid w:val="004E4F9B"/>
    <w:rsid w:val="004E53BB"/>
    <w:rsid w:val="004E5E98"/>
    <w:rsid w:val="004E6144"/>
    <w:rsid w:val="004E6949"/>
    <w:rsid w:val="004E6966"/>
    <w:rsid w:val="004E70DA"/>
    <w:rsid w:val="004E7381"/>
    <w:rsid w:val="004E769A"/>
    <w:rsid w:val="004E7C71"/>
    <w:rsid w:val="004E7F17"/>
    <w:rsid w:val="004E7F24"/>
    <w:rsid w:val="004F03C3"/>
    <w:rsid w:val="004F109F"/>
    <w:rsid w:val="004F1210"/>
    <w:rsid w:val="004F1767"/>
    <w:rsid w:val="004F2521"/>
    <w:rsid w:val="004F25DE"/>
    <w:rsid w:val="004F26CB"/>
    <w:rsid w:val="004F2C01"/>
    <w:rsid w:val="004F329B"/>
    <w:rsid w:val="004F353B"/>
    <w:rsid w:val="004F374D"/>
    <w:rsid w:val="004F3823"/>
    <w:rsid w:val="004F394B"/>
    <w:rsid w:val="004F4023"/>
    <w:rsid w:val="004F4810"/>
    <w:rsid w:val="004F4CC3"/>
    <w:rsid w:val="004F4D0A"/>
    <w:rsid w:val="004F4E7F"/>
    <w:rsid w:val="004F4FB9"/>
    <w:rsid w:val="004F5639"/>
    <w:rsid w:val="004F5689"/>
    <w:rsid w:val="004F5758"/>
    <w:rsid w:val="004F5814"/>
    <w:rsid w:val="004F5B9B"/>
    <w:rsid w:val="004F5C3B"/>
    <w:rsid w:val="004F5CBC"/>
    <w:rsid w:val="004F5EEF"/>
    <w:rsid w:val="004F5FCE"/>
    <w:rsid w:val="004F61D6"/>
    <w:rsid w:val="004F6B74"/>
    <w:rsid w:val="004F77F3"/>
    <w:rsid w:val="004F7CBD"/>
    <w:rsid w:val="004F7D30"/>
    <w:rsid w:val="005002A2"/>
    <w:rsid w:val="00500371"/>
    <w:rsid w:val="00500945"/>
    <w:rsid w:val="00500B8D"/>
    <w:rsid w:val="00500CE2"/>
    <w:rsid w:val="005011A2"/>
    <w:rsid w:val="005011CA"/>
    <w:rsid w:val="0050158F"/>
    <w:rsid w:val="00501940"/>
    <w:rsid w:val="0050199D"/>
    <w:rsid w:val="00501DED"/>
    <w:rsid w:val="00501DFC"/>
    <w:rsid w:val="00502824"/>
    <w:rsid w:val="00502CAE"/>
    <w:rsid w:val="00502D4E"/>
    <w:rsid w:val="00502E70"/>
    <w:rsid w:val="00502E85"/>
    <w:rsid w:val="00503073"/>
    <w:rsid w:val="00503349"/>
    <w:rsid w:val="005039E8"/>
    <w:rsid w:val="00503AEA"/>
    <w:rsid w:val="00503F1D"/>
    <w:rsid w:val="00504192"/>
    <w:rsid w:val="0050434A"/>
    <w:rsid w:val="00504453"/>
    <w:rsid w:val="00504A80"/>
    <w:rsid w:val="00505089"/>
    <w:rsid w:val="00505259"/>
    <w:rsid w:val="005058BA"/>
    <w:rsid w:val="00505972"/>
    <w:rsid w:val="00505BE6"/>
    <w:rsid w:val="00505F1C"/>
    <w:rsid w:val="00505FE7"/>
    <w:rsid w:val="00506094"/>
    <w:rsid w:val="00506531"/>
    <w:rsid w:val="00506883"/>
    <w:rsid w:val="00506954"/>
    <w:rsid w:val="00506E04"/>
    <w:rsid w:val="00506EDC"/>
    <w:rsid w:val="00506F2D"/>
    <w:rsid w:val="00506F59"/>
    <w:rsid w:val="00506F6D"/>
    <w:rsid w:val="00506F8E"/>
    <w:rsid w:val="005076F8"/>
    <w:rsid w:val="005077FD"/>
    <w:rsid w:val="005078EA"/>
    <w:rsid w:val="00507952"/>
    <w:rsid w:val="00507CC2"/>
    <w:rsid w:val="00510326"/>
    <w:rsid w:val="00510CB4"/>
    <w:rsid w:val="005114A4"/>
    <w:rsid w:val="00511741"/>
    <w:rsid w:val="005117CC"/>
    <w:rsid w:val="00511830"/>
    <w:rsid w:val="005119E8"/>
    <w:rsid w:val="00511D23"/>
    <w:rsid w:val="0051203B"/>
    <w:rsid w:val="00512318"/>
    <w:rsid w:val="005125E2"/>
    <w:rsid w:val="005126B4"/>
    <w:rsid w:val="005127B9"/>
    <w:rsid w:val="00512DF3"/>
    <w:rsid w:val="00513385"/>
    <w:rsid w:val="00513589"/>
    <w:rsid w:val="005139F5"/>
    <w:rsid w:val="005142A2"/>
    <w:rsid w:val="005143E5"/>
    <w:rsid w:val="005143F8"/>
    <w:rsid w:val="005146C0"/>
    <w:rsid w:val="005151B1"/>
    <w:rsid w:val="0051539B"/>
    <w:rsid w:val="005157D5"/>
    <w:rsid w:val="0051591D"/>
    <w:rsid w:val="00515CD2"/>
    <w:rsid w:val="005162DC"/>
    <w:rsid w:val="00516390"/>
    <w:rsid w:val="005167DC"/>
    <w:rsid w:val="0051687C"/>
    <w:rsid w:val="005168B0"/>
    <w:rsid w:val="00516984"/>
    <w:rsid w:val="00516A8B"/>
    <w:rsid w:val="00516BBB"/>
    <w:rsid w:val="00517345"/>
    <w:rsid w:val="00517525"/>
    <w:rsid w:val="00517626"/>
    <w:rsid w:val="00517B3A"/>
    <w:rsid w:val="00517DB0"/>
    <w:rsid w:val="0052004E"/>
    <w:rsid w:val="005200AE"/>
    <w:rsid w:val="005207C3"/>
    <w:rsid w:val="00520B5E"/>
    <w:rsid w:val="00520C47"/>
    <w:rsid w:val="00520CE4"/>
    <w:rsid w:val="00520CEC"/>
    <w:rsid w:val="005210C0"/>
    <w:rsid w:val="0052121C"/>
    <w:rsid w:val="00521303"/>
    <w:rsid w:val="0052141E"/>
    <w:rsid w:val="00521702"/>
    <w:rsid w:val="00521933"/>
    <w:rsid w:val="0052198C"/>
    <w:rsid w:val="00521ADD"/>
    <w:rsid w:val="00521E77"/>
    <w:rsid w:val="00521FAF"/>
    <w:rsid w:val="00521FC8"/>
    <w:rsid w:val="0052221F"/>
    <w:rsid w:val="0052230B"/>
    <w:rsid w:val="005224F8"/>
    <w:rsid w:val="005226D0"/>
    <w:rsid w:val="00522A18"/>
    <w:rsid w:val="0052352F"/>
    <w:rsid w:val="0052370B"/>
    <w:rsid w:val="0052386C"/>
    <w:rsid w:val="00523911"/>
    <w:rsid w:val="005239BF"/>
    <w:rsid w:val="00523DF5"/>
    <w:rsid w:val="00523E77"/>
    <w:rsid w:val="0052440F"/>
    <w:rsid w:val="00524909"/>
    <w:rsid w:val="00524C6C"/>
    <w:rsid w:val="00524D73"/>
    <w:rsid w:val="00525070"/>
    <w:rsid w:val="005250DF"/>
    <w:rsid w:val="0052525B"/>
    <w:rsid w:val="00525543"/>
    <w:rsid w:val="0052557E"/>
    <w:rsid w:val="0052577A"/>
    <w:rsid w:val="00525B4A"/>
    <w:rsid w:val="00525F0C"/>
    <w:rsid w:val="00525F8E"/>
    <w:rsid w:val="005261AC"/>
    <w:rsid w:val="00526209"/>
    <w:rsid w:val="005264A6"/>
    <w:rsid w:val="0052650E"/>
    <w:rsid w:val="0052651D"/>
    <w:rsid w:val="0052660D"/>
    <w:rsid w:val="00526835"/>
    <w:rsid w:val="0052709D"/>
    <w:rsid w:val="00527204"/>
    <w:rsid w:val="0052730B"/>
    <w:rsid w:val="0052757A"/>
    <w:rsid w:val="00527996"/>
    <w:rsid w:val="00527A73"/>
    <w:rsid w:val="00527E23"/>
    <w:rsid w:val="005308A5"/>
    <w:rsid w:val="00530A2C"/>
    <w:rsid w:val="00530B28"/>
    <w:rsid w:val="00531AA2"/>
    <w:rsid w:val="00532170"/>
    <w:rsid w:val="00532359"/>
    <w:rsid w:val="0053269C"/>
    <w:rsid w:val="00532922"/>
    <w:rsid w:val="0053293A"/>
    <w:rsid w:val="00532F40"/>
    <w:rsid w:val="005331C2"/>
    <w:rsid w:val="00533404"/>
    <w:rsid w:val="00533AAB"/>
    <w:rsid w:val="00533B47"/>
    <w:rsid w:val="00533D9A"/>
    <w:rsid w:val="0053411F"/>
    <w:rsid w:val="005341F9"/>
    <w:rsid w:val="00534512"/>
    <w:rsid w:val="00534C71"/>
    <w:rsid w:val="00534CE2"/>
    <w:rsid w:val="00534D88"/>
    <w:rsid w:val="0053510D"/>
    <w:rsid w:val="00535512"/>
    <w:rsid w:val="005356FA"/>
    <w:rsid w:val="00535CDD"/>
    <w:rsid w:val="00535F5D"/>
    <w:rsid w:val="005363DB"/>
    <w:rsid w:val="005363F3"/>
    <w:rsid w:val="00536636"/>
    <w:rsid w:val="005367A5"/>
    <w:rsid w:val="00536FF2"/>
    <w:rsid w:val="005371AF"/>
    <w:rsid w:val="005372AD"/>
    <w:rsid w:val="005374AD"/>
    <w:rsid w:val="0053764C"/>
    <w:rsid w:val="00537C5D"/>
    <w:rsid w:val="00537C8F"/>
    <w:rsid w:val="0054003E"/>
    <w:rsid w:val="00540152"/>
    <w:rsid w:val="00540231"/>
    <w:rsid w:val="005402B1"/>
    <w:rsid w:val="0054080D"/>
    <w:rsid w:val="00540AF3"/>
    <w:rsid w:val="0054113C"/>
    <w:rsid w:val="005411B1"/>
    <w:rsid w:val="00541B1E"/>
    <w:rsid w:val="0054209B"/>
    <w:rsid w:val="0054236B"/>
    <w:rsid w:val="0054237E"/>
    <w:rsid w:val="0054259E"/>
    <w:rsid w:val="00542A53"/>
    <w:rsid w:val="00542C50"/>
    <w:rsid w:val="005434C7"/>
    <w:rsid w:val="00543ACD"/>
    <w:rsid w:val="00543B34"/>
    <w:rsid w:val="00543B88"/>
    <w:rsid w:val="00544087"/>
    <w:rsid w:val="00544D02"/>
    <w:rsid w:val="005451F5"/>
    <w:rsid w:val="005456DD"/>
    <w:rsid w:val="005457A7"/>
    <w:rsid w:val="00545FC3"/>
    <w:rsid w:val="00545FCA"/>
    <w:rsid w:val="005460E5"/>
    <w:rsid w:val="005463FE"/>
    <w:rsid w:val="00546624"/>
    <w:rsid w:val="00546917"/>
    <w:rsid w:val="00546974"/>
    <w:rsid w:val="00546A5A"/>
    <w:rsid w:val="00546B8F"/>
    <w:rsid w:val="00546D59"/>
    <w:rsid w:val="00546D5D"/>
    <w:rsid w:val="005475E4"/>
    <w:rsid w:val="005478A4"/>
    <w:rsid w:val="0055007D"/>
    <w:rsid w:val="0055014A"/>
    <w:rsid w:val="0055035F"/>
    <w:rsid w:val="005504EB"/>
    <w:rsid w:val="005506B0"/>
    <w:rsid w:val="00550C1F"/>
    <w:rsid w:val="00551311"/>
    <w:rsid w:val="00551437"/>
    <w:rsid w:val="0055154B"/>
    <w:rsid w:val="00551685"/>
    <w:rsid w:val="0055187C"/>
    <w:rsid w:val="00551AA5"/>
    <w:rsid w:val="00551B91"/>
    <w:rsid w:val="00551E97"/>
    <w:rsid w:val="0055220E"/>
    <w:rsid w:val="005522D7"/>
    <w:rsid w:val="005522F1"/>
    <w:rsid w:val="0055230E"/>
    <w:rsid w:val="005527DC"/>
    <w:rsid w:val="005528DF"/>
    <w:rsid w:val="00552AB1"/>
    <w:rsid w:val="00552C6E"/>
    <w:rsid w:val="00553123"/>
    <w:rsid w:val="005532B2"/>
    <w:rsid w:val="00553356"/>
    <w:rsid w:val="005535B1"/>
    <w:rsid w:val="005537DB"/>
    <w:rsid w:val="00553851"/>
    <w:rsid w:val="00553AE9"/>
    <w:rsid w:val="00553BF8"/>
    <w:rsid w:val="005545BD"/>
    <w:rsid w:val="005545E2"/>
    <w:rsid w:val="005561E8"/>
    <w:rsid w:val="00557071"/>
    <w:rsid w:val="005571A6"/>
    <w:rsid w:val="0055728E"/>
    <w:rsid w:val="00557493"/>
    <w:rsid w:val="005578E5"/>
    <w:rsid w:val="00557E17"/>
    <w:rsid w:val="00557F9C"/>
    <w:rsid w:val="00557FD4"/>
    <w:rsid w:val="0056012D"/>
    <w:rsid w:val="00560506"/>
    <w:rsid w:val="0056069F"/>
    <w:rsid w:val="00560748"/>
    <w:rsid w:val="005609CD"/>
    <w:rsid w:val="00560EC5"/>
    <w:rsid w:val="005614D0"/>
    <w:rsid w:val="00562193"/>
    <w:rsid w:val="00562729"/>
    <w:rsid w:val="00562754"/>
    <w:rsid w:val="00562BD7"/>
    <w:rsid w:val="00562BFC"/>
    <w:rsid w:val="00563074"/>
    <w:rsid w:val="005635F0"/>
    <w:rsid w:val="0056396F"/>
    <w:rsid w:val="00563D38"/>
    <w:rsid w:val="0056408D"/>
    <w:rsid w:val="00564254"/>
    <w:rsid w:val="00564911"/>
    <w:rsid w:val="005649AB"/>
    <w:rsid w:val="005649D5"/>
    <w:rsid w:val="00565006"/>
    <w:rsid w:val="0056515E"/>
    <w:rsid w:val="00565676"/>
    <w:rsid w:val="00565978"/>
    <w:rsid w:val="00565B93"/>
    <w:rsid w:val="00565F56"/>
    <w:rsid w:val="005665C0"/>
    <w:rsid w:val="00566619"/>
    <w:rsid w:val="00566B1A"/>
    <w:rsid w:val="00567269"/>
    <w:rsid w:val="00567511"/>
    <w:rsid w:val="0056767A"/>
    <w:rsid w:val="00567AA4"/>
    <w:rsid w:val="00567BAC"/>
    <w:rsid w:val="00567C4F"/>
    <w:rsid w:val="00567D59"/>
    <w:rsid w:val="00567FA8"/>
    <w:rsid w:val="0057057B"/>
    <w:rsid w:val="005705F4"/>
    <w:rsid w:val="005707C5"/>
    <w:rsid w:val="00570FD2"/>
    <w:rsid w:val="005713C7"/>
    <w:rsid w:val="005718ED"/>
    <w:rsid w:val="00571BAB"/>
    <w:rsid w:val="0057213F"/>
    <w:rsid w:val="005728C8"/>
    <w:rsid w:val="00572945"/>
    <w:rsid w:val="005729A1"/>
    <w:rsid w:val="00572D4A"/>
    <w:rsid w:val="00572E31"/>
    <w:rsid w:val="0057326C"/>
    <w:rsid w:val="0057331A"/>
    <w:rsid w:val="005739DA"/>
    <w:rsid w:val="00573E28"/>
    <w:rsid w:val="00574611"/>
    <w:rsid w:val="0057498D"/>
    <w:rsid w:val="00574B50"/>
    <w:rsid w:val="00574DD6"/>
    <w:rsid w:val="005751B1"/>
    <w:rsid w:val="00575241"/>
    <w:rsid w:val="0057526B"/>
    <w:rsid w:val="005754FE"/>
    <w:rsid w:val="00575A27"/>
    <w:rsid w:val="0057641F"/>
    <w:rsid w:val="00576672"/>
    <w:rsid w:val="005767A5"/>
    <w:rsid w:val="00576B63"/>
    <w:rsid w:val="00576C27"/>
    <w:rsid w:val="00577196"/>
    <w:rsid w:val="005778FF"/>
    <w:rsid w:val="00577965"/>
    <w:rsid w:val="00577B93"/>
    <w:rsid w:val="00577DD1"/>
    <w:rsid w:val="005800A2"/>
    <w:rsid w:val="00580618"/>
    <w:rsid w:val="00580A42"/>
    <w:rsid w:val="00580C62"/>
    <w:rsid w:val="00580FAB"/>
    <w:rsid w:val="00581050"/>
    <w:rsid w:val="0058156E"/>
    <w:rsid w:val="00581668"/>
    <w:rsid w:val="005819A1"/>
    <w:rsid w:val="00581BEC"/>
    <w:rsid w:val="00581D0D"/>
    <w:rsid w:val="00581D10"/>
    <w:rsid w:val="00581E77"/>
    <w:rsid w:val="00581EA8"/>
    <w:rsid w:val="005820D2"/>
    <w:rsid w:val="0058278A"/>
    <w:rsid w:val="005827F0"/>
    <w:rsid w:val="00582BBA"/>
    <w:rsid w:val="005831E0"/>
    <w:rsid w:val="005832DF"/>
    <w:rsid w:val="00583305"/>
    <w:rsid w:val="0058379A"/>
    <w:rsid w:val="00583B2B"/>
    <w:rsid w:val="00583B9A"/>
    <w:rsid w:val="00583CF9"/>
    <w:rsid w:val="00583E92"/>
    <w:rsid w:val="005840D4"/>
    <w:rsid w:val="005840D9"/>
    <w:rsid w:val="00584320"/>
    <w:rsid w:val="005843D6"/>
    <w:rsid w:val="0058470D"/>
    <w:rsid w:val="00584953"/>
    <w:rsid w:val="00584C9B"/>
    <w:rsid w:val="00584FD1"/>
    <w:rsid w:val="00585762"/>
    <w:rsid w:val="005858CB"/>
    <w:rsid w:val="00585B8E"/>
    <w:rsid w:val="00585EEE"/>
    <w:rsid w:val="00586117"/>
    <w:rsid w:val="0058615D"/>
    <w:rsid w:val="005871EA"/>
    <w:rsid w:val="00590207"/>
    <w:rsid w:val="00590404"/>
    <w:rsid w:val="005905FC"/>
    <w:rsid w:val="005906FC"/>
    <w:rsid w:val="00590C58"/>
    <w:rsid w:val="00590C6C"/>
    <w:rsid w:val="005911DF"/>
    <w:rsid w:val="005911EE"/>
    <w:rsid w:val="0059139F"/>
    <w:rsid w:val="00591656"/>
    <w:rsid w:val="00591847"/>
    <w:rsid w:val="00591ED0"/>
    <w:rsid w:val="00591FB6"/>
    <w:rsid w:val="0059269C"/>
    <w:rsid w:val="00592FED"/>
    <w:rsid w:val="005931FC"/>
    <w:rsid w:val="0059331A"/>
    <w:rsid w:val="0059334C"/>
    <w:rsid w:val="005939D8"/>
    <w:rsid w:val="0059461B"/>
    <w:rsid w:val="00594A3F"/>
    <w:rsid w:val="00594B71"/>
    <w:rsid w:val="00594C70"/>
    <w:rsid w:val="00594C9D"/>
    <w:rsid w:val="00594F42"/>
    <w:rsid w:val="005953B0"/>
    <w:rsid w:val="00595753"/>
    <w:rsid w:val="005957CC"/>
    <w:rsid w:val="00595B00"/>
    <w:rsid w:val="00595E12"/>
    <w:rsid w:val="0059606F"/>
    <w:rsid w:val="0059640C"/>
    <w:rsid w:val="0059648F"/>
    <w:rsid w:val="00596934"/>
    <w:rsid w:val="00596964"/>
    <w:rsid w:val="00596D5A"/>
    <w:rsid w:val="00596F94"/>
    <w:rsid w:val="00597004"/>
    <w:rsid w:val="005974A5"/>
    <w:rsid w:val="00597B7E"/>
    <w:rsid w:val="00597C36"/>
    <w:rsid w:val="00597DC7"/>
    <w:rsid w:val="00597F53"/>
    <w:rsid w:val="00597FBF"/>
    <w:rsid w:val="005A04C3"/>
    <w:rsid w:val="005A0602"/>
    <w:rsid w:val="005A06ED"/>
    <w:rsid w:val="005A08C5"/>
    <w:rsid w:val="005A0F20"/>
    <w:rsid w:val="005A0F6D"/>
    <w:rsid w:val="005A1437"/>
    <w:rsid w:val="005A14E8"/>
    <w:rsid w:val="005A1628"/>
    <w:rsid w:val="005A1703"/>
    <w:rsid w:val="005A1E40"/>
    <w:rsid w:val="005A1ECC"/>
    <w:rsid w:val="005A1FE8"/>
    <w:rsid w:val="005A20FC"/>
    <w:rsid w:val="005A217F"/>
    <w:rsid w:val="005A224A"/>
    <w:rsid w:val="005A2393"/>
    <w:rsid w:val="005A25B4"/>
    <w:rsid w:val="005A273B"/>
    <w:rsid w:val="005A3477"/>
    <w:rsid w:val="005A3495"/>
    <w:rsid w:val="005A34F0"/>
    <w:rsid w:val="005A354F"/>
    <w:rsid w:val="005A356F"/>
    <w:rsid w:val="005A39EE"/>
    <w:rsid w:val="005A3B08"/>
    <w:rsid w:val="005A3EEB"/>
    <w:rsid w:val="005A3F43"/>
    <w:rsid w:val="005A4088"/>
    <w:rsid w:val="005A411C"/>
    <w:rsid w:val="005A4424"/>
    <w:rsid w:val="005A4499"/>
    <w:rsid w:val="005A44A3"/>
    <w:rsid w:val="005A4769"/>
    <w:rsid w:val="005A4B77"/>
    <w:rsid w:val="005A4E09"/>
    <w:rsid w:val="005A4E0B"/>
    <w:rsid w:val="005A4EA0"/>
    <w:rsid w:val="005A50EA"/>
    <w:rsid w:val="005A56E0"/>
    <w:rsid w:val="005A592D"/>
    <w:rsid w:val="005A5DBC"/>
    <w:rsid w:val="005A5EAF"/>
    <w:rsid w:val="005A6156"/>
    <w:rsid w:val="005A6247"/>
    <w:rsid w:val="005A632F"/>
    <w:rsid w:val="005A685C"/>
    <w:rsid w:val="005A71AE"/>
    <w:rsid w:val="005A7D9F"/>
    <w:rsid w:val="005B055A"/>
    <w:rsid w:val="005B0DDE"/>
    <w:rsid w:val="005B13C3"/>
    <w:rsid w:val="005B1444"/>
    <w:rsid w:val="005B16D8"/>
    <w:rsid w:val="005B17A9"/>
    <w:rsid w:val="005B1EEA"/>
    <w:rsid w:val="005B20D2"/>
    <w:rsid w:val="005B2120"/>
    <w:rsid w:val="005B232A"/>
    <w:rsid w:val="005B2C2C"/>
    <w:rsid w:val="005B2D1C"/>
    <w:rsid w:val="005B2D41"/>
    <w:rsid w:val="005B2E02"/>
    <w:rsid w:val="005B30AE"/>
    <w:rsid w:val="005B34F5"/>
    <w:rsid w:val="005B35B2"/>
    <w:rsid w:val="005B368F"/>
    <w:rsid w:val="005B3E04"/>
    <w:rsid w:val="005B4286"/>
    <w:rsid w:val="005B44A6"/>
    <w:rsid w:val="005B44E4"/>
    <w:rsid w:val="005B45C5"/>
    <w:rsid w:val="005B462B"/>
    <w:rsid w:val="005B4740"/>
    <w:rsid w:val="005B4813"/>
    <w:rsid w:val="005B4C3F"/>
    <w:rsid w:val="005B4DA6"/>
    <w:rsid w:val="005B4F92"/>
    <w:rsid w:val="005B5054"/>
    <w:rsid w:val="005B53B3"/>
    <w:rsid w:val="005B62EE"/>
    <w:rsid w:val="005B62FE"/>
    <w:rsid w:val="005B646A"/>
    <w:rsid w:val="005B6B0E"/>
    <w:rsid w:val="005B6CA4"/>
    <w:rsid w:val="005B6F5D"/>
    <w:rsid w:val="005B72AD"/>
    <w:rsid w:val="005B73F0"/>
    <w:rsid w:val="005B7AE1"/>
    <w:rsid w:val="005B7AE2"/>
    <w:rsid w:val="005B7BD0"/>
    <w:rsid w:val="005B7CDC"/>
    <w:rsid w:val="005C0619"/>
    <w:rsid w:val="005C0695"/>
    <w:rsid w:val="005C09E3"/>
    <w:rsid w:val="005C0FCF"/>
    <w:rsid w:val="005C1346"/>
    <w:rsid w:val="005C1601"/>
    <w:rsid w:val="005C1618"/>
    <w:rsid w:val="005C1BFC"/>
    <w:rsid w:val="005C1CDD"/>
    <w:rsid w:val="005C1F9F"/>
    <w:rsid w:val="005C24BF"/>
    <w:rsid w:val="005C2604"/>
    <w:rsid w:val="005C36FE"/>
    <w:rsid w:val="005C3839"/>
    <w:rsid w:val="005C3F33"/>
    <w:rsid w:val="005C4199"/>
    <w:rsid w:val="005C4256"/>
    <w:rsid w:val="005C43B9"/>
    <w:rsid w:val="005C4527"/>
    <w:rsid w:val="005C46B9"/>
    <w:rsid w:val="005C53B8"/>
    <w:rsid w:val="005C5931"/>
    <w:rsid w:val="005C5C87"/>
    <w:rsid w:val="005C5CE1"/>
    <w:rsid w:val="005C600F"/>
    <w:rsid w:val="005C6558"/>
    <w:rsid w:val="005C6714"/>
    <w:rsid w:val="005C67B3"/>
    <w:rsid w:val="005C6F72"/>
    <w:rsid w:val="005C7203"/>
    <w:rsid w:val="005C7312"/>
    <w:rsid w:val="005C7345"/>
    <w:rsid w:val="005C773D"/>
    <w:rsid w:val="005C7BBE"/>
    <w:rsid w:val="005C7DEE"/>
    <w:rsid w:val="005C7F8F"/>
    <w:rsid w:val="005D030B"/>
    <w:rsid w:val="005D0360"/>
    <w:rsid w:val="005D03F6"/>
    <w:rsid w:val="005D0711"/>
    <w:rsid w:val="005D0D89"/>
    <w:rsid w:val="005D12A7"/>
    <w:rsid w:val="005D13F4"/>
    <w:rsid w:val="005D1409"/>
    <w:rsid w:val="005D1ADF"/>
    <w:rsid w:val="005D22DA"/>
    <w:rsid w:val="005D230D"/>
    <w:rsid w:val="005D233C"/>
    <w:rsid w:val="005D284B"/>
    <w:rsid w:val="005D2931"/>
    <w:rsid w:val="005D2DE6"/>
    <w:rsid w:val="005D3859"/>
    <w:rsid w:val="005D3A12"/>
    <w:rsid w:val="005D3AC4"/>
    <w:rsid w:val="005D3D39"/>
    <w:rsid w:val="005D3E60"/>
    <w:rsid w:val="005D3F82"/>
    <w:rsid w:val="005D405C"/>
    <w:rsid w:val="005D45BF"/>
    <w:rsid w:val="005D4964"/>
    <w:rsid w:val="005D5287"/>
    <w:rsid w:val="005D530A"/>
    <w:rsid w:val="005D539D"/>
    <w:rsid w:val="005D554B"/>
    <w:rsid w:val="005D55C1"/>
    <w:rsid w:val="005D598C"/>
    <w:rsid w:val="005D5FD6"/>
    <w:rsid w:val="005D633C"/>
    <w:rsid w:val="005D66FC"/>
    <w:rsid w:val="005D6721"/>
    <w:rsid w:val="005D67C4"/>
    <w:rsid w:val="005D7416"/>
    <w:rsid w:val="005D7488"/>
    <w:rsid w:val="005E011C"/>
    <w:rsid w:val="005E052C"/>
    <w:rsid w:val="005E0A12"/>
    <w:rsid w:val="005E0A79"/>
    <w:rsid w:val="005E1052"/>
    <w:rsid w:val="005E1706"/>
    <w:rsid w:val="005E1EB4"/>
    <w:rsid w:val="005E1F4B"/>
    <w:rsid w:val="005E215F"/>
    <w:rsid w:val="005E2479"/>
    <w:rsid w:val="005E3254"/>
    <w:rsid w:val="005E388E"/>
    <w:rsid w:val="005E3C43"/>
    <w:rsid w:val="005E3D84"/>
    <w:rsid w:val="005E3EEE"/>
    <w:rsid w:val="005E46D2"/>
    <w:rsid w:val="005E4FDF"/>
    <w:rsid w:val="005E51B1"/>
    <w:rsid w:val="005E5451"/>
    <w:rsid w:val="005E548A"/>
    <w:rsid w:val="005E58C3"/>
    <w:rsid w:val="005E58E0"/>
    <w:rsid w:val="005E5B12"/>
    <w:rsid w:val="005E5ED8"/>
    <w:rsid w:val="005E5F9E"/>
    <w:rsid w:val="005E6331"/>
    <w:rsid w:val="005E63E4"/>
    <w:rsid w:val="005E64EF"/>
    <w:rsid w:val="005E656A"/>
    <w:rsid w:val="005E6608"/>
    <w:rsid w:val="005E6680"/>
    <w:rsid w:val="005E683D"/>
    <w:rsid w:val="005E6BBC"/>
    <w:rsid w:val="005E6C0C"/>
    <w:rsid w:val="005E7266"/>
    <w:rsid w:val="005E7382"/>
    <w:rsid w:val="005E79FC"/>
    <w:rsid w:val="005E7A25"/>
    <w:rsid w:val="005E7DBF"/>
    <w:rsid w:val="005F0217"/>
    <w:rsid w:val="005F03EB"/>
    <w:rsid w:val="005F0745"/>
    <w:rsid w:val="005F075C"/>
    <w:rsid w:val="005F0778"/>
    <w:rsid w:val="005F08BB"/>
    <w:rsid w:val="005F0C7C"/>
    <w:rsid w:val="005F0E22"/>
    <w:rsid w:val="005F1191"/>
    <w:rsid w:val="005F140F"/>
    <w:rsid w:val="005F179C"/>
    <w:rsid w:val="005F17FF"/>
    <w:rsid w:val="005F212E"/>
    <w:rsid w:val="005F2545"/>
    <w:rsid w:val="005F2D54"/>
    <w:rsid w:val="005F312A"/>
    <w:rsid w:val="005F34C2"/>
    <w:rsid w:val="005F3654"/>
    <w:rsid w:val="005F3886"/>
    <w:rsid w:val="005F38D6"/>
    <w:rsid w:val="005F3E86"/>
    <w:rsid w:val="005F3FBE"/>
    <w:rsid w:val="005F440A"/>
    <w:rsid w:val="005F4586"/>
    <w:rsid w:val="005F46F9"/>
    <w:rsid w:val="005F470B"/>
    <w:rsid w:val="005F5004"/>
    <w:rsid w:val="005F50F1"/>
    <w:rsid w:val="005F54B9"/>
    <w:rsid w:val="005F5654"/>
    <w:rsid w:val="005F574C"/>
    <w:rsid w:val="005F58B3"/>
    <w:rsid w:val="005F58BA"/>
    <w:rsid w:val="005F5946"/>
    <w:rsid w:val="005F618B"/>
    <w:rsid w:val="005F6C9F"/>
    <w:rsid w:val="005F6F7B"/>
    <w:rsid w:val="005F72F2"/>
    <w:rsid w:val="005F7864"/>
    <w:rsid w:val="005F78D7"/>
    <w:rsid w:val="005F7CD9"/>
    <w:rsid w:val="006006B1"/>
    <w:rsid w:val="00600773"/>
    <w:rsid w:val="00600CD2"/>
    <w:rsid w:val="00600E68"/>
    <w:rsid w:val="00601080"/>
    <w:rsid w:val="006016AB"/>
    <w:rsid w:val="00601C06"/>
    <w:rsid w:val="00602340"/>
    <w:rsid w:val="006023A5"/>
    <w:rsid w:val="00602732"/>
    <w:rsid w:val="006029A8"/>
    <w:rsid w:val="00602C08"/>
    <w:rsid w:val="00602CB5"/>
    <w:rsid w:val="00603100"/>
    <w:rsid w:val="00603678"/>
    <w:rsid w:val="006038A3"/>
    <w:rsid w:val="00603CF4"/>
    <w:rsid w:val="006040AC"/>
    <w:rsid w:val="006043C6"/>
    <w:rsid w:val="006044A1"/>
    <w:rsid w:val="006044BF"/>
    <w:rsid w:val="00604AC8"/>
    <w:rsid w:val="00604FB6"/>
    <w:rsid w:val="0060518A"/>
    <w:rsid w:val="00605329"/>
    <w:rsid w:val="00605433"/>
    <w:rsid w:val="006056D3"/>
    <w:rsid w:val="006060C5"/>
    <w:rsid w:val="0060646B"/>
    <w:rsid w:val="00606638"/>
    <w:rsid w:val="00606BC2"/>
    <w:rsid w:val="00606FDC"/>
    <w:rsid w:val="006071C4"/>
    <w:rsid w:val="006073CC"/>
    <w:rsid w:val="0060762A"/>
    <w:rsid w:val="00607CFE"/>
    <w:rsid w:val="00607E9D"/>
    <w:rsid w:val="00610B1F"/>
    <w:rsid w:val="00610CD9"/>
    <w:rsid w:val="00610F71"/>
    <w:rsid w:val="0061122F"/>
    <w:rsid w:val="006117EE"/>
    <w:rsid w:val="00611C65"/>
    <w:rsid w:val="00611CFF"/>
    <w:rsid w:val="00611DC6"/>
    <w:rsid w:val="00611F43"/>
    <w:rsid w:val="00612788"/>
    <w:rsid w:val="00612F17"/>
    <w:rsid w:val="00612FB6"/>
    <w:rsid w:val="006130C6"/>
    <w:rsid w:val="00613102"/>
    <w:rsid w:val="006135E8"/>
    <w:rsid w:val="006136B0"/>
    <w:rsid w:val="00613E86"/>
    <w:rsid w:val="006141B5"/>
    <w:rsid w:val="006145BC"/>
    <w:rsid w:val="00614C8A"/>
    <w:rsid w:val="00614F90"/>
    <w:rsid w:val="00615045"/>
    <w:rsid w:val="006151EA"/>
    <w:rsid w:val="0061566E"/>
    <w:rsid w:val="00615855"/>
    <w:rsid w:val="00615962"/>
    <w:rsid w:val="00615A87"/>
    <w:rsid w:val="00616D1D"/>
    <w:rsid w:val="00616DF6"/>
    <w:rsid w:val="00616E4A"/>
    <w:rsid w:val="00616E88"/>
    <w:rsid w:val="00616F8D"/>
    <w:rsid w:val="00617513"/>
    <w:rsid w:val="00617938"/>
    <w:rsid w:val="00617C80"/>
    <w:rsid w:val="00617D52"/>
    <w:rsid w:val="0062003E"/>
    <w:rsid w:val="0062019C"/>
    <w:rsid w:val="006207C8"/>
    <w:rsid w:val="00620955"/>
    <w:rsid w:val="00620F0B"/>
    <w:rsid w:val="00620FA5"/>
    <w:rsid w:val="0062175E"/>
    <w:rsid w:val="0062176F"/>
    <w:rsid w:val="00621847"/>
    <w:rsid w:val="0062194D"/>
    <w:rsid w:val="00621BDF"/>
    <w:rsid w:val="006222C9"/>
    <w:rsid w:val="0062297A"/>
    <w:rsid w:val="00622C43"/>
    <w:rsid w:val="00622F49"/>
    <w:rsid w:val="006230AF"/>
    <w:rsid w:val="00623AAD"/>
    <w:rsid w:val="00623ACA"/>
    <w:rsid w:val="006241C1"/>
    <w:rsid w:val="0062422E"/>
    <w:rsid w:val="006244BB"/>
    <w:rsid w:val="006248A9"/>
    <w:rsid w:val="00624DD5"/>
    <w:rsid w:val="006251C9"/>
    <w:rsid w:val="006254B6"/>
    <w:rsid w:val="00625557"/>
    <w:rsid w:val="00625569"/>
    <w:rsid w:val="00625731"/>
    <w:rsid w:val="00625BF0"/>
    <w:rsid w:val="00625D63"/>
    <w:rsid w:val="00625FAE"/>
    <w:rsid w:val="00626B1C"/>
    <w:rsid w:val="00626B5F"/>
    <w:rsid w:val="00626C90"/>
    <w:rsid w:val="00627081"/>
    <w:rsid w:val="00627168"/>
    <w:rsid w:val="006273EC"/>
    <w:rsid w:val="006279C1"/>
    <w:rsid w:val="00627B11"/>
    <w:rsid w:val="00627B1D"/>
    <w:rsid w:val="00627E26"/>
    <w:rsid w:val="006300AE"/>
    <w:rsid w:val="00630102"/>
    <w:rsid w:val="006304B9"/>
    <w:rsid w:val="006308BE"/>
    <w:rsid w:val="00630924"/>
    <w:rsid w:val="00630A4D"/>
    <w:rsid w:val="00630B8D"/>
    <w:rsid w:val="00630DE5"/>
    <w:rsid w:val="006310D1"/>
    <w:rsid w:val="006310F4"/>
    <w:rsid w:val="00631107"/>
    <w:rsid w:val="00631134"/>
    <w:rsid w:val="006312DB"/>
    <w:rsid w:val="00631535"/>
    <w:rsid w:val="006317CB"/>
    <w:rsid w:val="00631903"/>
    <w:rsid w:val="00631A90"/>
    <w:rsid w:val="00631D3C"/>
    <w:rsid w:val="00631FA9"/>
    <w:rsid w:val="006321E5"/>
    <w:rsid w:val="0063223B"/>
    <w:rsid w:val="006328AF"/>
    <w:rsid w:val="00632FD3"/>
    <w:rsid w:val="00633302"/>
    <w:rsid w:val="0063332A"/>
    <w:rsid w:val="00633C6A"/>
    <w:rsid w:val="0063411A"/>
    <w:rsid w:val="0063411E"/>
    <w:rsid w:val="00634128"/>
    <w:rsid w:val="00634246"/>
    <w:rsid w:val="00634708"/>
    <w:rsid w:val="0063492E"/>
    <w:rsid w:val="00634A18"/>
    <w:rsid w:val="00634EC9"/>
    <w:rsid w:val="00634F15"/>
    <w:rsid w:val="0063537C"/>
    <w:rsid w:val="00635FD8"/>
    <w:rsid w:val="006360EB"/>
    <w:rsid w:val="0063673E"/>
    <w:rsid w:val="00636BFD"/>
    <w:rsid w:val="00636DD8"/>
    <w:rsid w:val="00636EDC"/>
    <w:rsid w:val="00637090"/>
    <w:rsid w:val="00637449"/>
    <w:rsid w:val="006378D3"/>
    <w:rsid w:val="006378D9"/>
    <w:rsid w:val="00637B93"/>
    <w:rsid w:val="00637D7D"/>
    <w:rsid w:val="00640248"/>
    <w:rsid w:val="00640294"/>
    <w:rsid w:val="00640F8F"/>
    <w:rsid w:val="00641055"/>
    <w:rsid w:val="006410C3"/>
    <w:rsid w:val="006410D1"/>
    <w:rsid w:val="00641305"/>
    <w:rsid w:val="00641355"/>
    <w:rsid w:val="006413D1"/>
    <w:rsid w:val="006416CC"/>
    <w:rsid w:val="006416F6"/>
    <w:rsid w:val="0064186E"/>
    <w:rsid w:val="00641ADC"/>
    <w:rsid w:val="00641DC2"/>
    <w:rsid w:val="006420E4"/>
    <w:rsid w:val="00642164"/>
    <w:rsid w:val="006424F0"/>
    <w:rsid w:val="00642819"/>
    <w:rsid w:val="00642AF2"/>
    <w:rsid w:val="00643447"/>
    <w:rsid w:val="0064372D"/>
    <w:rsid w:val="00643C96"/>
    <w:rsid w:val="00644165"/>
    <w:rsid w:val="00644AE2"/>
    <w:rsid w:val="00644E92"/>
    <w:rsid w:val="006450DA"/>
    <w:rsid w:val="0064511D"/>
    <w:rsid w:val="006451DB"/>
    <w:rsid w:val="00645A95"/>
    <w:rsid w:val="00645C26"/>
    <w:rsid w:val="00646493"/>
    <w:rsid w:val="006464AA"/>
    <w:rsid w:val="00646F00"/>
    <w:rsid w:val="00647294"/>
    <w:rsid w:val="0064786A"/>
    <w:rsid w:val="00647895"/>
    <w:rsid w:val="00650452"/>
    <w:rsid w:val="0065046F"/>
    <w:rsid w:val="00650596"/>
    <w:rsid w:val="0065094C"/>
    <w:rsid w:val="00650977"/>
    <w:rsid w:val="00650A1D"/>
    <w:rsid w:val="006516E4"/>
    <w:rsid w:val="006517AE"/>
    <w:rsid w:val="006518ED"/>
    <w:rsid w:val="00651A76"/>
    <w:rsid w:val="00651CD3"/>
    <w:rsid w:val="00651E4F"/>
    <w:rsid w:val="00652646"/>
    <w:rsid w:val="006527CE"/>
    <w:rsid w:val="00652918"/>
    <w:rsid w:val="00652ABE"/>
    <w:rsid w:val="00652AFB"/>
    <w:rsid w:val="006531DE"/>
    <w:rsid w:val="0065336F"/>
    <w:rsid w:val="006534EA"/>
    <w:rsid w:val="006534EC"/>
    <w:rsid w:val="0065370D"/>
    <w:rsid w:val="00654119"/>
    <w:rsid w:val="006541B9"/>
    <w:rsid w:val="006542F1"/>
    <w:rsid w:val="00654455"/>
    <w:rsid w:val="0065477E"/>
    <w:rsid w:val="00654930"/>
    <w:rsid w:val="00654A8B"/>
    <w:rsid w:val="00654AF8"/>
    <w:rsid w:val="00655175"/>
    <w:rsid w:val="006551BB"/>
    <w:rsid w:val="0065563C"/>
    <w:rsid w:val="0065579A"/>
    <w:rsid w:val="00655B1B"/>
    <w:rsid w:val="00655EF9"/>
    <w:rsid w:val="00655FBC"/>
    <w:rsid w:val="0065614E"/>
    <w:rsid w:val="00656424"/>
    <w:rsid w:val="00656467"/>
    <w:rsid w:val="00656534"/>
    <w:rsid w:val="006569DE"/>
    <w:rsid w:val="00656B00"/>
    <w:rsid w:val="00656B7C"/>
    <w:rsid w:val="006572AD"/>
    <w:rsid w:val="00657497"/>
    <w:rsid w:val="00657963"/>
    <w:rsid w:val="00657F55"/>
    <w:rsid w:val="00660042"/>
    <w:rsid w:val="00660257"/>
    <w:rsid w:val="006603E7"/>
    <w:rsid w:val="00660E3B"/>
    <w:rsid w:val="006613FD"/>
    <w:rsid w:val="006618C5"/>
    <w:rsid w:val="00661A10"/>
    <w:rsid w:val="00661B17"/>
    <w:rsid w:val="00662BB5"/>
    <w:rsid w:val="00662DA2"/>
    <w:rsid w:val="00662DB6"/>
    <w:rsid w:val="006632EA"/>
    <w:rsid w:val="006635AE"/>
    <w:rsid w:val="00663E5B"/>
    <w:rsid w:val="00663F9A"/>
    <w:rsid w:val="00664190"/>
    <w:rsid w:val="00664481"/>
    <w:rsid w:val="006646EB"/>
    <w:rsid w:val="00664805"/>
    <w:rsid w:val="00665100"/>
    <w:rsid w:val="0066538F"/>
    <w:rsid w:val="0066565D"/>
    <w:rsid w:val="006659FC"/>
    <w:rsid w:val="00665CFE"/>
    <w:rsid w:val="00665DB0"/>
    <w:rsid w:val="00666632"/>
    <w:rsid w:val="00666E6E"/>
    <w:rsid w:val="00666F00"/>
    <w:rsid w:val="006673D1"/>
    <w:rsid w:val="0066743F"/>
    <w:rsid w:val="0066747C"/>
    <w:rsid w:val="006674EC"/>
    <w:rsid w:val="00667ACA"/>
    <w:rsid w:val="00667C27"/>
    <w:rsid w:val="00667D55"/>
    <w:rsid w:val="00667F30"/>
    <w:rsid w:val="006700A6"/>
    <w:rsid w:val="006700F1"/>
    <w:rsid w:val="00670386"/>
    <w:rsid w:val="006707C7"/>
    <w:rsid w:val="00670FAB"/>
    <w:rsid w:val="006711E4"/>
    <w:rsid w:val="006712B2"/>
    <w:rsid w:val="00671891"/>
    <w:rsid w:val="00671A8F"/>
    <w:rsid w:val="0067202F"/>
    <w:rsid w:val="00672452"/>
    <w:rsid w:val="0067268C"/>
    <w:rsid w:val="006728EE"/>
    <w:rsid w:val="006729EB"/>
    <w:rsid w:val="00672AC1"/>
    <w:rsid w:val="00672C08"/>
    <w:rsid w:val="00672CE7"/>
    <w:rsid w:val="00672E89"/>
    <w:rsid w:val="00672F9A"/>
    <w:rsid w:val="00673581"/>
    <w:rsid w:val="0067362E"/>
    <w:rsid w:val="006737C8"/>
    <w:rsid w:val="00673B99"/>
    <w:rsid w:val="006741EB"/>
    <w:rsid w:val="006748D9"/>
    <w:rsid w:val="00674B8E"/>
    <w:rsid w:val="0067558B"/>
    <w:rsid w:val="00675809"/>
    <w:rsid w:val="00675A3B"/>
    <w:rsid w:val="00675CEC"/>
    <w:rsid w:val="0067609C"/>
    <w:rsid w:val="006761C1"/>
    <w:rsid w:val="0067661C"/>
    <w:rsid w:val="006766CC"/>
    <w:rsid w:val="006772A6"/>
    <w:rsid w:val="00677559"/>
    <w:rsid w:val="00677695"/>
    <w:rsid w:val="00677752"/>
    <w:rsid w:val="006777B7"/>
    <w:rsid w:val="006778F4"/>
    <w:rsid w:val="00677A20"/>
    <w:rsid w:val="00677C9B"/>
    <w:rsid w:val="00677E00"/>
    <w:rsid w:val="00677FAE"/>
    <w:rsid w:val="00680075"/>
    <w:rsid w:val="00680264"/>
    <w:rsid w:val="006802CA"/>
    <w:rsid w:val="00680397"/>
    <w:rsid w:val="006804EF"/>
    <w:rsid w:val="006805C7"/>
    <w:rsid w:val="006807FA"/>
    <w:rsid w:val="00681213"/>
    <w:rsid w:val="00681223"/>
    <w:rsid w:val="00681231"/>
    <w:rsid w:val="006814E3"/>
    <w:rsid w:val="00681CF6"/>
    <w:rsid w:val="00681E1F"/>
    <w:rsid w:val="00681E31"/>
    <w:rsid w:val="00681E88"/>
    <w:rsid w:val="0068251D"/>
    <w:rsid w:val="0068263A"/>
    <w:rsid w:val="00682E4B"/>
    <w:rsid w:val="00682EB6"/>
    <w:rsid w:val="00683280"/>
    <w:rsid w:val="006832D6"/>
    <w:rsid w:val="00683400"/>
    <w:rsid w:val="0068374D"/>
    <w:rsid w:val="00683903"/>
    <w:rsid w:val="0068390B"/>
    <w:rsid w:val="00683E4F"/>
    <w:rsid w:val="00684565"/>
    <w:rsid w:val="00684745"/>
    <w:rsid w:val="00684AB0"/>
    <w:rsid w:val="00684D5F"/>
    <w:rsid w:val="00684E9C"/>
    <w:rsid w:val="00685013"/>
    <w:rsid w:val="006854BC"/>
    <w:rsid w:val="006856BD"/>
    <w:rsid w:val="00685906"/>
    <w:rsid w:val="00685F57"/>
    <w:rsid w:val="0068643A"/>
    <w:rsid w:val="0068658E"/>
    <w:rsid w:val="006866C7"/>
    <w:rsid w:val="006869A3"/>
    <w:rsid w:val="00686ABF"/>
    <w:rsid w:val="00686B07"/>
    <w:rsid w:val="00686C54"/>
    <w:rsid w:val="00686CD7"/>
    <w:rsid w:val="00686E4E"/>
    <w:rsid w:val="006871F3"/>
    <w:rsid w:val="0068725D"/>
    <w:rsid w:val="0068739E"/>
    <w:rsid w:val="0068772D"/>
    <w:rsid w:val="00687A6F"/>
    <w:rsid w:val="00687C2E"/>
    <w:rsid w:val="00687C63"/>
    <w:rsid w:val="0069008E"/>
    <w:rsid w:val="00690476"/>
    <w:rsid w:val="006905A4"/>
    <w:rsid w:val="00690A19"/>
    <w:rsid w:val="00690A73"/>
    <w:rsid w:val="00690BC6"/>
    <w:rsid w:val="0069109A"/>
    <w:rsid w:val="0069159C"/>
    <w:rsid w:val="00691A30"/>
    <w:rsid w:val="00691D49"/>
    <w:rsid w:val="00692183"/>
    <w:rsid w:val="006922A3"/>
    <w:rsid w:val="006922CB"/>
    <w:rsid w:val="006922F8"/>
    <w:rsid w:val="0069247B"/>
    <w:rsid w:val="006926BB"/>
    <w:rsid w:val="00692DB0"/>
    <w:rsid w:val="00692EA7"/>
    <w:rsid w:val="00693319"/>
    <w:rsid w:val="006933AA"/>
    <w:rsid w:val="0069342F"/>
    <w:rsid w:val="0069350E"/>
    <w:rsid w:val="00693723"/>
    <w:rsid w:val="006938FD"/>
    <w:rsid w:val="00693F79"/>
    <w:rsid w:val="006942DB"/>
    <w:rsid w:val="006943B2"/>
    <w:rsid w:val="00694603"/>
    <w:rsid w:val="00694C9C"/>
    <w:rsid w:val="0069573D"/>
    <w:rsid w:val="006958F0"/>
    <w:rsid w:val="00695B31"/>
    <w:rsid w:val="00695EA4"/>
    <w:rsid w:val="00695F2E"/>
    <w:rsid w:val="00696B26"/>
    <w:rsid w:val="00696D3A"/>
    <w:rsid w:val="00696E55"/>
    <w:rsid w:val="00696EB3"/>
    <w:rsid w:val="0069758E"/>
    <w:rsid w:val="0069784B"/>
    <w:rsid w:val="006978E9"/>
    <w:rsid w:val="006A0094"/>
    <w:rsid w:val="006A0414"/>
    <w:rsid w:val="006A0424"/>
    <w:rsid w:val="006A0499"/>
    <w:rsid w:val="006A0A36"/>
    <w:rsid w:val="006A0B46"/>
    <w:rsid w:val="006A0CA1"/>
    <w:rsid w:val="006A13C2"/>
    <w:rsid w:val="006A161C"/>
    <w:rsid w:val="006A1A6B"/>
    <w:rsid w:val="006A1B37"/>
    <w:rsid w:val="006A23C0"/>
    <w:rsid w:val="006A2674"/>
    <w:rsid w:val="006A2695"/>
    <w:rsid w:val="006A2BCB"/>
    <w:rsid w:val="006A2CF0"/>
    <w:rsid w:val="006A2F0A"/>
    <w:rsid w:val="006A3147"/>
    <w:rsid w:val="006A333B"/>
    <w:rsid w:val="006A349B"/>
    <w:rsid w:val="006A34F6"/>
    <w:rsid w:val="006A3775"/>
    <w:rsid w:val="006A3816"/>
    <w:rsid w:val="006A3DD9"/>
    <w:rsid w:val="006A4566"/>
    <w:rsid w:val="006A45B9"/>
    <w:rsid w:val="006A45F8"/>
    <w:rsid w:val="006A4B59"/>
    <w:rsid w:val="006A4C56"/>
    <w:rsid w:val="006A4EDD"/>
    <w:rsid w:val="006A5222"/>
    <w:rsid w:val="006A56FC"/>
    <w:rsid w:val="006A5906"/>
    <w:rsid w:val="006A5B0F"/>
    <w:rsid w:val="006A5B98"/>
    <w:rsid w:val="006A5CB6"/>
    <w:rsid w:val="006A5CB9"/>
    <w:rsid w:val="006A5E5C"/>
    <w:rsid w:val="006A5E70"/>
    <w:rsid w:val="006A65C6"/>
    <w:rsid w:val="006A6774"/>
    <w:rsid w:val="006A6A73"/>
    <w:rsid w:val="006A6AA3"/>
    <w:rsid w:val="006A6ACF"/>
    <w:rsid w:val="006A6B19"/>
    <w:rsid w:val="006A6CA7"/>
    <w:rsid w:val="006A708F"/>
    <w:rsid w:val="006A70BF"/>
    <w:rsid w:val="006A715B"/>
    <w:rsid w:val="006A75E8"/>
    <w:rsid w:val="006A7C85"/>
    <w:rsid w:val="006A7D84"/>
    <w:rsid w:val="006A7FFD"/>
    <w:rsid w:val="006B0025"/>
    <w:rsid w:val="006B028F"/>
    <w:rsid w:val="006B0349"/>
    <w:rsid w:val="006B0391"/>
    <w:rsid w:val="006B0C8A"/>
    <w:rsid w:val="006B0D30"/>
    <w:rsid w:val="006B13B7"/>
    <w:rsid w:val="006B1743"/>
    <w:rsid w:val="006B17EB"/>
    <w:rsid w:val="006B1D03"/>
    <w:rsid w:val="006B1F40"/>
    <w:rsid w:val="006B2118"/>
    <w:rsid w:val="006B2166"/>
    <w:rsid w:val="006B2478"/>
    <w:rsid w:val="006B25D3"/>
    <w:rsid w:val="006B2B7B"/>
    <w:rsid w:val="006B2C80"/>
    <w:rsid w:val="006B3496"/>
    <w:rsid w:val="006B3609"/>
    <w:rsid w:val="006B37B1"/>
    <w:rsid w:val="006B39E6"/>
    <w:rsid w:val="006B3B4D"/>
    <w:rsid w:val="006B3D21"/>
    <w:rsid w:val="006B420C"/>
    <w:rsid w:val="006B4995"/>
    <w:rsid w:val="006B49F7"/>
    <w:rsid w:val="006B4AA7"/>
    <w:rsid w:val="006B4B05"/>
    <w:rsid w:val="006B50FC"/>
    <w:rsid w:val="006B530E"/>
    <w:rsid w:val="006B5675"/>
    <w:rsid w:val="006B5927"/>
    <w:rsid w:val="006B59E7"/>
    <w:rsid w:val="006B5BF9"/>
    <w:rsid w:val="006B5FB6"/>
    <w:rsid w:val="006B63BD"/>
    <w:rsid w:val="006B6B1E"/>
    <w:rsid w:val="006B6F24"/>
    <w:rsid w:val="006B70E6"/>
    <w:rsid w:val="006B725B"/>
    <w:rsid w:val="006B7275"/>
    <w:rsid w:val="006B756D"/>
    <w:rsid w:val="006B7901"/>
    <w:rsid w:val="006B795F"/>
    <w:rsid w:val="006B7A10"/>
    <w:rsid w:val="006B7A4C"/>
    <w:rsid w:val="006C01F9"/>
    <w:rsid w:val="006C0363"/>
    <w:rsid w:val="006C0EDD"/>
    <w:rsid w:val="006C1531"/>
    <w:rsid w:val="006C18FD"/>
    <w:rsid w:val="006C19BE"/>
    <w:rsid w:val="006C1C84"/>
    <w:rsid w:val="006C1D3E"/>
    <w:rsid w:val="006C210F"/>
    <w:rsid w:val="006C2376"/>
    <w:rsid w:val="006C2465"/>
    <w:rsid w:val="006C2476"/>
    <w:rsid w:val="006C26E8"/>
    <w:rsid w:val="006C2882"/>
    <w:rsid w:val="006C2A15"/>
    <w:rsid w:val="006C2B06"/>
    <w:rsid w:val="006C2B27"/>
    <w:rsid w:val="006C2D9C"/>
    <w:rsid w:val="006C2E9A"/>
    <w:rsid w:val="006C2F6F"/>
    <w:rsid w:val="006C3131"/>
    <w:rsid w:val="006C3157"/>
    <w:rsid w:val="006C3927"/>
    <w:rsid w:val="006C3CFA"/>
    <w:rsid w:val="006C4231"/>
    <w:rsid w:val="006C4309"/>
    <w:rsid w:val="006C430C"/>
    <w:rsid w:val="006C4745"/>
    <w:rsid w:val="006C480C"/>
    <w:rsid w:val="006C496A"/>
    <w:rsid w:val="006C4A37"/>
    <w:rsid w:val="006C4AFD"/>
    <w:rsid w:val="006C4D63"/>
    <w:rsid w:val="006C4DE5"/>
    <w:rsid w:val="006C4F56"/>
    <w:rsid w:val="006C5080"/>
    <w:rsid w:val="006C5101"/>
    <w:rsid w:val="006C5311"/>
    <w:rsid w:val="006C5CCC"/>
    <w:rsid w:val="006C67A1"/>
    <w:rsid w:val="006C6F67"/>
    <w:rsid w:val="006C714E"/>
    <w:rsid w:val="006C7271"/>
    <w:rsid w:val="006C79A8"/>
    <w:rsid w:val="006D05C6"/>
    <w:rsid w:val="006D07C7"/>
    <w:rsid w:val="006D0C4B"/>
    <w:rsid w:val="006D0D98"/>
    <w:rsid w:val="006D130C"/>
    <w:rsid w:val="006D1625"/>
    <w:rsid w:val="006D1A5F"/>
    <w:rsid w:val="006D1A9A"/>
    <w:rsid w:val="006D1C8F"/>
    <w:rsid w:val="006D1EE3"/>
    <w:rsid w:val="006D1FC6"/>
    <w:rsid w:val="006D2221"/>
    <w:rsid w:val="006D230F"/>
    <w:rsid w:val="006D2482"/>
    <w:rsid w:val="006D25AA"/>
    <w:rsid w:val="006D28B3"/>
    <w:rsid w:val="006D2B3D"/>
    <w:rsid w:val="006D2CAB"/>
    <w:rsid w:val="006D302C"/>
    <w:rsid w:val="006D36A1"/>
    <w:rsid w:val="006D384A"/>
    <w:rsid w:val="006D3917"/>
    <w:rsid w:val="006D3A88"/>
    <w:rsid w:val="006D4323"/>
    <w:rsid w:val="006D49B8"/>
    <w:rsid w:val="006D4E36"/>
    <w:rsid w:val="006D506E"/>
    <w:rsid w:val="006D524D"/>
    <w:rsid w:val="006D53C5"/>
    <w:rsid w:val="006D5466"/>
    <w:rsid w:val="006D59B1"/>
    <w:rsid w:val="006D5C2F"/>
    <w:rsid w:val="006D5FC5"/>
    <w:rsid w:val="006D6583"/>
    <w:rsid w:val="006D67AC"/>
    <w:rsid w:val="006D6A0A"/>
    <w:rsid w:val="006D6B8D"/>
    <w:rsid w:val="006D6C33"/>
    <w:rsid w:val="006D7343"/>
    <w:rsid w:val="006D7553"/>
    <w:rsid w:val="006D7563"/>
    <w:rsid w:val="006D79E2"/>
    <w:rsid w:val="006D7B12"/>
    <w:rsid w:val="006E00E8"/>
    <w:rsid w:val="006E02D4"/>
    <w:rsid w:val="006E02EB"/>
    <w:rsid w:val="006E0308"/>
    <w:rsid w:val="006E031A"/>
    <w:rsid w:val="006E0758"/>
    <w:rsid w:val="006E07CA"/>
    <w:rsid w:val="006E0840"/>
    <w:rsid w:val="006E0DE7"/>
    <w:rsid w:val="006E0E73"/>
    <w:rsid w:val="006E15AE"/>
    <w:rsid w:val="006E190A"/>
    <w:rsid w:val="006E1BFD"/>
    <w:rsid w:val="006E1CDC"/>
    <w:rsid w:val="006E2434"/>
    <w:rsid w:val="006E270A"/>
    <w:rsid w:val="006E2854"/>
    <w:rsid w:val="006E2BB6"/>
    <w:rsid w:val="006E30F3"/>
    <w:rsid w:val="006E3896"/>
    <w:rsid w:val="006E3994"/>
    <w:rsid w:val="006E41BD"/>
    <w:rsid w:val="006E42F1"/>
    <w:rsid w:val="006E4537"/>
    <w:rsid w:val="006E4DAA"/>
    <w:rsid w:val="006E5000"/>
    <w:rsid w:val="006E51C7"/>
    <w:rsid w:val="006E5867"/>
    <w:rsid w:val="006E5AD8"/>
    <w:rsid w:val="006E5C1C"/>
    <w:rsid w:val="006E5C28"/>
    <w:rsid w:val="006E5CF6"/>
    <w:rsid w:val="006E5E24"/>
    <w:rsid w:val="006E5EA1"/>
    <w:rsid w:val="006E65F6"/>
    <w:rsid w:val="006E6BE4"/>
    <w:rsid w:val="006E6C20"/>
    <w:rsid w:val="006E7350"/>
    <w:rsid w:val="006E742C"/>
    <w:rsid w:val="006E754C"/>
    <w:rsid w:val="006E75E4"/>
    <w:rsid w:val="006E794E"/>
    <w:rsid w:val="006E7C4A"/>
    <w:rsid w:val="006F0053"/>
    <w:rsid w:val="006F0247"/>
    <w:rsid w:val="006F0372"/>
    <w:rsid w:val="006F06A7"/>
    <w:rsid w:val="006F098D"/>
    <w:rsid w:val="006F0EEF"/>
    <w:rsid w:val="006F128D"/>
    <w:rsid w:val="006F27DE"/>
    <w:rsid w:val="006F2C83"/>
    <w:rsid w:val="006F2CBB"/>
    <w:rsid w:val="006F30BF"/>
    <w:rsid w:val="006F357D"/>
    <w:rsid w:val="006F387C"/>
    <w:rsid w:val="006F3908"/>
    <w:rsid w:val="006F3909"/>
    <w:rsid w:val="006F3AE0"/>
    <w:rsid w:val="006F3C55"/>
    <w:rsid w:val="006F3E67"/>
    <w:rsid w:val="006F41C6"/>
    <w:rsid w:val="006F43CF"/>
    <w:rsid w:val="006F4F47"/>
    <w:rsid w:val="006F5506"/>
    <w:rsid w:val="006F580E"/>
    <w:rsid w:val="006F5B58"/>
    <w:rsid w:val="006F5B71"/>
    <w:rsid w:val="006F66B2"/>
    <w:rsid w:val="006F66D0"/>
    <w:rsid w:val="006F6EE1"/>
    <w:rsid w:val="006F6F6F"/>
    <w:rsid w:val="006F7097"/>
    <w:rsid w:val="006F713E"/>
    <w:rsid w:val="006F7572"/>
    <w:rsid w:val="006F7B9D"/>
    <w:rsid w:val="007001E2"/>
    <w:rsid w:val="0070032F"/>
    <w:rsid w:val="007009B5"/>
    <w:rsid w:val="00700BAA"/>
    <w:rsid w:val="00700C96"/>
    <w:rsid w:val="00700F02"/>
    <w:rsid w:val="007012BF"/>
    <w:rsid w:val="0070130C"/>
    <w:rsid w:val="007017FE"/>
    <w:rsid w:val="0070185F"/>
    <w:rsid w:val="00701B3B"/>
    <w:rsid w:val="00702287"/>
    <w:rsid w:val="00702691"/>
    <w:rsid w:val="00702A9F"/>
    <w:rsid w:val="00702AC9"/>
    <w:rsid w:val="00703515"/>
    <w:rsid w:val="0070380A"/>
    <w:rsid w:val="00704627"/>
    <w:rsid w:val="00704D91"/>
    <w:rsid w:val="00704F70"/>
    <w:rsid w:val="0070506F"/>
    <w:rsid w:val="0070527A"/>
    <w:rsid w:val="00705B7B"/>
    <w:rsid w:val="00705F89"/>
    <w:rsid w:val="00706218"/>
    <w:rsid w:val="0070646E"/>
    <w:rsid w:val="00706495"/>
    <w:rsid w:val="00706919"/>
    <w:rsid w:val="00706C64"/>
    <w:rsid w:val="00706E61"/>
    <w:rsid w:val="0070704D"/>
    <w:rsid w:val="007072E2"/>
    <w:rsid w:val="007077B5"/>
    <w:rsid w:val="00710176"/>
    <w:rsid w:val="00710211"/>
    <w:rsid w:val="00710463"/>
    <w:rsid w:val="0071046A"/>
    <w:rsid w:val="00710506"/>
    <w:rsid w:val="0071051B"/>
    <w:rsid w:val="00710617"/>
    <w:rsid w:val="0071071D"/>
    <w:rsid w:val="00710825"/>
    <w:rsid w:val="00710AA6"/>
    <w:rsid w:val="00710F9F"/>
    <w:rsid w:val="0071119A"/>
    <w:rsid w:val="00711215"/>
    <w:rsid w:val="007117B2"/>
    <w:rsid w:val="0071243F"/>
    <w:rsid w:val="00712716"/>
    <w:rsid w:val="00712A0C"/>
    <w:rsid w:val="00712A84"/>
    <w:rsid w:val="00712E40"/>
    <w:rsid w:val="00712F69"/>
    <w:rsid w:val="00713000"/>
    <w:rsid w:val="00713142"/>
    <w:rsid w:val="007134BF"/>
    <w:rsid w:val="00713625"/>
    <w:rsid w:val="007137B6"/>
    <w:rsid w:val="0071381D"/>
    <w:rsid w:val="007139BC"/>
    <w:rsid w:val="00713D19"/>
    <w:rsid w:val="00713D63"/>
    <w:rsid w:val="00713F01"/>
    <w:rsid w:val="00713FF1"/>
    <w:rsid w:val="00714759"/>
    <w:rsid w:val="007147D7"/>
    <w:rsid w:val="00714CDC"/>
    <w:rsid w:val="0071515E"/>
    <w:rsid w:val="00715172"/>
    <w:rsid w:val="00715276"/>
    <w:rsid w:val="00715473"/>
    <w:rsid w:val="00715475"/>
    <w:rsid w:val="00715477"/>
    <w:rsid w:val="0071588A"/>
    <w:rsid w:val="007158AB"/>
    <w:rsid w:val="0071598F"/>
    <w:rsid w:val="00715B7F"/>
    <w:rsid w:val="00715BD1"/>
    <w:rsid w:val="00715D75"/>
    <w:rsid w:val="00715E1F"/>
    <w:rsid w:val="00716588"/>
    <w:rsid w:val="007169D4"/>
    <w:rsid w:val="00716D88"/>
    <w:rsid w:val="00716DBD"/>
    <w:rsid w:val="0071744E"/>
    <w:rsid w:val="00717E4A"/>
    <w:rsid w:val="00717EC1"/>
    <w:rsid w:val="00717FCA"/>
    <w:rsid w:val="00720406"/>
    <w:rsid w:val="00720458"/>
    <w:rsid w:val="007205E4"/>
    <w:rsid w:val="00720612"/>
    <w:rsid w:val="007207A1"/>
    <w:rsid w:val="00721002"/>
    <w:rsid w:val="00721961"/>
    <w:rsid w:val="00721B0F"/>
    <w:rsid w:val="00721E75"/>
    <w:rsid w:val="007221B6"/>
    <w:rsid w:val="0072252D"/>
    <w:rsid w:val="0072260F"/>
    <w:rsid w:val="00722735"/>
    <w:rsid w:val="007228CB"/>
    <w:rsid w:val="00723321"/>
    <w:rsid w:val="00723635"/>
    <w:rsid w:val="007238A1"/>
    <w:rsid w:val="00723A3D"/>
    <w:rsid w:val="00723ADA"/>
    <w:rsid w:val="00724085"/>
    <w:rsid w:val="00724394"/>
    <w:rsid w:val="00724772"/>
    <w:rsid w:val="00724DED"/>
    <w:rsid w:val="00724F69"/>
    <w:rsid w:val="007250BB"/>
    <w:rsid w:val="0072563D"/>
    <w:rsid w:val="00725720"/>
    <w:rsid w:val="00725B0F"/>
    <w:rsid w:val="00726368"/>
    <w:rsid w:val="00726492"/>
    <w:rsid w:val="00726636"/>
    <w:rsid w:val="007268CA"/>
    <w:rsid w:val="00727061"/>
    <w:rsid w:val="007275DA"/>
    <w:rsid w:val="007275F3"/>
    <w:rsid w:val="00727702"/>
    <w:rsid w:val="00727909"/>
    <w:rsid w:val="00727D02"/>
    <w:rsid w:val="00730A7C"/>
    <w:rsid w:val="00730B4D"/>
    <w:rsid w:val="00730E29"/>
    <w:rsid w:val="007310CE"/>
    <w:rsid w:val="0073158E"/>
    <w:rsid w:val="007319B8"/>
    <w:rsid w:val="00732268"/>
    <w:rsid w:val="007322A3"/>
    <w:rsid w:val="00732493"/>
    <w:rsid w:val="00733489"/>
    <w:rsid w:val="00733641"/>
    <w:rsid w:val="007336E8"/>
    <w:rsid w:val="00733C2E"/>
    <w:rsid w:val="007344A3"/>
    <w:rsid w:val="0073453F"/>
    <w:rsid w:val="007346A4"/>
    <w:rsid w:val="00734F5B"/>
    <w:rsid w:val="007352C0"/>
    <w:rsid w:val="00735370"/>
    <w:rsid w:val="007353D3"/>
    <w:rsid w:val="0073548F"/>
    <w:rsid w:val="007354EF"/>
    <w:rsid w:val="007355BB"/>
    <w:rsid w:val="00735A15"/>
    <w:rsid w:val="00735A59"/>
    <w:rsid w:val="00735C4D"/>
    <w:rsid w:val="00735EA5"/>
    <w:rsid w:val="0073600B"/>
    <w:rsid w:val="00736646"/>
    <w:rsid w:val="00736F65"/>
    <w:rsid w:val="00736FC7"/>
    <w:rsid w:val="007372E9"/>
    <w:rsid w:val="00737537"/>
    <w:rsid w:val="007375BB"/>
    <w:rsid w:val="0073772D"/>
    <w:rsid w:val="00737D08"/>
    <w:rsid w:val="00737D8A"/>
    <w:rsid w:val="007403C2"/>
    <w:rsid w:val="007403CA"/>
    <w:rsid w:val="007406B9"/>
    <w:rsid w:val="007406E0"/>
    <w:rsid w:val="00740EC3"/>
    <w:rsid w:val="00740F1C"/>
    <w:rsid w:val="00741486"/>
    <w:rsid w:val="00741945"/>
    <w:rsid w:val="00741C0B"/>
    <w:rsid w:val="00741C5B"/>
    <w:rsid w:val="00741E8B"/>
    <w:rsid w:val="00741F92"/>
    <w:rsid w:val="0074210A"/>
    <w:rsid w:val="00742171"/>
    <w:rsid w:val="0074218C"/>
    <w:rsid w:val="00742345"/>
    <w:rsid w:val="0074250D"/>
    <w:rsid w:val="0074274D"/>
    <w:rsid w:val="00742831"/>
    <w:rsid w:val="007428C6"/>
    <w:rsid w:val="00742B9C"/>
    <w:rsid w:val="00742FEF"/>
    <w:rsid w:val="00743102"/>
    <w:rsid w:val="0074310F"/>
    <w:rsid w:val="007438AA"/>
    <w:rsid w:val="00743D9E"/>
    <w:rsid w:val="00743EAD"/>
    <w:rsid w:val="0074419F"/>
    <w:rsid w:val="007443FE"/>
    <w:rsid w:val="00744712"/>
    <w:rsid w:val="00744F2E"/>
    <w:rsid w:val="00744FEF"/>
    <w:rsid w:val="007451BF"/>
    <w:rsid w:val="007455A0"/>
    <w:rsid w:val="007457DE"/>
    <w:rsid w:val="0074583A"/>
    <w:rsid w:val="00745851"/>
    <w:rsid w:val="00745C4F"/>
    <w:rsid w:val="007461F1"/>
    <w:rsid w:val="00746496"/>
    <w:rsid w:val="00746904"/>
    <w:rsid w:val="00746C5D"/>
    <w:rsid w:val="00746D0B"/>
    <w:rsid w:val="00747321"/>
    <w:rsid w:val="00747354"/>
    <w:rsid w:val="0074736C"/>
    <w:rsid w:val="00747413"/>
    <w:rsid w:val="007478E5"/>
    <w:rsid w:val="00747BE1"/>
    <w:rsid w:val="007501BE"/>
    <w:rsid w:val="00750321"/>
    <w:rsid w:val="007504F4"/>
    <w:rsid w:val="007508BE"/>
    <w:rsid w:val="007509A7"/>
    <w:rsid w:val="007509EA"/>
    <w:rsid w:val="00750C5D"/>
    <w:rsid w:val="00750CDE"/>
    <w:rsid w:val="00750EC8"/>
    <w:rsid w:val="00750FF1"/>
    <w:rsid w:val="00751049"/>
    <w:rsid w:val="00751998"/>
    <w:rsid w:val="007519F7"/>
    <w:rsid w:val="00751A9D"/>
    <w:rsid w:val="00751BF4"/>
    <w:rsid w:val="00751C91"/>
    <w:rsid w:val="007525B5"/>
    <w:rsid w:val="00752892"/>
    <w:rsid w:val="00752B26"/>
    <w:rsid w:val="00752B8F"/>
    <w:rsid w:val="00752D57"/>
    <w:rsid w:val="00752E03"/>
    <w:rsid w:val="00752FB7"/>
    <w:rsid w:val="00752FD9"/>
    <w:rsid w:val="007535B3"/>
    <w:rsid w:val="00753845"/>
    <w:rsid w:val="00753CDB"/>
    <w:rsid w:val="007541E0"/>
    <w:rsid w:val="00754254"/>
    <w:rsid w:val="00754559"/>
    <w:rsid w:val="007546E6"/>
    <w:rsid w:val="007548B7"/>
    <w:rsid w:val="00754944"/>
    <w:rsid w:val="00755309"/>
    <w:rsid w:val="007554DB"/>
    <w:rsid w:val="0075571C"/>
    <w:rsid w:val="007558B8"/>
    <w:rsid w:val="00755992"/>
    <w:rsid w:val="00755A3D"/>
    <w:rsid w:val="00755A49"/>
    <w:rsid w:val="00756268"/>
    <w:rsid w:val="007563A9"/>
    <w:rsid w:val="0075671B"/>
    <w:rsid w:val="007567FD"/>
    <w:rsid w:val="00756FA5"/>
    <w:rsid w:val="00757032"/>
    <w:rsid w:val="00757A50"/>
    <w:rsid w:val="007601A2"/>
    <w:rsid w:val="007601D4"/>
    <w:rsid w:val="00760770"/>
    <w:rsid w:val="00761565"/>
    <w:rsid w:val="007615FE"/>
    <w:rsid w:val="00761629"/>
    <w:rsid w:val="00761921"/>
    <w:rsid w:val="0076197D"/>
    <w:rsid w:val="007619AD"/>
    <w:rsid w:val="00761C1D"/>
    <w:rsid w:val="00761F72"/>
    <w:rsid w:val="0076272C"/>
    <w:rsid w:val="00762772"/>
    <w:rsid w:val="00762E69"/>
    <w:rsid w:val="007631E1"/>
    <w:rsid w:val="0076347B"/>
    <w:rsid w:val="00763627"/>
    <w:rsid w:val="0076389C"/>
    <w:rsid w:val="007638E8"/>
    <w:rsid w:val="00763BE1"/>
    <w:rsid w:val="00763E81"/>
    <w:rsid w:val="00764067"/>
    <w:rsid w:val="00764137"/>
    <w:rsid w:val="00764E45"/>
    <w:rsid w:val="00764EC1"/>
    <w:rsid w:val="00765027"/>
    <w:rsid w:val="0076576A"/>
    <w:rsid w:val="007657F1"/>
    <w:rsid w:val="00765A55"/>
    <w:rsid w:val="00765AC2"/>
    <w:rsid w:val="00765C1A"/>
    <w:rsid w:val="007660A0"/>
    <w:rsid w:val="00766A26"/>
    <w:rsid w:val="00766BA5"/>
    <w:rsid w:val="007673DC"/>
    <w:rsid w:val="00767422"/>
    <w:rsid w:val="00767450"/>
    <w:rsid w:val="00767AED"/>
    <w:rsid w:val="00767CA2"/>
    <w:rsid w:val="007700CF"/>
    <w:rsid w:val="00770106"/>
    <w:rsid w:val="00770293"/>
    <w:rsid w:val="007705A6"/>
    <w:rsid w:val="007705B6"/>
    <w:rsid w:val="00770666"/>
    <w:rsid w:val="007708DC"/>
    <w:rsid w:val="00770C67"/>
    <w:rsid w:val="00770C8D"/>
    <w:rsid w:val="00771381"/>
    <w:rsid w:val="0077186B"/>
    <w:rsid w:val="00771B9B"/>
    <w:rsid w:val="0077221C"/>
    <w:rsid w:val="007723B4"/>
    <w:rsid w:val="0077289F"/>
    <w:rsid w:val="00772F04"/>
    <w:rsid w:val="00772FCD"/>
    <w:rsid w:val="00773907"/>
    <w:rsid w:val="00773918"/>
    <w:rsid w:val="007739E6"/>
    <w:rsid w:val="00773B1F"/>
    <w:rsid w:val="00773B2A"/>
    <w:rsid w:val="00774464"/>
    <w:rsid w:val="007744ED"/>
    <w:rsid w:val="00774EB6"/>
    <w:rsid w:val="00774EEB"/>
    <w:rsid w:val="007750C9"/>
    <w:rsid w:val="0077573B"/>
    <w:rsid w:val="007758A6"/>
    <w:rsid w:val="00775A74"/>
    <w:rsid w:val="00775BE4"/>
    <w:rsid w:val="0077623C"/>
    <w:rsid w:val="0077623E"/>
    <w:rsid w:val="00776464"/>
    <w:rsid w:val="0077647D"/>
    <w:rsid w:val="0077665F"/>
    <w:rsid w:val="00776BB2"/>
    <w:rsid w:val="00776DC3"/>
    <w:rsid w:val="007771AC"/>
    <w:rsid w:val="0077747A"/>
    <w:rsid w:val="007774B4"/>
    <w:rsid w:val="00777E03"/>
    <w:rsid w:val="007800C6"/>
    <w:rsid w:val="00780551"/>
    <w:rsid w:val="00780BCF"/>
    <w:rsid w:val="00780C2B"/>
    <w:rsid w:val="00780DBC"/>
    <w:rsid w:val="00780E2C"/>
    <w:rsid w:val="00781074"/>
    <w:rsid w:val="0078160B"/>
    <w:rsid w:val="00781898"/>
    <w:rsid w:val="00781C7B"/>
    <w:rsid w:val="00781D76"/>
    <w:rsid w:val="00782109"/>
    <w:rsid w:val="00782266"/>
    <w:rsid w:val="00782475"/>
    <w:rsid w:val="007824AC"/>
    <w:rsid w:val="0078258A"/>
    <w:rsid w:val="007827ED"/>
    <w:rsid w:val="00782813"/>
    <w:rsid w:val="007828C3"/>
    <w:rsid w:val="007832F3"/>
    <w:rsid w:val="007835B9"/>
    <w:rsid w:val="007836F7"/>
    <w:rsid w:val="00783946"/>
    <w:rsid w:val="00783A01"/>
    <w:rsid w:val="00783DD9"/>
    <w:rsid w:val="00785045"/>
    <w:rsid w:val="00785104"/>
    <w:rsid w:val="00785171"/>
    <w:rsid w:val="00785254"/>
    <w:rsid w:val="0078565B"/>
    <w:rsid w:val="0078596F"/>
    <w:rsid w:val="0078614E"/>
    <w:rsid w:val="007866AD"/>
    <w:rsid w:val="007868ED"/>
    <w:rsid w:val="00786A69"/>
    <w:rsid w:val="00786A9F"/>
    <w:rsid w:val="00786BA0"/>
    <w:rsid w:val="00786C38"/>
    <w:rsid w:val="00786E7F"/>
    <w:rsid w:val="00787073"/>
    <w:rsid w:val="007872B1"/>
    <w:rsid w:val="007873FE"/>
    <w:rsid w:val="007877B7"/>
    <w:rsid w:val="00787819"/>
    <w:rsid w:val="00787A18"/>
    <w:rsid w:val="00787C6A"/>
    <w:rsid w:val="00787D1F"/>
    <w:rsid w:val="00787E62"/>
    <w:rsid w:val="00787EB2"/>
    <w:rsid w:val="007900B9"/>
    <w:rsid w:val="0079017F"/>
    <w:rsid w:val="00790279"/>
    <w:rsid w:val="007905F8"/>
    <w:rsid w:val="00790964"/>
    <w:rsid w:val="00790D78"/>
    <w:rsid w:val="007912DD"/>
    <w:rsid w:val="007916FE"/>
    <w:rsid w:val="00791A66"/>
    <w:rsid w:val="00791DEE"/>
    <w:rsid w:val="00791F08"/>
    <w:rsid w:val="00792412"/>
    <w:rsid w:val="007925B0"/>
    <w:rsid w:val="00792989"/>
    <w:rsid w:val="00792C4C"/>
    <w:rsid w:val="00792E81"/>
    <w:rsid w:val="00792EB9"/>
    <w:rsid w:val="007932D4"/>
    <w:rsid w:val="00793D98"/>
    <w:rsid w:val="0079404F"/>
    <w:rsid w:val="007949CB"/>
    <w:rsid w:val="00794CAF"/>
    <w:rsid w:val="00794F6F"/>
    <w:rsid w:val="007953F7"/>
    <w:rsid w:val="0079544C"/>
    <w:rsid w:val="00795A2B"/>
    <w:rsid w:val="00795C97"/>
    <w:rsid w:val="00795D27"/>
    <w:rsid w:val="00795DB4"/>
    <w:rsid w:val="00796046"/>
    <w:rsid w:val="0079610B"/>
    <w:rsid w:val="0079612F"/>
    <w:rsid w:val="00796459"/>
    <w:rsid w:val="007964C8"/>
    <w:rsid w:val="007968F7"/>
    <w:rsid w:val="00796C88"/>
    <w:rsid w:val="00796CF1"/>
    <w:rsid w:val="00796F1A"/>
    <w:rsid w:val="007973D5"/>
    <w:rsid w:val="007976B4"/>
    <w:rsid w:val="00797708"/>
    <w:rsid w:val="00797819"/>
    <w:rsid w:val="00797A45"/>
    <w:rsid w:val="00797B38"/>
    <w:rsid w:val="00797E01"/>
    <w:rsid w:val="007A0186"/>
    <w:rsid w:val="007A03BA"/>
    <w:rsid w:val="007A04E5"/>
    <w:rsid w:val="007A0542"/>
    <w:rsid w:val="007A0711"/>
    <w:rsid w:val="007A0765"/>
    <w:rsid w:val="007A076D"/>
    <w:rsid w:val="007A0848"/>
    <w:rsid w:val="007A08F4"/>
    <w:rsid w:val="007A0A7A"/>
    <w:rsid w:val="007A0B96"/>
    <w:rsid w:val="007A0C40"/>
    <w:rsid w:val="007A12F2"/>
    <w:rsid w:val="007A1AA5"/>
    <w:rsid w:val="007A1C7E"/>
    <w:rsid w:val="007A1DA0"/>
    <w:rsid w:val="007A1DA3"/>
    <w:rsid w:val="007A23E8"/>
    <w:rsid w:val="007A25F2"/>
    <w:rsid w:val="007A26E0"/>
    <w:rsid w:val="007A2772"/>
    <w:rsid w:val="007A29ED"/>
    <w:rsid w:val="007A2A4C"/>
    <w:rsid w:val="007A3612"/>
    <w:rsid w:val="007A3737"/>
    <w:rsid w:val="007A3917"/>
    <w:rsid w:val="007A3BA2"/>
    <w:rsid w:val="007A3BA3"/>
    <w:rsid w:val="007A3E4A"/>
    <w:rsid w:val="007A3E87"/>
    <w:rsid w:val="007A3E96"/>
    <w:rsid w:val="007A4042"/>
    <w:rsid w:val="007A4144"/>
    <w:rsid w:val="007A41E2"/>
    <w:rsid w:val="007A44A8"/>
    <w:rsid w:val="007A45CD"/>
    <w:rsid w:val="007A4763"/>
    <w:rsid w:val="007A49CC"/>
    <w:rsid w:val="007A4BFA"/>
    <w:rsid w:val="007A4D5B"/>
    <w:rsid w:val="007A4E8E"/>
    <w:rsid w:val="007A4F2D"/>
    <w:rsid w:val="007A54DC"/>
    <w:rsid w:val="007A5F88"/>
    <w:rsid w:val="007A609A"/>
    <w:rsid w:val="007A67DB"/>
    <w:rsid w:val="007A6A7B"/>
    <w:rsid w:val="007A6C69"/>
    <w:rsid w:val="007A736C"/>
    <w:rsid w:val="007A782A"/>
    <w:rsid w:val="007A7BDA"/>
    <w:rsid w:val="007A7D2C"/>
    <w:rsid w:val="007A7E5C"/>
    <w:rsid w:val="007B0334"/>
    <w:rsid w:val="007B0E22"/>
    <w:rsid w:val="007B0EA8"/>
    <w:rsid w:val="007B0EAA"/>
    <w:rsid w:val="007B0EC0"/>
    <w:rsid w:val="007B151B"/>
    <w:rsid w:val="007B24D5"/>
    <w:rsid w:val="007B260B"/>
    <w:rsid w:val="007B2ABD"/>
    <w:rsid w:val="007B2BF0"/>
    <w:rsid w:val="007B3555"/>
    <w:rsid w:val="007B385C"/>
    <w:rsid w:val="007B3957"/>
    <w:rsid w:val="007B3CF7"/>
    <w:rsid w:val="007B413C"/>
    <w:rsid w:val="007B4264"/>
    <w:rsid w:val="007B442B"/>
    <w:rsid w:val="007B4590"/>
    <w:rsid w:val="007B4B9B"/>
    <w:rsid w:val="007B4C77"/>
    <w:rsid w:val="007B5381"/>
    <w:rsid w:val="007B5754"/>
    <w:rsid w:val="007B5828"/>
    <w:rsid w:val="007B58AE"/>
    <w:rsid w:val="007B595E"/>
    <w:rsid w:val="007B5BAA"/>
    <w:rsid w:val="007B5C05"/>
    <w:rsid w:val="007B6BCB"/>
    <w:rsid w:val="007B6BED"/>
    <w:rsid w:val="007B726E"/>
    <w:rsid w:val="007B7274"/>
    <w:rsid w:val="007B7B6F"/>
    <w:rsid w:val="007C031C"/>
    <w:rsid w:val="007C03CB"/>
    <w:rsid w:val="007C0F61"/>
    <w:rsid w:val="007C10BD"/>
    <w:rsid w:val="007C129C"/>
    <w:rsid w:val="007C16B9"/>
    <w:rsid w:val="007C18AC"/>
    <w:rsid w:val="007C245F"/>
    <w:rsid w:val="007C2817"/>
    <w:rsid w:val="007C281B"/>
    <w:rsid w:val="007C2CAD"/>
    <w:rsid w:val="007C2E86"/>
    <w:rsid w:val="007C2F50"/>
    <w:rsid w:val="007C3827"/>
    <w:rsid w:val="007C3B42"/>
    <w:rsid w:val="007C3CD5"/>
    <w:rsid w:val="007C41CA"/>
    <w:rsid w:val="007C45A7"/>
    <w:rsid w:val="007C49D0"/>
    <w:rsid w:val="007C4B56"/>
    <w:rsid w:val="007C5205"/>
    <w:rsid w:val="007C5239"/>
    <w:rsid w:val="007C5255"/>
    <w:rsid w:val="007C542B"/>
    <w:rsid w:val="007C57DE"/>
    <w:rsid w:val="007C5945"/>
    <w:rsid w:val="007C5B34"/>
    <w:rsid w:val="007C5CD3"/>
    <w:rsid w:val="007C605E"/>
    <w:rsid w:val="007C6064"/>
    <w:rsid w:val="007C6083"/>
    <w:rsid w:val="007C6402"/>
    <w:rsid w:val="007C6909"/>
    <w:rsid w:val="007C76AF"/>
    <w:rsid w:val="007C77B1"/>
    <w:rsid w:val="007C7A16"/>
    <w:rsid w:val="007C7F7B"/>
    <w:rsid w:val="007D0147"/>
    <w:rsid w:val="007D0750"/>
    <w:rsid w:val="007D07F0"/>
    <w:rsid w:val="007D0969"/>
    <w:rsid w:val="007D0A81"/>
    <w:rsid w:val="007D0C57"/>
    <w:rsid w:val="007D0CA3"/>
    <w:rsid w:val="007D117B"/>
    <w:rsid w:val="007D1701"/>
    <w:rsid w:val="007D18AB"/>
    <w:rsid w:val="007D18C4"/>
    <w:rsid w:val="007D19A1"/>
    <w:rsid w:val="007D1B22"/>
    <w:rsid w:val="007D2265"/>
    <w:rsid w:val="007D22C1"/>
    <w:rsid w:val="007D22D9"/>
    <w:rsid w:val="007D28B2"/>
    <w:rsid w:val="007D292F"/>
    <w:rsid w:val="007D29D7"/>
    <w:rsid w:val="007D2B18"/>
    <w:rsid w:val="007D35EF"/>
    <w:rsid w:val="007D3814"/>
    <w:rsid w:val="007D3895"/>
    <w:rsid w:val="007D38BF"/>
    <w:rsid w:val="007D3C2B"/>
    <w:rsid w:val="007D3E09"/>
    <w:rsid w:val="007D40B6"/>
    <w:rsid w:val="007D4155"/>
    <w:rsid w:val="007D4DF2"/>
    <w:rsid w:val="007D4ED5"/>
    <w:rsid w:val="007D54DE"/>
    <w:rsid w:val="007D57B3"/>
    <w:rsid w:val="007D5A2E"/>
    <w:rsid w:val="007D5D26"/>
    <w:rsid w:val="007D5EA9"/>
    <w:rsid w:val="007D6124"/>
    <w:rsid w:val="007D631B"/>
    <w:rsid w:val="007D682A"/>
    <w:rsid w:val="007D6878"/>
    <w:rsid w:val="007D68A6"/>
    <w:rsid w:val="007D6D8A"/>
    <w:rsid w:val="007D7227"/>
    <w:rsid w:val="007D726A"/>
    <w:rsid w:val="007D7EE0"/>
    <w:rsid w:val="007E0031"/>
    <w:rsid w:val="007E054A"/>
    <w:rsid w:val="007E0636"/>
    <w:rsid w:val="007E0935"/>
    <w:rsid w:val="007E0B09"/>
    <w:rsid w:val="007E0EB2"/>
    <w:rsid w:val="007E141C"/>
    <w:rsid w:val="007E142E"/>
    <w:rsid w:val="007E1898"/>
    <w:rsid w:val="007E1AE3"/>
    <w:rsid w:val="007E1CAF"/>
    <w:rsid w:val="007E1E71"/>
    <w:rsid w:val="007E1F90"/>
    <w:rsid w:val="007E1FE4"/>
    <w:rsid w:val="007E20AD"/>
    <w:rsid w:val="007E2124"/>
    <w:rsid w:val="007E22B6"/>
    <w:rsid w:val="007E28AC"/>
    <w:rsid w:val="007E2B15"/>
    <w:rsid w:val="007E2BB4"/>
    <w:rsid w:val="007E3125"/>
    <w:rsid w:val="007E361B"/>
    <w:rsid w:val="007E3621"/>
    <w:rsid w:val="007E38AF"/>
    <w:rsid w:val="007E3BE0"/>
    <w:rsid w:val="007E3D77"/>
    <w:rsid w:val="007E4187"/>
    <w:rsid w:val="007E41CC"/>
    <w:rsid w:val="007E4408"/>
    <w:rsid w:val="007E4A71"/>
    <w:rsid w:val="007E503A"/>
    <w:rsid w:val="007E5296"/>
    <w:rsid w:val="007E5C29"/>
    <w:rsid w:val="007E5CE0"/>
    <w:rsid w:val="007E5D55"/>
    <w:rsid w:val="007E604F"/>
    <w:rsid w:val="007E63AD"/>
    <w:rsid w:val="007E668D"/>
    <w:rsid w:val="007E669C"/>
    <w:rsid w:val="007E6F26"/>
    <w:rsid w:val="007E70AC"/>
    <w:rsid w:val="007E71BA"/>
    <w:rsid w:val="007E74B9"/>
    <w:rsid w:val="007E7559"/>
    <w:rsid w:val="007F0872"/>
    <w:rsid w:val="007F0CD4"/>
    <w:rsid w:val="007F10F8"/>
    <w:rsid w:val="007F1697"/>
    <w:rsid w:val="007F17B3"/>
    <w:rsid w:val="007F185E"/>
    <w:rsid w:val="007F18E9"/>
    <w:rsid w:val="007F1C30"/>
    <w:rsid w:val="007F1EEB"/>
    <w:rsid w:val="007F284A"/>
    <w:rsid w:val="007F2A55"/>
    <w:rsid w:val="007F2A88"/>
    <w:rsid w:val="007F2B71"/>
    <w:rsid w:val="007F2E6D"/>
    <w:rsid w:val="007F3022"/>
    <w:rsid w:val="007F32ED"/>
    <w:rsid w:val="007F3B42"/>
    <w:rsid w:val="007F3E97"/>
    <w:rsid w:val="007F4294"/>
    <w:rsid w:val="007F42A9"/>
    <w:rsid w:val="007F42CB"/>
    <w:rsid w:val="007F4937"/>
    <w:rsid w:val="007F4A3C"/>
    <w:rsid w:val="007F4E47"/>
    <w:rsid w:val="007F51EB"/>
    <w:rsid w:val="007F5A8C"/>
    <w:rsid w:val="007F5FB2"/>
    <w:rsid w:val="007F600E"/>
    <w:rsid w:val="007F6031"/>
    <w:rsid w:val="007F60B5"/>
    <w:rsid w:val="007F7118"/>
    <w:rsid w:val="007F7126"/>
    <w:rsid w:val="007F77C9"/>
    <w:rsid w:val="007F7BA5"/>
    <w:rsid w:val="007F7E57"/>
    <w:rsid w:val="007F7FDC"/>
    <w:rsid w:val="0080010E"/>
    <w:rsid w:val="00800114"/>
    <w:rsid w:val="0080042B"/>
    <w:rsid w:val="0080071D"/>
    <w:rsid w:val="00800836"/>
    <w:rsid w:val="00800C44"/>
    <w:rsid w:val="00800DBC"/>
    <w:rsid w:val="00800E43"/>
    <w:rsid w:val="0080112F"/>
    <w:rsid w:val="008012A3"/>
    <w:rsid w:val="00801574"/>
    <w:rsid w:val="00801E25"/>
    <w:rsid w:val="00801F07"/>
    <w:rsid w:val="008021BA"/>
    <w:rsid w:val="0080231E"/>
    <w:rsid w:val="008028FB"/>
    <w:rsid w:val="00802903"/>
    <w:rsid w:val="0080317A"/>
    <w:rsid w:val="0080329F"/>
    <w:rsid w:val="00803315"/>
    <w:rsid w:val="00803896"/>
    <w:rsid w:val="00803A47"/>
    <w:rsid w:val="00803CDC"/>
    <w:rsid w:val="00803D04"/>
    <w:rsid w:val="008042AF"/>
    <w:rsid w:val="008045A7"/>
    <w:rsid w:val="00804802"/>
    <w:rsid w:val="008049E6"/>
    <w:rsid w:val="00804E6F"/>
    <w:rsid w:val="00804EEE"/>
    <w:rsid w:val="00804F1E"/>
    <w:rsid w:val="008053E9"/>
    <w:rsid w:val="008054DE"/>
    <w:rsid w:val="00805548"/>
    <w:rsid w:val="008055A9"/>
    <w:rsid w:val="00805AD5"/>
    <w:rsid w:val="00805AF5"/>
    <w:rsid w:val="00805CEA"/>
    <w:rsid w:val="00805E16"/>
    <w:rsid w:val="00805F4C"/>
    <w:rsid w:val="008065B2"/>
    <w:rsid w:val="00806F98"/>
    <w:rsid w:val="00807051"/>
    <w:rsid w:val="0080709D"/>
    <w:rsid w:val="00807216"/>
    <w:rsid w:val="008072FD"/>
    <w:rsid w:val="008076C6"/>
    <w:rsid w:val="0080778E"/>
    <w:rsid w:val="00807944"/>
    <w:rsid w:val="00807A61"/>
    <w:rsid w:val="00807B54"/>
    <w:rsid w:val="00807B5A"/>
    <w:rsid w:val="00807C2C"/>
    <w:rsid w:val="00810468"/>
    <w:rsid w:val="00810624"/>
    <w:rsid w:val="008108A3"/>
    <w:rsid w:val="008109F7"/>
    <w:rsid w:val="00810A7F"/>
    <w:rsid w:val="00810EE8"/>
    <w:rsid w:val="00811102"/>
    <w:rsid w:val="008115E4"/>
    <w:rsid w:val="00811CFB"/>
    <w:rsid w:val="008121BA"/>
    <w:rsid w:val="00812343"/>
    <w:rsid w:val="00812989"/>
    <w:rsid w:val="00812B7B"/>
    <w:rsid w:val="00812FD4"/>
    <w:rsid w:val="0081331F"/>
    <w:rsid w:val="0081356A"/>
    <w:rsid w:val="0081380E"/>
    <w:rsid w:val="00813E66"/>
    <w:rsid w:val="008145B1"/>
    <w:rsid w:val="00814A54"/>
    <w:rsid w:val="00814A98"/>
    <w:rsid w:val="00814B2F"/>
    <w:rsid w:val="00814D07"/>
    <w:rsid w:val="00814EA0"/>
    <w:rsid w:val="00815005"/>
    <w:rsid w:val="008153AB"/>
    <w:rsid w:val="008153E7"/>
    <w:rsid w:val="00815BE1"/>
    <w:rsid w:val="0081626F"/>
    <w:rsid w:val="00816403"/>
    <w:rsid w:val="008164C7"/>
    <w:rsid w:val="008164CF"/>
    <w:rsid w:val="00816692"/>
    <w:rsid w:val="00816981"/>
    <w:rsid w:val="00816B67"/>
    <w:rsid w:val="00816C74"/>
    <w:rsid w:val="00816C9B"/>
    <w:rsid w:val="00816DE3"/>
    <w:rsid w:val="00816F5F"/>
    <w:rsid w:val="00817348"/>
    <w:rsid w:val="008173D6"/>
    <w:rsid w:val="00817568"/>
    <w:rsid w:val="008179CD"/>
    <w:rsid w:val="00817E0F"/>
    <w:rsid w:val="00820315"/>
    <w:rsid w:val="00820553"/>
    <w:rsid w:val="0082073F"/>
    <w:rsid w:val="00820DF2"/>
    <w:rsid w:val="00821262"/>
    <w:rsid w:val="0082143C"/>
    <w:rsid w:val="00821B47"/>
    <w:rsid w:val="00821D95"/>
    <w:rsid w:val="008225DB"/>
    <w:rsid w:val="008227FA"/>
    <w:rsid w:val="008228A3"/>
    <w:rsid w:val="008228AD"/>
    <w:rsid w:val="0082294A"/>
    <w:rsid w:val="008230E1"/>
    <w:rsid w:val="00823917"/>
    <w:rsid w:val="0082392C"/>
    <w:rsid w:val="00823CD7"/>
    <w:rsid w:val="00823F71"/>
    <w:rsid w:val="00824391"/>
    <w:rsid w:val="008248B6"/>
    <w:rsid w:val="00824995"/>
    <w:rsid w:val="008249A9"/>
    <w:rsid w:val="00824CD1"/>
    <w:rsid w:val="00824DD0"/>
    <w:rsid w:val="00824F5D"/>
    <w:rsid w:val="008253D8"/>
    <w:rsid w:val="00825427"/>
    <w:rsid w:val="00825D32"/>
    <w:rsid w:val="00825F8F"/>
    <w:rsid w:val="008261E4"/>
    <w:rsid w:val="008262A4"/>
    <w:rsid w:val="008263F9"/>
    <w:rsid w:val="008264DD"/>
    <w:rsid w:val="0082678B"/>
    <w:rsid w:val="008269D8"/>
    <w:rsid w:val="00826C32"/>
    <w:rsid w:val="00826F36"/>
    <w:rsid w:val="0082707C"/>
    <w:rsid w:val="00827301"/>
    <w:rsid w:val="00827904"/>
    <w:rsid w:val="00827BCF"/>
    <w:rsid w:val="00830275"/>
    <w:rsid w:val="00830322"/>
    <w:rsid w:val="00830399"/>
    <w:rsid w:val="008303EE"/>
    <w:rsid w:val="008304BF"/>
    <w:rsid w:val="008305A8"/>
    <w:rsid w:val="00830C7F"/>
    <w:rsid w:val="00831992"/>
    <w:rsid w:val="00831B39"/>
    <w:rsid w:val="00831EE5"/>
    <w:rsid w:val="00832037"/>
    <w:rsid w:val="0083226D"/>
    <w:rsid w:val="00832357"/>
    <w:rsid w:val="00832414"/>
    <w:rsid w:val="00832658"/>
    <w:rsid w:val="00832875"/>
    <w:rsid w:val="00832889"/>
    <w:rsid w:val="0083289A"/>
    <w:rsid w:val="00832C4E"/>
    <w:rsid w:val="00832C93"/>
    <w:rsid w:val="00833229"/>
    <w:rsid w:val="00833C6D"/>
    <w:rsid w:val="00833DEB"/>
    <w:rsid w:val="008346A4"/>
    <w:rsid w:val="00834AD3"/>
    <w:rsid w:val="00834CF8"/>
    <w:rsid w:val="00834FB4"/>
    <w:rsid w:val="008352ED"/>
    <w:rsid w:val="0083561A"/>
    <w:rsid w:val="00835976"/>
    <w:rsid w:val="00835C33"/>
    <w:rsid w:val="00835E39"/>
    <w:rsid w:val="00835EA2"/>
    <w:rsid w:val="00835F44"/>
    <w:rsid w:val="008361DE"/>
    <w:rsid w:val="008362DE"/>
    <w:rsid w:val="008365B9"/>
    <w:rsid w:val="00837005"/>
    <w:rsid w:val="008370BB"/>
    <w:rsid w:val="0083763A"/>
    <w:rsid w:val="00837A7C"/>
    <w:rsid w:val="00837B14"/>
    <w:rsid w:val="00837D7E"/>
    <w:rsid w:val="00840132"/>
    <w:rsid w:val="00840688"/>
    <w:rsid w:val="00840732"/>
    <w:rsid w:val="00840D9D"/>
    <w:rsid w:val="0084112B"/>
    <w:rsid w:val="0084153D"/>
    <w:rsid w:val="008417AC"/>
    <w:rsid w:val="00841C13"/>
    <w:rsid w:val="00841C52"/>
    <w:rsid w:val="00841E0F"/>
    <w:rsid w:val="008420A2"/>
    <w:rsid w:val="008428F8"/>
    <w:rsid w:val="00842BED"/>
    <w:rsid w:val="00842CD0"/>
    <w:rsid w:val="0084307E"/>
    <w:rsid w:val="00843974"/>
    <w:rsid w:val="008441FE"/>
    <w:rsid w:val="00844334"/>
    <w:rsid w:val="00844727"/>
    <w:rsid w:val="008448DB"/>
    <w:rsid w:val="0084498B"/>
    <w:rsid w:val="00844A4C"/>
    <w:rsid w:val="00844B99"/>
    <w:rsid w:val="00844E05"/>
    <w:rsid w:val="00844F89"/>
    <w:rsid w:val="00844FF3"/>
    <w:rsid w:val="0084559F"/>
    <w:rsid w:val="008455A7"/>
    <w:rsid w:val="00845645"/>
    <w:rsid w:val="0084565F"/>
    <w:rsid w:val="00845973"/>
    <w:rsid w:val="00845A37"/>
    <w:rsid w:val="00845B17"/>
    <w:rsid w:val="00845B5E"/>
    <w:rsid w:val="00846506"/>
    <w:rsid w:val="008467FC"/>
    <w:rsid w:val="00846ABD"/>
    <w:rsid w:val="008470AB"/>
    <w:rsid w:val="008475B2"/>
    <w:rsid w:val="00847836"/>
    <w:rsid w:val="008478B6"/>
    <w:rsid w:val="00847C11"/>
    <w:rsid w:val="00850204"/>
    <w:rsid w:val="0085045B"/>
    <w:rsid w:val="008506BF"/>
    <w:rsid w:val="008506FA"/>
    <w:rsid w:val="0085073A"/>
    <w:rsid w:val="0085092F"/>
    <w:rsid w:val="00850B0E"/>
    <w:rsid w:val="00850D3B"/>
    <w:rsid w:val="00851156"/>
    <w:rsid w:val="008513FB"/>
    <w:rsid w:val="0085140E"/>
    <w:rsid w:val="008519A4"/>
    <w:rsid w:val="00852025"/>
    <w:rsid w:val="008522E2"/>
    <w:rsid w:val="00852465"/>
    <w:rsid w:val="00852632"/>
    <w:rsid w:val="00852D95"/>
    <w:rsid w:val="00852E7E"/>
    <w:rsid w:val="008531FE"/>
    <w:rsid w:val="00853356"/>
    <w:rsid w:val="00853550"/>
    <w:rsid w:val="008538A2"/>
    <w:rsid w:val="00853D68"/>
    <w:rsid w:val="00853EB8"/>
    <w:rsid w:val="00854048"/>
    <w:rsid w:val="008542B8"/>
    <w:rsid w:val="0085434B"/>
    <w:rsid w:val="0085471A"/>
    <w:rsid w:val="008547C2"/>
    <w:rsid w:val="00854894"/>
    <w:rsid w:val="00854DAB"/>
    <w:rsid w:val="00854F7B"/>
    <w:rsid w:val="008551FF"/>
    <w:rsid w:val="0085546C"/>
    <w:rsid w:val="008555BB"/>
    <w:rsid w:val="0085587C"/>
    <w:rsid w:val="00855FD3"/>
    <w:rsid w:val="0085601F"/>
    <w:rsid w:val="0085643B"/>
    <w:rsid w:val="0085663D"/>
    <w:rsid w:val="00856A80"/>
    <w:rsid w:val="008570A5"/>
    <w:rsid w:val="00857517"/>
    <w:rsid w:val="00857899"/>
    <w:rsid w:val="0085794F"/>
    <w:rsid w:val="00857B14"/>
    <w:rsid w:val="00857C04"/>
    <w:rsid w:val="00857F42"/>
    <w:rsid w:val="00860246"/>
    <w:rsid w:val="00860336"/>
    <w:rsid w:val="008603C6"/>
    <w:rsid w:val="0086050C"/>
    <w:rsid w:val="00860542"/>
    <w:rsid w:val="00860714"/>
    <w:rsid w:val="008607D7"/>
    <w:rsid w:val="00860B2A"/>
    <w:rsid w:val="00860D5F"/>
    <w:rsid w:val="0086115A"/>
    <w:rsid w:val="0086142A"/>
    <w:rsid w:val="00861856"/>
    <w:rsid w:val="00861961"/>
    <w:rsid w:val="00861DB4"/>
    <w:rsid w:val="00861FBF"/>
    <w:rsid w:val="008620A9"/>
    <w:rsid w:val="0086213F"/>
    <w:rsid w:val="00862164"/>
    <w:rsid w:val="008621B0"/>
    <w:rsid w:val="00862360"/>
    <w:rsid w:val="00862638"/>
    <w:rsid w:val="008628C0"/>
    <w:rsid w:val="00862A5F"/>
    <w:rsid w:val="00862A8A"/>
    <w:rsid w:val="00863495"/>
    <w:rsid w:val="0086368E"/>
    <w:rsid w:val="00863704"/>
    <w:rsid w:val="008637B1"/>
    <w:rsid w:val="00863949"/>
    <w:rsid w:val="00863D8B"/>
    <w:rsid w:val="008644D2"/>
    <w:rsid w:val="00864712"/>
    <w:rsid w:val="00865036"/>
    <w:rsid w:val="00865182"/>
    <w:rsid w:val="008653A7"/>
    <w:rsid w:val="00865651"/>
    <w:rsid w:val="00865656"/>
    <w:rsid w:val="0086586B"/>
    <w:rsid w:val="008659BC"/>
    <w:rsid w:val="00865EBC"/>
    <w:rsid w:val="00866369"/>
    <w:rsid w:val="00866C3C"/>
    <w:rsid w:val="00866CFD"/>
    <w:rsid w:val="00867378"/>
    <w:rsid w:val="0086748A"/>
    <w:rsid w:val="008675A9"/>
    <w:rsid w:val="008675BD"/>
    <w:rsid w:val="00867963"/>
    <w:rsid w:val="00867D90"/>
    <w:rsid w:val="00867FBB"/>
    <w:rsid w:val="008704F1"/>
    <w:rsid w:val="00870BF9"/>
    <w:rsid w:val="008713F4"/>
    <w:rsid w:val="008719F2"/>
    <w:rsid w:val="00871BEC"/>
    <w:rsid w:val="00871C8F"/>
    <w:rsid w:val="00871D1D"/>
    <w:rsid w:val="00871F3B"/>
    <w:rsid w:val="00872363"/>
    <w:rsid w:val="008725D8"/>
    <w:rsid w:val="0087288B"/>
    <w:rsid w:val="008728F5"/>
    <w:rsid w:val="00872939"/>
    <w:rsid w:val="00872B71"/>
    <w:rsid w:val="00872EC5"/>
    <w:rsid w:val="008735CB"/>
    <w:rsid w:val="00873714"/>
    <w:rsid w:val="00873BD2"/>
    <w:rsid w:val="0087402B"/>
    <w:rsid w:val="008740A8"/>
    <w:rsid w:val="008746D4"/>
    <w:rsid w:val="00874A59"/>
    <w:rsid w:val="00874A5F"/>
    <w:rsid w:val="00874CB4"/>
    <w:rsid w:val="0087526C"/>
    <w:rsid w:val="008752F3"/>
    <w:rsid w:val="008758DA"/>
    <w:rsid w:val="00875BFC"/>
    <w:rsid w:val="00875C95"/>
    <w:rsid w:val="0087614E"/>
    <w:rsid w:val="00876E98"/>
    <w:rsid w:val="00877703"/>
    <w:rsid w:val="00877A26"/>
    <w:rsid w:val="00877B3E"/>
    <w:rsid w:val="00880432"/>
    <w:rsid w:val="008807A8"/>
    <w:rsid w:val="00880B2F"/>
    <w:rsid w:val="00880E75"/>
    <w:rsid w:val="00880F04"/>
    <w:rsid w:val="00880F60"/>
    <w:rsid w:val="00880FAF"/>
    <w:rsid w:val="008815BE"/>
    <w:rsid w:val="00881954"/>
    <w:rsid w:val="008822F9"/>
    <w:rsid w:val="00882459"/>
    <w:rsid w:val="00882F57"/>
    <w:rsid w:val="00883192"/>
    <w:rsid w:val="008831F5"/>
    <w:rsid w:val="008832E2"/>
    <w:rsid w:val="00883387"/>
    <w:rsid w:val="008836F7"/>
    <w:rsid w:val="008837EA"/>
    <w:rsid w:val="008837FC"/>
    <w:rsid w:val="008841F9"/>
    <w:rsid w:val="00884818"/>
    <w:rsid w:val="0088488C"/>
    <w:rsid w:val="00884A04"/>
    <w:rsid w:val="00884A3C"/>
    <w:rsid w:val="00884BC3"/>
    <w:rsid w:val="00884BC6"/>
    <w:rsid w:val="00884BFE"/>
    <w:rsid w:val="00884D92"/>
    <w:rsid w:val="00885A0C"/>
    <w:rsid w:val="00885C1B"/>
    <w:rsid w:val="00885F2D"/>
    <w:rsid w:val="008861C2"/>
    <w:rsid w:val="008862D6"/>
    <w:rsid w:val="008863FD"/>
    <w:rsid w:val="00886563"/>
    <w:rsid w:val="00886959"/>
    <w:rsid w:val="00886B75"/>
    <w:rsid w:val="00886CEF"/>
    <w:rsid w:val="00886DB3"/>
    <w:rsid w:val="00887002"/>
    <w:rsid w:val="008870BE"/>
    <w:rsid w:val="0088756D"/>
    <w:rsid w:val="0088772E"/>
    <w:rsid w:val="00887801"/>
    <w:rsid w:val="00887988"/>
    <w:rsid w:val="00890002"/>
    <w:rsid w:val="00890091"/>
    <w:rsid w:val="008902C8"/>
    <w:rsid w:val="00890A0C"/>
    <w:rsid w:val="00890B83"/>
    <w:rsid w:val="00890F70"/>
    <w:rsid w:val="00891F20"/>
    <w:rsid w:val="00892532"/>
    <w:rsid w:val="00892741"/>
    <w:rsid w:val="00892CFE"/>
    <w:rsid w:val="008930F4"/>
    <w:rsid w:val="0089326D"/>
    <w:rsid w:val="008933FB"/>
    <w:rsid w:val="008937B3"/>
    <w:rsid w:val="00893E86"/>
    <w:rsid w:val="00894433"/>
    <w:rsid w:val="008944AF"/>
    <w:rsid w:val="008944BC"/>
    <w:rsid w:val="008949C7"/>
    <w:rsid w:val="00894F55"/>
    <w:rsid w:val="00895038"/>
    <w:rsid w:val="00895082"/>
    <w:rsid w:val="0089553C"/>
    <w:rsid w:val="008956D3"/>
    <w:rsid w:val="00895713"/>
    <w:rsid w:val="00895B9C"/>
    <w:rsid w:val="00895C8E"/>
    <w:rsid w:val="00896465"/>
    <w:rsid w:val="008968CC"/>
    <w:rsid w:val="00896BDA"/>
    <w:rsid w:val="00896BFE"/>
    <w:rsid w:val="00896C99"/>
    <w:rsid w:val="008972C9"/>
    <w:rsid w:val="0089765E"/>
    <w:rsid w:val="00897795"/>
    <w:rsid w:val="008A032A"/>
    <w:rsid w:val="008A03BA"/>
    <w:rsid w:val="008A0A0A"/>
    <w:rsid w:val="008A1033"/>
    <w:rsid w:val="008A12C0"/>
    <w:rsid w:val="008A1636"/>
    <w:rsid w:val="008A19B6"/>
    <w:rsid w:val="008A1EAA"/>
    <w:rsid w:val="008A1F78"/>
    <w:rsid w:val="008A2285"/>
    <w:rsid w:val="008A25D4"/>
    <w:rsid w:val="008A2780"/>
    <w:rsid w:val="008A293A"/>
    <w:rsid w:val="008A2BC7"/>
    <w:rsid w:val="008A2D49"/>
    <w:rsid w:val="008A2E9D"/>
    <w:rsid w:val="008A3397"/>
    <w:rsid w:val="008A37EB"/>
    <w:rsid w:val="008A3F84"/>
    <w:rsid w:val="008A3FEF"/>
    <w:rsid w:val="008A40A1"/>
    <w:rsid w:val="008A445D"/>
    <w:rsid w:val="008A4915"/>
    <w:rsid w:val="008A49E2"/>
    <w:rsid w:val="008A4C75"/>
    <w:rsid w:val="008A4D7F"/>
    <w:rsid w:val="008A5186"/>
    <w:rsid w:val="008A51DB"/>
    <w:rsid w:val="008A5291"/>
    <w:rsid w:val="008A534B"/>
    <w:rsid w:val="008A5757"/>
    <w:rsid w:val="008A5B6B"/>
    <w:rsid w:val="008A5BEB"/>
    <w:rsid w:val="008A643F"/>
    <w:rsid w:val="008A65E3"/>
    <w:rsid w:val="008A6C1F"/>
    <w:rsid w:val="008A6C50"/>
    <w:rsid w:val="008A6E38"/>
    <w:rsid w:val="008A71F4"/>
    <w:rsid w:val="008A7221"/>
    <w:rsid w:val="008A7938"/>
    <w:rsid w:val="008A7A19"/>
    <w:rsid w:val="008A7C4B"/>
    <w:rsid w:val="008A7D7A"/>
    <w:rsid w:val="008B001E"/>
    <w:rsid w:val="008B0142"/>
    <w:rsid w:val="008B03EC"/>
    <w:rsid w:val="008B04B3"/>
    <w:rsid w:val="008B095F"/>
    <w:rsid w:val="008B0A57"/>
    <w:rsid w:val="008B0EE2"/>
    <w:rsid w:val="008B10F1"/>
    <w:rsid w:val="008B1301"/>
    <w:rsid w:val="008B1618"/>
    <w:rsid w:val="008B18ED"/>
    <w:rsid w:val="008B1DC2"/>
    <w:rsid w:val="008B1F26"/>
    <w:rsid w:val="008B2106"/>
    <w:rsid w:val="008B2194"/>
    <w:rsid w:val="008B24BC"/>
    <w:rsid w:val="008B24DC"/>
    <w:rsid w:val="008B25AC"/>
    <w:rsid w:val="008B2753"/>
    <w:rsid w:val="008B287D"/>
    <w:rsid w:val="008B2F72"/>
    <w:rsid w:val="008B2FCB"/>
    <w:rsid w:val="008B3867"/>
    <w:rsid w:val="008B3A33"/>
    <w:rsid w:val="008B3A63"/>
    <w:rsid w:val="008B3AF1"/>
    <w:rsid w:val="008B4519"/>
    <w:rsid w:val="008B4702"/>
    <w:rsid w:val="008B48B4"/>
    <w:rsid w:val="008B4A66"/>
    <w:rsid w:val="008B5163"/>
    <w:rsid w:val="008B5651"/>
    <w:rsid w:val="008B58C5"/>
    <w:rsid w:val="008B59A9"/>
    <w:rsid w:val="008B5F75"/>
    <w:rsid w:val="008B624B"/>
    <w:rsid w:val="008B6616"/>
    <w:rsid w:val="008B6B58"/>
    <w:rsid w:val="008B6CB5"/>
    <w:rsid w:val="008B6E28"/>
    <w:rsid w:val="008B7538"/>
    <w:rsid w:val="008B7C99"/>
    <w:rsid w:val="008C01C7"/>
    <w:rsid w:val="008C0490"/>
    <w:rsid w:val="008C049B"/>
    <w:rsid w:val="008C0C55"/>
    <w:rsid w:val="008C1163"/>
    <w:rsid w:val="008C15B0"/>
    <w:rsid w:val="008C15C9"/>
    <w:rsid w:val="008C1973"/>
    <w:rsid w:val="008C1F09"/>
    <w:rsid w:val="008C2138"/>
    <w:rsid w:val="008C2370"/>
    <w:rsid w:val="008C245C"/>
    <w:rsid w:val="008C2C1D"/>
    <w:rsid w:val="008C2ED8"/>
    <w:rsid w:val="008C3220"/>
    <w:rsid w:val="008C3898"/>
    <w:rsid w:val="008C3A35"/>
    <w:rsid w:val="008C3A9F"/>
    <w:rsid w:val="008C3C0D"/>
    <w:rsid w:val="008C3C99"/>
    <w:rsid w:val="008C4724"/>
    <w:rsid w:val="008C4840"/>
    <w:rsid w:val="008C4B7A"/>
    <w:rsid w:val="008C4BEF"/>
    <w:rsid w:val="008C51FF"/>
    <w:rsid w:val="008C5201"/>
    <w:rsid w:val="008C5216"/>
    <w:rsid w:val="008C5822"/>
    <w:rsid w:val="008C5ACA"/>
    <w:rsid w:val="008C61D3"/>
    <w:rsid w:val="008C65CF"/>
    <w:rsid w:val="008C65DA"/>
    <w:rsid w:val="008C6D2D"/>
    <w:rsid w:val="008C706F"/>
    <w:rsid w:val="008C71EB"/>
    <w:rsid w:val="008C72A8"/>
    <w:rsid w:val="008C7563"/>
    <w:rsid w:val="008C76B7"/>
    <w:rsid w:val="008C7729"/>
    <w:rsid w:val="008C7E45"/>
    <w:rsid w:val="008C7F47"/>
    <w:rsid w:val="008D00A3"/>
    <w:rsid w:val="008D022F"/>
    <w:rsid w:val="008D06FF"/>
    <w:rsid w:val="008D07F9"/>
    <w:rsid w:val="008D0EDF"/>
    <w:rsid w:val="008D0FC0"/>
    <w:rsid w:val="008D10DE"/>
    <w:rsid w:val="008D14CF"/>
    <w:rsid w:val="008D18C0"/>
    <w:rsid w:val="008D1A17"/>
    <w:rsid w:val="008D1B60"/>
    <w:rsid w:val="008D1B97"/>
    <w:rsid w:val="008D23AB"/>
    <w:rsid w:val="008D299C"/>
    <w:rsid w:val="008D29EE"/>
    <w:rsid w:val="008D2A04"/>
    <w:rsid w:val="008D338D"/>
    <w:rsid w:val="008D369E"/>
    <w:rsid w:val="008D3BC0"/>
    <w:rsid w:val="008D4281"/>
    <w:rsid w:val="008D46CC"/>
    <w:rsid w:val="008D4BF2"/>
    <w:rsid w:val="008D4DC8"/>
    <w:rsid w:val="008D5146"/>
    <w:rsid w:val="008D5342"/>
    <w:rsid w:val="008D53E9"/>
    <w:rsid w:val="008D54B6"/>
    <w:rsid w:val="008D5952"/>
    <w:rsid w:val="008D5D6D"/>
    <w:rsid w:val="008D5E5F"/>
    <w:rsid w:val="008D5F3A"/>
    <w:rsid w:val="008D66B4"/>
    <w:rsid w:val="008D6CD0"/>
    <w:rsid w:val="008D7750"/>
    <w:rsid w:val="008D79F4"/>
    <w:rsid w:val="008D7A65"/>
    <w:rsid w:val="008D7B71"/>
    <w:rsid w:val="008D7C97"/>
    <w:rsid w:val="008D7E18"/>
    <w:rsid w:val="008E0A79"/>
    <w:rsid w:val="008E120F"/>
    <w:rsid w:val="008E143E"/>
    <w:rsid w:val="008E17D7"/>
    <w:rsid w:val="008E1A4C"/>
    <w:rsid w:val="008E1CB6"/>
    <w:rsid w:val="008E1E16"/>
    <w:rsid w:val="008E1E2D"/>
    <w:rsid w:val="008E1E7D"/>
    <w:rsid w:val="008E1EFE"/>
    <w:rsid w:val="008E2044"/>
    <w:rsid w:val="008E220F"/>
    <w:rsid w:val="008E242E"/>
    <w:rsid w:val="008E266C"/>
    <w:rsid w:val="008E269B"/>
    <w:rsid w:val="008E27E1"/>
    <w:rsid w:val="008E283A"/>
    <w:rsid w:val="008E3090"/>
    <w:rsid w:val="008E3917"/>
    <w:rsid w:val="008E3975"/>
    <w:rsid w:val="008E3999"/>
    <w:rsid w:val="008E3B0E"/>
    <w:rsid w:val="008E3C1A"/>
    <w:rsid w:val="008E3F51"/>
    <w:rsid w:val="008E4041"/>
    <w:rsid w:val="008E43F9"/>
    <w:rsid w:val="008E44B9"/>
    <w:rsid w:val="008E44BE"/>
    <w:rsid w:val="008E456F"/>
    <w:rsid w:val="008E4A77"/>
    <w:rsid w:val="008E4BC3"/>
    <w:rsid w:val="008E4CF6"/>
    <w:rsid w:val="008E5805"/>
    <w:rsid w:val="008E5827"/>
    <w:rsid w:val="008E584C"/>
    <w:rsid w:val="008E58CD"/>
    <w:rsid w:val="008E5A61"/>
    <w:rsid w:val="008E5FC2"/>
    <w:rsid w:val="008E60FF"/>
    <w:rsid w:val="008E668C"/>
    <w:rsid w:val="008E66B7"/>
    <w:rsid w:val="008E678C"/>
    <w:rsid w:val="008E6911"/>
    <w:rsid w:val="008E69B4"/>
    <w:rsid w:val="008E6DC4"/>
    <w:rsid w:val="008E6DFA"/>
    <w:rsid w:val="008E6E0F"/>
    <w:rsid w:val="008E6FEB"/>
    <w:rsid w:val="008E7025"/>
    <w:rsid w:val="008E716F"/>
    <w:rsid w:val="008E7286"/>
    <w:rsid w:val="008E738D"/>
    <w:rsid w:val="008E78F7"/>
    <w:rsid w:val="008E7925"/>
    <w:rsid w:val="008E7CEB"/>
    <w:rsid w:val="008E7D94"/>
    <w:rsid w:val="008E7EEB"/>
    <w:rsid w:val="008E7F80"/>
    <w:rsid w:val="008F00EF"/>
    <w:rsid w:val="008F032C"/>
    <w:rsid w:val="008F037B"/>
    <w:rsid w:val="008F082A"/>
    <w:rsid w:val="008F0AF8"/>
    <w:rsid w:val="008F0B59"/>
    <w:rsid w:val="008F0CE6"/>
    <w:rsid w:val="008F0ED8"/>
    <w:rsid w:val="008F113E"/>
    <w:rsid w:val="008F1354"/>
    <w:rsid w:val="008F13EC"/>
    <w:rsid w:val="008F1A4C"/>
    <w:rsid w:val="008F1B02"/>
    <w:rsid w:val="008F21EA"/>
    <w:rsid w:val="008F2216"/>
    <w:rsid w:val="008F2251"/>
    <w:rsid w:val="008F297E"/>
    <w:rsid w:val="008F2DEB"/>
    <w:rsid w:val="008F2F84"/>
    <w:rsid w:val="008F306C"/>
    <w:rsid w:val="008F3271"/>
    <w:rsid w:val="008F38E1"/>
    <w:rsid w:val="008F3E86"/>
    <w:rsid w:val="008F3F48"/>
    <w:rsid w:val="008F47D6"/>
    <w:rsid w:val="008F56E7"/>
    <w:rsid w:val="008F5754"/>
    <w:rsid w:val="008F591D"/>
    <w:rsid w:val="008F5998"/>
    <w:rsid w:val="008F656C"/>
    <w:rsid w:val="008F65E6"/>
    <w:rsid w:val="008F68E6"/>
    <w:rsid w:val="008F72FB"/>
    <w:rsid w:val="008F739D"/>
    <w:rsid w:val="008F742E"/>
    <w:rsid w:val="008F748E"/>
    <w:rsid w:val="008F7A05"/>
    <w:rsid w:val="008F7B8A"/>
    <w:rsid w:val="008F7CEC"/>
    <w:rsid w:val="008F7D67"/>
    <w:rsid w:val="008F7E41"/>
    <w:rsid w:val="008F7F5F"/>
    <w:rsid w:val="009000E1"/>
    <w:rsid w:val="0090035B"/>
    <w:rsid w:val="00900518"/>
    <w:rsid w:val="009009C7"/>
    <w:rsid w:val="009009EF"/>
    <w:rsid w:val="00900EA3"/>
    <w:rsid w:val="00901134"/>
    <w:rsid w:val="009014D4"/>
    <w:rsid w:val="00901A6E"/>
    <w:rsid w:val="00901B14"/>
    <w:rsid w:val="00901D0F"/>
    <w:rsid w:val="00901FEF"/>
    <w:rsid w:val="009020C3"/>
    <w:rsid w:val="00902274"/>
    <w:rsid w:val="00902505"/>
    <w:rsid w:val="009025FD"/>
    <w:rsid w:val="00902992"/>
    <w:rsid w:val="00903001"/>
    <w:rsid w:val="009032BF"/>
    <w:rsid w:val="009035DC"/>
    <w:rsid w:val="00903662"/>
    <w:rsid w:val="0090371C"/>
    <w:rsid w:val="009038A6"/>
    <w:rsid w:val="00903B7D"/>
    <w:rsid w:val="00904100"/>
    <w:rsid w:val="009044EF"/>
    <w:rsid w:val="00904F83"/>
    <w:rsid w:val="009053AD"/>
    <w:rsid w:val="0090540F"/>
    <w:rsid w:val="009054B0"/>
    <w:rsid w:val="009056B0"/>
    <w:rsid w:val="00905832"/>
    <w:rsid w:val="00906EE3"/>
    <w:rsid w:val="00907044"/>
    <w:rsid w:val="009070AB"/>
    <w:rsid w:val="009073DE"/>
    <w:rsid w:val="0090774B"/>
    <w:rsid w:val="009079E5"/>
    <w:rsid w:val="00907CB1"/>
    <w:rsid w:val="00907E21"/>
    <w:rsid w:val="00907EC8"/>
    <w:rsid w:val="00907F6F"/>
    <w:rsid w:val="0091050E"/>
    <w:rsid w:val="00910716"/>
    <w:rsid w:val="00910AE7"/>
    <w:rsid w:val="00910D0D"/>
    <w:rsid w:val="009110F5"/>
    <w:rsid w:val="00911283"/>
    <w:rsid w:val="00911699"/>
    <w:rsid w:val="00911ADF"/>
    <w:rsid w:val="00911B2B"/>
    <w:rsid w:val="00911C93"/>
    <w:rsid w:val="00911DB1"/>
    <w:rsid w:val="00911EC7"/>
    <w:rsid w:val="00911EC9"/>
    <w:rsid w:val="00911F92"/>
    <w:rsid w:val="00912600"/>
    <w:rsid w:val="009127AE"/>
    <w:rsid w:val="00912DAB"/>
    <w:rsid w:val="00912DE7"/>
    <w:rsid w:val="0091307C"/>
    <w:rsid w:val="009135FA"/>
    <w:rsid w:val="009138D2"/>
    <w:rsid w:val="00913987"/>
    <w:rsid w:val="00913EB6"/>
    <w:rsid w:val="009142A7"/>
    <w:rsid w:val="00914EF9"/>
    <w:rsid w:val="009152AE"/>
    <w:rsid w:val="00915626"/>
    <w:rsid w:val="009159DD"/>
    <w:rsid w:val="00915C35"/>
    <w:rsid w:val="009165E1"/>
    <w:rsid w:val="0091673F"/>
    <w:rsid w:val="00916847"/>
    <w:rsid w:val="00916B48"/>
    <w:rsid w:val="00916B64"/>
    <w:rsid w:val="00917093"/>
    <w:rsid w:val="009170AA"/>
    <w:rsid w:val="009173D7"/>
    <w:rsid w:val="009177A8"/>
    <w:rsid w:val="0091785E"/>
    <w:rsid w:val="00917866"/>
    <w:rsid w:val="00917DBE"/>
    <w:rsid w:val="00920081"/>
    <w:rsid w:val="00920082"/>
    <w:rsid w:val="00920243"/>
    <w:rsid w:val="00920316"/>
    <w:rsid w:val="00920A87"/>
    <w:rsid w:val="00921399"/>
    <w:rsid w:val="00921699"/>
    <w:rsid w:val="00921970"/>
    <w:rsid w:val="00921BC5"/>
    <w:rsid w:val="00921FE3"/>
    <w:rsid w:val="009222DC"/>
    <w:rsid w:val="00922B85"/>
    <w:rsid w:val="009235A1"/>
    <w:rsid w:val="00923680"/>
    <w:rsid w:val="0092395A"/>
    <w:rsid w:val="009239FA"/>
    <w:rsid w:val="00923A07"/>
    <w:rsid w:val="0092427B"/>
    <w:rsid w:val="00924365"/>
    <w:rsid w:val="009247B2"/>
    <w:rsid w:val="009249D7"/>
    <w:rsid w:val="00924B59"/>
    <w:rsid w:val="00924D73"/>
    <w:rsid w:val="00924F8D"/>
    <w:rsid w:val="00925211"/>
    <w:rsid w:val="009256B4"/>
    <w:rsid w:val="00925AFE"/>
    <w:rsid w:val="009262AD"/>
    <w:rsid w:val="0092632F"/>
    <w:rsid w:val="00926647"/>
    <w:rsid w:val="00926EA6"/>
    <w:rsid w:val="0092741C"/>
    <w:rsid w:val="009274C1"/>
    <w:rsid w:val="009278FD"/>
    <w:rsid w:val="0092796D"/>
    <w:rsid w:val="00927E9E"/>
    <w:rsid w:val="00927F94"/>
    <w:rsid w:val="009300F4"/>
    <w:rsid w:val="00930298"/>
    <w:rsid w:val="00930544"/>
    <w:rsid w:val="00930B83"/>
    <w:rsid w:val="0093105B"/>
    <w:rsid w:val="00931561"/>
    <w:rsid w:val="009316FD"/>
    <w:rsid w:val="00931762"/>
    <w:rsid w:val="00931801"/>
    <w:rsid w:val="00931D46"/>
    <w:rsid w:val="00932091"/>
    <w:rsid w:val="009321DC"/>
    <w:rsid w:val="00932436"/>
    <w:rsid w:val="0093273D"/>
    <w:rsid w:val="009328EC"/>
    <w:rsid w:val="00932BA0"/>
    <w:rsid w:val="00932F15"/>
    <w:rsid w:val="00933345"/>
    <w:rsid w:val="009334D7"/>
    <w:rsid w:val="00933533"/>
    <w:rsid w:val="0093378F"/>
    <w:rsid w:val="00933845"/>
    <w:rsid w:val="009339DF"/>
    <w:rsid w:val="00933D95"/>
    <w:rsid w:val="00933E7C"/>
    <w:rsid w:val="00933FE1"/>
    <w:rsid w:val="0093431B"/>
    <w:rsid w:val="00934454"/>
    <w:rsid w:val="00934608"/>
    <w:rsid w:val="00934756"/>
    <w:rsid w:val="0093480B"/>
    <w:rsid w:val="00935849"/>
    <w:rsid w:val="009358AC"/>
    <w:rsid w:val="00935A65"/>
    <w:rsid w:val="00935A77"/>
    <w:rsid w:val="00935BE6"/>
    <w:rsid w:val="00935D1B"/>
    <w:rsid w:val="00935F8F"/>
    <w:rsid w:val="00936025"/>
    <w:rsid w:val="00936540"/>
    <w:rsid w:val="0093668C"/>
    <w:rsid w:val="0093675D"/>
    <w:rsid w:val="00936766"/>
    <w:rsid w:val="00936B1B"/>
    <w:rsid w:val="00936E0C"/>
    <w:rsid w:val="00937313"/>
    <w:rsid w:val="0093746A"/>
    <w:rsid w:val="00937670"/>
    <w:rsid w:val="00937CB7"/>
    <w:rsid w:val="00937DBF"/>
    <w:rsid w:val="00937F80"/>
    <w:rsid w:val="0094020D"/>
    <w:rsid w:val="0094063A"/>
    <w:rsid w:val="00940676"/>
    <w:rsid w:val="00940A3A"/>
    <w:rsid w:val="00940CF6"/>
    <w:rsid w:val="00940F41"/>
    <w:rsid w:val="0094114A"/>
    <w:rsid w:val="0094118F"/>
    <w:rsid w:val="009412DF"/>
    <w:rsid w:val="00941908"/>
    <w:rsid w:val="0094242C"/>
    <w:rsid w:val="00942ACE"/>
    <w:rsid w:val="00942CC5"/>
    <w:rsid w:val="00942D39"/>
    <w:rsid w:val="0094332C"/>
    <w:rsid w:val="00943422"/>
    <w:rsid w:val="009438B5"/>
    <w:rsid w:val="009439E9"/>
    <w:rsid w:val="00944005"/>
    <w:rsid w:val="00944098"/>
    <w:rsid w:val="00944477"/>
    <w:rsid w:val="009444BA"/>
    <w:rsid w:val="009444EE"/>
    <w:rsid w:val="00944612"/>
    <w:rsid w:val="00944A8D"/>
    <w:rsid w:val="00944A9F"/>
    <w:rsid w:val="00944B69"/>
    <w:rsid w:val="00944E1C"/>
    <w:rsid w:val="0094551D"/>
    <w:rsid w:val="00945523"/>
    <w:rsid w:val="00945724"/>
    <w:rsid w:val="00945836"/>
    <w:rsid w:val="00945A9E"/>
    <w:rsid w:val="00946570"/>
    <w:rsid w:val="009465C8"/>
    <w:rsid w:val="00946614"/>
    <w:rsid w:val="009469A2"/>
    <w:rsid w:val="009469B1"/>
    <w:rsid w:val="00946A49"/>
    <w:rsid w:val="00946EFB"/>
    <w:rsid w:val="0094716B"/>
    <w:rsid w:val="0094756D"/>
    <w:rsid w:val="009479CA"/>
    <w:rsid w:val="00947E76"/>
    <w:rsid w:val="00947F12"/>
    <w:rsid w:val="00950473"/>
    <w:rsid w:val="00950A4C"/>
    <w:rsid w:val="00950E15"/>
    <w:rsid w:val="00951236"/>
    <w:rsid w:val="00951495"/>
    <w:rsid w:val="009516AD"/>
    <w:rsid w:val="009518C2"/>
    <w:rsid w:val="00951ABA"/>
    <w:rsid w:val="00951B44"/>
    <w:rsid w:val="00951F90"/>
    <w:rsid w:val="009525E7"/>
    <w:rsid w:val="00952664"/>
    <w:rsid w:val="00953117"/>
    <w:rsid w:val="0095332B"/>
    <w:rsid w:val="009537D5"/>
    <w:rsid w:val="0095383F"/>
    <w:rsid w:val="009538EB"/>
    <w:rsid w:val="0095411B"/>
    <w:rsid w:val="009543D2"/>
    <w:rsid w:val="00954B19"/>
    <w:rsid w:val="00954EF7"/>
    <w:rsid w:val="00954F58"/>
    <w:rsid w:val="00955165"/>
    <w:rsid w:val="0095532E"/>
    <w:rsid w:val="009553B2"/>
    <w:rsid w:val="009553BC"/>
    <w:rsid w:val="00955D04"/>
    <w:rsid w:val="00955DDC"/>
    <w:rsid w:val="00956661"/>
    <w:rsid w:val="00956C26"/>
    <w:rsid w:val="00956C53"/>
    <w:rsid w:val="00956FB1"/>
    <w:rsid w:val="009576B4"/>
    <w:rsid w:val="009578AD"/>
    <w:rsid w:val="00957902"/>
    <w:rsid w:val="00957A40"/>
    <w:rsid w:val="00957BD5"/>
    <w:rsid w:val="00957D0A"/>
    <w:rsid w:val="00957D78"/>
    <w:rsid w:val="00957EE4"/>
    <w:rsid w:val="00960C1B"/>
    <w:rsid w:val="00960C46"/>
    <w:rsid w:val="00960E0E"/>
    <w:rsid w:val="00960F4E"/>
    <w:rsid w:val="00960F8C"/>
    <w:rsid w:val="00961710"/>
    <w:rsid w:val="00961D8B"/>
    <w:rsid w:val="00961DF1"/>
    <w:rsid w:val="00962208"/>
    <w:rsid w:val="00962DE5"/>
    <w:rsid w:val="009630F3"/>
    <w:rsid w:val="00963209"/>
    <w:rsid w:val="00963B8A"/>
    <w:rsid w:val="00963E8E"/>
    <w:rsid w:val="0096429D"/>
    <w:rsid w:val="00964390"/>
    <w:rsid w:val="00964499"/>
    <w:rsid w:val="00964881"/>
    <w:rsid w:val="00964AB7"/>
    <w:rsid w:val="00964F78"/>
    <w:rsid w:val="0096514D"/>
    <w:rsid w:val="0096521E"/>
    <w:rsid w:val="00965397"/>
    <w:rsid w:val="00965B88"/>
    <w:rsid w:val="0096603F"/>
    <w:rsid w:val="009666DB"/>
    <w:rsid w:val="00966A63"/>
    <w:rsid w:val="00966D38"/>
    <w:rsid w:val="00967385"/>
    <w:rsid w:val="00967476"/>
    <w:rsid w:val="00967712"/>
    <w:rsid w:val="00967B90"/>
    <w:rsid w:val="00967BA0"/>
    <w:rsid w:val="00967D8D"/>
    <w:rsid w:val="0097029F"/>
    <w:rsid w:val="009702DC"/>
    <w:rsid w:val="009705FE"/>
    <w:rsid w:val="00970845"/>
    <w:rsid w:val="009708B4"/>
    <w:rsid w:val="009709EC"/>
    <w:rsid w:val="00970A26"/>
    <w:rsid w:val="00970B04"/>
    <w:rsid w:val="00970B6C"/>
    <w:rsid w:val="00970D06"/>
    <w:rsid w:val="00970D94"/>
    <w:rsid w:val="009710C3"/>
    <w:rsid w:val="00971152"/>
    <w:rsid w:val="00971372"/>
    <w:rsid w:val="0097163B"/>
    <w:rsid w:val="00971C2B"/>
    <w:rsid w:val="00971DB0"/>
    <w:rsid w:val="009721C2"/>
    <w:rsid w:val="009723BC"/>
    <w:rsid w:val="009724EB"/>
    <w:rsid w:val="00972766"/>
    <w:rsid w:val="009728AA"/>
    <w:rsid w:val="009729B8"/>
    <w:rsid w:val="00973651"/>
    <w:rsid w:val="00973932"/>
    <w:rsid w:val="00973A9E"/>
    <w:rsid w:val="00973FC5"/>
    <w:rsid w:val="00973FD9"/>
    <w:rsid w:val="009741F4"/>
    <w:rsid w:val="009743F5"/>
    <w:rsid w:val="00974640"/>
    <w:rsid w:val="00975653"/>
    <w:rsid w:val="00975966"/>
    <w:rsid w:val="00975AA2"/>
    <w:rsid w:val="00975ACA"/>
    <w:rsid w:val="00975C9B"/>
    <w:rsid w:val="00975F80"/>
    <w:rsid w:val="0097686A"/>
    <w:rsid w:val="00976DAC"/>
    <w:rsid w:val="00976EA8"/>
    <w:rsid w:val="0097711B"/>
    <w:rsid w:val="009771CA"/>
    <w:rsid w:val="0097738C"/>
    <w:rsid w:val="0097756A"/>
    <w:rsid w:val="009776E7"/>
    <w:rsid w:val="00977EDC"/>
    <w:rsid w:val="00980143"/>
    <w:rsid w:val="00980289"/>
    <w:rsid w:val="00981528"/>
    <w:rsid w:val="00981545"/>
    <w:rsid w:val="00981977"/>
    <w:rsid w:val="00981B9E"/>
    <w:rsid w:val="00981DA2"/>
    <w:rsid w:val="00981E7E"/>
    <w:rsid w:val="00982385"/>
    <w:rsid w:val="0098273A"/>
    <w:rsid w:val="00982875"/>
    <w:rsid w:val="00982935"/>
    <w:rsid w:val="00982A92"/>
    <w:rsid w:val="00983477"/>
    <w:rsid w:val="009840A4"/>
    <w:rsid w:val="00984241"/>
    <w:rsid w:val="009842B1"/>
    <w:rsid w:val="0098479E"/>
    <w:rsid w:val="009847D0"/>
    <w:rsid w:val="00984BAB"/>
    <w:rsid w:val="00984C12"/>
    <w:rsid w:val="00984CB0"/>
    <w:rsid w:val="00985482"/>
    <w:rsid w:val="009858AA"/>
    <w:rsid w:val="0098595E"/>
    <w:rsid w:val="00985E4F"/>
    <w:rsid w:val="00986037"/>
    <w:rsid w:val="00986301"/>
    <w:rsid w:val="009868BE"/>
    <w:rsid w:val="00986902"/>
    <w:rsid w:val="009869D7"/>
    <w:rsid w:val="00986DED"/>
    <w:rsid w:val="0098730F"/>
    <w:rsid w:val="0098774F"/>
    <w:rsid w:val="009877A3"/>
    <w:rsid w:val="00987995"/>
    <w:rsid w:val="00987B4D"/>
    <w:rsid w:val="00987F3B"/>
    <w:rsid w:val="0099045B"/>
    <w:rsid w:val="00990706"/>
    <w:rsid w:val="00990840"/>
    <w:rsid w:val="00991AB4"/>
    <w:rsid w:val="00991B0E"/>
    <w:rsid w:val="00991B29"/>
    <w:rsid w:val="00991B5D"/>
    <w:rsid w:val="00991CD8"/>
    <w:rsid w:val="00991E7B"/>
    <w:rsid w:val="0099200F"/>
    <w:rsid w:val="00992298"/>
    <w:rsid w:val="009923A4"/>
    <w:rsid w:val="009926F3"/>
    <w:rsid w:val="00992D61"/>
    <w:rsid w:val="00992D92"/>
    <w:rsid w:val="00992FB0"/>
    <w:rsid w:val="00993420"/>
    <w:rsid w:val="009935CB"/>
    <w:rsid w:val="00993800"/>
    <w:rsid w:val="00993B52"/>
    <w:rsid w:val="00994037"/>
    <w:rsid w:val="0099419D"/>
    <w:rsid w:val="009941E5"/>
    <w:rsid w:val="0099438D"/>
    <w:rsid w:val="0099466B"/>
    <w:rsid w:val="00994840"/>
    <w:rsid w:val="00994CB0"/>
    <w:rsid w:val="00994E37"/>
    <w:rsid w:val="00994E64"/>
    <w:rsid w:val="00994ECF"/>
    <w:rsid w:val="00994F0E"/>
    <w:rsid w:val="00994FF9"/>
    <w:rsid w:val="0099513A"/>
    <w:rsid w:val="0099521A"/>
    <w:rsid w:val="00995231"/>
    <w:rsid w:val="00995437"/>
    <w:rsid w:val="00995463"/>
    <w:rsid w:val="009956A8"/>
    <w:rsid w:val="00995A05"/>
    <w:rsid w:val="00995A80"/>
    <w:rsid w:val="00995BE7"/>
    <w:rsid w:val="00995CA4"/>
    <w:rsid w:val="009964A6"/>
    <w:rsid w:val="009966EF"/>
    <w:rsid w:val="009967DC"/>
    <w:rsid w:val="00996DF3"/>
    <w:rsid w:val="00997A7B"/>
    <w:rsid w:val="00997D4B"/>
    <w:rsid w:val="00997DF5"/>
    <w:rsid w:val="009A019D"/>
    <w:rsid w:val="009A0D4D"/>
    <w:rsid w:val="009A0E1E"/>
    <w:rsid w:val="009A1015"/>
    <w:rsid w:val="009A10A3"/>
    <w:rsid w:val="009A1595"/>
    <w:rsid w:val="009A1897"/>
    <w:rsid w:val="009A1BA8"/>
    <w:rsid w:val="009A1CBA"/>
    <w:rsid w:val="009A267F"/>
    <w:rsid w:val="009A28A0"/>
    <w:rsid w:val="009A2A67"/>
    <w:rsid w:val="009A2F85"/>
    <w:rsid w:val="009A318A"/>
    <w:rsid w:val="009A3216"/>
    <w:rsid w:val="009A323D"/>
    <w:rsid w:val="009A32F1"/>
    <w:rsid w:val="009A34CA"/>
    <w:rsid w:val="009A39A4"/>
    <w:rsid w:val="009A3B7C"/>
    <w:rsid w:val="009A3B8B"/>
    <w:rsid w:val="009A3D15"/>
    <w:rsid w:val="009A3F0A"/>
    <w:rsid w:val="009A44F6"/>
    <w:rsid w:val="009A4627"/>
    <w:rsid w:val="009A4989"/>
    <w:rsid w:val="009A4A79"/>
    <w:rsid w:val="009A5338"/>
    <w:rsid w:val="009A58DA"/>
    <w:rsid w:val="009A5C93"/>
    <w:rsid w:val="009A5EBA"/>
    <w:rsid w:val="009A6189"/>
    <w:rsid w:val="009A7123"/>
    <w:rsid w:val="009A72D9"/>
    <w:rsid w:val="009A77B7"/>
    <w:rsid w:val="009A7C7A"/>
    <w:rsid w:val="009A7EF8"/>
    <w:rsid w:val="009B0049"/>
    <w:rsid w:val="009B00CC"/>
    <w:rsid w:val="009B0351"/>
    <w:rsid w:val="009B0608"/>
    <w:rsid w:val="009B0E83"/>
    <w:rsid w:val="009B1059"/>
    <w:rsid w:val="009B13AA"/>
    <w:rsid w:val="009B14DA"/>
    <w:rsid w:val="009B1780"/>
    <w:rsid w:val="009B1878"/>
    <w:rsid w:val="009B18A1"/>
    <w:rsid w:val="009B196F"/>
    <w:rsid w:val="009B19A3"/>
    <w:rsid w:val="009B1E50"/>
    <w:rsid w:val="009B1EF1"/>
    <w:rsid w:val="009B1FCD"/>
    <w:rsid w:val="009B1FCF"/>
    <w:rsid w:val="009B2003"/>
    <w:rsid w:val="009B20BC"/>
    <w:rsid w:val="009B20F8"/>
    <w:rsid w:val="009B26AE"/>
    <w:rsid w:val="009B2862"/>
    <w:rsid w:val="009B2C1E"/>
    <w:rsid w:val="009B2FA4"/>
    <w:rsid w:val="009B311F"/>
    <w:rsid w:val="009B3345"/>
    <w:rsid w:val="009B3457"/>
    <w:rsid w:val="009B35FA"/>
    <w:rsid w:val="009B4212"/>
    <w:rsid w:val="009B4313"/>
    <w:rsid w:val="009B4808"/>
    <w:rsid w:val="009B48C4"/>
    <w:rsid w:val="009B4B8B"/>
    <w:rsid w:val="009B50AA"/>
    <w:rsid w:val="009B563F"/>
    <w:rsid w:val="009B5A50"/>
    <w:rsid w:val="009B5A95"/>
    <w:rsid w:val="009B5B9B"/>
    <w:rsid w:val="009B63C8"/>
    <w:rsid w:val="009B6ABD"/>
    <w:rsid w:val="009B6E62"/>
    <w:rsid w:val="009B6EC2"/>
    <w:rsid w:val="009B6F11"/>
    <w:rsid w:val="009B6F4D"/>
    <w:rsid w:val="009B7161"/>
    <w:rsid w:val="009B7DB4"/>
    <w:rsid w:val="009B7DDA"/>
    <w:rsid w:val="009C0057"/>
    <w:rsid w:val="009C00B5"/>
    <w:rsid w:val="009C07A9"/>
    <w:rsid w:val="009C094D"/>
    <w:rsid w:val="009C0C22"/>
    <w:rsid w:val="009C0C59"/>
    <w:rsid w:val="009C104E"/>
    <w:rsid w:val="009C1383"/>
    <w:rsid w:val="009C1688"/>
    <w:rsid w:val="009C1A33"/>
    <w:rsid w:val="009C1AF1"/>
    <w:rsid w:val="009C1B68"/>
    <w:rsid w:val="009C1C22"/>
    <w:rsid w:val="009C2183"/>
    <w:rsid w:val="009C21A2"/>
    <w:rsid w:val="009C2343"/>
    <w:rsid w:val="009C250C"/>
    <w:rsid w:val="009C2C09"/>
    <w:rsid w:val="009C2E06"/>
    <w:rsid w:val="009C3277"/>
    <w:rsid w:val="009C356A"/>
    <w:rsid w:val="009C3859"/>
    <w:rsid w:val="009C3B4C"/>
    <w:rsid w:val="009C4070"/>
    <w:rsid w:val="009C4269"/>
    <w:rsid w:val="009C476B"/>
    <w:rsid w:val="009C4C4A"/>
    <w:rsid w:val="009C4EE7"/>
    <w:rsid w:val="009C4F6A"/>
    <w:rsid w:val="009C5132"/>
    <w:rsid w:val="009C5835"/>
    <w:rsid w:val="009C58D3"/>
    <w:rsid w:val="009C590D"/>
    <w:rsid w:val="009C5AEA"/>
    <w:rsid w:val="009C5B4C"/>
    <w:rsid w:val="009C5E4C"/>
    <w:rsid w:val="009C69A8"/>
    <w:rsid w:val="009C6C23"/>
    <w:rsid w:val="009C7481"/>
    <w:rsid w:val="009C7D5F"/>
    <w:rsid w:val="009C7E59"/>
    <w:rsid w:val="009C7F24"/>
    <w:rsid w:val="009C7F81"/>
    <w:rsid w:val="009D0056"/>
    <w:rsid w:val="009D06C2"/>
    <w:rsid w:val="009D07F9"/>
    <w:rsid w:val="009D0A0A"/>
    <w:rsid w:val="009D0B21"/>
    <w:rsid w:val="009D0C20"/>
    <w:rsid w:val="009D16A3"/>
    <w:rsid w:val="009D19F6"/>
    <w:rsid w:val="009D1D30"/>
    <w:rsid w:val="009D1EB4"/>
    <w:rsid w:val="009D2252"/>
    <w:rsid w:val="009D2335"/>
    <w:rsid w:val="009D26CA"/>
    <w:rsid w:val="009D26DB"/>
    <w:rsid w:val="009D27E8"/>
    <w:rsid w:val="009D29DA"/>
    <w:rsid w:val="009D2D14"/>
    <w:rsid w:val="009D31CF"/>
    <w:rsid w:val="009D348E"/>
    <w:rsid w:val="009D391A"/>
    <w:rsid w:val="009D3AE6"/>
    <w:rsid w:val="009D3B30"/>
    <w:rsid w:val="009D3E12"/>
    <w:rsid w:val="009D4313"/>
    <w:rsid w:val="009D4D28"/>
    <w:rsid w:val="009D4DDA"/>
    <w:rsid w:val="009D4E91"/>
    <w:rsid w:val="009D4F51"/>
    <w:rsid w:val="009D53FF"/>
    <w:rsid w:val="009D56A2"/>
    <w:rsid w:val="009D60E5"/>
    <w:rsid w:val="009D664F"/>
    <w:rsid w:val="009D667E"/>
    <w:rsid w:val="009D66E6"/>
    <w:rsid w:val="009D67E8"/>
    <w:rsid w:val="009D6AC5"/>
    <w:rsid w:val="009D6DC3"/>
    <w:rsid w:val="009D6FEC"/>
    <w:rsid w:val="009D6FFD"/>
    <w:rsid w:val="009D72D0"/>
    <w:rsid w:val="009D79AA"/>
    <w:rsid w:val="009D7A2A"/>
    <w:rsid w:val="009E0490"/>
    <w:rsid w:val="009E04B6"/>
    <w:rsid w:val="009E0591"/>
    <w:rsid w:val="009E065B"/>
    <w:rsid w:val="009E0AE2"/>
    <w:rsid w:val="009E0CA7"/>
    <w:rsid w:val="009E0D32"/>
    <w:rsid w:val="009E0EF1"/>
    <w:rsid w:val="009E128C"/>
    <w:rsid w:val="009E15AA"/>
    <w:rsid w:val="009E15D8"/>
    <w:rsid w:val="009E1634"/>
    <w:rsid w:val="009E16D8"/>
    <w:rsid w:val="009E19FB"/>
    <w:rsid w:val="009E1A4C"/>
    <w:rsid w:val="009E1A6B"/>
    <w:rsid w:val="009E20C0"/>
    <w:rsid w:val="009E2277"/>
    <w:rsid w:val="009E2643"/>
    <w:rsid w:val="009E29DA"/>
    <w:rsid w:val="009E2CC1"/>
    <w:rsid w:val="009E2D7B"/>
    <w:rsid w:val="009E3190"/>
    <w:rsid w:val="009E355C"/>
    <w:rsid w:val="009E38B3"/>
    <w:rsid w:val="009E396E"/>
    <w:rsid w:val="009E3F90"/>
    <w:rsid w:val="009E4018"/>
    <w:rsid w:val="009E413C"/>
    <w:rsid w:val="009E421E"/>
    <w:rsid w:val="009E477A"/>
    <w:rsid w:val="009E4A4E"/>
    <w:rsid w:val="009E4CCF"/>
    <w:rsid w:val="009E4DD6"/>
    <w:rsid w:val="009E533E"/>
    <w:rsid w:val="009E548A"/>
    <w:rsid w:val="009E54FD"/>
    <w:rsid w:val="009E656F"/>
    <w:rsid w:val="009E6BAE"/>
    <w:rsid w:val="009E7057"/>
    <w:rsid w:val="009E745B"/>
    <w:rsid w:val="009E794E"/>
    <w:rsid w:val="009E7E8A"/>
    <w:rsid w:val="009F0519"/>
    <w:rsid w:val="009F062C"/>
    <w:rsid w:val="009F0A3D"/>
    <w:rsid w:val="009F1365"/>
    <w:rsid w:val="009F14FB"/>
    <w:rsid w:val="009F1971"/>
    <w:rsid w:val="009F1BD5"/>
    <w:rsid w:val="009F1ECF"/>
    <w:rsid w:val="009F1F4C"/>
    <w:rsid w:val="009F243A"/>
    <w:rsid w:val="009F2914"/>
    <w:rsid w:val="009F329E"/>
    <w:rsid w:val="009F3356"/>
    <w:rsid w:val="009F36E0"/>
    <w:rsid w:val="009F3D2B"/>
    <w:rsid w:val="009F3D98"/>
    <w:rsid w:val="009F4105"/>
    <w:rsid w:val="009F4AD3"/>
    <w:rsid w:val="009F4BBE"/>
    <w:rsid w:val="009F4F4B"/>
    <w:rsid w:val="009F4F52"/>
    <w:rsid w:val="009F50BB"/>
    <w:rsid w:val="009F5438"/>
    <w:rsid w:val="009F58CB"/>
    <w:rsid w:val="009F59D4"/>
    <w:rsid w:val="009F5B2C"/>
    <w:rsid w:val="009F64A8"/>
    <w:rsid w:val="009F6710"/>
    <w:rsid w:val="009F6763"/>
    <w:rsid w:val="009F678C"/>
    <w:rsid w:val="009F6A3D"/>
    <w:rsid w:val="009F6DBA"/>
    <w:rsid w:val="009F6EAB"/>
    <w:rsid w:val="009F723F"/>
    <w:rsid w:val="009F7448"/>
    <w:rsid w:val="009F74C4"/>
    <w:rsid w:val="009F7509"/>
    <w:rsid w:val="009F75BF"/>
    <w:rsid w:val="009F7842"/>
    <w:rsid w:val="009F7885"/>
    <w:rsid w:val="009F7D13"/>
    <w:rsid w:val="00A0049D"/>
    <w:rsid w:val="00A008C3"/>
    <w:rsid w:val="00A009E2"/>
    <w:rsid w:val="00A01096"/>
    <w:rsid w:val="00A01408"/>
    <w:rsid w:val="00A01646"/>
    <w:rsid w:val="00A01D0E"/>
    <w:rsid w:val="00A01F38"/>
    <w:rsid w:val="00A01F4F"/>
    <w:rsid w:val="00A024E0"/>
    <w:rsid w:val="00A02645"/>
    <w:rsid w:val="00A028DF"/>
    <w:rsid w:val="00A02B30"/>
    <w:rsid w:val="00A02FAF"/>
    <w:rsid w:val="00A03017"/>
    <w:rsid w:val="00A0335E"/>
    <w:rsid w:val="00A03574"/>
    <w:rsid w:val="00A03681"/>
    <w:rsid w:val="00A03A3D"/>
    <w:rsid w:val="00A03D07"/>
    <w:rsid w:val="00A03DF7"/>
    <w:rsid w:val="00A03FBE"/>
    <w:rsid w:val="00A041C4"/>
    <w:rsid w:val="00A051AC"/>
    <w:rsid w:val="00A059B7"/>
    <w:rsid w:val="00A05BCF"/>
    <w:rsid w:val="00A0668A"/>
    <w:rsid w:val="00A06BE3"/>
    <w:rsid w:val="00A07603"/>
    <w:rsid w:val="00A07A2B"/>
    <w:rsid w:val="00A07D3D"/>
    <w:rsid w:val="00A10123"/>
    <w:rsid w:val="00A1029B"/>
    <w:rsid w:val="00A10348"/>
    <w:rsid w:val="00A10719"/>
    <w:rsid w:val="00A11005"/>
    <w:rsid w:val="00A1100B"/>
    <w:rsid w:val="00A11E75"/>
    <w:rsid w:val="00A1220E"/>
    <w:rsid w:val="00A12373"/>
    <w:rsid w:val="00A127A9"/>
    <w:rsid w:val="00A12AF1"/>
    <w:rsid w:val="00A13035"/>
    <w:rsid w:val="00A136E1"/>
    <w:rsid w:val="00A1396F"/>
    <w:rsid w:val="00A13C71"/>
    <w:rsid w:val="00A1425A"/>
    <w:rsid w:val="00A14634"/>
    <w:rsid w:val="00A14780"/>
    <w:rsid w:val="00A1478A"/>
    <w:rsid w:val="00A14D76"/>
    <w:rsid w:val="00A15006"/>
    <w:rsid w:val="00A1519E"/>
    <w:rsid w:val="00A15691"/>
    <w:rsid w:val="00A15E63"/>
    <w:rsid w:val="00A1618C"/>
    <w:rsid w:val="00A163FE"/>
    <w:rsid w:val="00A16498"/>
    <w:rsid w:val="00A166DA"/>
    <w:rsid w:val="00A166F6"/>
    <w:rsid w:val="00A17688"/>
    <w:rsid w:val="00A17A37"/>
    <w:rsid w:val="00A17C5A"/>
    <w:rsid w:val="00A17F87"/>
    <w:rsid w:val="00A17FB3"/>
    <w:rsid w:val="00A2041A"/>
    <w:rsid w:val="00A205B7"/>
    <w:rsid w:val="00A20791"/>
    <w:rsid w:val="00A20C3F"/>
    <w:rsid w:val="00A20CFC"/>
    <w:rsid w:val="00A2117B"/>
    <w:rsid w:val="00A211AC"/>
    <w:rsid w:val="00A21231"/>
    <w:rsid w:val="00A21B1F"/>
    <w:rsid w:val="00A21D4E"/>
    <w:rsid w:val="00A21F2B"/>
    <w:rsid w:val="00A220A5"/>
    <w:rsid w:val="00A22165"/>
    <w:rsid w:val="00A22405"/>
    <w:rsid w:val="00A22430"/>
    <w:rsid w:val="00A229F9"/>
    <w:rsid w:val="00A22C45"/>
    <w:rsid w:val="00A23102"/>
    <w:rsid w:val="00A2342B"/>
    <w:rsid w:val="00A234C9"/>
    <w:rsid w:val="00A23E10"/>
    <w:rsid w:val="00A23E37"/>
    <w:rsid w:val="00A23E88"/>
    <w:rsid w:val="00A23ECD"/>
    <w:rsid w:val="00A2416F"/>
    <w:rsid w:val="00A242DD"/>
    <w:rsid w:val="00A2438C"/>
    <w:rsid w:val="00A24651"/>
    <w:rsid w:val="00A24B50"/>
    <w:rsid w:val="00A24FEF"/>
    <w:rsid w:val="00A25652"/>
    <w:rsid w:val="00A256BB"/>
    <w:rsid w:val="00A25C1B"/>
    <w:rsid w:val="00A260C1"/>
    <w:rsid w:val="00A26357"/>
    <w:rsid w:val="00A26484"/>
    <w:rsid w:val="00A269FB"/>
    <w:rsid w:val="00A26A58"/>
    <w:rsid w:val="00A26B3D"/>
    <w:rsid w:val="00A26C4D"/>
    <w:rsid w:val="00A27118"/>
    <w:rsid w:val="00A27581"/>
    <w:rsid w:val="00A27E2E"/>
    <w:rsid w:val="00A30635"/>
    <w:rsid w:val="00A307B9"/>
    <w:rsid w:val="00A308B0"/>
    <w:rsid w:val="00A30F1D"/>
    <w:rsid w:val="00A31672"/>
    <w:rsid w:val="00A31842"/>
    <w:rsid w:val="00A318BF"/>
    <w:rsid w:val="00A319E5"/>
    <w:rsid w:val="00A327B9"/>
    <w:rsid w:val="00A328E5"/>
    <w:rsid w:val="00A328F0"/>
    <w:rsid w:val="00A32C7F"/>
    <w:rsid w:val="00A32F18"/>
    <w:rsid w:val="00A33AB9"/>
    <w:rsid w:val="00A33C39"/>
    <w:rsid w:val="00A33C59"/>
    <w:rsid w:val="00A34C79"/>
    <w:rsid w:val="00A350A0"/>
    <w:rsid w:val="00A3539F"/>
    <w:rsid w:val="00A35515"/>
    <w:rsid w:val="00A35691"/>
    <w:rsid w:val="00A356C6"/>
    <w:rsid w:val="00A35C99"/>
    <w:rsid w:val="00A36121"/>
    <w:rsid w:val="00A364DA"/>
    <w:rsid w:val="00A36567"/>
    <w:rsid w:val="00A36EFC"/>
    <w:rsid w:val="00A37125"/>
    <w:rsid w:val="00A371A6"/>
    <w:rsid w:val="00A3764D"/>
    <w:rsid w:val="00A37730"/>
    <w:rsid w:val="00A3782B"/>
    <w:rsid w:val="00A378E9"/>
    <w:rsid w:val="00A379E9"/>
    <w:rsid w:val="00A37AF5"/>
    <w:rsid w:val="00A37C2E"/>
    <w:rsid w:val="00A37EEE"/>
    <w:rsid w:val="00A40086"/>
    <w:rsid w:val="00A401C9"/>
    <w:rsid w:val="00A4042D"/>
    <w:rsid w:val="00A408C1"/>
    <w:rsid w:val="00A40A82"/>
    <w:rsid w:val="00A40D81"/>
    <w:rsid w:val="00A4145F"/>
    <w:rsid w:val="00A416AE"/>
    <w:rsid w:val="00A4239C"/>
    <w:rsid w:val="00A423FA"/>
    <w:rsid w:val="00A42A83"/>
    <w:rsid w:val="00A42B5F"/>
    <w:rsid w:val="00A42BCA"/>
    <w:rsid w:val="00A43162"/>
    <w:rsid w:val="00A43485"/>
    <w:rsid w:val="00A4356A"/>
    <w:rsid w:val="00A439B6"/>
    <w:rsid w:val="00A43D16"/>
    <w:rsid w:val="00A441CD"/>
    <w:rsid w:val="00A4422F"/>
    <w:rsid w:val="00A4426B"/>
    <w:rsid w:val="00A44536"/>
    <w:rsid w:val="00A44557"/>
    <w:rsid w:val="00A445C1"/>
    <w:rsid w:val="00A446F9"/>
    <w:rsid w:val="00A44AA2"/>
    <w:rsid w:val="00A44B14"/>
    <w:rsid w:val="00A450A8"/>
    <w:rsid w:val="00A45104"/>
    <w:rsid w:val="00A4529A"/>
    <w:rsid w:val="00A452E3"/>
    <w:rsid w:val="00A453E5"/>
    <w:rsid w:val="00A455DC"/>
    <w:rsid w:val="00A45D14"/>
    <w:rsid w:val="00A45DF4"/>
    <w:rsid w:val="00A45F33"/>
    <w:rsid w:val="00A463BD"/>
    <w:rsid w:val="00A4649A"/>
    <w:rsid w:val="00A469BF"/>
    <w:rsid w:val="00A4799A"/>
    <w:rsid w:val="00A47A08"/>
    <w:rsid w:val="00A501AB"/>
    <w:rsid w:val="00A5074D"/>
    <w:rsid w:val="00A50766"/>
    <w:rsid w:val="00A50816"/>
    <w:rsid w:val="00A50A05"/>
    <w:rsid w:val="00A50E45"/>
    <w:rsid w:val="00A5105D"/>
    <w:rsid w:val="00A518DF"/>
    <w:rsid w:val="00A51A11"/>
    <w:rsid w:val="00A51AB5"/>
    <w:rsid w:val="00A51AB6"/>
    <w:rsid w:val="00A51B9E"/>
    <w:rsid w:val="00A52109"/>
    <w:rsid w:val="00A52110"/>
    <w:rsid w:val="00A522E1"/>
    <w:rsid w:val="00A525B2"/>
    <w:rsid w:val="00A5274F"/>
    <w:rsid w:val="00A528C8"/>
    <w:rsid w:val="00A52AB3"/>
    <w:rsid w:val="00A53490"/>
    <w:rsid w:val="00A53522"/>
    <w:rsid w:val="00A53827"/>
    <w:rsid w:val="00A539B2"/>
    <w:rsid w:val="00A53E31"/>
    <w:rsid w:val="00A53ED4"/>
    <w:rsid w:val="00A53F2E"/>
    <w:rsid w:val="00A54194"/>
    <w:rsid w:val="00A541A7"/>
    <w:rsid w:val="00A543C7"/>
    <w:rsid w:val="00A5449B"/>
    <w:rsid w:val="00A545CC"/>
    <w:rsid w:val="00A545FC"/>
    <w:rsid w:val="00A54E41"/>
    <w:rsid w:val="00A55281"/>
    <w:rsid w:val="00A552FB"/>
    <w:rsid w:val="00A554CF"/>
    <w:rsid w:val="00A55570"/>
    <w:rsid w:val="00A556A4"/>
    <w:rsid w:val="00A559AA"/>
    <w:rsid w:val="00A559D2"/>
    <w:rsid w:val="00A559F7"/>
    <w:rsid w:val="00A562A0"/>
    <w:rsid w:val="00A56530"/>
    <w:rsid w:val="00A56592"/>
    <w:rsid w:val="00A56752"/>
    <w:rsid w:val="00A56803"/>
    <w:rsid w:val="00A568E6"/>
    <w:rsid w:val="00A57286"/>
    <w:rsid w:val="00A57567"/>
    <w:rsid w:val="00A606AA"/>
    <w:rsid w:val="00A60725"/>
    <w:rsid w:val="00A60C80"/>
    <w:rsid w:val="00A610CB"/>
    <w:rsid w:val="00A61EFF"/>
    <w:rsid w:val="00A61FC3"/>
    <w:rsid w:val="00A61FD5"/>
    <w:rsid w:val="00A627CE"/>
    <w:rsid w:val="00A6299A"/>
    <w:rsid w:val="00A62A4F"/>
    <w:rsid w:val="00A62DC5"/>
    <w:rsid w:val="00A62FD0"/>
    <w:rsid w:val="00A630F8"/>
    <w:rsid w:val="00A6311F"/>
    <w:rsid w:val="00A635F3"/>
    <w:rsid w:val="00A638B9"/>
    <w:rsid w:val="00A63B6E"/>
    <w:rsid w:val="00A63E3B"/>
    <w:rsid w:val="00A63E4E"/>
    <w:rsid w:val="00A6425F"/>
    <w:rsid w:val="00A642FD"/>
    <w:rsid w:val="00A64458"/>
    <w:rsid w:val="00A6460D"/>
    <w:rsid w:val="00A64661"/>
    <w:rsid w:val="00A6559E"/>
    <w:rsid w:val="00A65965"/>
    <w:rsid w:val="00A65AB5"/>
    <w:rsid w:val="00A65B8F"/>
    <w:rsid w:val="00A65D91"/>
    <w:rsid w:val="00A65F41"/>
    <w:rsid w:val="00A66847"/>
    <w:rsid w:val="00A6699C"/>
    <w:rsid w:val="00A66A80"/>
    <w:rsid w:val="00A66B54"/>
    <w:rsid w:val="00A672DD"/>
    <w:rsid w:val="00A674A1"/>
    <w:rsid w:val="00A67A05"/>
    <w:rsid w:val="00A67E3F"/>
    <w:rsid w:val="00A67E9A"/>
    <w:rsid w:val="00A70295"/>
    <w:rsid w:val="00A70494"/>
    <w:rsid w:val="00A705CB"/>
    <w:rsid w:val="00A70834"/>
    <w:rsid w:val="00A70A73"/>
    <w:rsid w:val="00A714EA"/>
    <w:rsid w:val="00A71E21"/>
    <w:rsid w:val="00A7212D"/>
    <w:rsid w:val="00A7212E"/>
    <w:rsid w:val="00A722A6"/>
    <w:rsid w:val="00A729FD"/>
    <w:rsid w:val="00A7378D"/>
    <w:rsid w:val="00A73951"/>
    <w:rsid w:val="00A73D44"/>
    <w:rsid w:val="00A73DD4"/>
    <w:rsid w:val="00A73E85"/>
    <w:rsid w:val="00A7417D"/>
    <w:rsid w:val="00A74200"/>
    <w:rsid w:val="00A74275"/>
    <w:rsid w:val="00A74461"/>
    <w:rsid w:val="00A7454B"/>
    <w:rsid w:val="00A747A8"/>
    <w:rsid w:val="00A74D59"/>
    <w:rsid w:val="00A755BF"/>
    <w:rsid w:val="00A75C12"/>
    <w:rsid w:val="00A761BD"/>
    <w:rsid w:val="00A7668B"/>
    <w:rsid w:val="00A766D3"/>
    <w:rsid w:val="00A76FAF"/>
    <w:rsid w:val="00A77516"/>
    <w:rsid w:val="00A77F08"/>
    <w:rsid w:val="00A80AED"/>
    <w:rsid w:val="00A810D7"/>
    <w:rsid w:val="00A8144A"/>
    <w:rsid w:val="00A81858"/>
    <w:rsid w:val="00A81995"/>
    <w:rsid w:val="00A81BE2"/>
    <w:rsid w:val="00A820A7"/>
    <w:rsid w:val="00A821CB"/>
    <w:rsid w:val="00A82818"/>
    <w:rsid w:val="00A8286D"/>
    <w:rsid w:val="00A82AAF"/>
    <w:rsid w:val="00A82C17"/>
    <w:rsid w:val="00A82C7B"/>
    <w:rsid w:val="00A82CDA"/>
    <w:rsid w:val="00A83234"/>
    <w:rsid w:val="00A84006"/>
    <w:rsid w:val="00A84032"/>
    <w:rsid w:val="00A8414F"/>
    <w:rsid w:val="00A841A8"/>
    <w:rsid w:val="00A84590"/>
    <w:rsid w:val="00A84772"/>
    <w:rsid w:val="00A8499E"/>
    <w:rsid w:val="00A849AB"/>
    <w:rsid w:val="00A84CFB"/>
    <w:rsid w:val="00A84FFA"/>
    <w:rsid w:val="00A852C0"/>
    <w:rsid w:val="00A855EC"/>
    <w:rsid w:val="00A856BE"/>
    <w:rsid w:val="00A85743"/>
    <w:rsid w:val="00A8583F"/>
    <w:rsid w:val="00A8589C"/>
    <w:rsid w:val="00A85BB5"/>
    <w:rsid w:val="00A85E0E"/>
    <w:rsid w:val="00A85E85"/>
    <w:rsid w:val="00A85EF1"/>
    <w:rsid w:val="00A863A4"/>
    <w:rsid w:val="00A86532"/>
    <w:rsid w:val="00A8675A"/>
    <w:rsid w:val="00A867A4"/>
    <w:rsid w:val="00A86BAC"/>
    <w:rsid w:val="00A86BE9"/>
    <w:rsid w:val="00A86C1B"/>
    <w:rsid w:val="00A86DD7"/>
    <w:rsid w:val="00A870C4"/>
    <w:rsid w:val="00A87286"/>
    <w:rsid w:val="00A8732D"/>
    <w:rsid w:val="00A87C7A"/>
    <w:rsid w:val="00A9012A"/>
    <w:rsid w:val="00A90552"/>
    <w:rsid w:val="00A908E4"/>
    <w:rsid w:val="00A9093E"/>
    <w:rsid w:val="00A90A66"/>
    <w:rsid w:val="00A90AB5"/>
    <w:rsid w:val="00A90F2E"/>
    <w:rsid w:val="00A91037"/>
    <w:rsid w:val="00A911C0"/>
    <w:rsid w:val="00A9120A"/>
    <w:rsid w:val="00A918D0"/>
    <w:rsid w:val="00A91A28"/>
    <w:rsid w:val="00A91B95"/>
    <w:rsid w:val="00A91F5F"/>
    <w:rsid w:val="00A923CA"/>
    <w:rsid w:val="00A92723"/>
    <w:rsid w:val="00A927B8"/>
    <w:rsid w:val="00A9283B"/>
    <w:rsid w:val="00A92A0D"/>
    <w:rsid w:val="00A92A3E"/>
    <w:rsid w:val="00A92B28"/>
    <w:rsid w:val="00A92C7A"/>
    <w:rsid w:val="00A92D48"/>
    <w:rsid w:val="00A92EA7"/>
    <w:rsid w:val="00A92FB0"/>
    <w:rsid w:val="00A93A29"/>
    <w:rsid w:val="00A93B63"/>
    <w:rsid w:val="00A942F0"/>
    <w:rsid w:val="00A945CE"/>
    <w:rsid w:val="00A94778"/>
    <w:rsid w:val="00A94CCE"/>
    <w:rsid w:val="00A94CEA"/>
    <w:rsid w:val="00A95063"/>
    <w:rsid w:val="00A951A0"/>
    <w:rsid w:val="00A95353"/>
    <w:rsid w:val="00A954BA"/>
    <w:rsid w:val="00A95584"/>
    <w:rsid w:val="00A955C9"/>
    <w:rsid w:val="00A957CB"/>
    <w:rsid w:val="00A957CC"/>
    <w:rsid w:val="00A95BC6"/>
    <w:rsid w:val="00A95CC7"/>
    <w:rsid w:val="00A95E58"/>
    <w:rsid w:val="00A967C0"/>
    <w:rsid w:val="00A96D7B"/>
    <w:rsid w:val="00A96F7F"/>
    <w:rsid w:val="00A971A8"/>
    <w:rsid w:val="00A972C1"/>
    <w:rsid w:val="00A975EC"/>
    <w:rsid w:val="00A97601"/>
    <w:rsid w:val="00A97A5B"/>
    <w:rsid w:val="00A97CAC"/>
    <w:rsid w:val="00AA0264"/>
    <w:rsid w:val="00AA028F"/>
    <w:rsid w:val="00AA0819"/>
    <w:rsid w:val="00AA0875"/>
    <w:rsid w:val="00AA0A9E"/>
    <w:rsid w:val="00AA0E9C"/>
    <w:rsid w:val="00AA12D0"/>
    <w:rsid w:val="00AA12EC"/>
    <w:rsid w:val="00AA149C"/>
    <w:rsid w:val="00AA17A0"/>
    <w:rsid w:val="00AA17B7"/>
    <w:rsid w:val="00AA1C2F"/>
    <w:rsid w:val="00AA2000"/>
    <w:rsid w:val="00AA2238"/>
    <w:rsid w:val="00AA22D9"/>
    <w:rsid w:val="00AA25E5"/>
    <w:rsid w:val="00AA2B0F"/>
    <w:rsid w:val="00AA2E68"/>
    <w:rsid w:val="00AA2E74"/>
    <w:rsid w:val="00AA3760"/>
    <w:rsid w:val="00AA3BF1"/>
    <w:rsid w:val="00AA3CA3"/>
    <w:rsid w:val="00AA3E9F"/>
    <w:rsid w:val="00AA40E7"/>
    <w:rsid w:val="00AA44ED"/>
    <w:rsid w:val="00AA4518"/>
    <w:rsid w:val="00AA475A"/>
    <w:rsid w:val="00AA47C9"/>
    <w:rsid w:val="00AA4BC0"/>
    <w:rsid w:val="00AA4FB7"/>
    <w:rsid w:val="00AA5791"/>
    <w:rsid w:val="00AA5CF2"/>
    <w:rsid w:val="00AA67BB"/>
    <w:rsid w:val="00AA6C43"/>
    <w:rsid w:val="00AA6C55"/>
    <w:rsid w:val="00AA7451"/>
    <w:rsid w:val="00AA7720"/>
    <w:rsid w:val="00AA7966"/>
    <w:rsid w:val="00AA79EA"/>
    <w:rsid w:val="00AA7AA1"/>
    <w:rsid w:val="00AB01FB"/>
    <w:rsid w:val="00AB0A1A"/>
    <w:rsid w:val="00AB0AF9"/>
    <w:rsid w:val="00AB0BAF"/>
    <w:rsid w:val="00AB0E8F"/>
    <w:rsid w:val="00AB0F66"/>
    <w:rsid w:val="00AB0F6C"/>
    <w:rsid w:val="00AB103D"/>
    <w:rsid w:val="00AB1223"/>
    <w:rsid w:val="00AB162E"/>
    <w:rsid w:val="00AB1C0B"/>
    <w:rsid w:val="00AB1FB0"/>
    <w:rsid w:val="00AB25D5"/>
    <w:rsid w:val="00AB26FA"/>
    <w:rsid w:val="00AB3050"/>
    <w:rsid w:val="00AB37D4"/>
    <w:rsid w:val="00AB4279"/>
    <w:rsid w:val="00AB458B"/>
    <w:rsid w:val="00AB48FB"/>
    <w:rsid w:val="00AB52C8"/>
    <w:rsid w:val="00AB5469"/>
    <w:rsid w:val="00AB552D"/>
    <w:rsid w:val="00AB58B0"/>
    <w:rsid w:val="00AB592A"/>
    <w:rsid w:val="00AB59E3"/>
    <w:rsid w:val="00AB5C23"/>
    <w:rsid w:val="00AB5D35"/>
    <w:rsid w:val="00AB62F4"/>
    <w:rsid w:val="00AB6616"/>
    <w:rsid w:val="00AB68EA"/>
    <w:rsid w:val="00AB6CAD"/>
    <w:rsid w:val="00AB6EFF"/>
    <w:rsid w:val="00AB700C"/>
    <w:rsid w:val="00AB7AC3"/>
    <w:rsid w:val="00AB7B17"/>
    <w:rsid w:val="00AB7CD3"/>
    <w:rsid w:val="00AC016B"/>
    <w:rsid w:val="00AC038A"/>
    <w:rsid w:val="00AC04EE"/>
    <w:rsid w:val="00AC084D"/>
    <w:rsid w:val="00AC09E6"/>
    <w:rsid w:val="00AC0DB8"/>
    <w:rsid w:val="00AC1002"/>
    <w:rsid w:val="00AC144D"/>
    <w:rsid w:val="00AC15D6"/>
    <w:rsid w:val="00AC166A"/>
    <w:rsid w:val="00AC17BA"/>
    <w:rsid w:val="00AC1B6C"/>
    <w:rsid w:val="00AC1D2C"/>
    <w:rsid w:val="00AC2070"/>
    <w:rsid w:val="00AC218F"/>
    <w:rsid w:val="00AC25B4"/>
    <w:rsid w:val="00AC27E6"/>
    <w:rsid w:val="00AC289E"/>
    <w:rsid w:val="00AC2A2C"/>
    <w:rsid w:val="00AC2EC9"/>
    <w:rsid w:val="00AC32D6"/>
    <w:rsid w:val="00AC3B64"/>
    <w:rsid w:val="00AC3FBD"/>
    <w:rsid w:val="00AC4188"/>
    <w:rsid w:val="00AC43A9"/>
    <w:rsid w:val="00AC4453"/>
    <w:rsid w:val="00AC445B"/>
    <w:rsid w:val="00AC46AF"/>
    <w:rsid w:val="00AC49D1"/>
    <w:rsid w:val="00AC49E0"/>
    <w:rsid w:val="00AC4F44"/>
    <w:rsid w:val="00AC51D2"/>
    <w:rsid w:val="00AC51DF"/>
    <w:rsid w:val="00AC5543"/>
    <w:rsid w:val="00AC5673"/>
    <w:rsid w:val="00AC590E"/>
    <w:rsid w:val="00AC59D5"/>
    <w:rsid w:val="00AC59E4"/>
    <w:rsid w:val="00AC5B38"/>
    <w:rsid w:val="00AC5BD4"/>
    <w:rsid w:val="00AC5F1A"/>
    <w:rsid w:val="00AC6012"/>
    <w:rsid w:val="00AC623A"/>
    <w:rsid w:val="00AC6400"/>
    <w:rsid w:val="00AC65AA"/>
    <w:rsid w:val="00AC6858"/>
    <w:rsid w:val="00AC6B00"/>
    <w:rsid w:val="00AC6D94"/>
    <w:rsid w:val="00AC6E79"/>
    <w:rsid w:val="00AC6FD4"/>
    <w:rsid w:val="00AC7090"/>
    <w:rsid w:val="00AD0086"/>
    <w:rsid w:val="00AD018C"/>
    <w:rsid w:val="00AD02EB"/>
    <w:rsid w:val="00AD080A"/>
    <w:rsid w:val="00AD0AF9"/>
    <w:rsid w:val="00AD0C61"/>
    <w:rsid w:val="00AD1035"/>
    <w:rsid w:val="00AD123B"/>
    <w:rsid w:val="00AD1350"/>
    <w:rsid w:val="00AD1499"/>
    <w:rsid w:val="00AD1665"/>
    <w:rsid w:val="00AD1A1A"/>
    <w:rsid w:val="00AD1B8D"/>
    <w:rsid w:val="00AD1BD5"/>
    <w:rsid w:val="00AD1ED8"/>
    <w:rsid w:val="00AD1F36"/>
    <w:rsid w:val="00AD21AD"/>
    <w:rsid w:val="00AD231F"/>
    <w:rsid w:val="00AD288F"/>
    <w:rsid w:val="00AD2AE7"/>
    <w:rsid w:val="00AD2F41"/>
    <w:rsid w:val="00AD34C1"/>
    <w:rsid w:val="00AD3974"/>
    <w:rsid w:val="00AD3A56"/>
    <w:rsid w:val="00AD3D70"/>
    <w:rsid w:val="00AD3E88"/>
    <w:rsid w:val="00AD442F"/>
    <w:rsid w:val="00AD4630"/>
    <w:rsid w:val="00AD5488"/>
    <w:rsid w:val="00AD573E"/>
    <w:rsid w:val="00AD586B"/>
    <w:rsid w:val="00AD5D49"/>
    <w:rsid w:val="00AD5E35"/>
    <w:rsid w:val="00AD5F7D"/>
    <w:rsid w:val="00AD6199"/>
    <w:rsid w:val="00AD6213"/>
    <w:rsid w:val="00AD67B8"/>
    <w:rsid w:val="00AD6A1B"/>
    <w:rsid w:val="00AD6C54"/>
    <w:rsid w:val="00AD6E93"/>
    <w:rsid w:val="00AD7138"/>
    <w:rsid w:val="00AD750E"/>
    <w:rsid w:val="00AD756D"/>
    <w:rsid w:val="00AD7FC0"/>
    <w:rsid w:val="00AE03F2"/>
    <w:rsid w:val="00AE0571"/>
    <w:rsid w:val="00AE0802"/>
    <w:rsid w:val="00AE0831"/>
    <w:rsid w:val="00AE0AAC"/>
    <w:rsid w:val="00AE0E46"/>
    <w:rsid w:val="00AE1441"/>
    <w:rsid w:val="00AE1646"/>
    <w:rsid w:val="00AE22D9"/>
    <w:rsid w:val="00AE2565"/>
    <w:rsid w:val="00AE2BA4"/>
    <w:rsid w:val="00AE2E4A"/>
    <w:rsid w:val="00AE311A"/>
    <w:rsid w:val="00AE31A3"/>
    <w:rsid w:val="00AE3296"/>
    <w:rsid w:val="00AE394F"/>
    <w:rsid w:val="00AE395D"/>
    <w:rsid w:val="00AE3AAD"/>
    <w:rsid w:val="00AE3D19"/>
    <w:rsid w:val="00AE3EC1"/>
    <w:rsid w:val="00AE4671"/>
    <w:rsid w:val="00AE489D"/>
    <w:rsid w:val="00AE4BE8"/>
    <w:rsid w:val="00AE4FFB"/>
    <w:rsid w:val="00AE53E3"/>
    <w:rsid w:val="00AE5997"/>
    <w:rsid w:val="00AE5D89"/>
    <w:rsid w:val="00AE6241"/>
    <w:rsid w:val="00AE6313"/>
    <w:rsid w:val="00AE651E"/>
    <w:rsid w:val="00AE6549"/>
    <w:rsid w:val="00AE6F8B"/>
    <w:rsid w:val="00AE7033"/>
    <w:rsid w:val="00AE776D"/>
    <w:rsid w:val="00AE780B"/>
    <w:rsid w:val="00AE7819"/>
    <w:rsid w:val="00AE7A80"/>
    <w:rsid w:val="00AE7B2C"/>
    <w:rsid w:val="00AE7E49"/>
    <w:rsid w:val="00AF0260"/>
    <w:rsid w:val="00AF02E2"/>
    <w:rsid w:val="00AF034D"/>
    <w:rsid w:val="00AF0A3E"/>
    <w:rsid w:val="00AF15D6"/>
    <w:rsid w:val="00AF165A"/>
    <w:rsid w:val="00AF238D"/>
    <w:rsid w:val="00AF2391"/>
    <w:rsid w:val="00AF256D"/>
    <w:rsid w:val="00AF26F9"/>
    <w:rsid w:val="00AF2D06"/>
    <w:rsid w:val="00AF2D62"/>
    <w:rsid w:val="00AF2EBC"/>
    <w:rsid w:val="00AF2F86"/>
    <w:rsid w:val="00AF3109"/>
    <w:rsid w:val="00AF3516"/>
    <w:rsid w:val="00AF366A"/>
    <w:rsid w:val="00AF367B"/>
    <w:rsid w:val="00AF3781"/>
    <w:rsid w:val="00AF3D48"/>
    <w:rsid w:val="00AF4006"/>
    <w:rsid w:val="00AF4717"/>
    <w:rsid w:val="00AF4996"/>
    <w:rsid w:val="00AF4A03"/>
    <w:rsid w:val="00AF4BC6"/>
    <w:rsid w:val="00AF4FD6"/>
    <w:rsid w:val="00AF558F"/>
    <w:rsid w:val="00AF58A4"/>
    <w:rsid w:val="00AF58AC"/>
    <w:rsid w:val="00AF62C5"/>
    <w:rsid w:val="00AF6613"/>
    <w:rsid w:val="00AF682C"/>
    <w:rsid w:val="00AF687B"/>
    <w:rsid w:val="00AF6A1B"/>
    <w:rsid w:val="00AF6C5C"/>
    <w:rsid w:val="00AF6C81"/>
    <w:rsid w:val="00AF70A4"/>
    <w:rsid w:val="00AF73D4"/>
    <w:rsid w:val="00AF73E6"/>
    <w:rsid w:val="00AF75C2"/>
    <w:rsid w:val="00AF763E"/>
    <w:rsid w:val="00AF78F8"/>
    <w:rsid w:val="00AF7A49"/>
    <w:rsid w:val="00AF7CDC"/>
    <w:rsid w:val="00AF7D14"/>
    <w:rsid w:val="00AF7EB1"/>
    <w:rsid w:val="00B00195"/>
    <w:rsid w:val="00B003E5"/>
    <w:rsid w:val="00B004EF"/>
    <w:rsid w:val="00B00667"/>
    <w:rsid w:val="00B0067D"/>
    <w:rsid w:val="00B006ED"/>
    <w:rsid w:val="00B007E5"/>
    <w:rsid w:val="00B00857"/>
    <w:rsid w:val="00B00E7F"/>
    <w:rsid w:val="00B01065"/>
    <w:rsid w:val="00B01724"/>
    <w:rsid w:val="00B017BB"/>
    <w:rsid w:val="00B01BEF"/>
    <w:rsid w:val="00B01BF3"/>
    <w:rsid w:val="00B01D91"/>
    <w:rsid w:val="00B027DB"/>
    <w:rsid w:val="00B0295C"/>
    <w:rsid w:val="00B02CBF"/>
    <w:rsid w:val="00B03105"/>
    <w:rsid w:val="00B0320C"/>
    <w:rsid w:val="00B034C5"/>
    <w:rsid w:val="00B04104"/>
    <w:rsid w:val="00B04347"/>
    <w:rsid w:val="00B04350"/>
    <w:rsid w:val="00B044C2"/>
    <w:rsid w:val="00B044EC"/>
    <w:rsid w:val="00B0493D"/>
    <w:rsid w:val="00B04C97"/>
    <w:rsid w:val="00B0597F"/>
    <w:rsid w:val="00B05B10"/>
    <w:rsid w:val="00B05B8A"/>
    <w:rsid w:val="00B05FBE"/>
    <w:rsid w:val="00B06AF8"/>
    <w:rsid w:val="00B06E0F"/>
    <w:rsid w:val="00B06EC6"/>
    <w:rsid w:val="00B06F53"/>
    <w:rsid w:val="00B06F65"/>
    <w:rsid w:val="00B07266"/>
    <w:rsid w:val="00B07656"/>
    <w:rsid w:val="00B1022E"/>
    <w:rsid w:val="00B102FA"/>
    <w:rsid w:val="00B10B02"/>
    <w:rsid w:val="00B10DEB"/>
    <w:rsid w:val="00B10F4D"/>
    <w:rsid w:val="00B11812"/>
    <w:rsid w:val="00B118E8"/>
    <w:rsid w:val="00B1199B"/>
    <w:rsid w:val="00B11AB0"/>
    <w:rsid w:val="00B11BA9"/>
    <w:rsid w:val="00B11BE9"/>
    <w:rsid w:val="00B12319"/>
    <w:rsid w:val="00B128E9"/>
    <w:rsid w:val="00B12B3D"/>
    <w:rsid w:val="00B12BED"/>
    <w:rsid w:val="00B12CD2"/>
    <w:rsid w:val="00B12D6E"/>
    <w:rsid w:val="00B1341D"/>
    <w:rsid w:val="00B1347A"/>
    <w:rsid w:val="00B13518"/>
    <w:rsid w:val="00B13D58"/>
    <w:rsid w:val="00B1404A"/>
    <w:rsid w:val="00B14511"/>
    <w:rsid w:val="00B1465A"/>
    <w:rsid w:val="00B14780"/>
    <w:rsid w:val="00B149CE"/>
    <w:rsid w:val="00B14A1D"/>
    <w:rsid w:val="00B14C03"/>
    <w:rsid w:val="00B1517B"/>
    <w:rsid w:val="00B15A3C"/>
    <w:rsid w:val="00B15FD9"/>
    <w:rsid w:val="00B16989"/>
    <w:rsid w:val="00B16CB4"/>
    <w:rsid w:val="00B1731A"/>
    <w:rsid w:val="00B17753"/>
    <w:rsid w:val="00B1777E"/>
    <w:rsid w:val="00B179F9"/>
    <w:rsid w:val="00B17B90"/>
    <w:rsid w:val="00B17EF8"/>
    <w:rsid w:val="00B20066"/>
    <w:rsid w:val="00B20703"/>
    <w:rsid w:val="00B21207"/>
    <w:rsid w:val="00B22312"/>
    <w:rsid w:val="00B2264A"/>
    <w:rsid w:val="00B2266C"/>
    <w:rsid w:val="00B227C2"/>
    <w:rsid w:val="00B22814"/>
    <w:rsid w:val="00B2287C"/>
    <w:rsid w:val="00B228F1"/>
    <w:rsid w:val="00B22B1B"/>
    <w:rsid w:val="00B22B82"/>
    <w:rsid w:val="00B22CAB"/>
    <w:rsid w:val="00B22E03"/>
    <w:rsid w:val="00B22F38"/>
    <w:rsid w:val="00B22FC8"/>
    <w:rsid w:val="00B231C4"/>
    <w:rsid w:val="00B232EE"/>
    <w:rsid w:val="00B23451"/>
    <w:rsid w:val="00B23584"/>
    <w:rsid w:val="00B2397D"/>
    <w:rsid w:val="00B239A2"/>
    <w:rsid w:val="00B239C9"/>
    <w:rsid w:val="00B23A75"/>
    <w:rsid w:val="00B23C8F"/>
    <w:rsid w:val="00B23FB6"/>
    <w:rsid w:val="00B2401A"/>
    <w:rsid w:val="00B24391"/>
    <w:rsid w:val="00B2493C"/>
    <w:rsid w:val="00B2495D"/>
    <w:rsid w:val="00B24C5C"/>
    <w:rsid w:val="00B24DBB"/>
    <w:rsid w:val="00B253D1"/>
    <w:rsid w:val="00B25578"/>
    <w:rsid w:val="00B255A8"/>
    <w:rsid w:val="00B25692"/>
    <w:rsid w:val="00B25EC6"/>
    <w:rsid w:val="00B25EE4"/>
    <w:rsid w:val="00B261D5"/>
    <w:rsid w:val="00B26576"/>
    <w:rsid w:val="00B265C9"/>
    <w:rsid w:val="00B269C3"/>
    <w:rsid w:val="00B26CC8"/>
    <w:rsid w:val="00B2720C"/>
    <w:rsid w:val="00B27A58"/>
    <w:rsid w:val="00B27FA1"/>
    <w:rsid w:val="00B27FE2"/>
    <w:rsid w:val="00B302A9"/>
    <w:rsid w:val="00B302CA"/>
    <w:rsid w:val="00B30761"/>
    <w:rsid w:val="00B30C10"/>
    <w:rsid w:val="00B30DE6"/>
    <w:rsid w:val="00B30E31"/>
    <w:rsid w:val="00B31348"/>
    <w:rsid w:val="00B314E6"/>
    <w:rsid w:val="00B317D8"/>
    <w:rsid w:val="00B31BCA"/>
    <w:rsid w:val="00B31E97"/>
    <w:rsid w:val="00B322C9"/>
    <w:rsid w:val="00B322F5"/>
    <w:rsid w:val="00B32307"/>
    <w:rsid w:val="00B323F4"/>
    <w:rsid w:val="00B32680"/>
    <w:rsid w:val="00B329F2"/>
    <w:rsid w:val="00B32B7F"/>
    <w:rsid w:val="00B32D71"/>
    <w:rsid w:val="00B33072"/>
    <w:rsid w:val="00B330DB"/>
    <w:rsid w:val="00B3365A"/>
    <w:rsid w:val="00B3373F"/>
    <w:rsid w:val="00B33DB9"/>
    <w:rsid w:val="00B33E01"/>
    <w:rsid w:val="00B340F4"/>
    <w:rsid w:val="00B34E13"/>
    <w:rsid w:val="00B35255"/>
    <w:rsid w:val="00B35824"/>
    <w:rsid w:val="00B35D32"/>
    <w:rsid w:val="00B35DE7"/>
    <w:rsid w:val="00B35F43"/>
    <w:rsid w:val="00B3601B"/>
    <w:rsid w:val="00B36327"/>
    <w:rsid w:val="00B36AD2"/>
    <w:rsid w:val="00B36C8D"/>
    <w:rsid w:val="00B3703F"/>
    <w:rsid w:val="00B370CC"/>
    <w:rsid w:val="00B37294"/>
    <w:rsid w:val="00B374CC"/>
    <w:rsid w:val="00B376AA"/>
    <w:rsid w:val="00B37790"/>
    <w:rsid w:val="00B377E0"/>
    <w:rsid w:val="00B378C0"/>
    <w:rsid w:val="00B40162"/>
    <w:rsid w:val="00B4022D"/>
    <w:rsid w:val="00B40821"/>
    <w:rsid w:val="00B40906"/>
    <w:rsid w:val="00B40CE0"/>
    <w:rsid w:val="00B41294"/>
    <w:rsid w:val="00B4156A"/>
    <w:rsid w:val="00B415D8"/>
    <w:rsid w:val="00B41AB6"/>
    <w:rsid w:val="00B421FC"/>
    <w:rsid w:val="00B424A9"/>
    <w:rsid w:val="00B42AEC"/>
    <w:rsid w:val="00B42D23"/>
    <w:rsid w:val="00B42DEF"/>
    <w:rsid w:val="00B43638"/>
    <w:rsid w:val="00B436E0"/>
    <w:rsid w:val="00B437D0"/>
    <w:rsid w:val="00B43E90"/>
    <w:rsid w:val="00B43FA3"/>
    <w:rsid w:val="00B4417E"/>
    <w:rsid w:val="00B443BF"/>
    <w:rsid w:val="00B443FD"/>
    <w:rsid w:val="00B4468B"/>
    <w:rsid w:val="00B448B1"/>
    <w:rsid w:val="00B44B28"/>
    <w:rsid w:val="00B44FBF"/>
    <w:rsid w:val="00B45141"/>
    <w:rsid w:val="00B451CB"/>
    <w:rsid w:val="00B452F8"/>
    <w:rsid w:val="00B45520"/>
    <w:rsid w:val="00B4560D"/>
    <w:rsid w:val="00B45BD8"/>
    <w:rsid w:val="00B45C87"/>
    <w:rsid w:val="00B45ECE"/>
    <w:rsid w:val="00B463D3"/>
    <w:rsid w:val="00B4643A"/>
    <w:rsid w:val="00B46445"/>
    <w:rsid w:val="00B464FD"/>
    <w:rsid w:val="00B46921"/>
    <w:rsid w:val="00B47248"/>
    <w:rsid w:val="00B47328"/>
    <w:rsid w:val="00B47D96"/>
    <w:rsid w:val="00B500BA"/>
    <w:rsid w:val="00B50217"/>
    <w:rsid w:val="00B504FC"/>
    <w:rsid w:val="00B50609"/>
    <w:rsid w:val="00B506F2"/>
    <w:rsid w:val="00B50760"/>
    <w:rsid w:val="00B50B91"/>
    <w:rsid w:val="00B50C58"/>
    <w:rsid w:val="00B50D2D"/>
    <w:rsid w:val="00B511D0"/>
    <w:rsid w:val="00B51262"/>
    <w:rsid w:val="00B5144A"/>
    <w:rsid w:val="00B51823"/>
    <w:rsid w:val="00B5216C"/>
    <w:rsid w:val="00B5252D"/>
    <w:rsid w:val="00B52E6A"/>
    <w:rsid w:val="00B5318C"/>
    <w:rsid w:val="00B531E1"/>
    <w:rsid w:val="00B53311"/>
    <w:rsid w:val="00B5337B"/>
    <w:rsid w:val="00B534F3"/>
    <w:rsid w:val="00B53609"/>
    <w:rsid w:val="00B53883"/>
    <w:rsid w:val="00B53CAA"/>
    <w:rsid w:val="00B53F1F"/>
    <w:rsid w:val="00B53F80"/>
    <w:rsid w:val="00B53FAE"/>
    <w:rsid w:val="00B540C0"/>
    <w:rsid w:val="00B541FD"/>
    <w:rsid w:val="00B54337"/>
    <w:rsid w:val="00B5442F"/>
    <w:rsid w:val="00B5451D"/>
    <w:rsid w:val="00B546AF"/>
    <w:rsid w:val="00B54955"/>
    <w:rsid w:val="00B54BD3"/>
    <w:rsid w:val="00B54D1E"/>
    <w:rsid w:val="00B550C8"/>
    <w:rsid w:val="00B550F7"/>
    <w:rsid w:val="00B55320"/>
    <w:rsid w:val="00B55456"/>
    <w:rsid w:val="00B555A5"/>
    <w:rsid w:val="00B558F4"/>
    <w:rsid w:val="00B55BE4"/>
    <w:rsid w:val="00B55F8E"/>
    <w:rsid w:val="00B56128"/>
    <w:rsid w:val="00B56199"/>
    <w:rsid w:val="00B562C2"/>
    <w:rsid w:val="00B56477"/>
    <w:rsid w:val="00B5662B"/>
    <w:rsid w:val="00B56753"/>
    <w:rsid w:val="00B567AD"/>
    <w:rsid w:val="00B56DC7"/>
    <w:rsid w:val="00B56DF2"/>
    <w:rsid w:val="00B57130"/>
    <w:rsid w:val="00B57336"/>
    <w:rsid w:val="00B575C2"/>
    <w:rsid w:val="00B57698"/>
    <w:rsid w:val="00B579F6"/>
    <w:rsid w:val="00B57D4B"/>
    <w:rsid w:val="00B6054E"/>
    <w:rsid w:val="00B60E6C"/>
    <w:rsid w:val="00B60EB5"/>
    <w:rsid w:val="00B6178E"/>
    <w:rsid w:val="00B619B7"/>
    <w:rsid w:val="00B61DBC"/>
    <w:rsid w:val="00B61F25"/>
    <w:rsid w:val="00B620B8"/>
    <w:rsid w:val="00B620EB"/>
    <w:rsid w:val="00B621E1"/>
    <w:rsid w:val="00B623B3"/>
    <w:rsid w:val="00B6273D"/>
    <w:rsid w:val="00B628BF"/>
    <w:rsid w:val="00B629A7"/>
    <w:rsid w:val="00B63112"/>
    <w:rsid w:val="00B639B8"/>
    <w:rsid w:val="00B639EF"/>
    <w:rsid w:val="00B63B1A"/>
    <w:rsid w:val="00B63C3A"/>
    <w:rsid w:val="00B63C74"/>
    <w:rsid w:val="00B63CC7"/>
    <w:rsid w:val="00B6429E"/>
    <w:rsid w:val="00B646B9"/>
    <w:rsid w:val="00B646D4"/>
    <w:rsid w:val="00B646FF"/>
    <w:rsid w:val="00B64CD0"/>
    <w:rsid w:val="00B64D80"/>
    <w:rsid w:val="00B64F7B"/>
    <w:rsid w:val="00B64F9C"/>
    <w:rsid w:val="00B6511F"/>
    <w:rsid w:val="00B6520B"/>
    <w:rsid w:val="00B65288"/>
    <w:rsid w:val="00B652C2"/>
    <w:rsid w:val="00B657B1"/>
    <w:rsid w:val="00B65A44"/>
    <w:rsid w:val="00B66008"/>
    <w:rsid w:val="00B66212"/>
    <w:rsid w:val="00B6642C"/>
    <w:rsid w:val="00B664A9"/>
    <w:rsid w:val="00B665E7"/>
    <w:rsid w:val="00B666AE"/>
    <w:rsid w:val="00B66CB4"/>
    <w:rsid w:val="00B66D46"/>
    <w:rsid w:val="00B66D67"/>
    <w:rsid w:val="00B66EFE"/>
    <w:rsid w:val="00B66F4D"/>
    <w:rsid w:val="00B66FDE"/>
    <w:rsid w:val="00B6710C"/>
    <w:rsid w:val="00B6727F"/>
    <w:rsid w:val="00B674D7"/>
    <w:rsid w:val="00B67837"/>
    <w:rsid w:val="00B67ED4"/>
    <w:rsid w:val="00B67EE4"/>
    <w:rsid w:val="00B700B7"/>
    <w:rsid w:val="00B70151"/>
    <w:rsid w:val="00B702E2"/>
    <w:rsid w:val="00B70302"/>
    <w:rsid w:val="00B705C1"/>
    <w:rsid w:val="00B70678"/>
    <w:rsid w:val="00B70A16"/>
    <w:rsid w:val="00B70AEA"/>
    <w:rsid w:val="00B70B54"/>
    <w:rsid w:val="00B71351"/>
    <w:rsid w:val="00B71402"/>
    <w:rsid w:val="00B7142C"/>
    <w:rsid w:val="00B71564"/>
    <w:rsid w:val="00B7183B"/>
    <w:rsid w:val="00B718D6"/>
    <w:rsid w:val="00B71DC7"/>
    <w:rsid w:val="00B71E47"/>
    <w:rsid w:val="00B72281"/>
    <w:rsid w:val="00B72522"/>
    <w:rsid w:val="00B72AB1"/>
    <w:rsid w:val="00B72B24"/>
    <w:rsid w:val="00B72F49"/>
    <w:rsid w:val="00B73182"/>
    <w:rsid w:val="00B73908"/>
    <w:rsid w:val="00B73EF5"/>
    <w:rsid w:val="00B73FF6"/>
    <w:rsid w:val="00B74568"/>
    <w:rsid w:val="00B748E9"/>
    <w:rsid w:val="00B75DA2"/>
    <w:rsid w:val="00B75DE8"/>
    <w:rsid w:val="00B763ED"/>
    <w:rsid w:val="00B7647B"/>
    <w:rsid w:val="00B7669A"/>
    <w:rsid w:val="00B766A5"/>
    <w:rsid w:val="00B767DF"/>
    <w:rsid w:val="00B769C7"/>
    <w:rsid w:val="00B76A82"/>
    <w:rsid w:val="00B76B38"/>
    <w:rsid w:val="00B76BB4"/>
    <w:rsid w:val="00B76D19"/>
    <w:rsid w:val="00B77935"/>
    <w:rsid w:val="00B8094F"/>
    <w:rsid w:val="00B80FE1"/>
    <w:rsid w:val="00B81003"/>
    <w:rsid w:val="00B81142"/>
    <w:rsid w:val="00B8180F"/>
    <w:rsid w:val="00B81EAC"/>
    <w:rsid w:val="00B82C6E"/>
    <w:rsid w:val="00B82CE0"/>
    <w:rsid w:val="00B82EFA"/>
    <w:rsid w:val="00B83469"/>
    <w:rsid w:val="00B8377F"/>
    <w:rsid w:val="00B84284"/>
    <w:rsid w:val="00B8462C"/>
    <w:rsid w:val="00B8484A"/>
    <w:rsid w:val="00B84872"/>
    <w:rsid w:val="00B849AB"/>
    <w:rsid w:val="00B84E82"/>
    <w:rsid w:val="00B85444"/>
    <w:rsid w:val="00B8555B"/>
    <w:rsid w:val="00B85B37"/>
    <w:rsid w:val="00B85C2C"/>
    <w:rsid w:val="00B85D50"/>
    <w:rsid w:val="00B861A7"/>
    <w:rsid w:val="00B86843"/>
    <w:rsid w:val="00B868E2"/>
    <w:rsid w:val="00B8697B"/>
    <w:rsid w:val="00B869A6"/>
    <w:rsid w:val="00B86EF6"/>
    <w:rsid w:val="00B870BA"/>
    <w:rsid w:val="00B870D5"/>
    <w:rsid w:val="00B87171"/>
    <w:rsid w:val="00B872C3"/>
    <w:rsid w:val="00B872E0"/>
    <w:rsid w:val="00B87956"/>
    <w:rsid w:val="00B879E9"/>
    <w:rsid w:val="00B87B07"/>
    <w:rsid w:val="00B87E2B"/>
    <w:rsid w:val="00B90CFF"/>
    <w:rsid w:val="00B90D05"/>
    <w:rsid w:val="00B91469"/>
    <w:rsid w:val="00B91705"/>
    <w:rsid w:val="00B9175E"/>
    <w:rsid w:val="00B919F3"/>
    <w:rsid w:val="00B91AFD"/>
    <w:rsid w:val="00B91B2E"/>
    <w:rsid w:val="00B92865"/>
    <w:rsid w:val="00B92E8F"/>
    <w:rsid w:val="00B933DC"/>
    <w:rsid w:val="00B9340F"/>
    <w:rsid w:val="00B9343A"/>
    <w:rsid w:val="00B9370A"/>
    <w:rsid w:val="00B93993"/>
    <w:rsid w:val="00B93DF9"/>
    <w:rsid w:val="00B940D4"/>
    <w:rsid w:val="00B945B0"/>
    <w:rsid w:val="00B95295"/>
    <w:rsid w:val="00B958D2"/>
    <w:rsid w:val="00B95A9B"/>
    <w:rsid w:val="00B95CBD"/>
    <w:rsid w:val="00B95EB4"/>
    <w:rsid w:val="00B96288"/>
    <w:rsid w:val="00B963C8"/>
    <w:rsid w:val="00B964E2"/>
    <w:rsid w:val="00B96A34"/>
    <w:rsid w:val="00B97B0B"/>
    <w:rsid w:val="00BA0018"/>
    <w:rsid w:val="00BA0386"/>
    <w:rsid w:val="00BA038E"/>
    <w:rsid w:val="00BA03C7"/>
    <w:rsid w:val="00BA0619"/>
    <w:rsid w:val="00BA0653"/>
    <w:rsid w:val="00BA0997"/>
    <w:rsid w:val="00BA0A97"/>
    <w:rsid w:val="00BA0C27"/>
    <w:rsid w:val="00BA0FF2"/>
    <w:rsid w:val="00BA109B"/>
    <w:rsid w:val="00BA1600"/>
    <w:rsid w:val="00BA188B"/>
    <w:rsid w:val="00BA1AEE"/>
    <w:rsid w:val="00BA1EFA"/>
    <w:rsid w:val="00BA20F7"/>
    <w:rsid w:val="00BA2298"/>
    <w:rsid w:val="00BA2571"/>
    <w:rsid w:val="00BA263F"/>
    <w:rsid w:val="00BA277C"/>
    <w:rsid w:val="00BA2914"/>
    <w:rsid w:val="00BA2B59"/>
    <w:rsid w:val="00BA2EF0"/>
    <w:rsid w:val="00BA2F16"/>
    <w:rsid w:val="00BA339E"/>
    <w:rsid w:val="00BA37BC"/>
    <w:rsid w:val="00BA3824"/>
    <w:rsid w:val="00BA3D71"/>
    <w:rsid w:val="00BA4163"/>
    <w:rsid w:val="00BA43F0"/>
    <w:rsid w:val="00BA48CC"/>
    <w:rsid w:val="00BA4A94"/>
    <w:rsid w:val="00BA4EAC"/>
    <w:rsid w:val="00BA506A"/>
    <w:rsid w:val="00BA5233"/>
    <w:rsid w:val="00BA5614"/>
    <w:rsid w:val="00BA579B"/>
    <w:rsid w:val="00BA5BC9"/>
    <w:rsid w:val="00BA5C70"/>
    <w:rsid w:val="00BA5F01"/>
    <w:rsid w:val="00BA6550"/>
    <w:rsid w:val="00BA65A4"/>
    <w:rsid w:val="00BA699B"/>
    <w:rsid w:val="00BA6A0C"/>
    <w:rsid w:val="00BA7F43"/>
    <w:rsid w:val="00BB00FD"/>
    <w:rsid w:val="00BB0672"/>
    <w:rsid w:val="00BB0704"/>
    <w:rsid w:val="00BB0841"/>
    <w:rsid w:val="00BB09DC"/>
    <w:rsid w:val="00BB0B50"/>
    <w:rsid w:val="00BB0F87"/>
    <w:rsid w:val="00BB1382"/>
    <w:rsid w:val="00BB141B"/>
    <w:rsid w:val="00BB1A9E"/>
    <w:rsid w:val="00BB22D3"/>
    <w:rsid w:val="00BB23AC"/>
    <w:rsid w:val="00BB2ABE"/>
    <w:rsid w:val="00BB2CD8"/>
    <w:rsid w:val="00BB2DC8"/>
    <w:rsid w:val="00BB32AE"/>
    <w:rsid w:val="00BB32E1"/>
    <w:rsid w:val="00BB342E"/>
    <w:rsid w:val="00BB382A"/>
    <w:rsid w:val="00BB392B"/>
    <w:rsid w:val="00BB3B0C"/>
    <w:rsid w:val="00BB3CA0"/>
    <w:rsid w:val="00BB4450"/>
    <w:rsid w:val="00BB4977"/>
    <w:rsid w:val="00BB4D2A"/>
    <w:rsid w:val="00BB4F85"/>
    <w:rsid w:val="00BB5522"/>
    <w:rsid w:val="00BB5827"/>
    <w:rsid w:val="00BB6120"/>
    <w:rsid w:val="00BB614C"/>
    <w:rsid w:val="00BB61C5"/>
    <w:rsid w:val="00BB61EB"/>
    <w:rsid w:val="00BB6A9F"/>
    <w:rsid w:val="00BB6AE7"/>
    <w:rsid w:val="00BB6BC0"/>
    <w:rsid w:val="00BB6C07"/>
    <w:rsid w:val="00BB6D01"/>
    <w:rsid w:val="00BB7133"/>
    <w:rsid w:val="00BB7142"/>
    <w:rsid w:val="00BB734A"/>
    <w:rsid w:val="00BB7732"/>
    <w:rsid w:val="00BB7E69"/>
    <w:rsid w:val="00BC0007"/>
    <w:rsid w:val="00BC00E7"/>
    <w:rsid w:val="00BC0210"/>
    <w:rsid w:val="00BC025C"/>
    <w:rsid w:val="00BC0523"/>
    <w:rsid w:val="00BC057B"/>
    <w:rsid w:val="00BC0B86"/>
    <w:rsid w:val="00BC0BF1"/>
    <w:rsid w:val="00BC123B"/>
    <w:rsid w:val="00BC14B2"/>
    <w:rsid w:val="00BC2665"/>
    <w:rsid w:val="00BC2F42"/>
    <w:rsid w:val="00BC398A"/>
    <w:rsid w:val="00BC3CB1"/>
    <w:rsid w:val="00BC3DBA"/>
    <w:rsid w:val="00BC3FD1"/>
    <w:rsid w:val="00BC3FF2"/>
    <w:rsid w:val="00BC45B7"/>
    <w:rsid w:val="00BC46CC"/>
    <w:rsid w:val="00BC48C2"/>
    <w:rsid w:val="00BC4A17"/>
    <w:rsid w:val="00BC508B"/>
    <w:rsid w:val="00BC5419"/>
    <w:rsid w:val="00BC5447"/>
    <w:rsid w:val="00BC5720"/>
    <w:rsid w:val="00BC5831"/>
    <w:rsid w:val="00BC5C94"/>
    <w:rsid w:val="00BC68F1"/>
    <w:rsid w:val="00BC69C7"/>
    <w:rsid w:val="00BC6D5E"/>
    <w:rsid w:val="00BC741B"/>
    <w:rsid w:val="00BC78B9"/>
    <w:rsid w:val="00BD03C4"/>
    <w:rsid w:val="00BD0A63"/>
    <w:rsid w:val="00BD0D25"/>
    <w:rsid w:val="00BD1017"/>
    <w:rsid w:val="00BD1369"/>
    <w:rsid w:val="00BD13A0"/>
    <w:rsid w:val="00BD15E9"/>
    <w:rsid w:val="00BD1B38"/>
    <w:rsid w:val="00BD1BA1"/>
    <w:rsid w:val="00BD1BCC"/>
    <w:rsid w:val="00BD22F8"/>
    <w:rsid w:val="00BD242B"/>
    <w:rsid w:val="00BD2A64"/>
    <w:rsid w:val="00BD2C95"/>
    <w:rsid w:val="00BD2E29"/>
    <w:rsid w:val="00BD302B"/>
    <w:rsid w:val="00BD3166"/>
    <w:rsid w:val="00BD38F8"/>
    <w:rsid w:val="00BD3922"/>
    <w:rsid w:val="00BD3977"/>
    <w:rsid w:val="00BD3EE5"/>
    <w:rsid w:val="00BD43DF"/>
    <w:rsid w:val="00BD445D"/>
    <w:rsid w:val="00BD493F"/>
    <w:rsid w:val="00BD4A9D"/>
    <w:rsid w:val="00BD4BFE"/>
    <w:rsid w:val="00BD4E1B"/>
    <w:rsid w:val="00BD4F3F"/>
    <w:rsid w:val="00BD528E"/>
    <w:rsid w:val="00BD53F5"/>
    <w:rsid w:val="00BD5B41"/>
    <w:rsid w:val="00BD5BE7"/>
    <w:rsid w:val="00BD5FEE"/>
    <w:rsid w:val="00BD608C"/>
    <w:rsid w:val="00BD6204"/>
    <w:rsid w:val="00BD62AB"/>
    <w:rsid w:val="00BD6563"/>
    <w:rsid w:val="00BD699D"/>
    <w:rsid w:val="00BD69D9"/>
    <w:rsid w:val="00BD7934"/>
    <w:rsid w:val="00BD7AAE"/>
    <w:rsid w:val="00BD7BAD"/>
    <w:rsid w:val="00BE0183"/>
    <w:rsid w:val="00BE0861"/>
    <w:rsid w:val="00BE09F3"/>
    <w:rsid w:val="00BE0A29"/>
    <w:rsid w:val="00BE0AF4"/>
    <w:rsid w:val="00BE0CC9"/>
    <w:rsid w:val="00BE149B"/>
    <w:rsid w:val="00BE15EC"/>
    <w:rsid w:val="00BE16F5"/>
    <w:rsid w:val="00BE1B63"/>
    <w:rsid w:val="00BE1C3F"/>
    <w:rsid w:val="00BE1D4C"/>
    <w:rsid w:val="00BE1FC9"/>
    <w:rsid w:val="00BE21A4"/>
    <w:rsid w:val="00BE22E5"/>
    <w:rsid w:val="00BE2864"/>
    <w:rsid w:val="00BE2936"/>
    <w:rsid w:val="00BE29DC"/>
    <w:rsid w:val="00BE2AC1"/>
    <w:rsid w:val="00BE2E38"/>
    <w:rsid w:val="00BE2EF0"/>
    <w:rsid w:val="00BE3043"/>
    <w:rsid w:val="00BE3156"/>
    <w:rsid w:val="00BE3227"/>
    <w:rsid w:val="00BE352E"/>
    <w:rsid w:val="00BE3898"/>
    <w:rsid w:val="00BE3ED6"/>
    <w:rsid w:val="00BE411D"/>
    <w:rsid w:val="00BE42C0"/>
    <w:rsid w:val="00BE44B2"/>
    <w:rsid w:val="00BE48AF"/>
    <w:rsid w:val="00BE4B58"/>
    <w:rsid w:val="00BE554B"/>
    <w:rsid w:val="00BE5705"/>
    <w:rsid w:val="00BE6557"/>
    <w:rsid w:val="00BE69EB"/>
    <w:rsid w:val="00BE6A68"/>
    <w:rsid w:val="00BE6A7D"/>
    <w:rsid w:val="00BE6A90"/>
    <w:rsid w:val="00BE6BC0"/>
    <w:rsid w:val="00BE6E9C"/>
    <w:rsid w:val="00BE7333"/>
    <w:rsid w:val="00BE7584"/>
    <w:rsid w:val="00BE7745"/>
    <w:rsid w:val="00BE7982"/>
    <w:rsid w:val="00BE799D"/>
    <w:rsid w:val="00BE7D6D"/>
    <w:rsid w:val="00BE7D83"/>
    <w:rsid w:val="00BF01A4"/>
    <w:rsid w:val="00BF0A30"/>
    <w:rsid w:val="00BF1334"/>
    <w:rsid w:val="00BF136A"/>
    <w:rsid w:val="00BF142D"/>
    <w:rsid w:val="00BF1678"/>
    <w:rsid w:val="00BF1BC6"/>
    <w:rsid w:val="00BF2398"/>
    <w:rsid w:val="00BF23EA"/>
    <w:rsid w:val="00BF2463"/>
    <w:rsid w:val="00BF247A"/>
    <w:rsid w:val="00BF24BD"/>
    <w:rsid w:val="00BF285E"/>
    <w:rsid w:val="00BF29C2"/>
    <w:rsid w:val="00BF2B94"/>
    <w:rsid w:val="00BF2D60"/>
    <w:rsid w:val="00BF2E15"/>
    <w:rsid w:val="00BF2EA5"/>
    <w:rsid w:val="00BF37EC"/>
    <w:rsid w:val="00BF3EAD"/>
    <w:rsid w:val="00BF3F15"/>
    <w:rsid w:val="00BF420C"/>
    <w:rsid w:val="00BF43D4"/>
    <w:rsid w:val="00BF4591"/>
    <w:rsid w:val="00BF4A08"/>
    <w:rsid w:val="00BF4BA5"/>
    <w:rsid w:val="00BF4F1E"/>
    <w:rsid w:val="00BF4F9D"/>
    <w:rsid w:val="00BF5111"/>
    <w:rsid w:val="00BF52D1"/>
    <w:rsid w:val="00BF532D"/>
    <w:rsid w:val="00BF5D14"/>
    <w:rsid w:val="00BF5EDF"/>
    <w:rsid w:val="00BF5F3F"/>
    <w:rsid w:val="00BF5F4A"/>
    <w:rsid w:val="00BF6036"/>
    <w:rsid w:val="00BF60A3"/>
    <w:rsid w:val="00BF62BB"/>
    <w:rsid w:val="00BF62EB"/>
    <w:rsid w:val="00BF64D2"/>
    <w:rsid w:val="00BF6E26"/>
    <w:rsid w:val="00BF70E5"/>
    <w:rsid w:val="00BF7288"/>
    <w:rsid w:val="00BF7CD4"/>
    <w:rsid w:val="00C0017C"/>
    <w:rsid w:val="00C0039A"/>
    <w:rsid w:val="00C0048B"/>
    <w:rsid w:val="00C0068D"/>
    <w:rsid w:val="00C00FA4"/>
    <w:rsid w:val="00C0100F"/>
    <w:rsid w:val="00C01068"/>
    <w:rsid w:val="00C01240"/>
    <w:rsid w:val="00C014F1"/>
    <w:rsid w:val="00C01A8E"/>
    <w:rsid w:val="00C01AA5"/>
    <w:rsid w:val="00C01FB4"/>
    <w:rsid w:val="00C021BB"/>
    <w:rsid w:val="00C024D4"/>
    <w:rsid w:val="00C02639"/>
    <w:rsid w:val="00C02881"/>
    <w:rsid w:val="00C02F08"/>
    <w:rsid w:val="00C03063"/>
    <w:rsid w:val="00C031F3"/>
    <w:rsid w:val="00C0362F"/>
    <w:rsid w:val="00C03F50"/>
    <w:rsid w:val="00C04184"/>
    <w:rsid w:val="00C04406"/>
    <w:rsid w:val="00C04DE0"/>
    <w:rsid w:val="00C05164"/>
    <w:rsid w:val="00C053DD"/>
    <w:rsid w:val="00C059D4"/>
    <w:rsid w:val="00C05C34"/>
    <w:rsid w:val="00C05CA8"/>
    <w:rsid w:val="00C05F53"/>
    <w:rsid w:val="00C061AA"/>
    <w:rsid w:val="00C06330"/>
    <w:rsid w:val="00C063EB"/>
    <w:rsid w:val="00C063FE"/>
    <w:rsid w:val="00C0670D"/>
    <w:rsid w:val="00C06B94"/>
    <w:rsid w:val="00C07C7D"/>
    <w:rsid w:val="00C07D1F"/>
    <w:rsid w:val="00C07DE2"/>
    <w:rsid w:val="00C100F2"/>
    <w:rsid w:val="00C1015A"/>
    <w:rsid w:val="00C10254"/>
    <w:rsid w:val="00C10469"/>
    <w:rsid w:val="00C106AF"/>
    <w:rsid w:val="00C107AC"/>
    <w:rsid w:val="00C1091D"/>
    <w:rsid w:val="00C10B82"/>
    <w:rsid w:val="00C10CD8"/>
    <w:rsid w:val="00C11A2C"/>
    <w:rsid w:val="00C11E17"/>
    <w:rsid w:val="00C11E54"/>
    <w:rsid w:val="00C11F4E"/>
    <w:rsid w:val="00C1276F"/>
    <w:rsid w:val="00C12810"/>
    <w:rsid w:val="00C12A86"/>
    <w:rsid w:val="00C131C4"/>
    <w:rsid w:val="00C1324E"/>
    <w:rsid w:val="00C13D47"/>
    <w:rsid w:val="00C13FC8"/>
    <w:rsid w:val="00C13FCD"/>
    <w:rsid w:val="00C1453F"/>
    <w:rsid w:val="00C14746"/>
    <w:rsid w:val="00C1474F"/>
    <w:rsid w:val="00C14DF5"/>
    <w:rsid w:val="00C15C03"/>
    <w:rsid w:val="00C15CE2"/>
    <w:rsid w:val="00C162F1"/>
    <w:rsid w:val="00C1641C"/>
    <w:rsid w:val="00C16481"/>
    <w:rsid w:val="00C164EA"/>
    <w:rsid w:val="00C1652C"/>
    <w:rsid w:val="00C16B25"/>
    <w:rsid w:val="00C1743B"/>
    <w:rsid w:val="00C17704"/>
    <w:rsid w:val="00C17B8B"/>
    <w:rsid w:val="00C17C1D"/>
    <w:rsid w:val="00C17E04"/>
    <w:rsid w:val="00C20BDA"/>
    <w:rsid w:val="00C20C62"/>
    <w:rsid w:val="00C20C82"/>
    <w:rsid w:val="00C2127A"/>
    <w:rsid w:val="00C21314"/>
    <w:rsid w:val="00C21A83"/>
    <w:rsid w:val="00C21AB7"/>
    <w:rsid w:val="00C21C09"/>
    <w:rsid w:val="00C22045"/>
    <w:rsid w:val="00C2209D"/>
    <w:rsid w:val="00C22223"/>
    <w:rsid w:val="00C22462"/>
    <w:rsid w:val="00C22903"/>
    <w:rsid w:val="00C22CC9"/>
    <w:rsid w:val="00C22FA4"/>
    <w:rsid w:val="00C22FE0"/>
    <w:rsid w:val="00C23145"/>
    <w:rsid w:val="00C23245"/>
    <w:rsid w:val="00C2353E"/>
    <w:rsid w:val="00C23546"/>
    <w:rsid w:val="00C237B9"/>
    <w:rsid w:val="00C23BC2"/>
    <w:rsid w:val="00C23C09"/>
    <w:rsid w:val="00C241E9"/>
    <w:rsid w:val="00C24613"/>
    <w:rsid w:val="00C2475E"/>
    <w:rsid w:val="00C24B7C"/>
    <w:rsid w:val="00C24C2F"/>
    <w:rsid w:val="00C24ED8"/>
    <w:rsid w:val="00C2515F"/>
    <w:rsid w:val="00C25CBF"/>
    <w:rsid w:val="00C25DAF"/>
    <w:rsid w:val="00C260DF"/>
    <w:rsid w:val="00C268F6"/>
    <w:rsid w:val="00C26C9D"/>
    <w:rsid w:val="00C26CF2"/>
    <w:rsid w:val="00C27235"/>
    <w:rsid w:val="00C274A3"/>
    <w:rsid w:val="00C27D73"/>
    <w:rsid w:val="00C3014F"/>
    <w:rsid w:val="00C304D4"/>
    <w:rsid w:val="00C3057C"/>
    <w:rsid w:val="00C30611"/>
    <w:rsid w:val="00C30790"/>
    <w:rsid w:val="00C30965"/>
    <w:rsid w:val="00C309E5"/>
    <w:rsid w:val="00C30F4D"/>
    <w:rsid w:val="00C31164"/>
    <w:rsid w:val="00C311CE"/>
    <w:rsid w:val="00C3124E"/>
    <w:rsid w:val="00C31326"/>
    <w:rsid w:val="00C3178C"/>
    <w:rsid w:val="00C318FB"/>
    <w:rsid w:val="00C31BAD"/>
    <w:rsid w:val="00C31D19"/>
    <w:rsid w:val="00C31E08"/>
    <w:rsid w:val="00C31E39"/>
    <w:rsid w:val="00C31ECF"/>
    <w:rsid w:val="00C3204D"/>
    <w:rsid w:val="00C321A6"/>
    <w:rsid w:val="00C3224A"/>
    <w:rsid w:val="00C32474"/>
    <w:rsid w:val="00C326A2"/>
    <w:rsid w:val="00C3283E"/>
    <w:rsid w:val="00C329C3"/>
    <w:rsid w:val="00C33430"/>
    <w:rsid w:val="00C33469"/>
    <w:rsid w:val="00C33598"/>
    <w:rsid w:val="00C33799"/>
    <w:rsid w:val="00C3384E"/>
    <w:rsid w:val="00C33997"/>
    <w:rsid w:val="00C33AD7"/>
    <w:rsid w:val="00C33C91"/>
    <w:rsid w:val="00C33E9E"/>
    <w:rsid w:val="00C341EC"/>
    <w:rsid w:val="00C3425B"/>
    <w:rsid w:val="00C34496"/>
    <w:rsid w:val="00C34A5D"/>
    <w:rsid w:val="00C353CC"/>
    <w:rsid w:val="00C359A7"/>
    <w:rsid w:val="00C35C25"/>
    <w:rsid w:val="00C35FED"/>
    <w:rsid w:val="00C360A9"/>
    <w:rsid w:val="00C36A46"/>
    <w:rsid w:val="00C36F34"/>
    <w:rsid w:val="00C370BD"/>
    <w:rsid w:val="00C37101"/>
    <w:rsid w:val="00C37331"/>
    <w:rsid w:val="00C374C5"/>
    <w:rsid w:val="00C377B0"/>
    <w:rsid w:val="00C37B4D"/>
    <w:rsid w:val="00C37CCA"/>
    <w:rsid w:val="00C37CEE"/>
    <w:rsid w:val="00C37F8D"/>
    <w:rsid w:val="00C40111"/>
    <w:rsid w:val="00C40165"/>
    <w:rsid w:val="00C40365"/>
    <w:rsid w:val="00C409A8"/>
    <w:rsid w:val="00C4115F"/>
    <w:rsid w:val="00C412F5"/>
    <w:rsid w:val="00C41648"/>
    <w:rsid w:val="00C416DB"/>
    <w:rsid w:val="00C421F8"/>
    <w:rsid w:val="00C422A8"/>
    <w:rsid w:val="00C42635"/>
    <w:rsid w:val="00C42764"/>
    <w:rsid w:val="00C4280A"/>
    <w:rsid w:val="00C42B38"/>
    <w:rsid w:val="00C42CEE"/>
    <w:rsid w:val="00C430E7"/>
    <w:rsid w:val="00C431B6"/>
    <w:rsid w:val="00C432E7"/>
    <w:rsid w:val="00C4360D"/>
    <w:rsid w:val="00C43699"/>
    <w:rsid w:val="00C43880"/>
    <w:rsid w:val="00C43AF1"/>
    <w:rsid w:val="00C43BA1"/>
    <w:rsid w:val="00C43CFC"/>
    <w:rsid w:val="00C43E24"/>
    <w:rsid w:val="00C43E41"/>
    <w:rsid w:val="00C43E46"/>
    <w:rsid w:val="00C43ECE"/>
    <w:rsid w:val="00C43EEE"/>
    <w:rsid w:val="00C44905"/>
    <w:rsid w:val="00C44D8C"/>
    <w:rsid w:val="00C450FA"/>
    <w:rsid w:val="00C4521D"/>
    <w:rsid w:val="00C452BF"/>
    <w:rsid w:val="00C452C9"/>
    <w:rsid w:val="00C45340"/>
    <w:rsid w:val="00C4574F"/>
    <w:rsid w:val="00C45887"/>
    <w:rsid w:val="00C4598D"/>
    <w:rsid w:val="00C459B6"/>
    <w:rsid w:val="00C45B27"/>
    <w:rsid w:val="00C45BF3"/>
    <w:rsid w:val="00C45D3A"/>
    <w:rsid w:val="00C45E80"/>
    <w:rsid w:val="00C46118"/>
    <w:rsid w:val="00C46461"/>
    <w:rsid w:val="00C46912"/>
    <w:rsid w:val="00C46A5D"/>
    <w:rsid w:val="00C4715A"/>
    <w:rsid w:val="00C472E3"/>
    <w:rsid w:val="00C4743C"/>
    <w:rsid w:val="00C47960"/>
    <w:rsid w:val="00C5020D"/>
    <w:rsid w:val="00C50356"/>
    <w:rsid w:val="00C50A57"/>
    <w:rsid w:val="00C50BE6"/>
    <w:rsid w:val="00C50D99"/>
    <w:rsid w:val="00C51335"/>
    <w:rsid w:val="00C514B6"/>
    <w:rsid w:val="00C51A4B"/>
    <w:rsid w:val="00C51DC4"/>
    <w:rsid w:val="00C51F02"/>
    <w:rsid w:val="00C52072"/>
    <w:rsid w:val="00C528EE"/>
    <w:rsid w:val="00C52AF1"/>
    <w:rsid w:val="00C52B43"/>
    <w:rsid w:val="00C52B98"/>
    <w:rsid w:val="00C53065"/>
    <w:rsid w:val="00C531A6"/>
    <w:rsid w:val="00C53400"/>
    <w:rsid w:val="00C537DC"/>
    <w:rsid w:val="00C5382D"/>
    <w:rsid w:val="00C53929"/>
    <w:rsid w:val="00C53AFC"/>
    <w:rsid w:val="00C53E40"/>
    <w:rsid w:val="00C54109"/>
    <w:rsid w:val="00C541FD"/>
    <w:rsid w:val="00C54486"/>
    <w:rsid w:val="00C54D7C"/>
    <w:rsid w:val="00C54DE2"/>
    <w:rsid w:val="00C5500C"/>
    <w:rsid w:val="00C55319"/>
    <w:rsid w:val="00C5552D"/>
    <w:rsid w:val="00C55613"/>
    <w:rsid w:val="00C55739"/>
    <w:rsid w:val="00C55A47"/>
    <w:rsid w:val="00C5603E"/>
    <w:rsid w:val="00C56415"/>
    <w:rsid w:val="00C56683"/>
    <w:rsid w:val="00C566D3"/>
    <w:rsid w:val="00C569C9"/>
    <w:rsid w:val="00C56F1F"/>
    <w:rsid w:val="00C5717F"/>
    <w:rsid w:val="00C57193"/>
    <w:rsid w:val="00C576CF"/>
    <w:rsid w:val="00C577A8"/>
    <w:rsid w:val="00C579BB"/>
    <w:rsid w:val="00C57A89"/>
    <w:rsid w:val="00C57B08"/>
    <w:rsid w:val="00C57D55"/>
    <w:rsid w:val="00C60039"/>
    <w:rsid w:val="00C60128"/>
    <w:rsid w:val="00C60AAE"/>
    <w:rsid w:val="00C60BD7"/>
    <w:rsid w:val="00C61072"/>
    <w:rsid w:val="00C61075"/>
    <w:rsid w:val="00C61107"/>
    <w:rsid w:val="00C61258"/>
    <w:rsid w:val="00C61306"/>
    <w:rsid w:val="00C61D1D"/>
    <w:rsid w:val="00C623CA"/>
    <w:rsid w:val="00C62467"/>
    <w:rsid w:val="00C62527"/>
    <w:rsid w:val="00C625A4"/>
    <w:rsid w:val="00C6274A"/>
    <w:rsid w:val="00C62F93"/>
    <w:rsid w:val="00C63485"/>
    <w:rsid w:val="00C6369A"/>
    <w:rsid w:val="00C64F45"/>
    <w:rsid w:val="00C6520A"/>
    <w:rsid w:val="00C65332"/>
    <w:rsid w:val="00C6536C"/>
    <w:rsid w:val="00C655B5"/>
    <w:rsid w:val="00C6566C"/>
    <w:rsid w:val="00C65B84"/>
    <w:rsid w:val="00C65CE6"/>
    <w:rsid w:val="00C65F29"/>
    <w:rsid w:val="00C66089"/>
    <w:rsid w:val="00C66CB2"/>
    <w:rsid w:val="00C66FC5"/>
    <w:rsid w:val="00C67182"/>
    <w:rsid w:val="00C672B3"/>
    <w:rsid w:val="00C67349"/>
    <w:rsid w:val="00C67949"/>
    <w:rsid w:val="00C67C1E"/>
    <w:rsid w:val="00C67D57"/>
    <w:rsid w:val="00C67E43"/>
    <w:rsid w:val="00C67FE9"/>
    <w:rsid w:val="00C717BC"/>
    <w:rsid w:val="00C71ABA"/>
    <w:rsid w:val="00C71C43"/>
    <w:rsid w:val="00C71DE2"/>
    <w:rsid w:val="00C726A7"/>
    <w:rsid w:val="00C72F9D"/>
    <w:rsid w:val="00C7305D"/>
    <w:rsid w:val="00C734BD"/>
    <w:rsid w:val="00C73EDF"/>
    <w:rsid w:val="00C73FD9"/>
    <w:rsid w:val="00C74192"/>
    <w:rsid w:val="00C74810"/>
    <w:rsid w:val="00C748D5"/>
    <w:rsid w:val="00C748FA"/>
    <w:rsid w:val="00C74DCC"/>
    <w:rsid w:val="00C74F1E"/>
    <w:rsid w:val="00C7506E"/>
    <w:rsid w:val="00C75584"/>
    <w:rsid w:val="00C75CA2"/>
    <w:rsid w:val="00C761D0"/>
    <w:rsid w:val="00C771C0"/>
    <w:rsid w:val="00C7781A"/>
    <w:rsid w:val="00C77A37"/>
    <w:rsid w:val="00C77D6C"/>
    <w:rsid w:val="00C803B1"/>
    <w:rsid w:val="00C80570"/>
    <w:rsid w:val="00C8088D"/>
    <w:rsid w:val="00C80D3D"/>
    <w:rsid w:val="00C80F82"/>
    <w:rsid w:val="00C81247"/>
    <w:rsid w:val="00C818DE"/>
    <w:rsid w:val="00C81E49"/>
    <w:rsid w:val="00C81FD5"/>
    <w:rsid w:val="00C825A7"/>
    <w:rsid w:val="00C82782"/>
    <w:rsid w:val="00C82924"/>
    <w:rsid w:val="00C83422"/>
    <w:rsid w:val="00C838F6"/>
    <w:rsid w:val="00C8391A"/>
    <w:rsid w:val="00C83A5C"/>
    <w:rsid w:val="00C83DE6"/>
    <w:rsid w:val="00C8423E"/>
    <w:rsid w:val="00C84850"/>
    <w:rsid w:val="00C849B2"/>
    <w:rsid w:val="00C84B53"/>
    <w:rsid w:val="00C84C2D"/>
    <w:rsid w:val="00C84EEC"/>
    <w:rsid w:val="00C85146"/>
    <w:rsid w:val="00C8543D"/>
    <w:rsid w:val="00C85594"/>
    <w:rsid w:val="00C85756"/>
    <w:rsid w:val="00C8579A"/>
    <w:rsid w:val="00C85E81"/>
    <w:rsid w:val="00C8629C"/>
    <w:rsid w:val="00C864CF"/>
    <w:rsid w:val="00C865C7"/>
    <w:rsid w:val="00C86A1E"/>
    <w:rsid w:val="00C86A6A"/>
    <w:rsid w:val="00C877FE"/>
    <w:rsid w:val="00C87B30"/>
    <w:rsid w:val="00C87B5D"/>
    <w:rsid w:val="00C87C8D"/>
    <w:rsid w:val="00C87F30"/>
    <w:rsid w:val="00C9007E"/>
    <w:rsid w:val="00C903DE"/>
    <w:rsid w:val="00C904C1"/>
    <w:rsid w:val="00C904F0"/>
    <w:rsid w:val="00C90800"/>
    <w:rsid w:val="00C91021"/>
    <w:rsid w:val="00C911D6"/>
    <w:rsid w:val="00C9124F"/>
    <w:rsid w:val="00C912F6"/>
    <w:rsid w:val="00C91556"/>
    <w:rsid w:val="00C91EAB"/>
    <w:rsid w:val="00C92261"/>
    <w:rsid w:val="00C92788"/>
    <w:rsid w:val="00C92866"/>
    <w:rsid w:val="00C92BA0"/>
    <w:rsid w:val="00C92CD6"/>
    <w:rsid w:val="00C931E7"/>
    <w:rsid w:val="00C9339D"/>
    <w:rsid w:val="00C93469"/>
    <w:rsid w:val="00C93AA1"/>
    <w:rsid w:val="00C93B24"/>
    <w:rsid w:val="00C93BB1"/>
    <w:rsid w:val="00C93D6A"/>
    <w:rsid w:val="00C93E50"/>
    <w:rsid w:val="00C943A2"/>
    <w:rsid w:val="00C94B5B"/>
    <w:rsid w:val="00C94CAF"/>
    <w:rsid w:val="00C94D2F"/>
    <w:rsid w:val="00C956EE"/>
    <w:rsid w:val="00C95AF1"/>
    <w:rsid w:val="00C95E74"/>
    <w:rsid w:val="00C95F78"/>
    <w:rsid w:val="00C96D53"/>
    <w:rsid w:val="00C970FD"/>
    <w:rsid w:val="00C971A1"/>
    <w:rsid w:val="00C972BE"/>
    <w:rsid w:val="00C978B5"/>
    <w:rsid w:val="00C9796B"/>
    <w:rsid w:val="00C97D7D"/>
    <w:rsid w:val="00C97E48"/>
    <w:rsid w:val="00C97E84"/>
    <w:rsid w:val="00C97F75"/>
    <w:rsid w:val="00CA02AB"/>
    <w:rsid w:val="00CA0373"/>
    <w:rsid w:val="00CA071D"/>
    <w:rsid w:val="00CA0955"/>
    <w:rsid w:val="00CA0983"/>
    <w:rsid w:val="00CA1088"/>
    <w:rsid w:val="00CA11D5"/>
    <w:rsid w:val="00CA1485"/>
    <w:rsid w:val="00CA1753"/>
    <w:rsid w:val="00CA1A6C"/>
    <w:rsid w:val="00CA1B23"/>
    <w:rsid w:val="00CA1D49"/>
    <w:rsid w:val="00CA1D5D"/>
    <w:rsid w:val="00CA1E6E"/>
    <w:rsid w:val="00CA1F95"/>
    <w:rsid w:val="00CA1FE5"/>
    <w:rsid w:val="00CA25B2"/>
    <w:rsid w:val="00CA2727"/>
    <w:rsid w:val="00CA2A24"/>
    <w:rsid w:val="00CA2C71"/>
    <w:rsid w:val="00CA302D"/>
    <w:rsid w:val="00CA305D"/>
    <w:rsid w:val="00CA3249"/>
    <w:rsid w:val="00CA347D"/>
    <w:rsid w:val="00CA3655"/>
    <w:rsid w:val="00CA3D82"/>
    <w:rsid w:val="00CA3DEC"/>
    <w:rsid w:val="00CA40C5"/>
    <w:rsid w:val="00CA49BD"/>
    <w:rsid w:val="00CA4B88"/>
    <w:rsid w:val="00CA5435"/>
    <w:rsid w:val="00CA55A0"/>
    <w:rsid w:val="00CA578C"/>
    <w:rsid w:val="00CA57FC"/>
    <w:rsid w:val="00CA5A85"/>
    <w:rsid w:val="00CA5E8E"/>
    <w:rsid w:val="00CA634D"/>
    <w:rsid w:val="00CA6383"/>
    <w:rsid w:val="00CA68FA"/>
    <w:rsid w:val="00CA69AA"/>
    <w:rsid w:val="00CA6A3C"/>
    <w:rsid w:val="00CA6BCC"/>
    <w:rsid w:val="00CA6CD5"/>
    <w:rsid w:val="00CA6D5D"/>
    <w:rsid w:val="00CA7009"/>
    <w:rsid w:val="00CA70A9"/>
    <w:rsid w:val="00CA73F7"/>
    <w:rsid w:val="00CA7435"/>
    <w:rsid w:val="00CA786A"/>
    <w:rsid w:val="00CA7DFB"/>
    <w:rsid w:val="00CB008C"/>
    <w:rsid w:val="00CB00E4"/>
    <w:rsid w:val="00CB01C4"/>
    <w:rsid w:val="00CB0BA5"/>
    <w:rsid w:val="00CB0D74"/>
    <w:rsid w:val="00CB0E9C"/>
    <w:rsid w:val="00CB0EB9"/>
    <w:rsid w:val="00CB1109"/>
    <w:rsid w:val="00CB1138"/>
    <w:rsid w:val="00CB1558"/>
    <w:rsid w:val="00CB1681"/>
    <w:rsid w:val="00CB1701"/>
    <w:rsid w:val="00CB21BD"/>
    <w:rsid w:val="00CB21EF"/>
    <w:rsid w:val="00CB23AE"/>
    <w:rsid w:val="00CB270A"/>
    <w:rsid w:val="00CB2A54"/>
    <w:rsid w:val="00CB2BEE"/>
    <w:rsid w:val="00CB2C55"/>
    <w:rsid w:val="00CB2D0C"/>
    <w:rsid w:val="00CB2FED"/>
    <w:rsid w:val="00CB3591"/>
    <w:rsid w:val="00CB37DA"/>
    <w:rsid w:val="00CB382C"/>
    <w:rsid w:val="00CB3962"/>
    <w:rsid w:val="00CB3C42"/>
    <w:rsid w:val="00CB3C4B"/>
    <w:rsid w:val="00CB4738"/>
    <w:rsid w:val="00CB4801"/>
    <w:rsid w:val="00CB52CB"/>
    <w:rsid w:val="00CB55CF"/>
    <w:rsid w:val="00CB5748"/>
    <w:rsid w:val="00CB5784"/>
    <w:rsid w:val="00CB5934"/>
    <w:rsid w:val="00CB61D9"/>
    <w:rsid w:val="00CB6A85"/>
    <w:rsid w:val="00CB6F3D"/>
    <w:rsid w:val="00CB702D"/>
    <w:rsid w:val="00CB70CD"/>
    <w:rsid w:val="00CB726B"/>
    <w:rsid w:val="00CB7898"/>
    <w:rsid w:val="00CB792B"/>
    <w:rsid w:val="00CB7E89"/>
    <w:rsid w:val="00CB7EB1"/>
    <w:rsid w:val="00CC0186"/>
    <w:rsid w:val="00CC03B2"/>
    <w:rsid w:val="00CC0598"/>
    <w:rsid w:val="00CC0779"/>
    <w:rsid w:val="00CC0DE4"/>
    <w:rsid w:val="00CC0FA2"/>
    <w:rsid w:val="00CC1459"/>
    <w:rsid w:val="00CC17BA"/>
    <w:rsid w:val="00CC1B5F"/>
    <w:rsid w:val="00CC1B64"/>
    <w:rsid w:val="00CC1E6D"/>
    <w:rsid w:val="00CC229D"/>
    <w:rsid w:val="00CC2B73"/>
    <w:rsid w:val="00CC2CC2"/>
    <w:rsid w:val="00CC2E46"/>
    <w:rsid w:val="00CC302E"/>
    <w:rsid w:val="00CC31A2"/>
    <w:rsid w:val="00CC35D3"/>
    <w:rsid w:val="00CC35F7"/>
    <w:rsid w:val="00CC3976"/>
    <w:rsid w:val="00CC4556"/>
    <w:rsid w:val="00CC4601"/>
    <w:rsid w:val="00CC4616"/>
    <w:rsid w:val="00CC470A"/>
    <w:rsid w:val="00CC4781"/>
    <w:rsid w:val="00CC4E30"/>
    <w:rsid w:val="00CC4F65"/>
    <w:rsid w:val="00CC5479"/>
    <w:rsid w:val="00CC57E3"/>
    <w:rsid w:val="00CC586C"/>
    <w:rsid w:val="00CC5921"/>
    <w:rsid w:val="00CC59CA"/>
    <w:rsid w:val="00CC5E8A"/>
    <w:rsid w:val="00CC5E9B"/>
    <w:rsid w:val="00CC6315"/>
    <w:rsid w:val="00CC6474"/>
    <w:rsid w:val="00CC6559"/>
    <w:rsid w:val="00CC6B60"/>
    <w:rsid w:val="00CC72EE"/>
    <w:rsid w:val="00CC7317"/>
    <w:rsid w:val="00CC7778"/>
    <w:rsid w:val="00CC77D0"/>
    <w:rsid w:val="00CC7ADC"/>
    <w:rsid w:val="00CC7C01"/>
    <w:rsid w:val="00CD0117"/>
    <w:rsid w:val="00CD02E3"/>
    <w:rsid w:val="00CD0393"/>
    <w:rsid w:val="00CD0675"/>
    <w:rsid w:val="00CD06C0"/>
    <w:rsid w:val="00CD07DB"/>
    <w:rsid w:val="00CD0DB9"/>
    <w:rsid w:val="00CD10C4"/>
    <w:rsid w:val="00CD11A5"/>
    <w:rsid w:val="00CD12E5"/>
    <w:rsid w:val="00CD143F"/>
    <w:rsid w:val="00CD147B"/>
    <w:rsid w:val="00CD1DA2"/>
    <w:rsid w:val="00CD1E43"/>
    <w:rsid w:val="00CD1F50"/>
    <w:rsid w:val="00CD2370"/>
    <w:rsid w:val="00CD2BF2"/>
    <w:rsid w:val="00CD2D37"/>
    <w:rsid w:val="00CD36E8"/>
    <w:rsid w:val="00CD3953"/>
    <w:rsid w:val="00CD3BAC"/>
    <w:rsid w:val="00CD3F51"/>
    <w:rsid w:val="00CD4024"/>
    <w:rsid w:val="00CD4336"/>
    <w:rsid w:val="00CD4D97"/>
    <w:rsid w:val="00CD4E8C"/>
    <w:rsid w:val="00CD50CB"/>
    <w:rsid w:val="00CD5201"/>
    <w:rsid w:val="00CD5893"/>
    <w:rsid w:val="00CD5934"/>
    <w:rsid w:val="00CD59BA"/>
    <w:rsid w:val="00CD5A7A"/>
    <w:rsid w:val="00CD5C0A"/>
    <w:rsid w:val="00CD6276"/>
    <w:rsid w:val="00CD62B6"/>
    <w:rsid w:val="00CD667C"/>
    <w:rsid w:val="00CD6860"/>
    <w:rsid w:val="00CD69E7"/>
    <w:rsid w:val="00CD6EEF"/>
    <w:rsid w:val="00CD72EA"/>
    <w:rsid w:val="00CD75FD"/>
    <w:rsid w:val="00CD7678"/>
    <w:rsid w:val="00CE01DD"/>
    <w:rsid w:val="00CE0271"/>
    <w:rsid w:val="00CE0402"/>
    <w:rsid w:val="00CE068D"/>
    <w:rsid w:val="00CE0CF2"/>
    <w:rsid w:val="00CE0EF3"/>
    <w:rsid w:val="00CE120C"/>
    <w:rsid w:val="00CE12D0"/>
    <w:rsid w:val="00CE13EF"/>
    <w:rsid w:val="00CE167F"/>
    <w:rsid w:val="00CE16AB"/>
    <w:rsid w:val="00CE16DA"/>
    <w:rsid w:val="00CE17D0"/>
    <w:rsid w:val="00CE1EAC"/>
    <w:rsid w:val="00CE1F4E"/>
    <w:rsid w:val="00CE2366"/>
    <w:rsid w:val="00CE23FD"/>
    <w:rsid w:val="00CE2604"/>
    <w:rsid w:val="00CE28F6"/>
    <w:rsid w:val="00CE2DF4"/>
    <w:rsid w:val="00CE3AFB"/>
    <w:rsid w:val="00CE3E3B"/>
    <w:rsid w:val="00CE4108"/>
    <w:rsid w:val="00CE46B6"/>
    <w:rsid w:val="00CE4704"/>
    <w:rsid w:val="00CE47F6"/>
    <w:rsid w:val="00CE4918"/>
    <w:rsid w:val="00CE4A74"/>
    <w:rsid w:val="00CE4F67"/>
    <w:rsid w:val="00CE5010"/>
    <w:rsid w:val="00CE51BC"/>
    <w:rsid w:val="00CE543D"/>
    <w:rsid w:val="00CE57E6"/>
    <w:rsid w:val="00CE5C63"/>
    <w:rsid w:val="00CE6446"/>
    <w:rsid w:val="00CE692C"/>
    <w:rsid w:val="00CE6DCC"/>
    <w:rsid w:val="00CE7132"/>
    <w:rsid w:val="00CE715C"/>
    <w:rsid w:val="00CE7512"/>
    <w:rsid w:val="00CE753A"/>
    <w:rsid w:val="00CE7877"/>
    <w:rsid w:val="00CE78AD"/>
    <w:rsid w:val="00CE7A4E"/>
    <w:rsid w:val="00CE7F64"/>
    <w:rsid w:val="00CF07BE"/>
    <w:rsid w:val="00CF0ADA"/>
    <w:rsid w:val="00CF0F84"/>
    <w:rsid w:val="00CF1508"/>
    <w:rsid w:val="00CF1824"/>
    <w:rsid w:val="00CF1A5F"/>
    <w:rsid w:val="00CF23F3"/>
    <w:rsid w:val="00CF25F0"/>
    <w:rsid w:val="00CF2A77"/>
    <w:rsid w:val="00CF2BAB"/>
    <w:rsid w:val="00CF2CF1"/>
    <w:rsid w:val="00CF304B"/>
    <w:rsid w:val="00CF31A2"/>
    <w:rsid w:val="00CF34C0"/>
    <w:rsid w:val="00CF34E6"/>
    <w:rsid w:val="00CF3747"/>
    <w:rsid w:val="00CF3BAA"/>
    <w:rsid w:val="00CF3E3C"/>
    <w:rsid w:val="00CF4428"/>
    <w:rsid w:val="00CF4594"/>
    <w:rsid w:val="00CF45E4"/>
    <w:rsid w:val="00CF48F5"/>
    <w:rsid w:val="00CF4C43"/>
    <w:rsid w:val="00CF5175"/>
    <w:rsid w:val="00CF57FB"/>
    <w:rsid w:val="00CF5954"/>
    <w:rsid w:val="00CF5A16"/>
    <w:rsid w:val="00CF5D7A"/>
    <w:rsid w:val="00CF6328"/>
    <w:rsid w:val="00CF67B5"/>
    <w:rsid w:val="00CF696C"/>
    <w:rsid w:val="00CF6F66"/>
    <w:rsid w:val="00CF723C"/>
    <w:rsid w:val="00CF7637"/>
    <w:rsid w:val="00CF7895"/>
    <w:rsid w:val="00CF7C3D"/>
    <w:rsid w:val="00CF7FB5"/>
    <w:rsid w:val="00D0091D"/>
    <w:rsid w:val="00D00C68"/>
    <w:rsid w:val="00D01312"/>
    <w:rsid w:val="00D0176C"/>
    <w:rsid w:val="00D019DA"/>
    <w:rsid w:val="00D02212"/>
    <w:rsid w:val="00D0246C"/>
    <w:rsid w:val="00D0250B"/>
    <w:rsid w:val="00D02981"/>
    <w:rsid w:val="00D02AD2"/>
    <w:rsid w:val="00D03197"/>
    <w:rsid w:val="00D03223"/>
    <w:rsid w:val="00D033F1"/>
    <w:rsid w:val="00D03597"/>
    <w:rsid w:val="00D035B6"/>
    <w:rsid w:val="00D037AB"/>
    <w:rsid w:val="00D037CD"/>
    <w:rsid w:val="00D03BA8"/>
    <w:rsid w:val="00D0427D"/>
    <w:rsid w:val="00D04827"/>
    <w:rsid w:val="00D04F76"/>
    <w:rsid w:val="00D057E1"/>
    <w:rsid w:val="00D058EB"/>
    <w:rsid w:val="00D05932"/>
    <w:rsid w:val="00D05A87"/>
    <w:rsid w:val="00D05CAF"/>
    <w:rsid w:val="00D05D14"/>
    <w:rsid w:val="00D06592"/>
    <w:rsid w:val="00D065C7"/>
    <w:rsid w:val="00D0667F"/>
    <w:rsid w:val="00D06A41"/>
    <w:rsid w:val="00D06CC8"/>
    <w:rsid w:val="00D06D86"/>
    <w:rsid w:val="00D06E06"/>
    <w:rsid w:val="00D06F54"/>
    <w:rsid w:val="00D0710A"/>
    <w:rsid w:val="00D0712C"/>
    <w:rsid w:val="00D07D5D"/>
    <w:rsid w:val="00D07DF3"/>
    <w:rsid w:val="00D1035D"/>
    <w:rsid w:val="00D10D3D"/>
    <w:rsid w:val="00D117DB"/>
    <w:rsid w:val="00D11961"/>
    <w:rsid w:val="00D11A1D"/>
    <w:rsid w:val="00D11DCC"/>
    <w:rsid w:val="00D12314"/>
    <w:rsid w:val="00D123A4"/>
    <w:rsid w:val="00D131C1"/>
    <w:rsid w:val="00D133F4"/>
    <w:rsid w:val="00D13694"/>
    <w:rsid w:val="00D13DD9"/>
    <w:rsid w:val="00D1400F"/>
    <w:rsid w:val="00D1438F"/>
    <w:rsid w:val="00D14550"/>
    <w:rsid w:val="00D14A68"/>
    <w:rsid w:val="00D14C11"/>
    <w:rsid w:val="00D15168"/>
    <w:rsid w:val="00D1532A"/>
    <w:rsid w:val="00D1557F"/>
    <w:rsid w:val="00D1595F"/>
    <w:rsid w:val="00D15988"/>
    <w:rsid w:val="00D15AFB"/>
    <w:rsid w:val="00D15BA8"/>
    <w:rsid w:val="00D16619"/>
    <w:rsid w:val="00D16957"/>
    <w:rsid w:val="00D170B8"/>
    <w:rsid w:val="00D17348"/>
    <w:rsid w:val="00D173BE"/>
    <w:rsid w:val="00D17523"/>
    <w:rsid w:val="00D17565"/>
    <w:rsid w:val="00D1788F"/>
    <w:rsid w:val="00D17A6B"/>
    <w:rsid w:val="00D17D84"/>
    <w:rsid w:val="00D2000B"/>
    <w:rsid w:val="00D204F8"/>
    <w:rsid w:val="00D2053F"/>
    <w:rsid w:val="00D20578"/>
    <w:rsid w:val="00D206D5"/>
    <w:rsid w:val="00D20D66"/>
    <w:rsid w:val="00D20ED1"/>
    <w:rsid w:val="00D21076"/>
    <w:rsid w:val="00D214B7"/>
    <w:rsid w:val="00D215D9"/>
    <w:rsid w:val="00D2179E"/>
    <w:rsid w:val="00D218AA"/>
    <w:rsid w:val="00D21A7A"/>
    <w:rsid w:val="00D21FF1"/>
    <w:rsid w:val="00D221DB"/>
    <w:rsid w:val="00D2253E"/>
    <w:rsid w:val="00D2297A"/>
    <w:rsid w:val="00D22A4F"/>
    <w:rsid w:val="00D23355"/>
    <w:rsid w:val="00D237C6"/>
    <w:rsid w:val="00D238CE"/>
    <w:rsid w:val="00D242A2"/>
    <w:rsid w:val="00D244E8"/>
    <w:rsid w:val="00D24586"/>
    <w:rsid w:val="00D245E5"/>
    <w:rsid w:val="00D24854"/>
    <w:rsid w:val="00D250CA"/>
    <w:rsid w:val="00D250FB"/>
    <w:rsid w:val="00D254E9"/>
    <w:rsid w:val="00D25642"/>
    <w:rsid w:val="00D25934"/>
    <w:rsid w:val="00D25ECB"/>
    <w:rsid w:val="00D2608F"/>
    <w:rsid w:val="00D2617E"/>
    <w:rsid w:val="00D262A5"/>
    <w:rsid w:val="00D26C52"/>
    <w:rsid w:val="00D26FB3"/>
    <w:rsid w:val="00D2705B"/>
    <w:rsid w:val="00D270C1"/>
    <w:rsid w:val="00D272E6"/>
    <w:rsid w:val="00D27799"/>
    <w:rsid w:val="00D27A63"/>
    <w:rsid w:val="00D27EE6"/>
    <w:rsid w:val="00D30050"/>
    <w:rsid w:val="00D302FE"/>
    <w:rsid w:val="00D30687"/>
    <w:rsid w:val="00D30761"/>
    <w:rsid w:val="00D30932"/>
    <w:rsid w:val="00D30A09"/>
    <w:rsid w:val="00D30F5B"/>
    <w:rsid w:val="00D30F8C"/>
    <w:rsid w:val="00D30FD7"/>
    <w:rsid w:val="00D31286"/>
    <w:rsid w:val="00D31328"/>
    <w:rsid w:val="00D3153E"/>
    <w:rsid w:val="00D319B8"/>
    <w:rsid w:val="00D31D27"/>
    <w:rsid w:val="00D31FB6"/>
    <w:rsid w:val="00D32060"/>
    <w:rsid w:val="00D3239F"/>
    <w:rsid w:val="00D324FF"/>
    <w:rsid w:val="00D32797"/>
    <w:rsid w:val="00D3285F"/>
    <w:rsid w:val="00D32D4D"/>
    <w:rsid w:val="00D32F30"/>
    <w:rsid w:val="00D33140"/>
    <w:rsid w:val="00D331CA"/>
    <w:rsid w:val="00D33209"/>
    <w:rsid w:val="00D336F4"/>
    <w:rsid w:val="00D33741"/>
    <w:rsid w:val="00D337C3"/>
    <w:rsid w:val="00D3395E"/>
    <w:rsid w:val="00D33B35"/>
    <w:rsid w:val="00D3456C"/>
    <w:rsid w:val="00D34F9D"/>
    <w:rsid w:val="00D35358"/>
    <w:rsid w:val="00D353BA"/>
    <w:rsid w:val="00D35862"/>
    <w:rsid w:val="00D358AB"/>
    <w:rsid w:val="00D35FD0"/>
    <w:rsid w:val="00D36486"/>
    <w:rsid w:val="00D3669F"/>
    <w:rsid w:val="00D36A01"/>
    <w:rsid w:val="00D36B26"/>
    <w:rsid w:val="00D37285"/>
    <w:rsid w:val="00D3734F"/>
    <w:rsid w:val="00D376E2"/>
    <w:rsid w:val="00D37912"/>
    <w:rsid w:val="00D37EFB"/>
    <w:rsid w:val="00D40284"/>
    <w:rsid w:val="00D404CB"/>
    <w:rsid w:val="00D405AF"/>
    <w:rsid w:val="00D40958"/>
    <w:rsid w:val="00D40B8A"/>
    <w:rsid w:val="00D41104"/>
    <w:rsid w:val="00D413D4"/>
    <w:rsid w:val="00D4158D"/>
    <w:rsid w:val="00D4163E"/>
    <w:rsid w:val="00D416F2"/>
    <w:rsid w:val="00D41790"/>
    <w:rsid w:val="00D419D5"/>
    <w:rsid w:val="00D41E18"/>
    <w:rsid w:val="00D42086"/>
    <w:rsid w:val="00D4240B"/>
    <w:rsid w:val="00D4291B"/>
    <w:rsid w:val="00D42F23"/>
    <w:rsid w:val="00D42FD6"/>
    <w:rsid w:val="00D4306D"/>
    <w:rsid w:val="00D437CE"/>
    <w:rsid w:val="00D43891"/>
    <w:rsid w:val="00D438F8"/>
    <w:rsid w:val="00D442DA"/>
    <w:rsid w:val="00D443B1"/>
    <w:rsid w:val="00D444D4"/>
    <w:rsid w:val="00D445A4"/>
    <w:rsid w:val="00D44846"/>
    <w:rsid w:val="00D44894"/>
    <w:rsid w:val="00D44963"/>
    <w:rsid w:val="00D44C53"/>
    <w:rsid w:val="00D44CEA"/>
    <w:rsid w:val="00D4539B"/>
    <w:rsid w:val="00D45577"/>
    <w:rsid w:val="00D45682"/>
    <w:rsid w:val="00D45B20"/>
    <w:rsid w:val="00D45BFB"/>
    <w:rsid w:val="00D46367"/>
    <w:rsid w:val="00D46681"/>
    <w:rsid w:val="00D46A44"/>
    <w:rsid w:val="00D46B50"/>
    <w:rsid w:val="00D474D2"/>
    <w:rsid w:val="00D475F6"/>
    <w:rsid w:val="00D47688"/>
    <w:rsid w:val="00D47809"/>
    <w:rsid w:val="00D47BC0"/>
    <w:rsid w:val="00D5094B"/>
    <w:rsid w:val="00D50C86"/>
    <w:rsid w:val="00D50CAE"/>
    <w:rsid w:val="00D50CB5"/>
    <w:rsid w:val="00D50CC1"/>
    <w:rsid w:val="00D50E62"/>
    <w:rsid w:val="00D515C3"/>
    <w:rsid w:val="00D517B3"/>
    <w:rsid w:val="00D518D7"/>
    <w:rsid w:val="00D51C17"/>
    <w:rsid w:val="00D51FC4"/>
    <w:rsid w:val="00D51FDD"/>
    <w:rsid w:val="00D5200F"/>
    <w:rsid w:val="00D520EE"/>
    <w:rsid w:val="00D524D5"/>
    <w:rsid w:val="00D52DC0"/>
    <w:rsid w:val="00D52DE0"/>
    <w:rsid w:val="00D5301F"/>
    <w:rsid w:val="00D530AE"/>
    <w:rsid w:val="00D531C4"/>
    <w:rsid w:val="00D5363A"/>
    <w:rsid w:val="00D53658"/>
    <w:rsid w:val="00D53888"/>
    <w:rsid w:val="00D538EF"/>
    <w:rsid w:val="00D53A02"/>
    <w:rsid w:val="00D53C18"/>
    <w:rsid w:val="00D53C20"/>
    <w:rsid w:val="00D53FD0"/>
    <w:rsid w:val="00D54415"/>
    <w:rsid w:val="00D54584"/>
    <w:rsid w:val="00D546F5"/>
    <w:rsid w:val="00D5471F"/>
    <w:rsid w:val="00D54E21"/>
    <w:rsid w:val="00D54EF9"/>
    <w:rsid w:val="00D54F93"/>
    <w:rsid w:val="00D55054"/>
    <w:rsid w:val="00D55128"/>
    <w:rsid w:val="00D55188"/>
    <w:rsid w:val="00D55642"/>
    <w:rsid w:val="00D55684"/>
    <w:rsid w:val="00D55AB7"/>
    <w:rsid w:val="00D55FC9"/>
    <w:rsid w:val="00D565CE"/>
    <w:rsid w:val="00D565D5"/>
    <w:rsid w:val="00D5662F"/>
    <w:rsid w:val="00D566BC"/>
    <w:rsid w:val="00D56C04"/>
    <w:rsid w:val="00D56D8F"/>
    <w:rsid w:val="00D56DF6"/>
    <w:rsid w:val="00D573D0"/>
    <w:rsid w:val="00D575DD"/>
    <w:rsid w:val="00D5768A"/>
    <w:rsid w:val="00D605F6"/>
    <w:rsid w:val="00D60F08"/>
    <w:rsid w:val="00D60F2D"/>
    <w:rsid w:val="00D60FEC"/>
    <w:rsid w:val="00D61151"/>
    <w:rsid w:val="00D61724"/>
    <w:rsid w:val="00D62286"/>
    <w:rsid w:val="00D626A3"/>
    <w:rsid w:val="00D62790"/>
    <w:rsid w:val="00D627EC"/>
    <w:rsid w:val="00D63642"/>
    <w:rsid w:val="00D64469"/>
    <w:rsid w:val="00D6446D"/>
    <w:rsid w:val="00D644E9"/>
    <w:rsid w:val="00D646C8"/>
    <w:rsid w:val="00D6488D"/>
    <w:rsid w:val="00D649E2"/>
    <w:rsid w:val="00D64BE9"/>
    <w:rsid w:val="00D6504E"/>
    <w:rsid w:val="00D65289"/>
    <w:rsid w:val="00D6552E"/>
    <w:rsid w:val="00D663F1"/>
    <w:rsid w:val="00D669B1"/>
    <w:rsid w:val="00D67346"/>
    <w:rsid w:val="00D674A3"/>
    <w:rsid w:val="00D67BEC"/>
    <w:rsid w:val="00D67D5F"/>
    <w:rsid w:val="00D67D73"/>
    <w:rsid w:val="00D67D91"/>
    <w:rsid w:val="00D67E17"/>
    <w:rsid w:val="00D67E21"/>
    <w:rsid w:val="00D7042F"/>
    <w:rsid w:val="00D70494"/>
    <w:rsid w:val="00D70AAA"/>
    <w:rsid w:val="00D70D9B"/>
    <w:rsid w:val="00D70EFC"/>
    <w:rsid w:val="00D71200"/>
    <w:rsid w:val="00D71316"/>
    <w:rsid w:val="00D71726"/>
    <w:rsid w:val="00D71E28"/>
    <w:rsid w:val="00D71F27"/>
    <w:rsid w:val="00D71F60"/>
    <w:rsid w:val="00D7209B"/>
    <w:rsid w:val="00D72322"/>
    <w:rsid w:val="00D72388"/>
    <w:rsid w:val="00D72656"/>
    <w:rsid w:val="00D72729"/>
    <w:rsid w:val="00D7278F"/>
    <w:rsid w:val="00D728E1"/>
    <w:rsid w:val="00D72CE7"/>
    <w:rsid w:val="00D72D26"/>
    <w:rsid w:val="00D73515"/>
    <w:rsid w:val="00D73676"/>
    <w:rsid w:val="00D736B1"/>
    <w:rsid w:val="00D73B45"/>
    <w:rsid w:val="00D73C91"/>
    <w:rsid w:val="00D73EDB"/>
    <w:rsid w:val="00D742ED"/>
    <w:rsid w:val="00D7487B"/>
    <w:rsid w:val="00D74C04"/>
    <w:rsid w:val="00D74CA4"/>
    <w:rsid w:val="00D75803"/>
    <w:rsid w:val="00D7598E"/>
    <w:rsid w:val="00D75B6B"/>
    <w:rsid w:val="00D75D4D"/>
    <w:rsid w:val="00D75F92"/>
    <w:rsid w:val="00D762C6"/>
    <w:rsid w:val="00D7633E"/>
    <w:rsid w:val="00D76B82"/>
    <w:rsid w:val="00D76E01"/>
    <w:rsid w:val="00D76E9C"/>
    <w:rsid w:val="00D76EBC"/>
    <w:rsid w:val="00D7708D"/>
    <w:rsid w:val="00D772CA"/>
    <w:rsid w:val="00D7746C"/>
    <w:rsid w:val="00D7755E"/>
    <w:rsid w:val="00D7760A"/>
    <w:rsid w:val="00D77715"/>
    <w:rsid w:val="00D77A1C"/>
    <w:rsid w:val="00D77C5E"/>
    <w:rsid w:val="00D77DD9"/>
    <w:rsid w:val="00D77EEB"/>
    <w:rsid w:val="00D80AD4"/>
    <w:rsid w:val="00D80C31"/>
    <w:rsid w:val="00D80D51"/>
    <w:rsid w:val="00D810F4"/>
    <w:rsid w:val="00D817F9"/>
    <w:rsid w:val="00D81825"/>
    <w:rsid w:val="00D818BA"/>
    <w:rsid w:val="00D82036"/>
    <w:rsid w:val="00D82391"/>
    <w:rsid w:val="00D8277D"/>
    <w:rsid w:val="00D82DFC"/>
    <w:rsid w:val="00D82E01"/>
    <w:rsid w:val="00D8306C"/>
    <w:rsid w:val="00D83321"/>
    <w:rsid w:val="00D8369B"/>
    <w:rsid w:val="00D8394C"/>
    <w:rsid w:val="00D83AA5"/>
    <w:rsid w:val="00D83C5F"/>
    <w:rsid w:val="00D83C71"/>
    <w:rsid w:val="00D83DF9"/>
    <w:rsid w:val="00D84287"/>
    <w:rsid w:val="00D84410"/>
    <w:rsid w:val="00D85306"/>
    <w:rsid w:val="00D85895"/>
    <w:rsid w:val="00D85D4E"/>
    <w:rsid w:val="00D860AD"/>
    <w:rsid w:val="00D867D0"/>
    <w:rsid w:val="00D867F2"/>
    <w:rsid w:val="00D86816"/>
    <w:rsid w:val="00D86F6F"/>
    <w:rsid w:val="00D8707F"/>
    <w:rsid w:val="00D87C55"/>
    <w:rsid w:val="00D87F77"/>
    <w:rsid w:val="00D908E2"/>
    <w:rsid w:val="00D918B9"/>
    <w:rsid w:val="00D91B1E"/>
    <w:rsid w:val="00D91D44"/>
    <w:rsid w:val="00D92125"/>
    <w:rsid w:val="00D926C1"/>
    <w:rsid w:val="00D92EE8"/>
    <w:rsid w:val="00D93077"/>
    <w:rsid w:val="00D9401F"/>
    <w:rsid w:val="00D94520"/>
    <w:rsid w:val="00D946AB"/>
    <w:rsid w:val="00D946AF"/>
    <w:rsid w:val="00D94C10"/>
    <w:rsid w:val="00D952A6"/>
    <w:rsid w:val="00D953D3"/>
    <w:rsid w:val="00D9550E"/>
    <w:rsid w:val="00D95A5D"/>
    <w:rsid w:val="00D95CB8"/>
    <w:rsid w:val="00D95CFA"/>
    <w:rsid w:val="00D95F7A"/>
    <w:rsid w:val="00D95F81"/>
    <w:rsid w:val="00D960C0"/>
    <w:rsid w:val="00D96829"/>
    <w:rsid w:val="00D96BC9"/>
    <w:rsid w:val="00D96D7E"/>
    <w:rsid w:val="00D96E6F"/>
    <w:rsid w:val="00D9731B"/>
    <w:rsid w:val="00D9799B"/>
    <w:rsid w:val="00D97C31"/>
    <w:rsid w:val="00DA0010"/>
    <w:rsid w:val="00DA00D8"/>
    <w:rsid w:val="00DA068C"/>
    <w:rsid w:val="00DA06FF"/>
    <w:rsid w:val="00DA074B"/>
    <w:rsid w:val="00DA0B05"/>
    <w:rsid w:val="00DA0B35"/>
    <w:rsid w:val="00DA0C42"/>
    <w:rsid w:val="00DA0C92"/>
    <w:rsid w:val="00DA0D84"/>
    <w:rsid w:val="00DA13C2"/>
    <w:rsid w:val="00DA186E"/>
    <w:rsid w:val="00DA1AB1"/>
    <w:rsid w:val="00DA1D8F"/>
    <w:rsid w:val="00DA2389"/>
    <w:rsid w:val="00DA300F"/>
    <w:rsid w:val="00DA307B"/>
    <w:rsid w:val="00DA30EC"/>
    <w:rsid w:val="00DA3349"/>
    <w:rsid w:val="00DA33C1"/>
    <w:rsid w:val="00DA34E8"/>
    <w:rsid w:val="00DA3676"/>
    <w:rsid w:val="00DA37B5"/>
    <w:rsid w:val="00DA39AC"/>
    <w:rsid w:val="00DA424E"/>
    <w:rsid w:val="00DA42CA"/>
    <w:rsid w:val="00DA4729"/>
    <w:rsid w:val="00DA497F"/>
    <w:rsid w:val="00DA5083"/>
    <w:rsid w:val="00DA52B3"/>
    <w:rsid w:val="00DA5420"/>
    <w:rsid w:val="00DA54A3"/>
    <w:rsid w:val="00DA587D"/>
    <w:rsid w:val="00DA5ECB"/>
    <w:rsid w:val="00DA66BB"/>
    <w:rsid w:val="00DA6858"/>
    <w:rsid w:val="00DA692D"/>
    <w:rsid w:val="00DA6B02"/>
    <w:rsid w:val="00DB008F"/>
    <w:rsid w:val="00DB0120"/>
    <w:rsid w:val="00DB062B"/>
    <w:rsid w:val="00DB08EF"/>
    <w:rsid w:val="00DB0C6C"/>
    <w:rsid w:val="00DB0CD9"/>
    <w:rsid w:val="00DB0EA0"/>
    <w:rsid w:val="00DB0EE6"/>
    <w:rsid w:val="00DB1024"/>
    <w:rsid w:val="00DB11B1"/>
    <w:rsid w:val="00DB12F0"/>
    <w:rsid w:val="00DB13E7"/>
    <w:rsid w:val="00DB1673"/>
    <w:rsid w:val="00DB1802"/>
    <w:rsid w:val="00DB1897"/>
    <w:rsid w:val="00DB1917"/>
    <w:rsid w:val="00DB19A2"/>
    <w:rsid w:val="00DB1AE0"/>
    <w:rsid w:val="00DB1B74"/>
    <w:rsid w:val="00DB1EBF"/>
    <w:rsid w:val="00DB2020"/>
    <w:rsid w:val="00DB20C4"/>
    <w:rsid w:val="00DB21A8"/>
    <w:rsid w:val="00DB2227"/>
    <w:rsid w:val="00DB2239"/>
    <w:rsid w:val="00DB25C9"/>
    <w:rsid w:val="00DB271B"/>
    <w:rsid w:val="00DB279A"/>
    <w:rsid w:val="00DB2E32"/>
    <w:rsid w:val="00DB325E"/>
    <w:rsid w:val="00DB3412"/>
    <w:rsid w:val="00DB356A"/>
    <w:rsid w:val="00DB36B4"/>
    <w:rsid w:val="00DB3729"/>
    <w:rsid w:val="00DB388B"/>
    <w:rsid w:val="00DB426C"/>
    <w:rsid w:val="00DB4320"/>
    <w:rsid w:val="00DB46B5"/>
    <w:rsid w:val="00DB4B37"/>
    <w:rsid w:val="00DB4E30"/>
    <w:rsid w:val="00DB53C7"/>
    <w:rsid w:val="00DB542B"/>
    <w:rsid w:val="00DB5655"/>
    <w:rsid w:val="00DB57B6"/>
    <w:rsid w:val="00DB5892"/>
    <w:rsid w:val="00DB591A"/>
    <w:rsid w:val="00DB5D67"/>
    <w:rsid w:val="00DB6105"/>
    <w:rsid w:val="00DB617E"/>
    <w:rsid w:val="00DB6802"/>
    <w:rsid w:val="00DB6868"/>
    <w:rsid w:val="00DB71BD"/>
    <w:rsid w:val="00DB74FF"/>
    <w:rsid w:val="00DB7898"/>
    <w:rsid w:val="00DB7FBD"/>
    <w:rsid w:val="00DC03C8"/>
    <w:rsid w:val="00DC04B2"/>
    <w:rsid w:val="00DC05E9"/>
    <w:rsid w:val="00DC06D7"/>
    <w:rsid w:val="00DC09DA"/>
    <w:rsid w:val="00DC0B37"/>
    <w:rsid w:val="00DC0C08"/>
    <w:rsid w:val="00DC1402"/>
    <w:rsid w:val="00DC1493"/>
    <w:rsid w:val="00DC1C28"/>
    <w:rsid w:val="00DC1E8B"/>
    <w:rsid w:val="00DC1F04"/>
    <w:rsid w:val="00DC27F8"/>
    <w:rsid w:val="00DC2843"/>
    <w:rsid w:val="00DC2911"/>
    <w:rsid w:val="00DC2D43"/>
    <w:rsid w:val="00DC361F"/>
    <w:rsid w:val="00DC39A8"/>
    <w:rsid w:val="00DC3D70"/>
    <w:rsid w:val="00DC3EBF"/>
    <w:rsid w:val="00DC3F19"/>
    <w:rsid w:val="00DC4089"/>
    <w:rsid w:val="00DC426F"/>
    <w:rsid w:val="00DC483C"/>
    <w:rsid w:val="00DC4AEB"/>
    <w:rsid w:val="00DC52C3"/>
    <w:rsid w:val="00DC52D5"/>
    <w:rsid w:val="00DC5651"/>
    <w:rsid w:val="00DC61F9"/>
    <w:rsid w:val="00DC68EC"/>
    <w:rsid w:val="00DC6A58"/>
    <w:rsid w:val="00DC6BFC"/>
    <w:rsid w:val="00DC70B6"/>
    <w:rsid w:val="00DC73C8"/>
    <w:rsid w:val="00DC7600"/>
    <w:rsid w:val="00DC7A17"/>
    <w:rsid w:val="00DC7AD2"/>
    <w:rsid w:val="00DC7FC7"/>
    <w:rsid w:val="00DD005C"/>
    <w:rsid w:val="00DD0859"/>
    <w:rsid w:val="00DD0AC5"/>
    <w:rsid w:val="00DD0C4B"/>
    <w:rsid w:val="00DD11EA"/>
    <w:rsid w:val="00DD130C"/>
    <w:rsid w:val="00DD1375"/>
    <w:rsid w:val="00DD1AC9"/>
    <w:rsid w:val="00DD1B08"/>
    <w:rsid w:val="00DD1BCB"/>
    <w:rsid w:val="00DD1DDF"/>
    <w:rsid w:val="00DD2713"/>
    <w:rsid w:val="00DD28B6"/>
    <w:rsid w:val="00DD2993"/>
    <w:rsid w:val="00DD2B78"/>
    <w:rsid w:val="00DD2BEB"/>
    <w:rsid w:val="00DD2DF2"/>
    <w:rsid w:val="00DD2E4C"/>
    <w:rsid w:val="00DD2FB5"/>
    <w:rsid w:val="00DD3158"/>
    <w:rsid w:val="00DD3279"/>
    <w:rsid w:val="00DD358B"/>
    <w:rsid w:val="00DD35F2"/>
    <w:rsid w:val="00DD3720"/>
    <w:rsid w:val="00DD3768"/>
    <w:rsid w:val="00DD4559"/>
    <w:rsid w:val="00DD45CB"/>
    <w:rsid w:val="00DD4723"/>
    <w:rsid w:val="00DD4C42"/>
    <w:rsid w:val="00DD4C54"/>
    <w:rsid w:val="00DD4FBB"/>
    <w:rsid w:val="00DD5003"/>
    <w:rsid w:val="00DD506F"/>
    <w:rsid w:val="00DD50A6"/>
    <w:rsid w:val="00DD51A0"/>
    <w:rsid w:val="00DD550D"/>
    <w:rsid w:val="00DD57FA"/>
    <w:rsid w:val="00DD5E4F"/>
    <w:rsid w:val="00DD5F3B"/>
    <w:rsid w:val="00DD6036"/>
    <w:rsid w:val="00DD623E"/>
    <w:rsid w:val="00DD637A"/>
    <w:rsid w:val="00DD66C2"/>
    <w:rsid w:val="00DD6D64"/>
    <w:rsid w:val="00DD6EBA"/>
    <w:rsid w:val="00DD73C0"/>
    <w:rsid w:val="00DD7463"/>
    <w:rsid w:val="00DD752E"/>
    <w:rsid w:val="00DD7670"/>
    <w:rsid w:val="00DD7853"/>
    <w:rsid w:val="00DD7DE5"/>
    <w:rsid w:val="00DD7F09"/>
    <w:rsid w:val="00DE0A04"/>
    <w:rsid w:val="00DE16BD"/>
    <w:rsid w:val="00DE1975"/>
    <w:rsid w:val="00DE1CEE"/>
    <w:rsid w:val="00DE1D57"/>
    <w:rsid w:val="00DE1E28"/>
    <w:rsid w:val="00DE1F58"/>
    <w:rsid w:val="00DE2CD5"/>
    <w:rsid w:val="00DE2E70"/>
    <w:rsid w:val="00DE32BD"/>
    <w:rsid w:val="00DE3633"/>
    <w:rsid w:val="00DE37D4"/>
    <w:rsid w:val="00DE3819"/>
    <w:rsid w:val="00DE3B4B"/>
    <w:rsid w:val="00DE4103"/>
    <w:rsid w:val="00DE4142"/>
    <w:rsid w:val="00DE4327"/>
    <w:rsid w:val="00DE43D1"/>
    <w:rsid w:val="00DE455D"/>
    <w:rsid w:val="00DE45E9"/>
    <w:rsid w:val="00DE4752"/>
    <w:rsid w:val="00DE47B2"/>
    <w:rsid w:val="00DE47D5"/>
    <w:rsid w:val="00DE4EAE"/>
    <w:rsid w:val="00DE4F28"/>
    <w:rsid w:val="00DE4F91"/>
    <w:rsid w:val="00DE5018"/>
    <w:rsid w:val="00DE54F8"/>
    <w:rsid w:val="00DE59F0"/>
    <w:rsid w:val="00DE5A51"/>
    <w:rsid w:val="00DE62C1"/>
    <w:rsid w:val="00DE653D"/>
    <w:rsid w:val="00DE6856"/>
    <w:rsid w:val="00DE6D05"/>
    <w:rsid w:val="00DE6D8B"/>
    <w:rsid w:val="00DE6EC1"/>
    <w:rsid w:val="00DE7417"/>
    <w:rsid w:val="00DE7839"/>
    <w:rsid w:val="00DE790C"/>
    <w:rsid w:val="00DE7BFA"/>
    <w:rsid w:val="00DE7E53"/>
    <w:rsid w:val="00DF01EA"/>
    <w:rsid w:val="00DF133E"/>
    <w:rsid w:val="00DF1723"/>
    <w:rsid w:val="00DF19D9"/>
    <w:rsid w:val="00DF1C8B"/>
    <w:rsid w:val="00DF1D78"/>
    <w:rsid w:val="00DF1DBE"/>
    <w:rsid w:val="00DF2251"/>
    <w:rsid w:val="00DF24B5"/>
    <w:rsid w:val="00DF2AA2"/>
    <w:rsid w:val="00DF3179"/>
    <w:rsid w:val="00DF32C5"/>
    <w:rsid w:val="00DF39DB"/>
    <w:rsid w:val="00DF45CF"/>
    <w:rsid w:val="00DF483F"/>
    <w:rsid w:val="00DF48AE"/>
    <w:rsid w:val="00DF4A0C"/>
    <w:rsid w:val="00DF4C24"/>
    <w:rsid w:val="00DF5115"/>
    <w:rsid w:val="00DF513A"/>
    <w:rsid w:val="00DF55E3"/>
    <w:rsid w:val="00DF5799"/>
    <w:rsid w:val="00DF5D75"/>
    <w:rsid w:val="00DF5F96"/>
    <w:rsid w:val="00DF7009"/>
    <w:rsid w:val="00DF71D3"/>
    <w:rsid w:val="00DF73D8"/>
    <w:rsid w:val="00DF7791"/>
    <w:rsid w:val="00DF7FA6"/>
    <w:rsid w:val="00DF7FCE"/>
    <w:rsid w:val="00E00492"/>
    <w:rsid w:val="00E006EE"/>
    <w:rsid w:val="00E007FE"/>
    <w:rsid w:val="00E008BC"/>
    <w:rsid w:val="00E0098D"/>
    <w:rsid w:val="00E009A3"/>
    <w:rsid w:val="00E00A4F"/>
    <w:rsid w:val="00E00B06"/>
    <w:rsid w:val="00E00BE6"/>
    <w:rsid w:val="00E0100C"/>
    <w:rsid w:val="00E012A0"/>
    <w:rsid w:val="00E012D7"/>
    <w:rsid w:val="00E01302"/>
    <w:rsid w:val="00E015E2"/>
    <w:rsid w:val="00E0160B"/>
    <w:rsid w:val="00E0169B"/>
    <w:rsid w:val="00E019BE"/>
    <w:rsid w:val="00E01C87"/>
    <w:rsid w:val="00E02237"/>
    <w:rsid w:val="00E02432"/>
    <w:rsid w:val="00E02614"/>
    <w:rsid w:val="00E026E5"/>
    <w:rsid w:val="00E0284E"/>
    <w:rsid w:val="00E029E9"/>
    <w:rsid w:val="00E02C06"/>
    <w:rsid w:val="00E02C64"/>
    <w:rsid w:val="00E02DA4"/>
    <w:rsid w:val="00E03899"/>
    <w:rsid w:val="00E0397A"/>
    <w:rsid w:val="00E03BC4"/>
    <w:rsid w:val="00E0435E"/>
    <w:rsid w:val="00E0465A"/>
    <w:rsid w:val="00E04A00"/>
    <w:rsid w:val="00E04CAD"/>
    <w:rsid w:val="00E04EF4"/>
    <w:rsid w:val="00E04FE7"/>
    <w:rsid w:val="00E05812"/>
    <w:rsid w:val="00E058EC"/>
    <w:rsid w:val="00E05C80"/>
    <w:rsid w:val="00E05DF8"/>
    <w:rsid w:val="00E05DFD"/>
    <w:rsid w:val="00E062E9"/>
    <w:rsid w:val="00E06E8D"/>
    <w:rsid w:val="00E07466"/>
    <w:rsid w:val="00E07D2E"/>
    <w:rsid w:val="00E10370"/>
    <w:rsid w:val="00E108E1"/>
    <w:rsid w:val="00E10E93"/>
    <w:rsid w:val="00E1111C"/>
    <w:rsid w:val="00E11915"/>
    <w:rsid w:val="00E11BF2"/>
    <w:rsid w:val="00E11CA6"/>
    <w:rsid w:val="00E120BD"/>
    <w:rsid w:val="00E1240D"/>
    <w:rsid w:val="00E12580"/>
    <w:rsid w:val="00E12839"/>
    <w:rsid w:val="00E1290D"/>
    <w:rsid w:val="00E12BBF"/>
    <w:rsid w:val="00E131A2"/>
    <w:rsid w:val="00E1343B"/>
    <w:rsid w:val="00E1391E"/>
    <w:rsid w:val="00E14086"/>
    <w:rsid w:val="00E14238"/>
    <w:rsid w:val="00E1490B"/>
    <w:rsid w:val="00E1490D"/>
    <w:rsid w:val="00E151E3"/>
    <w:rsid w:val="00E151EF"/>
    <w:rsid w:val="00E151FF"/>
    <w:rsid w:val="00E152AD"/>
    <w:rsid w:val="00E155AB"/>
    <w:rsid w:val="00E15CE1"/>
    <w:rsid w:val="00E15F27"/>
    <w:rsid w:val="00E162DD"/>
    <w:rsid w:val="00E16926"/>
    <w:rsid w:val="00E171A0"/>
    <w:rsid w:val="00E174D0"/>
    <w:rsid w:val="00E1753E"/>
    <w:rsid w:val="00E17EF1"/>
    <w:rsid w:val="00E20108"/>
    <w:rsid w:val="00E20139"/>
    <w:rsid w:val="00E20367"/>
    <w:rsid w:val="00E20568"/>
    <w:rsid w:val="00E207F3"/>
    <w:rsid w:val="00E2080C"/>
    <w:rsid w:val="00E211C3"/>
    <w:rsid w:val="00E21B5F"/>
    <w:rsid w:val="00E21BD8"/>
    <w:rsid w:val="00E21DAC"/>
    <w:rsid w:val="00E21DC7"/>
    <w:rsid w:val="00E21E6C"/>
    <w:rsid w:val="00E21F3F"/>
    <w:rsid w:val="00E22401"/>
    <w:rsid w:val="00E226A7"/>
    <w:rsid w:val="00E227C9"/>
    <w:rsid w:val="00E228A3"/>
    <w:rsid w:val="00E22DAD"/>
    <w:rsid w:val="00E22E16"/>
    <w:rsid w:val="00E23A79"/>
    <w:rsid w:val="00E23EEC"/>
    <w:rsid w:val="00E23F3C"/>
    <w:rsid w:val="00E240E4"/>
    <w:rsid w:val="00E2435C"/>
    <w:rsid w:val="00E243FC"/>
    <w:rsid w:val="00E24497"/>
    <w:rsid w:val="00E24624"/>
    <w:rsid w:val="00E24E35"/>
    <w:rsid w:val="00E24F43"/>
    <w:rsid w:val="00E254F9"/>
    <w:rsid w:val="00E25E78"/>
    <w:rsid w:val="00E25F30"/>
    <w:rsid w:val="00E25FEA"/>
    <w:rsid w:val="00E26924"/>
    <w:rsid w:val="00E26B34"/>
    <w:rsid w:val="00E26C28"/>
    <w:rsid w:val="00E26E2E"/>
    <w:rsid w:val="00E271C8"/>
    <w:rsid w:val="00E27444"/>
    <w:rsid w:val="00E27521"/>
    <w:rsid w:val="00E2764A"/>
    <w:rsid w:val="00E279C3"/>
    <w:rsid w:val="00E27EF2"/>
    <w:rsid w:val="00E27F18"/>
    <w:rsid w:val="00E300D2"/>
    <w:rsid w:val="00E30464"/>
    <w:rsid w:val="00E304B3"/>
    <w:rsid w:val="00E3055E"/>
    <w:rsid w:val="00E306A3"/>
    <w:rsid w:val="00E30B44"/>
    <w:rsid w:val="00E30C6B"/>
    <w:rsid w:val="00E31164"/>
    <w:rsid w:val="00E31353"/>
    <w:rsid w:val="00E31956"/>
    <w:rsid w:val="00E31B2D"/>
    <w:rsid w:val="00E31D4B"/>
    <w:rsid w:val="00E320C5"/>
    <w:rsid w:val="00E322C7"/>
    <w:rsid w:val="00E3241A"/>
    <w:rsid w:val="00E327B9"/>
    <w:rsid w:val="00E327C1"/>
    <w:rsid w:val="00E32D13"/>
    <w:rsid w:val="00E32E8B"/>
    <w:rsid w:val="00E33079"/>
    <w:rsid w:val="00E33142"/>
    <w:rsid w:val="00E338F4"/>
    <w:rsid w:val="00E33B0E"/>
    <w:rsid w:val="00E33BF4"/>
    <w:rsid w:val="00E33FFC"/>
    <w:rsid w:val="00E342DF"/>
    <w:rsid w:val="00E3478B"/>
    <w:rsid w:val="00E34A61"/>
    <w:rsid w:val="00E34A7B"/>
    <w:rsid w:val="00E34A89"/>
    <w:rsid w:val="00E35563"/>
    <w:rsid w:val="00E3566C"/>
    <w:rsid w:val="00E363D3"/>
    <w:rsid w:val="00E3645E"/>
    <w:rsid w:val="00E36578"/>
    <w:rsid w:val="00E36CBF"/>
    <w:rsid w:val="00E3716C"/>
    <w:rsid w:val="00E3765B"/>
    <w:rsid w:val="00E376AF"/>
    <w:rsid w:val="00E37857"/>
    <w:rsid w:val="00E37B07"/>
    <w:rsid w:val="00E37E08"/>
    <w:rsid w:val="00E411E7"/>
    <w:rsid w:val="00E41435"/>
    <w:rsid w:val="00E41688"/>
    <w:rsid w:val="00E418AE"/>
    <w:rsid w:val="00E41D17"/>
    <w:rsid w:val="00E41D51"/>
    <w:rsid w:val="00E426CC"/>
    <w:rsid w:val="00E42AC0"/>
    <w:rsid w:val="00E436F5"/>
    <w:rsid w:val="00E4389F"/>
    <w:rsid w:val="00E43944"/>
    <w:rsid w:val="00E4398E"/>
    <w:rsid w:val="00E43CD2"/>
    <w:rsid w:val="00E4476A"/>
    <w:rsid w:val="00E449BB"/>
    <w:rsid w:val="00E44D5E"/>
    <w:rsid w:val="00E44D83"/>
    <w:rsid w:val="00E44D8E"/>
    <w:rsid w:val="00E44E49"/>
    <w:rsid w:val="00E452AA"/>
    <w:rsid w:val="00E45508"/>
    <w:rsid w:val="00E45716"/>
    <w:rsid w:val="00E4576F"/>
    <w:rsid w:val="00E45796"/>
    <w:rsid w:val="00E45B98"/>
    <w:rsid w:val="00E45EBA"/>
    <w:rsid w:val="00E45F35"/>
    <w:rsid w:val="00E460D1"/>
    <w:rsid w:val="00E466C9"/>
    <w:rsid w:val="00E467AE"/>
    <w:rsid w:val="00E46D78"/>
    <w:rsid w:val="00E46E59"/>
    <w:rsid w:val="00E47481"/>
    <w:rsid w:val="00E478EE"/>
    <w:rsid w:val="00E504C4"/>
    <w:rsid w:val="00E5091B"/>
    <w:rsid w:val="00E5096B"/>
    <w:rsid w:val="00E50AC4"/>
    <w:rsid w:val="00E50D6B"/>
    <w:rsid w:val="00E50FDF"/>
    <w:rsid w:val="00E5117F"/>
    <w:rsid w:val="00E512DD"/>
    <w:rsid w:val="00E518A8"/>
    <w:rsid w:val="00E51951"/>
    <w:rsid w:val="00E51AC5"/>
    <w:rsid w:val="00E51AC8"/>
    <w:rsid w:val="00E51ACD"/>
    <w:rsid w:val="00E51CA5"/>
    <w:rsid w:val="00E521C6"/>
    <w:rsid w:val="00E525BA"/>
    <w:rsid w:val="00E5274C"/>
    <w:rsid w:val="00E52843"/>
    <w:rsid w:val="00E52EFB"/>
    <w:rsid w:val="00E531C2"/>
    <w:rsid w:val="00E539DA"/>
    <w:rsid w:val="00E5409F"/>
    <w:rsid w:val="00E54842"/>
    <w:rsid w:val="00E54A56"/>
    <w:rsid w:val="00E5566A"/>
    <w:rsid w:val="00E55783"/>
    <w:rsid w:val="00E55DC1"/>
    <w:rsid w:val="00E55E5B"/>
    <w:rsid w:val="00E562F4"/>
    <w:rsid w:val="00E56934"/>
    <w:rsid w:val="00E5739A"/>
    <w:rsid w:val="00E5760B"/>
    <w:rsid w:val="00E57B87"/>
    <w:rsid w:val="00E57CAB"/>
    <w:rsid w:val="00E57EED"/>
    <w:rsid w:val="00E600A3"/>
    <w:rsid w:val="00E60148"/>
    <w:rsid w:val="00E60224"/>
    <w:rsid w:val="00E602FE"/>
    <w:rsid w:val="00E60DEA"/>
    <w:rsid w:val="00E61064"/>
    <w:rsid w:val="00E615AE"/>
    <w:rsid w:val="00E617FA"/>
    <w:rsid w:val="00E6190F"/>
    <w:rsid w:val="00E619ED"/>
    <w:rsid w:val="00E61DE9"/>
    <w:rsid w:val="00E62696"/>
    <w:rsid w:val="00E626A1"/>
    <w:rsid w:val="00E62898"/>
    <w:rsid w:val="00E62A37"/>
    <w:rsid w:val="00E62AC5"/>
    <w:rsid w:val="00E62DFB"/>
    <w:rsid w:val="00E62E16"/>
    <w:rsid w:val="00E63267"/>
    <w:rsid w:val="00E6385E"/>
    <w:rsid w:val="00E6387E"/>
    <w:rsid w:val="00E639B6"/>
    <w:rsid w:val="00E63DF3"/>
    <w:rsid w:val="00E63EC2"/>
    <w:rsid w:val="00E64578"/>
    <w:rsid w:val="00E6462C"/>
    <w:rsid w:val="00E646B3"/>
    <w:rsid w:val="00E646D1"/>
    <w:rsid w:val="00E64C7C"/>
    <w:rsid w:val="00E64DBC"/>
    <w:rsid w:val="00E65670"/>
    <w:rsid w:val="00E6576B"/>
    <w:rsid w:val="00E65890"/>
    <w:rsid w:val="00E65ACE"/>
    <w:rsid w:val="00E65BFC"/>
    <w:rsid w:val="00E65D74"/>
    <w:rsid w:val="00E65DA8"/>
    <w:rsid w:val="00E65ED4"/>
    <w:rsid w:val="00E66003"/>
    <w:rsid w:val="00E661AE"/>
    <w:rsid w:val="00E661B8"/>
    <w:rsid w:val="00E6621B"/>
    <w:rsid w:val="00E66767"/>
    <w:rsid w:val="00E667F8"/>
    <w:rsid w:val="00E66BC6"/>
    <w:rsid w:val="00E6701D"/>
    <w:rsid w:val="00E675C6"/>
    <w:rsid w:val="00E675E2"/>
    <w:rsid w:val="00E67738"/>
    <w:rsid w:val="00E67B73"/>
    <w:rsid w:val="00E67E3A"/>
    <w:rsid w:val="00E70272"/>
    <w:rsid w:val="00E70413"/>
    <w:rsid w:val="00E70433"/>
    <w:rsid w:val="00E704F4"/>
    <w:rsid w:val="00E707E5"/>
    <w:rsid w:val="00E707F2"/>
    <w:rsid w:val="00E7092A"/>
    <w:rsid w:val="00E7114E"/>
    <w:rsid w:val="00E71656"/>
    <w:rsid w:val="00E71800"/>
    <w:rsid w:val="00E72390"/>
    <w:rsid w:val="00E72437"/>
    <w:rsid w:val="00E74163"/>
    <w:rsid w:val="00E74552"/>
    <w:rsid w:val="00E7457B"/>
    <w:rsid w:val="00E747D3"/>
    <w:rsid w:val="00E74B50"/>
    <w:rsid w:val="00E74CF6"/>
    <w:rsid w:val="00E751E2"/>
    <w:rsid w:val="00E75220"/>
    <w:rsid w:val="00E7550B"/>
    <w:rsid w:val="00E7569F"/>
    <w:rsid w:val="00E756E8"/>
    <w:rsid w:val="00E75BA5"/>
    <w:rsid w:val="00E75FA2"/>
    <w:rsid w:val="00E764F6"/>
    <w:rsid w:val="00E76C8B"/>
    <w:rsid w:val="00E7735A"/>
    <w:rsid w:val="00E773C8"/>
    <w:rsid w:val="00E77ADF"/>
    <w:rsid w:val="00E77B9B"/>
    <w:rsid w:val="00E77D45"/>
    <w:rsid w:val="00E77FDA"/>
    <w:rsid w:val="00E8026E"/>
    <w:rsid w:val="00E807BD"/>
    <w:rsid w:val="00E808DF"/>
    <w:rsid w:val="00E80C3B"/>
    <w:rsid w:val="00E80C6A"/>
    <w:rsid w:val="00E812A8"/>
    <w:rsid w:val="00E814AB"/>
    <w:rsid w:val="00E81A5C"/>
    <w:rsid w:val="00E81E1E"/>
    <w:rsid w:val="00E81FD2"/>
    <w:rsid w:val="00E8257D"/>
    <w:rsid w:val="00E82768"/>
    <w:rsid w:val="00E829BD"/>
    <w:rsid w:val="00E82B0B"/>
    <w:rsid w:val="00E83699"/>
    <w:rsid w:val="00E8393B"/>
    <w:rsid w:val="00E83FE3"/>
    <w:rsid w:val="00E84581"/>
    <w:rsid w:val="00E845EA"/>
    <w:rsid w:val="00E847B7"/>
    <w:rsid w:val="00E847DB"/>
    <w:rsid w:val="00E84916"/>
    <w:rsid w:val="00E854E6"/>
    <w:rsid w:val="00E85585"/>
    <w:rsid w:val="00E85C12"/>
    <w:rsid w:val="00E861FC"/>
    <w:rsid w:val="00E86353"/>
    <w:rsid w:val="00E86963"/>
    <w:rsid w:val="00E86976"/>
    <w:rsid w:val="00E86E6E"/>
    <w:rsid w:val="00E87068"/>
    <w:rsid w:val="00E8749C"/>
    <w:rsid w:val="00E877C1"/>
    <w:rsid w:val="00E87A07"/>
    <w:rsid w:val="00E87BD6"/>
    <w:rsid w:val="00E87C39"/>
    <w:rsid w:val="00E87E5B"/>
    <w:rsid w:val="00E900F0"/>
    <w:rsid w:val="00E90867"/>
    <w:rsid w:val="00E909FD"/>
    <w:rsid w:val="00E90ADB"/>
    <w:rsid w:val="00E90B3E"/>
    <w:rsid w:val="00E90C7C"/>
    <w:rsid w:val="00E913CA"/>
    <w:rsid w:val="00E9162B"/>
    <w:rsid w:val="00E9165B"/>
    <w:rsid w:val="00E91769"/>
    <w:rsid w:val="00E917F4"/>
    <w:rsid w:val="00E9187D"/>
    <w:rsid w:val="00E9189E"/>
    <w:rsid w:val="00E91C1E"/>
    <w:rsid w:val="00E924BD"/>
    <w:rsid w:val="00E92864"/>
    <w:rsid w:val="00E92B31"/>
    <w:rsid w:val="00E9316F"/>
    <w:rsid w:val="00E936EC"/>
    <w:rsid w:val="00E938D1"/>
    <w:rsid w:val="00E938EA"/>
    <w:rsid w:val="00E938F6"/>
    <w:rsid w:val="00E93A26"/>
    <w:rsid w:val="00E93C7B"/>
    <w:rsid w:val="00E93D2F"/>
    <w:rsid w:val="00E93FEE"/>
    <w:rsid w:val="00E94685"/>
    <w:rsid w:val="00E94872"/>
    <w:rsid w:val="00E95728"/>
    <w:rsid w:val="00E95806"/>
    <w:rsid w:val="00E95B22"/>
    <w:rsid w:val="00E95B8C"/>
    <w:rsid w:val="00E96124"/>
    <w:rsid w:val="00E96458"/>
    <w:rsid w:val="00E967D5"/>
    <w:rsid w:val="00E96801"/>
    <w:rsid w:val="00E96813"/>
    <w:rsid w:val="00E968D9"/>
    <w:rsid w:val="00E96B32"/>
    <w:rsid w:val="00E96C57"/>
    <w:rsid w:val="00E97261"/>
    <w:rsid w:val="00E9727D"/>
    <w:rsid w:val="00E97484"/>
    <w:rsid w:val="00E97649"/>
    <w:rsid w:val="00E97865"/>
    <w:rsid w:val="00E97C02"/>
    <w:rsid w:val="00E97EFF"/>
    <w:rsid w:val="00E97F7D"/>
    <w:rsid w:val="00EA00CE"/>
    <w:rsid w:val="00EA030D"/>
    <w:rsid w:val="00EA03CB"/>
    <w:rsid w:val="00EA053D"/>
    <w:rsid w:val="00EA0722"/>
    <w:rsid w:val="00EA0948"/>
    <w:rsid w:val="00EA0983"/>
    <w:rsid w:val="00EA0B26"/>
    <w:rsid w:val="00EA0C4C"/>
    <w:rsid w:val="00EA0D93"/>
    <w:rsid w:val="00EA0F99"/>
    <w:rsid w:val="00EA1304"/>
    <w:rsid w:val="00EA1707"/>
    <w:rsid w:val="00EA191D"/>
    <w:rsid w:val="00EA1A7E"/>
    <w:rsid w:val="00EA1B92"/>
    <w:rsid w:val="00EA2042"/>
    <w:rsid w:val="00EA217A"/>
    <w:rsid w:val="00EA223E"/>
    <w:rsid w:val="00EA2536"/>
    <w:rsid w:val="00EA2538"/>
    <w:rsid w:val="00EA27B8"/>
    <w:rsid w:val="00EA2B14"/>
    <w:rsid w:val="00EA2E47"/>
    <w:rsid w:val="00EA2FA4"/>
    <w:rsid w:val="00EA3094"/>
    <w:rsid w:val="00EA32BD"/>
    <w:rsid w:val="00EA34A8"/>
    <w:rsid w:val="00EA3E64"/>
    <w:rsid w:val="00EA4013"/>
    <w:rsid w:val="00EA41E8"/>
    <w:rsid w:val="00EA42B4"/>
    <w:rsid w:val="00EA42F2"/>
    <w:rsid w:val="00EA4433"/>
    <w:rsid w:val="00EA44AC"/>
    <w:rsid w:val="00EA4ADB"/>
    <w:rsid w:val="00EA4B5F"/>
    <w:rsid w:val="00EA4D37"/>
    <w:rsid w:val="00EA50C6"/>
    <w:rsid w:val="00EA533F"/>
    <w:rsid w:val="00EA53D5"/>
    <w:rsid w:val="00EA5561"/>
    <w:rsid w:val="00EA571A"/>
    <w:rsid w:val="00EA57E3"/>
    <w:rsid w:val="00EA593F"/>
    <w:rsid w:val="00EA59F8"/>
    <w:rsid w:val="00EA5A89"/>
    <w:rsid w:val="00EA5CFE"/>
    <w:rsid w:val="00EA60C3"/>
    <w:rsid w:val="00EA657B"/>
    <w:rsid w:val="00EA686E"/>
    <w:rsid w:val="00EA69E9"/>
    <w:rsid w:val="00EA6D9D"/>
    <w:rsid w:val="00EA7912"/>
    <w:rsid w:val="00EA79D9"/>
    <w:rsid w:val="00EA7BEA"/>
    <w:rsid w:val="00EA7D20"/>
    <w:rsid w:val="00EB08C6"/>
    <w:rsid w:val="00EB0E21"/>
    <w:rsid w:val="00EB1145"/>
    <w:rsid w:val="00EB1728"/>
    <w:rsid w:val="00EB17F4"/>
    <w:rsid w:val="00EB1E18"/>
    <w:rsid w:val="00EB24BB"/>
    <w:rsid w:val="00EB2641"/>
    <w:rsid w:val="00EB266D"/>
    <w:rsid w:val="00EB2804"/>
    <w:rsid w:val="00EB2AB1"/>
    <w:rsid w:val="00EB2D2A"/>
    <w:rsid w:val="00EB2F1D"/>
    <w:rsid w:val="00EB34F9"/>
    <w:rsid w:val="00EB3531"/>
    <w:rsid w:val="00EB3AC7"/>
    <w:rsid w:val="00EB3B10"/>
    <w:rsid w:val="00EB3EE9"/>
    <w:rsid w:val="00EB3F38"/>
    <w:rsid w:val="00EB4828"/>
    <w:rsid w:val="00EB4AE6"/>
    <w:rsid w:val="00EB4D31"/>
    <w:rsid w:val="00EB52A2"/>
    <w:rsid w:val="00EB52A3"/>
    <w:rsid w:val="00EB55A9"/>
    <w:rsid w:val="00EB5A2C"/>
    <w:rsid w:val="00EB5AFA"/>
    <w:rsid w:val="00EB5E7D"/>
    <w:rsid w:val="00EB60B3"/>
    <w:rsid w:val="00EB64CB"/>
    <w:rsid w:val="00EB683F"/>
    <w:rsid w:val="00EB6881"/>
    <w:rsid w:val="00EB6F68"/>
    <w:rsid w:val="00EB71BB"/>
    <w:rsid w:val="00EB71BF"/>
    <w:rsid w:val="00EB74CC"/>
    <w:rsid w:val="00EB7816"/>
    <w:rsid w:val="00EC03B7"/>
    <w:rsid w:val="00EC09B5"/>
    <w:rsid w:val="00EC0A2C"/>
    <w:rsid w:val="00EC0A82"/>
    <w:rsid w:val="00EC1694"/>
    <w:rsid w:val="00EC171A"/>
    <w:rsid w:val="00EC1DB8"/>
    <w:rsid w:val="00EC1FF1"/>
    <w:rsid w:val="00EC2666"/>
    <w:rsid w:val="00EC2863"/>
    <w:rsid w:val="00EC2977"/>
    <w:rsid w:val="00EC2D83"/>
    <w:rsid w:val="00EC2E8F"/>
    <w:rsid w:val="00EC2F7B"/>
    <w:rsid w:val="00EC2FE2"/>
    <w:rsid w:val="00EC3081"/>
    <w:rsid w:val="00EC3103"/>
    <w:rsid w:val="00EC3235"/>
    <w:rsid w:val="00EC32F5"/>
    <w:rsid w:val="00EC3521"/>
    <w:rsid w:val="00EC376F"/>
    <w:rsid w:val="00EC3AF1"/>
    <w:rsid w:val="00EC3D95"/>
    <w:rsid w:val="00EC4665"/>
    <w:rsid w:val="00EC4BCE"/>
    <w:rsid w:val="00EC56DD"/>
    <w:rsid w:val="00EC59C9"/>
    <w:rsid w:val="00EC6250"/>
    <w:rsid w:val="00EC637C"/>
    <w:rsid w:val="00EC63E1"/>
    <w:rsid w:val="00EC665A"/>
    <w:rsid w:val="00EC6706"/>
    <w:rsid w:val="00EC6DFB"/>
    <w:rsid w:val="00EC6F0C"/>
    <w:rsid w:val="00EC78C4"/>
    <w:rsid w:val="00EC7A47"/>
    <w:rsid w:val="00ED006A"/>
    <w:rsid w:val="00ED0173"/>
    <w:rsid w:val="00ED035D"/>
    <w:rsid w:val="00ED089A"/>
    <w:rsid w:val="00ED1159"/>
    <w:rsid w:val="00ED163B"/>
    <w:rsid w:val="00ED1A99"/>
    <w:rsid w:val="00ED235C"/>
    <w:rsid w:val="00ED2802"/>
    <w:rsid w:val="00ED2C3E"/>
    <w:rsid w:val="00ED30A6"/>
    <w:rsid w:val="00ED32C6"/>
    <w:rsid w:val="00ED40A3"/>
    <w:rsid w:val="00ED41D7"/>
    <w:rsid w:val="00ED420A"/>
    <w:rsid w:val="00ED44A6"/>
    <w:rsid w:val="00ED49C8"/>
    <w:rsid w:val="00ED4C42"/>
    <w:rsid w:val="00ED4CDA"/>
    <w:rsid w:val="00ED5352"/>
    <w:rsid w:val="00ED5997"/>
    <w:rsid w:val="00ED5A90"/>
    <w:rsid w:val="00ED5BD2"/>
    <w:rsid w:val="00ED63F6"/>
    <w:rsid w:val="00ED684F"/>
    <w:rsid w:val="00ED6991"/>
    <w:rsid w:val="00ED734B"/>
    <w:rsid w:val="00ED734D"/>
    <w:rsid w:val="00ED743B"/>
    <w:rsid w:val="00ED74B2"/>
    <w:rsid w:val="00ED7612"/>
    <w:rsid w:val="00ED7A78"/>
    <w:rsid w:val="00ED7C86"/>
    <w:rsid w:val="00ED7D31"/>
    <w:rsid w:val="00ED7D57"/>
    <w:rsid w:val="00ED7DA3"/>
    <w:rsid w:val="00ED7DD4"/>
    <w:rsid w:val="00ED7DEE"/>
    <w:rsid w:val="00ED7F3A"/>
    <w:rsid w:val="00EE084E"/>
    <w:rsid w:val="00EE0BE4"/>
    <w:rsid w:val="00EE0C16"/>
    <w:rsid w:val="00EE1320"/>
    <w:rsid w:val="00EE1493"/>
    <w:rsid w:val="00EE1557"/>
    <w:rsid w:val="00EE15B2"/>
    <w:rsid w:val="00EE1E66"/>
    <w:rsid w:val="00EE1E71"/>
    <w:rsid w:val="00EE22F9"/>
    <w:rsid w:val="00EE246C"/>
    <w:rsid w:val="00EE246D"/>
    <w:rsid w:val="00EE25F2"/>
    <w:rsid w:val="00EE277B"/>
    <w:rsid w:val="00EE2A91"/>
    <w:rsid w:val="00EE2AD1"/>
    <w:rsid w:val="00EE2B21"/>
    <w:rsid w:val="00EE2EFF"/>
    <w:rsid w:val="00EE2F19"/>
    <w:rsid w:val="00EE3027"/>
    <w:rsid w:val="00EE3574"/>
    <w:rsid w:val="00EE3875"/>
    <w:rsid w:val="00EE3C17"/>
    <w:rsid w:val="00EE4058"/>
    <w:rsid w:val="00EE4313"/>
    <w:rsid w:val="00EE455F"/>
    <w:rsid w:val="00EE4BF1"/>
    <w:rsid w:val="00EE4CDF"/>
    <w:rsid w:val="00EE4EE6"/>
    <w:rsid w:val="00EE4F1E"/>
    <w:rsid w:val="00EE5231"/>
    <w:rsid w:val="00EE5805"/>
    <w:rsid w:val="00EE5AA1"/>
    <w:rsid w:val="00EE5DD1"/>
    <w:rsid w:val="00EE60A1"/>
    <w:rsid w:val="00EE652A"/>
    <w:rsid w:val="00EE65E6"/>
    <w:rsid w:val="00EE66D4"/>
    <w:rsid w:val="00EE68B6"/>
    <w:rsid w:val="00EE6B6E"/>
    <w:rsid w:val="00EE6E12"/>
    <w:rsid w:val="00EE71C7"/>
    <w:rsid w:val="00EE742B"/>
    <w:rsid w:val="00EE78EC"/>
    <w:rsid w:val="00EE79B7"/>
    <w:rsid w:val="00EE7A4F"/>
    <w:rsid w:val="00EE7DF4"/>
    <w:rsid w:val="00EE7EAD"/>
    <w:rsid w:val="00EE7FBD"/>
    <w:rsid w:val="00EF029A"/>
    <w:rsid w:val="00EF03CB"/>
    <w:rsid w:val="00EF06C8"/>
    <w:rsid w:val="00EF0743"/>
    <w:rsid w:val="00EF076C"/>
    <w:rsid w:val="00EF09F3"/>
    <w:rsid w:val="00EF0C9D"/>
    <w:rsid w:val="00EF0D2D"/>
    <w:rsid w:val="00EF0D80"/>
    <w:rsid w:val="00EF11E1"/>
    <w:rsid w:val="00EF12DD"/>
    <w:rsid w:val="00EF17D4"/>
    <w:rsid w:val="00EF1900"/>
    <w:rsid w:val="00EF1B8D"/>
    <w:rsid w:val="00EF1C82"/>
    <w:rsid w:val="00EF1EC3"/>
    <w:rsid w:val="00EF22F3"/>
    <w:rsid w:val="00EF23EE"/>
    <w:rsid w:val="00EF2694"/>
    <w:rsid w:val="00EF298C"/>
    <w:rsid w:val="00EF2A01"/>
    <w:rsid w:val="00EF2C13"/>
    <w:rsid w:val="00EF2F93"/>
    <w:rsid w:val="00EF3109"/>
    <w:rsid w:val="00EF35A0"/>
    <w:rsid w:val="00EF36B2"/>
    <w:rsid w:val="00EF3813"/>
    <w:rsid w:val="00EF3F70"/>
    <w:rsid w:val="00EF42D5"/>
    <w:rsid w:val="00EF434B"/>
    <w:rsid w:val="00EF4495"/>
    <w:rsid w:val="00EF4A2B"/>
    <w:rsid w:val="00EF4DD2"/>
    <w:rsid w:val="00EF505A"/>
    <w:rsid w:val="00EF51B9"/>
    <w:rsid w:val="00EF5249"/>
    <w:rsid w:val="00EF56A8"/>
    <w:rsid w:val="00EF5801"/>
    <w:rsid w:val="00EF58AA"/>
    <w:rsid w:val="00EF5AFD"/>
    <w:rsid w:val="00EF610F"/>
    <w:rsid w:val="00EF618F"/>
    <w:rsid w:val="00EF6A3A"/>
    <w:rsid w:val="00EF6EB8"/>
    <w:rsid w:val="00EF7025"/>
    <w:rsid w:val="00EF735C"/>
    <w:rsid w:val="00EF753D"/>
    <w:rsid w:val="00EF7E34"/>
    <w:rsid w:val="00EF7FB0"/>
    <w:rsid w:val="00F00311"/>
    <w:rsid w:val="00F00AF7"/>
    <w:rsid w:val="00F00D3D"/>
    <w:rsid w:val="00F00DBD"/>
    <w:rsid w:val="00F00F55"/>
    <w:rsid w:val="00F00FF5"/>
    <w:rsid w:val="00F01015"/>
    <w:rsid w:val="00F0132A"/>
    <w:rsid w:val="00F013B9"/>
    <w:rsid w:val="00F01941"/>
    <w:rsid w:val="00F01EC6"/>
    <w:rsid w:val="00F020E9"/>
    <w:rsid w:val="00F0233B"/>
    <w:rsid w:val="00F027FC"/>
    <w:rsid w:val="00F02848"/>
    <w:rsid w:val="00F03124"/>
    <w:rsid w:val="00F03162"/>
    <w:rsid w:val="00F03319"/>
    <w:rsid w:val="00F03DC8"/>
    <w:rsid w:val="00F042BD"/>
    <w:rsid w:val="00F0437E"/>
    <w:rsid w:val="00F044D9"/>
    <w:rsid w:val="00F044DC"/>
    <w:rsid w:val="00F045AA"/>
    <w:rsid w:val="00F0481E"/>
    <w:rsid w:val="00F04DF1"/>
    <w:rsid w:val="00F04E85"/>
    <w:rsid w:val="00F0553E"/>
    <w:rsid w:val="00F05559"/>
    <w:rsid w:val="00F058E6"/>
    <w:rsid w:val="00F05AC1"/>
    <w:rsid w:val="00F05F3D"/>
    <w:rsid w:val="00F0602C"/>
    <w:rsid w:val="00F067C7"/>
    <w:rsid w:val="00F06A17"/>
    <w:rsid w:val="00F06BCC"/>
    <w:rsid w:val="00F06C5F"/>
    <w:rsid w:val="00F06D26"/>
    <w:rsid w:val="00F0729E"/>
    <w:rsid w:val="00F075AC"/>
    <w:rsid w:val="00F07F94"/>
    <w:rsid w:val="00F1032C"/>
    <w:rsid w:val="00F10547"/>
    <w:rsid w:val="00F10608"/>
    <w:rsid w:val="00F10846"/>
    <w:rsid w:val="00F10931"/>
    <w:rsid w:val="00F10DD6"/>
    <w:rsid w:val="00F1138F"/>
    <w:rsid w:val="00F114A3"/>
    <w:rsid w:val="00F114AA"/>
    <w:rsid w:val="00F116DB"/>
    <w:rsid w:val="00F11921"/>
    <w:rsid w:val="00F11C83"/>
    <w:rsid w:val="00F11FEA"/>
    <w:rsid w:val="00F1200D"/>
    <w:rsid w:val="00F1201E"/>
    <w:rsid w:val="00F123C4"/>
    <w:rsid w:val="00F1259E"/>
    <w:rsid w:val="00F12A46"/>
    <w:rsid w:val="00F12CAA"/>
    <w:rsid w:val="00F131E5"/>
    <w:rsid w:val="00F135C9"/>
    <w:rsid w:val="00F13C8F"/>
    <w:rsid w:val="00F13F51"/>
    <w:rsid w:val="00F14362"/>
    <w:rsid w:val="00F14757"/>
    <w:rsid w:val="00F147DB"/>
    <w:rsid w:val="00F149CF"/>
    <w:rsid w:val="00F152A9"/>
    <w:rsid w:val="00F15451"/>
    <w:rsid w:val="00F15D04"/>
    <w:rsid w:val="00F16418"/>
    <w:rsid w:val="00F164C0"/>
    <w:rsid w:val="00F16581"/>
    <w:rsid w:val="00F1666A"/>
    <w:rsid w:val="00F1687B"/>
    <w:rsid w:val="00F168DD"/>
    <w:rsid w:val="00F16902"/>
    <w:rsid w:val="00F16969"/>
    <w:rsid w:val="00F16A28"/>
    <w:rsid w:val="00F16A4A"/>
    <w:rsid w:val="00F16FEF"/>
    <w:rsid w:val="00F17012"/>
    <w:rsid w:val="00F171EB"/>
    <w:rsid w:val="00F1759B"/>
    <w:rsid w:val="00F175AF"/>
    <w:rsid w:val="00F2000C"/>
    <w:rsid w:val="00F202FA"/>
    <w:rsid w:val="00F209D1"/>
    <w:rsid w:val="00F20A4B"/>
    <w:rsid w:val="00F20B0B"/>
    <w:rsid w:val="00F20B3F"/>
    <w:rsid w:val="00F20BC3"/>
    <w:rsid w:val="00F20BF8"/>
    <w:rsid w:val="00F2156D"/>
    <w:rsid w:val="00F216CE"/>
    <w:rsid w:val="00F21922"/>
    <w:rsid w:val="00F21A32"/>
    <w:rsid w:val="00F21D69"/>
    <w:rsid w:val="00F222C8"/>
    <w:rsid w:val="00F22445"/>
    <w:rsid w:val="00F22533"/>
    <w:rsid w:val="00F225AA"/>
    <w:rsid w:val="00F22BCD"/>
    <w:rsid w:val="00F22D97"/>
    <w:rsid w:val="00F22F62"/>
    <w:rsid w:val="00F230EF"/>
    <w:rsid w:val="00F2327A"/>
    <w:rsid w:val="00F2384F"/>
    <w:rsid w:val="00F2395F"/>
    <w:rsid w:val="00F239CD"/>
    <w:rsid w:val="00F23B5F"/>
    <w:rsid w:val="00F23ECF"/>
    <w:rsid w:val="00F23F11"/>
    <w:rsid w:val="00F241D5"/>
    <w:rsid w:val="00F24CD0"/>
    <w:rsid w:val="00F24FDE"/>
    <w:rsid w:val="00F2536F"/>
    <w:rsid w:val="00F2537F"/>
    <w:rsid w:val="00F25A27"/>
    <w:rsid w:val="00F25C12"/>
    <w:rsid w:val="00F25CC0"/>
    <w:rsid w:val="00F2684C"/>
    <w:rsid w:val="00F271B6"/>
    <w:rsid w:val="00F27340"/>
    <w:rsid w:val="00F27915"/>
    <w:rsid w:val="00F27DE6"/>
    <w:rsid w:val="00F27E79"/>
    <w:rsid w:val="00F301F2"/>
    <w:rsid w:val="00F3042F"/>
    <w:rsid w:val="00F30498"/>
    <w:rsid w:val="00F30E53"/>
    <w:rsid w:val="00F30EB7"/>
    <w:rsid w:val="00F30FB1"/>
    <w:rsid w:val="00F310A0"/>
    <w:rsid w:val="00F310BF"/>
    <w:rsid w:val="00F3163F"/>
    <w:rsid w:val="00F31F56"/>
    <w:rsid w:val="00F32038"/>
    <w:rsid w:val="00F32139"/>
    <w:rsid w:val="00F32442"/>
    <w:rsid w:val="00F3256C"/>
    <w:rsid w:val="00F329A6"/>
    <w:rsid w:val="00F32B73"/>
    <w:rsid w:val="00F32CA7"/>
    <w:rsid w:val="00F330C1"/>
    <w:rsid w:val="00F3329B"/>
    <w:rsid w:val="00F332E9"/>
    <w:rsid w:val="00F33541"/>
    <w:rsid w:val="00F33BD5"/>
    <w:rsid w:val="00F34089"/>
    <w:rsid w:val="00F34355"/>
    <w:rsid w:val="00F34476"/>
    <w:rsid w:val="00F34C0E"/>
    <w:rsid w:val="00F34D7F"/>
    <w:rsid w:val="00F35726"/>
    <w:rsid w:val="00F3575F"/>
    <w:rsid w:val="00F35F4B"/>
    <w:rsid w:val="00F35F84"/>
    <w:rsid w:val="00F3604A"/>
    <w:rsid w:val="00F3632A"/>
    <w:rsid w:val="00F3675B"/>
    <w:rsid w:val="00F36A98"/>
    <w:rsid w:val="00F36E49"/>
    <w:rsid w:val="00F3723B"/>
    <w:rsid w:val="00F37398"/>
    <w:rsid w:val="00F3763D"/>
    <w:rsid w:val="00F37C53"/>
    <w:rsid w:val="00F37E86"/>
    <w:rsid w:val="00F40165"/>
    <w:rsid w:val="00F4028F"/>
    <w:rsid w:val="00F40378"/>
    <w:rsid w:val="00F40478"/>
    <w:rsid w:val="00F40801"/>
    <w:rsid w:val="00F40931"/>
    <w:rsid w:val="00F40D46"/>
    <w:rsid w:val="00F40F24"/>
    <w:rsid w:val="00F41331"/>
    <w:rsid w:val="00F41361"/>
    <w:rsid w:val="00F41D2F"/>
    <w:rsid w:val="00F4206B"/>
    <w:rsid w:val="00F421C5"/>
    <w:rsid w:val="00F427BA"/>
    <w:rsid w:val="00F42878"/>
    <w:rsid w:val="00F42A94"/>
    <w:rsid w:val="00F42B71"/>
    <w:rsid w:val="00F42DA3"/>
    <w:rsid w:val="00F431DE"/>
    <w:rsid w:val="00F43615"/>
    <w:rsid w:val="00F4386D"/>
    <w:rsid w:val="00F439FE"/>
    <w:rsid w:val="00F43BEC"/>
    <w:rsid w:val="00F43BF4"/>
    <w:rsid w:val="00F43F72"/>
    <w:rsid w:val="00F44173"/>
    <w:rsid w:val="00F441BA"/>
    <w:rsid w:val="00F44C35"/>
    <w:rsid w:val="00F44DA4"/>
    <w:rsid w:val="00F44E15"/>
    <w:rsid w:val="00F44EA0"/>
    <w:rsid w:val="00F452F0"/>
    <w:rsid w:val="00F46226"/>
    <w:rsid w:val="00F46271"/>
    <w:rsid w:val="00F4664B"/>
    <w:rsid w:val="00F47157"/>
    <w:rsid w:val="00F47349"/>
    <w:rsid w:val="00F47592"/>
    <w:rsid w:val="00F47621"/>
    <w:rsid w:val="00F476D6"/>
    <w:rsid w:val="00F47DF8"/>
    <w:rsid w:val="00F47E42"/>
    <w:rsid w:val="00F47F0F"/>
    <w:rsid w:val="00F509A9"/>
    <w:rsid w:val="00F50DDA"/>
    <w:rsid w:val="00F512FD"/>
    <w:rsid w:val="00F5148A"/>
    <w:rsid w:val="00F51585"/>
    <w:rsid w:val="00F517AA"/>
    <w:rsid w:val="00F51B26"/>
    <w:rsid w:val="00F51DA5"/>
    <w:rsid w:val="00F51E62"/>
    <w:rsid w:val="00F52346"/>
    <w:rsid w:val="00F524C5"/>
    <w:rsid w:val="00F525F5"/>
    <w:rsid w:val="00F52A12"/>
    <w:rsid w:val="00F52D73"/>
    <w:rsid w:val="00F53CD0"/>
    <w:rsid w:val="00F53CD2"/>
    <w:rsid w:val="00F5431E"/>
    <w:rsid w:val="00F5498C"/>
    <w:rsid w:val="00F54EEB"/>
    <w:rsid w:val="00F55196"/>
    <w:rsid w:val="00F55341"/>
    <w:rsid w:val="00F5543C"/>
    <w:rsid w:val="00F55590"/>
    <w:rsid w:val="00F558E9"/>
    <w:rsid w:val="00F5593B"/>
    <w:rsid w:val="00F55EA4"/>
    <w:rsid w:val="00F561CE"/>
    <w:rsid w:val="00F5634B"/>
    <w:rsid w:val="00F56960"/>
    <w:rsid w:val="00F57248"/>
    <w:rsid w:val="00F57A18"/>
    <w:rsid w:val="00F57E43"/>
    <w:rsid w:val="00F604FA"/>
    <w:rsid w:val="00F605AC"/>
    <w:rsid w:val="00F60D9E"/>
    <w:rsid w:val="00F6100B"/>
    <w:rsid w:val="00F61217"/>
    <w:rsid w:val="00F614CE"/>
    <w:rsid w:val="00F61551"/>
    <w:rsid w:val="00F6168A"/>
    <w:rsid w:val="00F61BEF"/>
    <w:rsid w:val="00F6209D"/>
    <w:rsid w:val="00F621CA"/>
    <w:rsid w:val="00F6233C"/>
    <w:rsid w:val="00F6245E"/>
    <w:rsid w:val="00F625FD"/>
    <w:rsid w:val="00F62C4D"/>
    <w:rsid w:val="00F62D40"/>
    <w:rsid w:val="00F632C3"/>
    <w:rsid w:val="00F63EA1"/>
    <w:rsid w:val="00F63FA6"/>
    <w:rsid w:val="00F64429"/>
    <w:rsid w:val="00F644EE"/>
    <w:rsid w:val="00F64B78"/>
    <w:rsid w:val="00F64C33"/>
    <w:rsid w:val="00F64D3B"/>
    <w:rsid w:val="00F64DFB"/>
    <w:rsid w:val="00F64E38"/>
    <w:rsid w:val="00F64F12"/>
    <w:rsid w:val="00F65004"/>
    <w:rsid w:val="00F65351"/>
    <w:rsid w:val="00F65F91"/>
    <w:rsid w:val="00F6601E"/>
    <w:rsid w:val="00F6606A"/>
    <w:rsid w:val="00F66102"/>
    <w:rsid w:val="00F661D7"/>
    <w:rsid w:val="00F663F2"/>
    <w:rsid w:val="00F66440"/>
    <w:rsid w:val="00F664E9"/>
    <w:rsid w:val="00F664EB"/>
    <w:rsid w:val="00F66564"/>
    <w:rsid w:val="00F66ACD"/>
    <w:rsid w:val="00F6733A"/>
    <w:rsid w:val="00F67720"/>
    <w:rsid w:val="00F67F46"/>
    <w:rsid w:val="00F70087"/>
    <w:rsid w:val="00F700DC"/>
    <w:rsid w:val="00F700E5"/>
    <w:rsid w:val="00F70C98"/>
    <w:rsid w:val="00F7127A"/>
    <w:rsid w:val="00F719D9"/>
    <w:rsid w:val="00F71AE4"/>
    <w:rsid w:val="00F71F24"/>
    <w:rsid w:val="00F723D5"/>
    <w:rsid w:val="00F7317A"/>
    <w:rsid w:val="00F733E1"/>
    <w:rsid w:val="00F7379A"/>
    <w:rsid w:val="00F73A63"/>
    <w:rsid w:val="00F74A33"/>
    <w:rsid w:val="00F74D0F"/>
    <w:rsid w:val="00F75075"/>
    <w:rsid w:val="00F753E8"/>
    <w:rsid w:val="00F7560A"/>
    <w:rsid w:val="00F75971"/>
    <w:rsid w:val="00F75F67"/>
    <w:rsid w:val="00F7602F"/>
    <w:rsid w:val="00F760E5"/>
    <w:rsid w:val="00F764CF"/>
    <w:rsid w:val="00F7651B"/>
    <w:rsid w:val="00F77018"/>
    <w:rsid w:val="00F770F1"/>
    <w:rsid w:val="00F7724A"/>
    <w:rsid w:val="00F77608"/>
    <w:rsid w:val="00F77855"/>
    <w:rsid w:val="00F80096"/>
    <w:rsid w:val="00F80529"/>
    <w:rsid w:val="00F8110A"/>
    <w:rsid w:val="00F81217"/>
    <w:rsid w:val="00F81280"/>
    <w:rsid w:val="00F81B1E"/>
    <w:rsid w:val="00F81CDB"/>
    <w:rsid w:val="00F81E28"/>
    <w:rsid w:val="00F82156"/>
    <w:rsid w:val="00F821A5"/>
    <w:rsid w:val="00F82542"/>
    <w:rsid w:val="00F82758"/>
    <w:rsid w:val="00F8282A"/>
    <w:rsid w:val="00F82B10"/>
    <w:rsid w:val="00F82B1D"/>
    <w:rsid w:val="00F82C08"/>
    <w:rsid w:val="00F82CB2"/>
    <w:rsid w:val="00F82D05"/>
    <w:rsid w:val="00F8300B"/>
    <w:rsid w:val="00F83AF6"/>
    <w:rsid w:val="00F83FB0"/>
    <w:rsid w:val="00F8470D"/>
    <w:rsid w:val="00F849B2"/>
    <w:rsid w:val="00F8539D"/>
    <w:rsid w:val="00F8584B"/>
    <w:rsid w:val="00F85927"/>
    <w:rsid w:val="00F85AA2"/>
    <w:rsid w:val="00F861BA"/>
    <w:rsid w:val="00F862BE"/>
    <w:rsid w:val="00F86B14"/>
    <w:rsid w:val="00F86E91"/>
    <w:rsid w:val="00F86FA4"/>
    <w:rsid w:val="00F87494"/>
    <w:rsid w:val="00F87B4E"/>
    <w:rsid w:val="00F87BBE"/>
    <w:rsid w:val="00F87D3D"/>
    <w:rsid w:val="00F9016B"/>
    <w:rsid w:val="00F90429"/>
    <w:rsid w:val="00F9066D"/>
    <w:rsid w:val="00F907D9"/>
    <w:rsid w:val="00F90E10"/>
    <w:rsid w:val="00F91648"/>
    <w:rsid w:val="00F91721"/>
    <w:rsid w:val="00F9187D"/>
    <w:rsid w:val="00F91BB2"/>
    <w:rsid w:val="00F91BCF"/>
    <w:rsid w:val="00F91E6D"/>
    <w:rsid w:val="00F91F60"/>
    <w:rsid w:val="00F9292E"/>
    <w:rsid w:val="00F929F0"/>
    <w:rsid w:val="00F92D34"/>
    <w:rsid w:val="00F92EF6"/>
    <w:rsid w:val="00F932D0"/>
    <w:rsid w:val="00F932D8"/>
    <w:rsid w:val="00F93749"/>
    <w:rsid w:val="00F93EA0"/>
    <w:rsid w:val="00F94201"/>
    <w:rsid w:val="00F948BE"/>
    <w:rsid w:val="00F94912"/>
    <w:rsid w:val="00F94C1B"/>
    <w:rsid w:val="00F94E5D"/>
    <w:rsid w:val="00F952ED"/>
    <w:rsid w:val="00F95366"/>
    <w:rsid w:val="00F95383"/>
    <w:rsid w:val="00F95C83"/>
    <w:rsid w:val="00F961E7"/>
    <w:rsid w:val="00F964EB"/>
    <w:rsid w:val="00F96611"/>
    <w:rsid w:val="00F968B9"/>
    <w:rsid w:val="00F96C47"/>
    <w:rsid w:val="00F96CD9"/>
    <w:rsid w:val="00F96D56"/>
    <w:rsid w:val="00F96E32"/>
    <w:rsid w:val="00F96FE6"/>
    <w:rsid w:val="00F97146"/>
    <w:rsid w:val="00F971B6"/>
    <w:rsid w:val="00F97BEA"/>
    <w:rsid w:val="00F97D07"/>
    <w:rsid w:val="00F97DD8"/>
    <w:rsid w:val="00FA0533"/>
    <w:rsid w:val="00FA058C"/>
    <w:rsid w:val="00FA0996"/>
    <w:rsid w:val="00FA0CB2"/>
    <w:rsid w:val="00FA0EE8"/>
    <w:rsid w:val="00FA0F48"/>
    <w:rsid w:val="00FA0FFD"/>
    <w:rsid w:val="00FA14B1"/>
    <w:rsid w:val="00FA1897"/>
    <w:rsid w:val="00FA18D1"/>
    <w:rsid w:val="00FA1FB4"/>
    <w:rsid w:val="00FA2117"/>
    <w:rsid w:val="00FA21FD"/>
    <w:rsid w:val="00FA2383"/>
    <w:rsid w:val="00FA23B2"/>
    <w:rsid w:val="00FA2915"/>
    <w:rsid w:val="00FA2EDA"/>
    <w:rsid w:val="00FA31E7"/>
    <w:rsid w:val="00FA325B"/>
    <w:rsid w:val="00FA343E"/>
    <w:rsid w:val="00FA3867"/>
    <w:rsid w:val="00FA3FA2"/>
    <w:rsid w:val="00FA4058"/>
    <w:rsid w:val="00FA453C"/>
    <w:rsid w:val="00FA47D8"/>
    <w:rsid w:val="00FA4C6B"/>
    <w:rsid w:val="00FA4ED3"/>
    <w:rsid w:val="00FA5261"/>
    <w:rsid w:val="00FA5274"/>
    <w:rsid w:val="00FA55B0"/>
    <w:rsid w:val="00FA59BC"/>
    <w:rsid w:val="00FA5AC2"/>
    <w:rsid w:val="00FA5CA9"/>
    <w:rsid w:val="00FA5D75"/>
    <w:rsid w:val="00FA5E68"/>
    <w:rsid w:val="00FA622E"/>
    <w:rsid w:val="00FA6884"/>
    <w:rsid w:val="00FA6983"/>
    <w:rsid w:val="00FA744A"/>
    <w:rsid w:val="00FA74ED"/>
    <w:rsid w:val="00FA76A6"/>
    <w:rsid w:val="00FA7704"/>
    <w:rsid w:val="00FA771D"/>
    <w:rsid w:val="00FA7D07"/>
    <w:rsid w:val="00FB0776"/>
    <w:rsid w:val="00FB0818"/>
    <w:rsid w:val="00FB11C3"/>
    <w:rsid w:val="00FB133A"/>
    <w:rsid w:val="00FB15D1"/>
    <w:rsid w:val="00FB15E6"/>
    <w:rsid w:val="00FB1779"/>
    <w:rsid w:val="00FB1BE2"/>
    <w:rsid w:val="00FB1DC5"/>
    <w:rsid w:val="00FB225A"/>
    <w:rsid w:val="00FB2498"/>
    <w:rsid w:val="00FB268A"/>
    <w:rsid w:val="00FB2CAB"/>
    <w:rsid w:val="00FB2D7D"/>
    <w:rsid w:val="00FB2F8C"/>
    <w:rsid w:val="00FB312F"/>
    <w:rsid w:val="00FB314A"/>
    <w:rsid w:val="00FB31C1"/>
    <w:rsid w:val="00FB3465"/>
    <w:rsid w:val="00FB3599"/>
    <w:rsid w:val="00FB38A6"/>
    <w:rsid w:val="00FB3E3F"/>
    <w:rsid w:val="00FB416A"/>
    <w:rsid w:val="00FB4189"/>
    <w:rsid w:val="00FB453C"/>
    <w:rsid w:val="00FB470F"/>
    <w:rsid w:val="00FB4A64"/>
    <w:rsid w:val="00FB4D1F"/>
    <w:rsid w:val="00FB57EA"/>
    <w:rsid w:val="00FB5802"/>
    <w:rsid w:val="00FB5ADE"/>
    <w:rsid w:val="00FB6A8D"/>
    <w:rsid w:val="00FB6B6B"/>
    <w:rsid w:val="00FB6BD8"/>
    <w:rsid w:val="00FB6CC6"/>
    <w:rsid w:val="00FB734C"/>
    <w:rsid w:val="00FB7473"/>
    <w:rsid w:val="00FB7618"/>
    <w:rsid w:val="00FB7A2A"/>
    <w:rsid w:val="00FB7BD5"/>
    <w:rsid w:val="00FB7CDE"/>
    <w:rsid w:val="00FB7D4E"/>
    <w:rsid w:val="00FC0078"/>
    <w:rsid w:val="00FC0247"/>
    <w:rsid w:val="00FC0686"/>
    <w:rsid w:val="00FC0952"/>
    <w:rsid w:val="00FC0B98"/>
    <w:rsid w:val="00FC0CCB"/>
    <w:rsid w:val="00FC1392"/>
    <w:rsid w:val="00FC19A2"/>
    <w:rsid w:val="00FC1A95"/>
    <w:rsid w:val="00FC1B97"/>
    <w:rsid w:val="00FC1D32"/>
    <w:rsid w:val="00FC2684"/>
    <w:rsid w:val="00FC2D55"/>
    <w:rsid w:val="00FC3409"/>
    <w:rsid w:val="00FC35E8"/>
    <w:rsid w:val="00FC38D4"/>
    <w:rsid w:val="00FC38F4"/>
    <w:rsid w:val="00FC3AD5"/>
    <w:rsid w:val="00FC3BAC"/>
    <w:rsid w:val="00FC3CA0"/>
    <w:rsid w:val="00FC3DDC"/>
    <w:rsid w:val="00FC3FFD"/>
    <w:rsid w:val="00FC4076"/>
    <w:rsid w:val="00FC4080"/>
    <w:rsid w:val="00FC4241"/>
    <w:rsid w:val="00FC4792"/>
    <w:rsid w:val="00FC4A4E"/>
    <w:rsid w:val="00FC4C2A"/>
    <w:rsid w:val="00FC5022"/>
    <w:rsid w:val="00FC598E"/>
    <w:rsid w:val="00FC599D"/>
    <w:rsid w:val="00FC5A7B"/>
    <w:rsid w:val="00FC5C46"/>
    <w:rsid w:val="00FC5CE1"/>
    <w:rsid w:val="00FC61C8"/>
    <w:rsid w:val="00FC626E"/>
    <w:rsid w:val="00FC684E"/>
    <w:rsid w:val="00FC70B9"/>
    <w:rsid w:val="00FC70FA"/>
    <w:rsid w:val="00FC755E"/>
    <w:rsid w:val="00FC771A"/>
    <w:rsid w:val="00FC7D55"/>
    <w:rsid w:val="00FD02D6"/>
    <w:rsid w:val="00FD059E"/>
    <w:rsid w:val="00FD070D"/>
    <w:rsid w:val="00FD073A"/>
    <w:rsid w:val="00FD08A2"/>
    <w:rsid w:val="00FD0CD1"/>
    <w:rsid w:val="00FD0EDD"/>
    <w:rsid w:val="00FD1260"/>
    <w:rsid w:val="00FD154E"/>
    <w:rsid w:val="00FD15F0"/>
    <w:rsid w:val="00FD1BFD"/>
    <w:rsid w:val="00FD1D53"/>
    <w:rsid w:val="00FD1EDB"/>
    <w:rsid w:val="00FD2052"/>
    <w:rsid w:val="00FD20B6"/>
    <w:rsid w:val="00FD2344"/>
    <w:rsid w:val="00FD2449"/>
    <w:rsid w:val="00FD2C1B"/>
    <w:rsid w:val="00FD2CB6"/>
    <w:rsid w:val="00FD2ED6"/>
    <w:rsid w:val="00FD347D"/>
    <w:rsid w:val="00FD3642"/>
    <w:rsid w:val="00FD36D8"/>
    <w:rsid w:val="00FD3727"/>
    <w:rsid w:val="00FD372D"/>
    <w:rsid w:val="00FD4447"/>
    <w:rsid w:val="00FD456B"/>
    <w:rsid w:val="00FD4643"/>
    <w:rsid w:val="00FD48C4"/>
    <w:rsid w:val="00FD490A"/>
    <w:rsid w:val="00FD4A15"/>
    <w:rsid w:val="00FD4B66"/>
    <w:rsid w:val="00FD4E22"/>
    <w:rsid w:val="00FD5159"/>
    <w:rsid w:val="00FD53BC"/>
    <w:rsid w:val="00FD5DE3"/>
    <w:rsid w:val="00FD5E49"/>
    <w:rsid w:val="00FD5F5B"/>
    <w:rsid w:val="00FD6115"/>
    <w:rsid w:val="00FD6AD2"/>
    <w:rsid w:val="00FD7248"/>
    <w:rsid w:val="00FD75FA"/>
    <w:rsid w:val="00FD7808"/>
    <w:rsid w:val="00FD780B"/>
    <w:rsid w:val="00FD7EE3"/>
    <w:rsid w:val="00FE0034"/>
    <w:rsid w:val="00FE0421"/>
    <w:rsid w:val="00FE0E57"/>
    <w:rsid w:val="00FE100F"/>
    <w:rsid w:val="00FE10BB"/>
    <w:rsid w:val="00FE1564"/>
    <w:rsid w:val="00FE1A4C"/>
    <w:rsid w:val="00FE1F0D"/>
    <w:rsid w:val="00FE1FE8"/>
    <w:rsid w:val="00FE20FB"/>
    <w:rsid w:val="00FE24ED"/>
    <w:rsid w:val="00FE2867"/>
    <w:rsid w:val="00FE2A07"/>
    <w:rsid w:val="00FE2A09"/>
    <w:rsid w:val="00FE2B83"/>
    <w:rsid w:val="00FE2CB5"/>
    <w:rsid w:val="00FE38A2"/>
    <w:rsid w:val="00FE39D1"/>
    <w:rsid w:val="00FE3CFC"/>
    <w:rsid w:val="00FE3E8F"/>
    <w:rsid w:val="00FE40AE"/>
    <w:rsid w:val="00FE4223"/>
    <w:rsid w:val="00FE47F0"/>
    <w:rsid w:val="00FE492C"/>
    <w:rsid w:val="00FE4FF8"/>
    <w:rsid w:val="00FE54F9"/>
    <w:rsid w:val="00FE5858"/>
    <w:rsid w:val="00FE5990"/>
    <w:rsid w:val="00FE5ED6"/>
    <w:rsid w:val="00FE6A8C"/>
    <w:rsid w:val="00FE6CFE"/>
    <w:rsid w:val="00FE6FAC"/>
    <w:rsid w:val="00FE71B2"/>
    <w:rsid w:val="00FE7356"/>
    <w:rsid w:val="00FE74C1"/>
    <w:rsid w:val="00FE7B41"/>
    <w:rsid w:val="00FE7E46"/>
    <w:rsid w:val="00FE7E57"/>
    <w:rsid w:val="00FE7F15"/>
    <w:rsid w:val="00FF0014"/>
    <w:rsid w:val="00FF0069"/>
    <w:rsid w:val="00FF04D9"/>
    <w:rsid w:val="00FF0ABD"/>
    <w:rsid w:val="00FF0AF7"/>
    <w:rsid w:val="00FF0C86"/>
    <w:rsid w:val="00FF10AC"/>
    <w:rsid w:val="00FF11D6"/>
    <w:rsid w:val="00FF13E5"/>
    <w:rsid w:val="00FF1508"/>
    <w:rsid w:val="00FF1587"/>
    <w:rsid w:val="00FF185A"/>
    <w:rsid w:val="00FF1CBF"/>
    <w:rsid w:val="00FF1CD3"/>
    <w:rsid w:val="00FF1CE5"/>
    <w:rsid w:val="00FF20A7"/>
    <w:rsid w:val="00FF220C"/>
    <w:rsid w:val="00FF25A8"/>
    <w:rsid w:val="00FF25F1"/>
    <w:rsid w:val="00FF27A5"/>
    <w:rsid w:val="00FF33F9"/>
    <w:rsid w:val="00FF3497"/>
    <w:rsid w:val="00FF3526"/>
    <w:rsid w:val="00FF4167"/>
    <w:rsid w:val="00FF420D"/>
    <w:rsid w:val="00FF5400"/>
    <w:rsid w:val="00FF57BA"/>
    <w:rsid w:val="00FF5C22"/>
    <w:rsid w:val="00FF5E49"/>
    <w:rsid w:val="00FF5F84"/>
    <w:rsid w:val="00FF6013"/>
    <w:rsid w:val="00FF6146"/>
    <w:rsid w:val="00FF624B"/>
    <w:rsid w:val="00FF63AB"/>
    <w:rsid w:val="00FF6411"/>
    <w:rsid w:val="00FF657D"/>
    <w:rsid w:val="00FF6868"/>
    <w:rsid w:val="00FF6EA7"/>
    <w:rsid w:val="00FF70F5"/>
    <w:rsid w:val="00FF7186"/>
    <w:rsid w:val="00FF76C9"/>
    <w:rsid w:val="00FF7732"/>
    <w:rsid w:val="00FF7771"/>
    <w:rsid w:val="00FF779B"/>
    <w:rsid w:val="01815C9B"/>
    <w:rsid w:val="0A29673A"/>
    <w:rsid w:val="0B999BDA"/>
    <w:rsid w:val="12DD2D81"/>
    <w:rsid w:val="12F57D14"/>
    <w:rsid w:val="18F40CF8"/>
    <w:rsid w:val="196A8014"/>
    <w:rsid w:val="1C7BAF19"/>
    <w:rsid w:val="22C33E50"/>
    <w:rsid w:val="237C5942"/>
    <w:rsid w:val="26FA9C41"/>
    <w:rsid w:val="2B21399C"/>
    <w:rsid w:val="2D94B5F1"/>
    <w:rsid w:val="2DF5910E"/>
    <w:rsid w:val="3647931B"/>
    <w:rsid w:val="37AC0333"/>
    <w:rsid w:val="3D018D0A"/>
    <w:rsid w:val="3FC60A6B"/>
    <w:rsid w:val="443C21DA"/>
    <w:rsid w:val="57523BC3"/>
    <w:rsid w:val="595549AB"/>
    <w:rsid w:val="5D5F4BE2"/>
    <w:rsid w:val="63182072"/>
    <w:rsid w:val="64227B11"/>
    <w:rsid w:val="69E1F472"/>
    <w:rsid w:val="7058F0AB"/>
    <w:rsid w:val="73343889"/>
    <w:rsid w:val="780ECCE9"/>
    <w:rsid w:val="7BAAD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584EE51"/>
  <w15:docId w15:val="{17741EB5-FE95-4C6A-9BC5-1A3C8187A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18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3C18DE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C18D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C18DE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C18D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3C18DE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C18DE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3C18DE"/>
    <w:pPr>
      <w:spacing w:after="120"/>
    </w:pPr>
  </w:style>
  <w:style w:type="character" w:customStyle="1" w:styleId="Heading4Char1">
    <w:name w:val="Heading 4 Char1"/>
    <w:link w:val="Heading4"/>
    <w:locked/>
    <w:rsid w:val="00D170B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1">
    <w:name w:val="Heading 5 Char1"/>
    <w:link w:val="Heading5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1">
    <w:name w:val="Heading 6 Char1"/>
    <w:link w:val="Heading6"/>
    <w:locked/>
    <w:rsid w:val="00D170B8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1">
    <w:name w:val="Heading 7 Char1"/>
    <w:link w:val="Heading7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1">
    <w:name w:val="Heading 8 Char1"/>
    <w:link w:val="Heading8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1">
    <w:name w:val="Heading 9 Char1"/>
    <w:link w:val="Heading9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1"/>
    <w:rsid w:val="003C18DE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customStyle="1" w:styleId="AAAddress">
    <w:name w:val="AA Address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3C18DE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3C18DE"/>
    <w:rPr>
      <w:b/>
      <w:bCs/>
    </w:rPr>
  </w:style>
  <w:style w:type="paragraph" w:styleId="ListBullet">
    <w:name w:val="List Bullet"/>
    <w:basedOn w:val="Normal"/>
    <w:rsid w:val="003C18D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C18D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C18D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C18D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C18D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C18DE"/>
    <w:pPr>
      <w:ind w:left="284"/>
    </w:pPr>
  </w:style>
  <w:style w:type="paragraph" w:customStyle="1" w:styleId="AAFrameAddress">
    <w:name w:val="AA Frame Address"/>
    <w:basedOn w:val="Heading1"/>
    <w:rsid w:val="003C18D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C18D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C18DE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3C18D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C18D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C18D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C18DE"/>
    <w:pPr>
      <w:ind w:left="851" w:hanging="284"/>
    </w:pPr>
  </w:style>
  <w:style w:type="paragraph" w:styleId="Index4">
    <w:name w:val="index 4"/>
    <w:basedOn w:val="Normal"/>
    <w:next w:val="Normal"/>
    <w:semiHidden/>
    <w:rsid w:val="003C18DE"/>
    <w:pPr>
      <w:ind w:left="1135" w:hanging="284"/>
    </w:pPr>
  </w:style>
  <w:style w:type="paragraph" w:styleId="Index6">
    <w:name w:val="index 6"/>
    <w:basedOn w:val="Normal"/>
    <w:next w:val="Normal"/>
    <w:semiHidden/>
    <w:rsid w:val="003C18DE"/>
    <w:pPr>
      <w:ind w:left="1702" w:hanging="284"/>
    </w:pPr>
  </w:style>
  <w:style w:type="paragraph" w:styleId="Index5">
    <w:name w:val="index 5"/>
    <w:basedOn w:val="Normal"/>
    <w:next w:val="Normal"/>
    <w:semiHidden/>
    <w:rsid w:val="003C18DE"/>
    <w:pPr>
      <w:ind w:left="1418" w:hanging="284"/>
    </w:pPr>
  </w:style>
  <w:style w:type="paragraph" w:styleId="Index7">
    <w:name w:val="index 7"/>
    <w:basedOn w:val="Normal"/>
    <w:next w:val="Normal"/>
    <w:semiHidden/>
    <w:rsid w:val="003C18DE"/>
    <w:pPr>
      <w:ind w:left="1985" w:hanging="284"/>
    </w:pPr>
  </w:style>
  <w:style w:type="paragraph" w:styleId="Index8">
    <w:name w:val="index 8"/>
    <w:basedOn w:val="Normal"/>
    <w:next w:val="Normal"/>
    <w:semiHidden/>
    <w:rsid w:val="003C18DE"/>
    <w:pPr>
      <w:ind w:left="2269" w:hanging="284"/>
    </w:pPr>
  </w:style>
  <w:style w:type="paragraph" w:styleId="Index9">
    <w:name w:val="index 9"/>
    <w:basedOn w:val="Normal"/>
    <w:next w:val="Normal"/>
    <w:semiHidden/>
    <w:rsid w:val="003C18DE"/>
    <w:pPr>
      <w:ind w:left="2552" w:hanging="284"/>
    </w:pPr>
  </w:style>
  <w:style w:type="paragraph" w:styleId="TOC2">
    <w:name w:val="toc 2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C18DE"/>
    <w:pPr>
      <w:ind w:left="851"/>
    </w:pPr>
  </w:style>
  <w:style w:type="paragraph" w:styleId="TOC5">
    <w:name w:val="toc 5"/>
    <w:basedOn w:val="Normal"/>
    <w:next w:val="Normal"/>
    <w:semiHidden/>
    <w:rsid w:val="003C18DE"/>
    <w:pPr>
      <w:ind w:left="1134"/>
    </w:pPr>
  </w:style>
  <w:style w:type="paragraph" w:styleId="TOC6">
    <w:name w:val="toc 6"/>
    <w:basedOn w:val="Normal"/>
    <w:next w:val="Normal"/>
    <w:semiHidden/>
    <w:rsid w:val="003C18DE"/>
    <w:pPr>
      <w:ind w:left="1418"/>
    </w:pPr>
  </w:style>
  <w:style w:type="paragraph" w:styleId="TOC7">
    <w:name w:val="toc 7"/>
    <w:basedOn w:val="Normal"/>
    <w:next w:val="Normal"/>
    <w:semiHidden/>
    <w:rsid w:val="003C18DE"/>
    <w:pPr>
      <w:ind w:left="1701"/>
    </w:pPr>
  </w:style>
  <w:style w:type="paragraph" w:styleId="TOC8">
    <w:name w:val="toc 8"/>
    <w:basedOn w:val="Normal"/>
    <w:next w:val="Normal"/>
    <w:semiHidden/>
    <w:rsid w:val="003C18DE"/>
    <w:pPr>
      <w:ind w:left="1985"/>
    </w:pPr>
  </w:style>
  <w:style w:type="paragraph" w:styleId="TOC9">
    <w:name w:val="toc 9"/>
    <w:basedOn w:val="Normal"/>
    <w:next w:val="Normal"/>
    <w:semiHidden/>
    <w:rsid w:val="003C18DE"/>
    <w:pPr>
      <w:ind w:left="2268"/>
    </w:pPr>
  </w:style>
  <w:style w:type="paragraph" w:styleId="TableofFigures">
    <w:name w:val="table of figures"/>
    <w:basedOn w:val="Normal"/>
    <w:next w:val="Normal"/>
    <w:semiHidden/>
    <w:rsid w:val="003C18DE"/>
    <w:pPr>
      <w:ind w:left="567" w:hanging="567"/>
    </w:pPr>
  </w:style>
  <w:style w:type="paragraph" w:styleId="ListBullet5">
    <w:name w:val="List Bullet 5"/>
    <w:basedOn w:val="Normal"/>
    <w:rsid w:val="003C18D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C18DE"/>
    <w:pPr>
      <w:ind w:firstLine="284"/>
    </w:pPr>
    <w:rPr>
      <w:rFonts w:cs="Angsana New"/>
    </w:rPr>
  </w:style>
  <w:style w:type="character" w:customStyle="1" w:styleId="BodyTextFirstIndentChar1">
    <w:name w:val="Body Text First Indent Char1"/>
    <w:link w:val="BodyTextFirstIndent"/>
    <w:locked/>
    <w:rsid w:val="00D170B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170B8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1"/>
    <w:rsid w:val="003C18DE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1"/>
    <w:rsid w:val="003C18DE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3C18D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C18D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C18D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C18D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C18D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C18DE"/>
    <w:pPr>
      <w:framePr w:h="1054" w:wrap="around" w:y="5920"/>
    </w:pPr>
  </w:style>
  <w:style w:type="paragraph" w:customStyle="1" w:styleId="ReportHeading3">
    <w:name w:val="ReportHeading3"/>
    <w:basedOn w:val="ReportHeading2"/>
    <w:rsid w:val="003C18DE"/>
    <w:pPr>
      <w:framePr w:h="443" w:wrap="around" w:y="8223"/>
    </w:pPr>
  </w:style>
  <w:style w:type="paragraph" w:customStyle="1" w:styleId="a">
    <w:name w:val="¢éÍ¤ÇÒ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C18D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C18D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C18D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C18D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C18D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locked/>
    <w:rsid w:val="00D170B8"/>
    <w:rPr>
      <w:rFonts w:ascii="Book Antiqua" w:hAnsi="Book Antiqua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locked/>
    <w:rsid w:val="00D170B8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3C18DE"/>
  </w:style>
  <w:style w:type="paragraph" w:customStyle="1" w:styleId="ASSETS">
    <w:name w:val="ASSET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locked/>
    <w:rsid w:val="00D170B8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3C18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170B8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C18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/>
  </w:style>
  <w:style w:type="paragraph" w:styleId="Signature">
    <w:name w:val="Signature"/>
    <w:basedOn w:val="Normal"/>
    <w:link w:val="SignatureChar1"/>
    <w:rsid w:val="003C18DE"/>
    <w:pPr>
      <w:spacing w:line="240" w:lineRule="auto"/>
    </w:pPr>
  </w:style>
  <w:style w:type="character" w:customStyle="1" w:styleId="SignatureChar1">
    <w:name w:val="Signature Char1"/>
    <w:link w:val="Signature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D170B8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3C18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C18DE"/>
    <w:pPr>
      <w:spacing w:after="0"/>
    </w:pPr>
  </w:style>
  <w:style w:type="paragraph" w:customStyle="1" w:styleId="acctdividends">
    <w:name w:val="acct dividends"/>
    <w:aliases w:val="a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C18DE"/>
    <w:pPr>
      <w:spacing w:after="0"/>
    </w:pPr>
  </w:style>
  <w:style w:type="paragraph" w:customStyle="1" w:styleId="acctindent">
    <w:name w:val="acct indent"/>
    <w:aliases w:val="ai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C18D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C18D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C18D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C18D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C18D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C18D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C18D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C18D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C18DE"/>
    <w:pPr>
      <w:spacing w:after="0"/>
    </w:pPr>
  </w:style>
  <w:style w:type="paragraph" w:customStyle="1" w:styleId="List1a">
    <w:name w:val="List 1a"/>
    <w:aliases w:val="1a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C18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170B8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C18D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C18DE"/>
  </w:style>
  <w:style w:type="paragraph" w:customStyle="1" w:styleId="zreportaddinfo">
    <w:name w:val="zreport addinfo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C18D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C18D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C18D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C18DE"/>
    <w:rPr>
      <w:b/>
      <w:bCs/>
    </w:rPr>
  </w:style>
  <w:style w:type="paragraph" w:customStyle="1" w:styleId="nineptbodytext">
    <w:name w:val="nine pt body text"/>
    <w:aliases w:val="9bt"/>
    <w:basedOn w:val="nineptnormal"/>
    <w:rsid w:val="003C18DE"/>
    <w:pPr>
      <w:spacing w:after="220"/>
    </w:pPr>
  </w:style>
  <w:style w:type="paragraph" w:customStyle="1" w:styleId="nineptnormal">
    <w:name w:val="nine pt normal"/>
    <w:aliases w:val="9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C18DE"/>
    <w:pPr>
      <w:jc w:val="center"/>
    </w:pPr>
  </w:style>
  <w:style w:type="paragraph" w:customStyle="1" w:styleId="heading">
    <w:name w:val="heading"/>
    <w:aliases w:val="h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C18D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C18DE"/>
  </w:style>
  <w:style w:type="paragraph" w:customStyle="1" w:styleId="nineptheadingcentredbold">
    <w:name w:val="nine pt heading centred bold"/>
    <w:aliases w:val="9hc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C18D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C18D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C18DE"/>
    <w:rPr>
      <w:b/>
    </w:rPr>
  </w:style>
  <w:style w:type="paragraph" w:customStyle="1" w:styleId="nineptcolumntab1">
    <w:name w:val="nine pt column tab1"/>
    <w:aliases w:val="a91"/>
    <w:basedOn w:val="nineptnormal"/>
    <w:rsid w:val="003C18D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C18D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C18DE"/>
    <w:pPr>
      <w:jc w:val="center"/>
    </w:pPr>
  </w:style>
  <w:style w:type="paragraph" w:customStyle="1" w:styleId="Normalheading">
    <w:name w:val="Normal heading"/>
    <w:aliases w:val="n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C18D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C18D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C18D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C18D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C18D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C18D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C18D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C18D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C18D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C18D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C18D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C18D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C18D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C18D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C18DE"/>
    <w:pPr>
      <w:spacing w:after="0"/>
    </w:pPr>
  </w:style>
  <w:style w:type="paragraph" w:customStyle="1" w:styleId="smallreturn">
    <w:name w:val="small return"/>
    <w:aliases w:val="sr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C18DE"/>
    <w:pPr>
      <w:spacing w:after="0"/>
    </w:pPr>
  </w:style>
  <w:style w:type="paragraph" w:customStyle="1" w:styleId="headingbolditalic">
    <w:name w:val="heading bold italic"/>
    <w:aliases w:val="hbi"/>
    <w:basedOn w:val="heading"/>
    <w:rsid w:val="003C18D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C18D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C18DE"/>
    <w:pPr>
      <w:spacing w:after="0"/>
    </w:pPr>
  </w:style>
  <w:style w:type="paragraph" w:customStyle="1" w:styleId="blockbullet">
    <w:name w:val="block bullet"/>
    <w:aliases w:val="bb"/>
    <w:basedOn w:val="block"/>
    <w:rsid w:val="003C18D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C18D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C18DE"/>
    <w:pPr>
      <w:spacing w:after="0"/>
    </w:pPr>
  </w:style>
  <w:style w:type="paragraph" w:customStyle="1" w:styleId="eightptnormal">
    <w:name w:val="eight pt normal"/>
    <w:aliases w:val="8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C18D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C18D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C18D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C18DE"/>
    <w:rPr>
      <w:b/>
      <w:bCs/>
    </w:rPr>
  </w:style>
  <w:style w:type="paragraph" w:customStyle="1" w:styleId="eightptbodytext">
    <w:name w:val="eight pt body text"/>
    <w:aliases w:val="8bt"/>
    <w:basedOn w:val="eightptnormal"/>
    <w:rsid w:val="003C18D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C18D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C18D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C18D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C18DE"/>
    <w:pPr>
      <w:spacing w:after="0"/>
    </w:pPr>
  </w:style>
  <w:style w:type="paragraph" w:customStyle="1" w:styleId="eightptblock">
    <w:name w:val="eight pt block"/>
    <w:aliases w:val="8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C18D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C18D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C18D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C18DE"/>
    <w:pPr>
      <w:spacing w:after="0"/>
    </w:pPr>
  </w:style>
  <w:style w:type="paragraph" w:customStyle="1" w:styleId="blockindent">
    <w:name w:val="block indent"/>
    <w:aliases w:val="bi"/>
    <w:basedOn w:val="block"/>
    <w:rsid w:val="003C18D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C18DE"/>
    <w:pPr>
      <w:jc w:val="center"/>
    </w:pPr>
  </w:style>
  <w:style w:type="paragraph" w:customStyle="1" w:styleId="nineptcol">
    <w:name w:val="nine pt %col"/>
    <w:aliases w:val="9%"/>
    <w:basedOn w:val="nineptnormal"/>
    <w:rsid w:val="003C18D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C18D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C18D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C18DE"/>
    <w:pPr>
      <w:spacing w:after="0"/>
    </w:pPr>
  </w:style>
  <w:style w:type="paragraph" w:customStyle="1" w:styleId="nineptblocklist">
    <w:name w:val="nine pt block list"/>
    <w:aliases w:val="9bl"/>
    <w:basedOn w:val="nineptblock"/>
    <w:rsid w:val="003C18D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C18D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C18D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C18D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C18D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C18D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C18D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C18D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C18D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C18D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C18D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C18DE"/>
    <w:pPr>
      <w:spacing w:after="80"/>
    </w:pPr>
  </w:style>
  <w:style w:type="paragraph" w:customStyle="1" w:styleId="nineptratecol">
    <w:name w:val="nine pt rate col"/>
    <w:aliases w:val="a9r"/>
    <w:basedOn w:val="nineptnormal"/>
    <w:rsid w:val="003C18D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C18D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C18D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C18D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C18D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C18D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C18D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C18D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C18D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C18D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C18D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C18DE"/>
    <w:pPr>
      <w:ind w:left="907" w:hanging="340"/>
    </w:pPr>
  </w:style>
  <w:style w:type="paragraph" w:customStyle="1" w:styleId="List3i">
    <w:name w:val="List 3i"/>
    <w:aliases w:val="3i"/>
    <w:basedOn w:val="List2i"/>
    <w:rsid w:val="003C18D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C18D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C18D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C18D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C18D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C18D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C18D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C18DE"/>
    <w:pPr>
      <w:spacing w:after="80"/>
    </w:pPr>
  </w:style>
  <w:style w:type="paragraph" w:customStyle="1" w:styleId="blockbullet2">
    <w:name w:val="block bullet 2"/>
    <w:aliases w:val="bb2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C18D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C18D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C18DE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C18D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170B8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3C18DE"/>
    <w:rPr>
      <w:bCs/>
      <w:sz w:val="22"/>
      <w:szCs w:val="22"/>
      <w:lang w:val="en-US" w:eastAsia="en-GB" w:bidi="th-TH"/>
    </w:rPr>
  </w:style>
  <w:style w:type="paragraph" w:customStyle="1" w:styleId="CharCharCharCharCharCharCharChar">
    <w:name w:val="อักขระ Char Char อักขระ Char Char อักขระ Char อักขระ Char อักขระ Char Char อักขระ"/>
    <w:basedOn w:val="Normal"/>
    <w:rsid w:val="00D67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E0CC4"/>
    <w:pPr>
      <w:ind w:left="720"/>
      <w:contextualSpacing/>
    </w:pPr>
    <w:rPr>
      <w:rFonts w:cs="Angsana New"/>
      <w:szCs w:val="22"/>
    </w:rPr>
  </w:style>
  <w:style w:type="character" w:customStyle="1" w:styleId="Heading1Char">
    <w:name w:val="Heading 1 Char"/>
    <w:locked/>
    <w:rsid w:val="00D170B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D170B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D170B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D170B8"/>
    <w:rPr>
      <w:rFonts w:cs="Times New Roman"/>
      <w:sz w:val="29"/>
      <w:szCs w:val="29"/>
    </w:rPr>
  </w:style>
  <w:style w:type="character" w:customStyle="1" w:styleId="hps">
    <w:name w:val="hps"/>
    <w:uiPriority w:val="99"/>
    <w:rsid w:val="00D170B8"/>
    <w:rPr>
      <w:rFonts w:cs="Times New Roman"/>
    </w:rPr>
  </w:style>
  <w:style w:type="character" w:customStyle="1" w:styleId="gt-icon-text1">
    <w:name w:val="gt-icon-text1"/>
    <w:rsid w:val="00D170B8"/>
    <w:rPr>
      <w:rFonts w:cs="Times New Roman"/>
    </w:rPr>
  </w:style>
  <w:style w:type="character" w:customStyle="1" w:styleId="shorttext">
    <w:name w:val="short_text"/>
    <w:rsid w:val="00D170B8"/>
    <w:rPr>
      <w:rFonts w:cs="Times New Roman"/>
    </w:rPr>
  </w:style>
  <w:style w:type="paragraph" w:customStyle="1" w:styleId="Default">
    <w:name w:val="Default"/>
    <w:rsid w:val="00D170B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170B8"/>
    <w:rPr>
      <w:rFonts w:cs="Times New Roman"/>
    </w:rPr>
  </w:style>
  <w:style w:type="paragraph" w:styleId="PlainText">
    <w:name w:val="Plain Text"/>
    <w:basedOn w:val="Normal"/>
    <w:link w:val="PlainTextChar1"/>
    <w:rsid w:val="00D170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1">
    <w:name w:val="Plain Text Char1"/>
    <w:link w:val="PlainText"/>
    <w:locked/>
    <w:rsid w:val="00D170B8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D170B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1"/>
    <w:rsid w:val="00D170B8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1">
    <w:name w:val="Comment Text Char1"/>
    <w:link w:val="CommentText"/>
    <w:locked/>
    <w:rsid w:val="00D170B8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1"/>
    <w:rsid w:val="00D170B8"/>
    <w:rPr>
      <w:b/>
      <w:bCs/>
    </w:rPr>
  </w:style>
  <w:style w:type="character" w:customStyle="1" w:styleId="CommentSubjectChar1">
    <w:name w:val="Comment Subject Char1"/>
    <w:link w:val="CommentSubject"/>
    <w:locked/>
    <w:rsid w:val="00D170B8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4Char">
    <w:name w:val="Heading 4 Char"/>
    <w:locked/>
    <w:rsid w:val="007739E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739E6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7739E6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739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2Char">
    <w:name w:val="Body Text 2 Char"/>
    <w:locked/>
    <w:rsid w:val="007739E6"/>
    <w:rPr>
      <w:rFonts w:ascii="Book Antiqua" w:hAnsi="Book Antiqua" w:cs="Times New Roman"/>
      <w:sz w:val="22"/>
      <w:szCs w:val="22"/>
    </w:rPr>
  </w:style>
  <w:style w:type="character" w:customStyle="1" w:styleId="BodyText3Char">
    <w:name w:val="Body Text 3 Char"/>
    <w:locked/>
    <w:rsid w:val="007739E6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739E6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739E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uiPriority w:val="99"/>
    <w:locked/>
    <w:rsid w:val="007739E6"/>
    <w:rPr>
      <w:rFonts w:ascii="Consolas" w:hAnsi="Consolas" w:cs="Angsana New"/>
      <w:sz w:val="26"/>
      <w:szCs w:val="26"/>
    </w:rPr>
  </w:style>
  <w:style w:type="character" w:customStyle="1" w:styleId="CommentTextChar">
    <w:name w:val="Comment Text Char"/>
    <w:locked/>
    <w:rsid w:val="007739E6"/>
    <w:rPr>
      <w:rFonts w:ascii="Arial" w:hAnsi="Arial" w:cs="Angsana New"/>
      <w:sz w:val="25"/>
      <w:szCs w:val="25"/>
    </w:rPr>
  </w:style>
  <w:style w:type="character" w:customStyle="1" w:styleId="CommentSubjectChar">
    <w:name w:val="Comment Subject Char"/>
    <w:locked/>
    <w:rsid w:val="007739E6"/>
    <w:rPr>
      <w:rFonts w:ascii="Arial" w:hAnsi="Arial" w:cs="Angsana New"/>
      <w:b/>
      <w:bCs/>
      <w:sz w:val="25"/>
      <w:szCs w:val="25"/>
    </w:rPr>
  </w:style>
  <w:style w:type="character" w:customStyle="1" w:styleId="blockChar">
    <w:name w:val="block Char"/>
    <w:aliases w:val="b Char"/>
    <w:link w:val="block"/>
    <w:locked/>
    <w:rsid w:val="001970E8"/>
    <w:rPr>
      <w:sz w:val="22"/>
      <w:lang w:val="en-GB" w:bidi="ar-SA"/>
    </w:rPr>
  </w:style>
  <w:style w:type="paragraph" w:styleId="NoSpacing">
    <w:name w:val="No Spacing"/>
    <w:uiPriority w:val="1"/>
    <w:qFormat/>
    <w:rsid w:val="00076F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A1533"/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7E28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9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0A4DCA-30F0-4F74-BEE3-12B1259EFA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0FEF55-E106-43D0-90D2-9D5BD208843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F1DD689-7540-4189-B618-DA43D780F44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CC68394-C62D-4A15-A3B3-746355BB0C5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5732</TotalTime>
  <Pages>3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Nuttaporn, Tammakitsirichok</dc:creator>
  <cp:keywords/>
  <dc:description/>
  <cp:lastModifiedBy>Kornsiri, Chongaksorn</cp:lastModifiedBy>
  <cp:revision>226</cp:revision>
  <cp:lastPrinted>2026-08-10T10:18:00Z</cp:lastPrinted>
  <dcterms:created xsi:type="dcterms:W3CDTF">2026-08-04T17:38:00Z</dcterms:created>
  <dcterms:modified xsi:type="dcterms:W3CDTF">2026-08-11T05:44:00Z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