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86C2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DB56F61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E856EB8" w14:textId="4C9F533C" w:rsidR="00A674A1" w:rsidRPr="00200283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color w:val="2F5496" w:themeColor="accent5" w:themeShade="BF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="00736646">
        <w:rPr>
          <w:rFonts w:asciiTheme="majorBidi" w:hAnsiTheme="majorBidi" w:cstheme="majorBidi"/>
          <w:sz w:val="30"/>
          <w:szCs w:val="30"/>
        </w:rPr>
        <w:t xml:space="preserve"> </w:t>
      </w:r>
    </w:p>
    <w:p w14:paraId="23692290" w14:textId="111ED34B" w:rsidR="00A674A1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D6204" w:rsidRPr="000E7AEB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  <w:r w:rsidR="00736646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6DB06C1D" w14:textId="6775111F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67BA0">
        <w:rPr>
          <w:rFonts w:asciiTheme="majorBidi" w:hAnsiTheme="majorBidi" w:cstheme="majorBidi"/>
          <w:sz w:val="30"/>
          <w:szCs w:val="30"/>
        </w:rPr>
        <w:t xml:space="preserve"> </w:t>
      </w:r>
      <w:r w:rsidR="00B17B90" w:rsidRPr="000E7AE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  <w:r w:rsidR="00736646">
        <w:rPr>
          <w:rFonts w:asciiTheme="majorBidi" w:hAnsiTheme="majorBidi" w:cstheme="majorBidi"/>
          <w:sz w:val="30"/>
          <w:szCs w:val="30"/>
        </w:rPr>
        <w:t xml:space="preserve"> </w:t>
      </w:r>
    </w:p>
    <w:p w14:paraId="75F231F9" w14:textId="51B3DA9C" w:rsidR="00A674A1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2591D1AD" w14:textId="5548DDE2" w:rsidR="004D11E0" w:rsidRDefault="004D11E0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736646">
        <w:rPr>
          <w:rFonts w:asciiTheme="majorBidi" w:hAnsiTheme="majorBidi" w:cstheme="majorBidi"/>
          <w:sz w:val="30"/>
          <w:szCs w:val="30"/>
        </w:rPr>
        <w:t xml:space="preserve"> </w:t>
      </w:r>
    </w:p>
    <w:p w14:paraId="6774223A" w14:textId="4DD73CEB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  <w:r w:rsidR="0027265F">
        <w:rPr>
          <w:rFonts w:asciiTheme="majorBidi" w:hAnsiTheme="majorBidi" w:cstheme="majorBidi"/>
          <w:sz w:val="30"/>
          <w:szCs w:val="30"/>
        </w:rPr>
        <w:t xml:space="preserve"> </w:t>
      </w:r>
    </w:p>
    <w:p w14:paraId="40BDA0E1" w14:textId="1922244C" w:rsidR="00C51DC4" w:rsidRDefault="00A674A1" w:rsidP="004D11E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="0027265F">
        <w:rPr>
          <w:rFonts w:asciiTheme="majorBidi" w:hAnsiTheme="majorBidi" w:cstheme="majorBidi"/>
          <w:sz w:val="30"/>
          <w:szCs w:val="30"/>
        </w:rPr>
        <w:t xml:space="preserve"> </w:t>
      </w:r>
    </w:p>
    <w:p w14:paraId="67DF3DAC" w14:textId="572426FF" w:rsidR="00C80D3D" w:rsidRPr="004D11E0" w:rsidRDefault="00C80D3D" w:rsidP="004D11E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C80D3D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25BBB46" w14:textId="12D3EC85" w:rsidR="00A35691" w:rsidRDefault="00A35691" w:rsidP="0022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29569A26" w14:textId="77777777" w:rsidR="000E48F0" w:rsidRPr="00C80D3D" w:rsidRDefault="000E48F0" w:rsidP="000E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1E8C1B3B" w14:textId="77777777" w:rsidR="00A674A1" w:rsidRPr="000E7AEB" w:rsidRDefault="00A674A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28914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4467F1B5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3F692364" w14:textId="74C1A871" w:rsidR="00982385" w:rsidRPr="000E7AE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22"/>
          <w:szCs w:val="22"/>
        </w:rPr>
        <w:br w:type="page"/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5931FC" w:rsidRPr="000E7AEB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1777B0" w:rsidRPr="000E7AE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F7F7CC2" w14:textId="77777777" w:rsidR="00982385" w:rsidRPr="000E7AE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18E1F89E" w14:textId="3539ECAD" w:rsidR="00982385" w:rsidRPr="000E7AEB" w:rsidRDefault="003F2DC4" w:rsidP="004D1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0E7AEB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0E7AE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0E7AEB">
        <w:rPr>
          <w:rFonts w:asciiTheme="majorBidi" w:hAnsiTheme="majorBidi" w:cstheme="majorBidi"/>
          <w:sz w:val="30"/>
          <w:szCs w:val="30"/>
          <w:cs/>
        </w:rPr>
        <w:t>คณะ</w:t>
      </w:r>
      <w:r w:rsidRPr="000E7AE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E7AE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67FA8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581BEC">
        <w:rPr>
          <w:rFonts w:asciiTheme="majorBidi" w:hAnsiTheme="majorBidi" w:cstheme="majorBidi"/>
          <w:sz w:val="30"/>
          <w:szCs w:val="30"/>
        </w:rPr>
        <w:t>13</w:t>
      </w:r>
      <w:r w:rsidR="004D11E0">
        <w:rPr>
          <w:rFonts w:asciiTheme="majorBidi" w:hAnsiTheme="majorBidi" w:cstheme="majorBidi"/>
          <w:sz w:val="30"/>
          <w:szCs w:val="30"/>
        </w:rPr>
        <w:t xml:space="preserve"> </w:t>
      </w:r>
      <w:r w:rsidR="004D11E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082A6A">
        <w:rPr>
          <w:rFonts w:asciiTheme="majorBidi" w:hAnsiTheme="majorBidi" w:cs="Angsana New"/>
          <w:sz w:val="30"/>
          <w:szCs w:val="30"/>
        </w:rPr>
        <w:t xml:space="preserve"> </w:t>
      </w:r>
      <w:r w:rsidR="008A5B6B" w:rsidRPr="000E7AEB">
        <w:rPr>
          <w:rFonts w:asciiTheme="majorBidi" w:hAnsiTheme="majorBidi" w:cstheme="majorBidi"/>
          <w:sz w:val="30"/>
          <w:szCs w:val="30"/>
        </w:rPr>
        <w:t>256</w:t>
      </w:r>
      <w:r w:rsidR="003A4F2C">
        <w:rPr>
          <w:rFonts w:asciiTheme="majorBidi" w:hAnsiTheme="majorBidi" w:cstheme="majorBidi"/>
          <w:sz w:val="30"/>
          <w:szCs w:val="30"/>
        </w:rPr>
        <w:t>9</w:t>
      </w:r>
    </w:p>
    <w:p w14:paraId="300B8C95" w14:textId="77777777" w:rsidR="00C31E08" w:rsidRPr="000E7AE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4248DE8F" w14:textId="77777777" w:rsidR="001E7DFF" w:rsidRPr="000E7AEB" w:rsidRDefault="001E7DFF" w:rsidP="004273C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0E7AE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8EDE35" w14:textId="77777777" w:rsidR="001E7DFF" w:rsidRPr="000E7AEB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A3A91DE" w14:textId="73FA2BED" w:rsidR="009C7481" w:rsidRPr="000E7AEB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CE1EAC" w:rsidRPr="000E7AEB">
        <w:rPr>
          <w:rFonts w:asciiTheme="majorBidi" w:hAnsiTheme="majorBidi" w:cstheme="majorBidi"/>
          <w:sz w:val="30"/>
          <w:szCs w:val="30"/>
          <w:cs/>
        </w:rPr>
        <w:br/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176E" w:rsidRPr="000E7AEB">
        <w:rPr>
          <w:rFonts w:asciiTheme="majorBidi" w:hAnsiTheme="majorBidi" w:cs="Angsana New" w:hint="cs"/>
          <w:spacing w:val="-2"/>
          <w:sz w:val="30"/>
          <w:szCs w:val="30"/>
          <w:cs/>
        </w:rPr>
        <w:t>โดยงบการเงินระหว่างกาล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นี้เน้นการให้ข้อมูลที่เกี่ยวกับกิจกรรม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เอเ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>ซี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ย เมทัล </w:t>
      </w:r>
      <w:r w:rsidR="005F3886" w:rsidRPr="000E7AEB">
        <w:rPr>
          <w:rFonts w:asciiTheme="majorBidi" w:hAnsiTheme="majorBidi" w:cs="Angsana New" w:hint="cs"/>
          <w:sz w:val="30"/>
          <w:szCs w:val="30"/>
          <w:cs/>
        </w:rPr>
        <w:t>จำ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กัด (มหาชน) (“บริษัท”)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 (“</w:t>
      </w:r>
      <w:r w:rsidR="0058470D" w:rsidRPr="000E7AE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sz w:val="30"/>
          <w:szCs w:val="30"/>
        </w:rPr>
        <w:t>256</w:t>
      </w:r>
      <w:r w:rsidR="003A4F2C">
        <w:rPr>
          <w:rFonts w:asciiTheme="majorBidi" w:hAnsiTheme="majorBidi" w:cstheme="majorBidi"/>
          <w:sz w:val="30"/>
          <w:szCs w:val="30"/>
        </w:rPr>
        <w:t>8</w:t>
      </w:r>
    </w:p>
    <w:p w14:paraId="406EBDC4" w14:textId="7372D993" w:rsidR="00C904F0" w:rsidRPr="000E7AEB" w:rsidRDefault="00C904F0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EA401" w14:textId="01B81DF9" w:rsidR="005F0C7C" w:rsidRPr="000E7AEB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7AE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0E7AE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E7AEB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>256</w:t>
      </w:r>
      <w:r w:rsidR="003A4F2C">
        <w:rPr>
          <w:rFonts w:asciiTheme="majorBidi" w:hAnsiTheme="majorBidi" w:cstheme="majorBidi"/>
          <w:bCs/>
          <w:sz w:val="30"/>
          <w:szCs w:val="30"/>
        </w:rPr>
        <w:t>8</w:t>
      </w:r>
    </w:p>
    <w:p w14:paraId="77E69D31" w14:textId="77777777" w:rsidR="00024D7C" w:rsidRPr="000E7AE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8F1625" w14:textId="77777777" w:rsidR="007A12F2" w:rsidRPr="000E7AEB" w:rsidRDefault="007A12F2" w:rsidP="004273C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13640" w14:textId="77777777" w:rsidR="007A12F2" w:rsidRPr="000E7AEB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  <w:cs/>
        </w:rPr>
      </w:pPr>
    </w:p>
    <w:p w14:paraId="7A9B008D" w14:textId="52A0202E" w:rsidR="00773B1F" w:rsidRPr="000E7AEB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cs/>
          <w:lang w:val="en-US" w:bidi="th-TH"/>
        </w:rPr>
      </w:pP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บริษัทร่วม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ผู้บริหารสำคัญ</w:t>
      </w:r>
      <w:r w:rsidR="006E5000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บุคคลหรือกิจการอื่น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ที่เกี่ยวข้องกัน </w:t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และนโยบาย</w:t>
      </w:r>
      <w:r w:rsidR="00690476" w:rsidRPr="000E7AEB">
        <w:rPr>
          <w:rFonts w:asciiTheme="majorBidi" w:hAnsiTheme="majorBidi" w:cs="Angsana New"/>
          <w:b/>
          <w:sz w:val="30"/>
          <w:szCs w:val="30"/>
          <w:lang w:val="en-US" w:bidi="th-TH"/>
        </w:rPr>
        <w:br/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 xml:space="preserve">31 </w:t>
      </w:r>
      <w:r w:rsidR="00DF39DB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ธันวาคม</w:t>
      </w:r>
      <w:r w:rsidR="006E0308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256</w:t>
      </w:r>
      <w:r w:rsidR="003A4F2C">
        <w:rPr>
          <w:rFonts w:asciiTheme="majorBidi" w:hAnsiTheme="majorBidi" w:cs="Angsana New"/>
          <w:bCs/>
          <w:sz w:val="30"/>
          <w:szCs w:val="30"/>
          <w:lang w:val="en-US" w:bidi="th-TH"/>
        </w:rPr>
        <w:t>8</w:t>
      </w:r>
    </w:p>
    <w:p w14:paraId="68D871D1" w14:textId="77777777" w:rsidR="006E0308" w:rsidRPr="000E7AEB" w:rsidRDefault="006E0308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</w:p>
    <w:p w14:paraId="65427C18" w14:textId="77777777" w:rsidR="00DD6EBA" w:rsidRPr="000E7AEB" w:rsidRDefault="00DD6EBA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</w:p>
    <w:p w14:paraId="112FC898" w14:textId="77777777" w:rsidR="00DD6EBA" w:rsidRPr="000E7AEB" w:rsidRDefault="00DD6EBA">
      <w:r w:rsidRPr="000E7AEB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82A6A" w:rsidRPr="00530B28" w14:paraId="7F48AA5B" w14:textId="77777777">
        <w:trPr>
          <w:tblHeader/>
        </w:trPr>
        <w:tc>
          <w:tcPr>
            <w:tcW w:w="2279" w:type="pct"/>
          </w:tcPr>
          <w:p w14:paraId="4CD97794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4DCD4633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70AFFC6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C032253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A6A" w:rsidRPr="00530B28" w14:paraId="4169C908" w14:textId="77777777">
        <w:trPr>
          <w:tblHeader/>
        </w:trPr>
        <w:tc>
          <w:tcPr>
            <w:tcW w:w="2279" w:type="pct"/>
          </w:tcPr>
          <w:p w14:paraId="21BC6DF4" w14:textId="451DC1FF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53F8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D11E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D11E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</w:tcPr>
          <w:p w14:paraId="54D2FE15" w14:textId="7090D390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3D6A60AB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0B4F52" w14:textId="50F1A20C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0DEED668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A4108D" w14:textId="6DAA6732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171BB09D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534424" w14:textId="3B5EEC31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00F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082A6A" w:rsidRPr="00530B28" w14:paraId="6B1470D7" w14:textId="77777777">
        <w:trPr>
          <w:tblHeader/>
        </w:trPr>
        <w:tc>
          <w:tcPr>
            <w:tcW w:w="2279" w:type="pct"/>
          </w:tcPr>
          <w:p w14:paraId="12521B57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72EF8D81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530B28" w14:paraId="5E8FDC49" w14:textId="77777777">
        <w:tc>
          <w:tcPr>
            <w:tcW w:w="2279" w:type="pct"/>
          </w:tcPr>
          <w:p w14:paraId="0A39E65D" w14:textId="77777777" w:rsidR="00082A6A" w:rsidRPr="00530B28" w:rsidRDefault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A4733CE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9B649D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FC1C4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6930CE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8215F1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90A6DA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5DCD0A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C4EE7" w:rsidRPr="00530B28" w14:paraId="7308E43D" w14:textId="77777777">
        <w:tc>
          <w:tcPr>
            <w:tcW w:w="2279" w:type="pct"/>
          </w:tcPr>
          <w:p w14:paraId="5002CCB0" w14:textId="77777777" w:rsidR="009C4EE7" w:rsidRPr="00530B28" w:rsidRDefault="009C4EE7" w:rsidP="009C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1673528F" w14:textId="5025ADFA" w:rsidR="009C4EE7" w:rsidRPr="00530B28" w:rsidRDefault="000B3EC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132EA86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95C07D1" w14:textId="531CFF59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AA4E7C4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5C3A60" w14:textId="04D3C19E" w:rsidR="009C4EE7" w:rsidRPr="00530B28" w:rsidRDefault="0099543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995437">
              <w:rPr>
                <w:rFonts w:ascii="Angsana New" w:hAnsi="Angsana New" w:cs="Angsana New"/>
                <w:sz w:val="30"/>
                <w:szCs w:val="30"/>
              </w:rPr>
              <w:t>67,422</w:t>
            </w:r>
          </w:p>
        </w:tc>
        <w:tc>
          <w:tcPr>
            <w:tcW w:w="145" w:type="pct"/>
          </w:tcPr>
          <w:p w14:paraId="04382522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F53BED" w14:textId="59C1294E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2D2B6C">
              <w:rPr>
                <w:rFonts w:ascii="Angsana New" w:hAnsi="Angsana New" w:cs="Angsana New"/>
                <w:sz w:val="30"/>
                <w:szCs w:val="30"/>
              </w:rPr>
              <w:t>69,902</w:t>
            </w:r>
          </w:p>
        </w:tc>
      </w:tr>
      <w:tr w:rsidR="009C4EE7" w:rsidRPr="00530B28" w14:paraId="17D89D9B" w14:textId="77777777">
        <w:tc>
          <w:tcPr>
            <w:tcW w:w="2279" w:type="pct"/>
          </w:tcPr>
          <w:p w14:paraId="3728DCCA" w14:textId="77777777" w:rsidR="009C4EE7" w:rsidRPr="00530B28" w:rsidRDefault="009C4EE7" w:rsidP="009C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35AB0920" w14:textId="50902AA2" w:rsidR="009C4EE7" w:rsidRPr="00530B28" w:rsidRDefault="000B3EC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89DEFF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D3CDCB1" w14:textId="4598044C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2EB361D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487B8C5" w14:textId="16C990E6" w:rsidR="009C4EE7" w:rsidRPr="00530B28" w:rsidRDefault="0099543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5437">
              <w:rPr>
                <w:rFonts w:ascii="Angsana New" w:hAnsi="Angsana New" w:cs="Angsana New"/>
                <w:sz w:val="30"/>
                <w:szCs w:val="30"/>
              </w:rPr>
              <w:t>3,132</w:t>
            </w:r>
          </w:p>
        </w:tc>
        <w:tc>
          <w:tcPr>
            <w:tcW w:w="145" w:type="pct"/>
          </w:tcPr>
          <w:p w14:paraId="45C84D49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49BCB1" w14:textId="625A7EFC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2B6C">
              <w:rPr>
                <w:rFonts w:ascii="Angsana New" w:hAnsi="Angsana New" w:cs="Angsana New"/>
                <w:sz w:val="30"/>
                <w:szCs w:val="30"/>
              </w:rPr>
              <w:t>3,13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C4EE7" w:rsidRPr="00530B28" w14:paraId="4C2F8E2E" w14:textId="77777777">
        <w:tc>
          <w:tcPr>
            <w:tcW w:w="2279" w:type="pct"/>
          </w:tcPr>
          <w:p w14:paraId="6C230BD6" w14:textId="77777777" w:rsidR="009C4EE7" w:rsidRPr="00530B28" w:rsidRDefault="009C4EE7" w:rsidP="009C4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178A0A5B" w14:textId="45C06863" w:rsidR="009C4EE7" w:rsidRPr="00530B28" w:rsidRDefault="000B3EC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BBF10B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61AFE60" w14:textId="681B3102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9D7860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81FC9FF" w14:textId="164E3330" w:rsidR="009C4EE7" w:rsidRPr="00EB71BB" w:rsidRDefault="00AE651E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AE651E"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  <w:tc>
          <w:tcPr>
            <w:tcW w:w="145" w:type="pct"/>
          </w:tcPr>
          <w:p w14:paraId="269534A6" w14:textId="77777777" w:rsidR="009C4EE7" w:rsidRPr="00530B28" w:rsidRDefault="009C4EE7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118531" w14:textId="212E6496" w:rsidR="009C4EE7" w:rsidRPr="00530B28" w:rsidRDefault="00581BEC" w:rsidP="009C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</w:tr>
      <w:tr w:rsidR="00D54E21" w:rsidRPr="00530B28" w14:paraId="5A2FF2BC" w14:textId="77777777">
        <w:tc>
          <w:tcPr>
            <w:tcW w:w="2279" w:type="pct"/>
          </w:tcPr>
          <w:p w14:paraId="17652284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DE9D821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1529FA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9F83A4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2E19E0D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7918C9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B8BC78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23458C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4E21" w:rsidRPr="00530B28" w14:paraId="1F96A59A" w14:textId="77777777">
        <w:tc>
          <w:tcPr>
            <w:tcW w:w="2279" w:type="pct"/>
          </w:tcPr>
          <w:p w14:paraId="7C7FFF45" w14:textId="77777777" w:rsidR="00D54E21" w:rsidRPr="00530B28" w:rsidRDefault="00D54E21" w:rsidP="00D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570E643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3E7D44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588D3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72F60CF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A1C482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FC8AD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681FBE" w14:textId="77777777" w:rsidR="00D54E21" w:rsidRPr="00530B28" w:rsidRDefault="00D54E21" w:rsidP="00D54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7AAD" w:rsidRPr="00530B28" w14:paraId="118A5B39" w14:textId="77777777">
        <w:tc>
          <w:tcPr>
            <w:tcW w:w="2279" w:type="pct"/>
          </w:tcPr>
          <w:p w14:paraId="715BB5DF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665D1D4D" w14:textId="2F04F52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7C5255">
              <w:rPr>
                <w:rFonts w:ascii="Angsana New" w:hAnsi="Angsana New" w:cs="Angsana New"/>
                <w:sz w:val="30"/>
                <w:szCs w:val="30"/>
              </w:rPr>
              <w:t>221,805</w:t>
            </w:r>
          </w:p>
        </w:tc>
        <w:tc>
          <w:tcPr>
            <w:tcW w:w="129" w:type="pct"/>
          </w:tcPr>
          <w:p w14:paraId="1D3A0564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5ED8ED0" w14:textId="62C839E2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4C4C98">
              <w:rPr>
                <w:rFonts w:ascii="Angsana New" w:hAnsi="Angsana New" w:cs="Angsana New"/>
                <w:sz w:val="30"/>
                <w:szCs w:val="30"/>
              </w:rPr>
              <w:t>913,836</w:t>
            </w:r>
          </w:p>
        </w:tc>
        <w:tc>
          <w:tcPr>
            <w:tcW w:w="128" w:type="pct"/>
          </w:tcPr>
          <w:p w14:paraId="158CB854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881E2B" w14:textId="7225FCB5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C5255">
              <w:rPr>
                <w:rFonts w:ascii="Angsana New" w:hAnsi="Angsana New" w:cs="Angsana New"/>
                <w:sz w:val="30"/>
                <w:szCs w:val="30"/>
              </w:rPr>
              <w:t>221,805</w:t>
            </w:r>
          </w:p>
        </w:tc>
        <w:tc>
          <w:tcPr>
            <w:tcW w:w="145" w:type="pct"/>
          </w:tcPr>
          <w:p w14:paraId="4AFA458A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4AAAE0" w14:textId="00BC4BC8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4C4C98">
              <w:rPr>
                <w:rFonts w:ascii="Angsana New" w:hAnsi="Angsana New" w:cs="Angsana New"/>
                <w:sz w:val="30"/>
                <w:szCs w:val="30"/>
              </w:rPr>
              <w:t>913,836</w:t>
            </w:r>
          </w:p>
        </w:tc>
      </w:tr>
      <w:tr w:rsidR="00087AAD" w:rsidRPr="00530B28" w14:paraId="20EC1E38" w14:textId="77777777">
        <w:tc>
          <w:tcPr>
            <w:tcW w:w="2279" w:type="pct"/>
          </w:tcPr>
          <w:p w14:paraId="782CBB87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67233362" w14:textId="6C3DB301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7509A7">
              <w:rPr>
                <w:rFonts w:ascii="Angsana New" w:hAnsi="Angsana New" w:cs="Angsana New"/>
                <w:sz w:val="30"/>
                <w:szCs w:val="30"/>
              </w:rPr>
              <w:t>1,376,712</w:t>
            </w:r>
          </w:p>
        </w:tc>
        <w:tc>
          <w:tcPr>
            <w:tcW w:w="129" w:type="pct"/>
          </w:tcPr>
          <w:p w14:paraId="4C7734DB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3391E0" w14:textId="54D9317C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7F1697">
              <w:rPr>
                <w:rFonts w:ascii="Angsana New" w:hAnsi="Angsana New" w:cs="Angsana New"/>
                <w:sz w:val="30"/>
                <w:szCs w:val="30"/>
              </w:rPr>
              <w:t>1,357,030</w:t>
            </w:r>
          </w:p>
        </w:tc>
        <w:tc>
          <w:tcPr>
            <w:tcW w:w="128" w:type="pct"/>
          </w:tcPr>
          <w:p w14:paraId="196FE976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55C1859" w14:textId="44BD6C29" w:rsidR="00087AAD" w:rsidRPr="00B6600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509A7">
              <w:rPr>
                <w:rFonts w:ascii="Angsana New" w:hAnsi="Angsana New" w:cs="Angsana New"/>
                <w:sz w:val="30"/>
                <w:szCs w:val="30"/>
              </w:rPr>
              <w:t>1,376,712</w:t>
            </w:r>
          </w:p>
        </w:tc>
        <w:tc>
          <w:tcPr>
            <w:tcW w:w="145" w:type="pct"/>
          </w:tcPr>
          <w:p w14:paraId="691F0F48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9A2E39" w14:textId="5B72C779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7F1697">
              <w:rPr>
                <w:rFonts w:ascii="Angsana New" w:hAnsi="Angsana New" w:cs="Angsana New"/>
                <w:sz w:val="30"/>
                <w:szCs w:val="30"/>
              </w:rPr>
              <w:t>1,357,030</w:t>
            </w:r>
          </w:p>
        </w:tc>
      </w:tr>
      <w:tr w:rsidR="00087AAD" w:rsidRPr="00530B28" w14:paraId="7BC4BCA7" w14:textId="77777777">
        <w:tc>
          <w:tcPr>
            <w:tcW w:w="2279" w:type="pct"/>
          </w:tcPr>
          <w:p w14:paraId="1D501832" w14:textId="4F1B28A1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81" w:type="pct"/>
          </w:tcPr>
          <w:p w14:paraId="24BD0571" w14:textId="1609256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2867A46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0D8812" w14:textId="2B4C535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4601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28" w:type="pct"/>
          </w:tcPr>
          <w:p w14:paraId="2E2A2709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283E7E" w14:textId="333124DD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CF2206A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D28EFF" w14:textId="5D5B46B8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4601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087AAD" w:rsidRPr="00530B28" w14:paraId="5CB60105" w14:textId="77777777">
        <w:trPr>
          <w:trHeight w:val="245"/>
        </w:trPr>
        <w:tc>
          <w:tcPr>
            <w:tcW w:w="2279" w:type="pct"/>
          </w:tcPr>
          <w:p w14:paraId="73FD1D5E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05CA425" w14:textId="77777777" w:rsidR="00087AAD" w:rsidRPr="00BA4EAC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12092B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F6756A" w14:textId="77777777" w:rsidR="00087AAD" w:rsidRPr="00665100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5031F3B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D1C4FE" w14:textId="77777777" w:rsidR="00087AAD" w:rsidRPr="00BA4EAC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7F24B6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B004D3" w14:textId="77777777" w:rsidR="00087AAD" w:rsidRPr="00665100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7AAD" w:rsidRPr="00530B28" w14:paraId="6E887876" w14:textId="77777777">
        <w:tc>
          <w:tcPr>
            <w:tcW w:w="2279" w:type="pct"/>
          </w:tcPr>
          <w:p w14:paraId="4D520C02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5FA397D8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9" w:type="pct"/>
          </w:tcPr>
          <w:p w14:paraId="2205219F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4" w:type="pct"/>
          </w:tcPr>
          <w:p w14:paraId="39E796AC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" w:type="pct"/>
          </w:tcPr>
          <w:p w14:paraId="048C0A06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8" w:type="pct"/>
          </w:tcPr>
          <w:p w14:paraId="0B692AE0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5" w:type="pct"/>
          </w:tcPr>
          <w:p w14:paraId="5C9E8AAC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6" w:type="pct"/>
          </w:tcPr>
          <w:p w14:paraId="493AC445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087AAD" w:rsidRPr="00530B28" w14:paraId="2F615655" w14:textId="77777777">
        <w:tc>
          <w:tcPr>
            <w:tcW w:w="2279" w:type="pct"/>
          </w:tcPr>
          <w:p w14:paraId="04822834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104D0492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B518EC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8A054E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FA46A5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8750275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BEC062A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B553ED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7AAD" w:rsidRPr="00530B28" w14:paraId="084F6A23" w14:textId="77777777" w:rsidTr="003816E7">
        <w:tc>
          <w:tcPr>
            <w:tcW w:w="2279" w:type="pct"/>
          </w:tcPr>
          <w:p w14:paraId="4439CD4D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85D551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vAlign w:val="bottom"/>
          </w:tcPr>
          <w:p w14:paraId="06A31F46" w14:textId="2A11C0C2" w:rsidR="00087AAD" w:rsidRPr="00530B28" w:rsidRDefault="004F374D" w:rsidP="009F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jc w:val="center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4F374D">
              <w:rPr>
                <w:rFonts w:ascii="Angsana New" w:hAnsi="Angsana New" w:cs="Angsana New"/>
                <w:sz w:val="30"/>
                <w:szCs w:val="30"/>
              </w:rPr>
              <w:t>5,915</w:t>
            </w:r>
          </w:p>
        </w:tc>
        <w:tc>
          <w:tcPr>
            <w:tcW w:w="129" w:type="pct"/>
          </w:tcPr>
          <w:p w14:paraId="3AF37721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21CB6D6" w14:textId="77777777" w:rsidR="00087AAD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292DF765" w14:textId="329F0204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880F60">
              <w:rPr>
                <w:rFonts w:ascii="Angsana New" w:hAnsi="Angsana New" w:cs="Angsana New"/>
                <w:sz w:val="30"/>
                <w:szCs w:val="30"/>
              </w:rPr>
              <w:t>5,854</w:t>
            </w:r>
          </w:p>
        </w:tc>
        <w:tc>
          <w:tcPr>
            <w:tcW w:w="128" w:type="pct"/>
          </w:tcPr>
          <w:p w14:paraId="63789F54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2BC73FA" w14:textId="546576E1" w:rsidR="00087AAD" w:rsidRPr="00530B28" w:rsidRDefault="004F374D" w:rsidP="003816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5,915</w:t>
            </w:r>
          </w:p>
        </w:tc>
        <w:tc>
          <w:tcPr>
            <w:tcW w:w="145" w:type="pct"/>
          </w:tcPr>
          <w:p w14:paraId="12B9DFC4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8591EE" w14:textId="77777777" w:rsidR="00087AAD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CA208B" w14:textId="093C53C5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B44">
              <w:rPr>
                <w:rFonts w:asciiTheme="majorBidi" w:hAnsiTheme="majorBidi" w:cstheme="majorBidi"/>
                <w:sz w:val="30"/>
                <w:szCs w:val="30"/>
              </w:rPr>
              <w:t>5,854</w:t>
            </w:r>
          </w:p>
        </w:tc>
      </w:tr>
      <w:tr w:rsidR="00087AAD" w:rsidRPr="00530B28" w14:paraId="431C14D8" w14:textId="77777777">
        <w:tc>
          <w:tcPr>
            <w:tcW w:w="2279" w:type="pct"/>
          </w:tcPr>
          <w:p w14:paraId="69A77B15" w14:textId="77777777" w:rsidR="00087AAD" w:rsidRPr="00530B28" w:rsidRDefault="00087AAD" w:rsidP="00087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29C193" w14:textId="56DF5A9E" w:rsidR="00087AAD" w:rsidRPr="00530B28" w:rsidRDefault="003816E7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3816E7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129" w:type="pct"/>
          </w:tcPr>
          <w:p w14:paraId="31F4024A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089B35" w14:textId="191D17DE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880F60">
              <w:rPr>
                <w:rFonts w:ascii="Angsana New" w:hAnsi="Angsana New" w:cs="Angsana New"/>
                <w:sz w:val="30"/>
                <w:szCs w:val="30"/>
              </w:rPr>
              <w:t>217</w:t>
            </w:r>
          </w:p>
        </w:tc>
        <w:tc>
          <w:tcPr>
            <w:tcW w:w="128" w:type="pct"/>
          </w:tcPr>
          <w:p w14:paraId="5A3747A6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5C48DD7" w14:textId="31A9534C" w:rsidR="00087AAD" w:rsidRPr="00530B28" w:rsidRDefault="003816E7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3816E7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5" w:type="pct"/>
          </w:tcPr>
          <w:p w14:paraId="30821F1D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AF0633F" w14:textId="6A666D3A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087AAD" w:rsidRPr="00530B28" w14:paraId="5B236BB9" w14:textId="77777777">
        <w:tc>
          <w:tcPr>
            <w:tcW w:w="2279" w:type="pct"/>
          </w:tcPr>
          <w:p w14:paraId="27587BB6" w14:textId="77777777" w:rsidR="00087AAD" w:rsidRPr="00530B28" w:rsidRDefault="00087AAD" w:rsidP="00087AAD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88EB569" w14:textId="28E2F000" w:rsidR="00087AAD" w:rsidRPr="00530B28" w:rsidRDefault="00021BE3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red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6,117</w:t>
            </w:r>
          </w:p>
        </w:tc>
        <w:tc>
          <w:tcPr>
            <w:tcW w:w="129" w:type="pct"/>
          </w:tcPr>
          <w:p w14:paraId="65D22AC6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ABFDF85" w14:textId="0C294CE9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0B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6,071</w:t>
            </w:r>
          </w:p>
        </w:tc>
        <w:tc>
          <w:tcPr>
            <w:tcW w:w="128" w:type="pct"/>
          </w:tcPr>
          <w:p w14:paraId="3DEED93E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F10F6E5" w14:textId="329420F0" w:rsidR="00087AAD" w:rsidRPr="00530B28" w:rsidRDefault="00021BE3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6,117</w:t>
            </w:r>
          </w:p>
        </w:tc>
        <w:tc>
          <w:tcPr>
            <w:tcW w:w="145" w:type="pct"/>
          </w:tcPr>
          <w:p w14:paraId="18DC5ABA" w14:textId="7777777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8915980" w14:textId="767940E7" w:rsidR="00087AAD" w:rsidRPr="00530B28" w:rsidRDefault="00087AAD" w:rsidP="00087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16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6,071</w:t>
            </w:r>
          </w:p>
        </w:tc>
      </w:tr>
    </w:tbl>
    <w:p w14:paraId="152D0A19" w14:textId="77777777" w:rsidR="00904100" w:rsidRDefault="00904100" w:rsidP="0090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</w:p>
    <w:p w14:paraId="63F9F920" w14:textId="19A97653" w:rsidR="00904100" w:rsidRPr="000E7AEB" w:rsidRDefault="00904100" w:rsidP="0090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0E7AE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E7AE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D71D9D" w14:textId="77777777" w:rsidR="00904100" w:rsidRPr="00CB21BD" w:rsidRDefault="00904100" w:rsidP="0090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8"/>
        <w:gridCol w:w="22"/>
        <w:gridCol w:w="1083"/>
        <w:gridCol w:w="271"/>
        <w:gridCol w:w="1081"/>
        <w:gridCol w:w="274"/>
        <w:gridCol w:w="955"/>
      </w:tblGrid>
      <w:tr w:rsidR="00904100" w:rsidRPr="000E7AEB" w14:paraId="2B9D9310" w14:textId="77777777">
        <w:trPr>
          <w:tblHeader/>
        </w:trPr>
        <w:tc>
          <w:tcPr>
            <w:tcW w:w="2294" w:type="pct"/>
          </w:tcPr>
          <w:p w14:paraId="6297D378" w14:textId="77777777" w:rsidR="00904100" w:rsidRPr="000E7AEB" w:rsidRDefault="009041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4"/>
          </w:tcPr>
          <w:p w14:paraId="75988EB6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78A7E070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5B5A207F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4100" w:rsidRPr="000E7AEB" w14:paraId="2A335824" w14:textId="77777777">
        <w:trPr>
          <w:tblHeader/>
        </w:trPr>
        <w:tc>
          <w:tcPr>
            <w:tcW w:w="2294" w:type="pct"/>
          </w:tcPr>
          <w:p w14:paraId="571F8801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FB17B3B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" w:type="pct"/>
          </w:tcPr>
          <w:p w14:paraId="06D183B8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2EB6D1EF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36A0781F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52CFCE0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9EDFF61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6A6B1C8E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04100" w:rsidRPr="000E7AEB" w14:paraId="6C1A4F65" w14:textId="77777777">
        <w:trPr>
          <w:tblHeader/>
        </w:trPr>
        <w:tc>
          <w:tcPr>
            <w:tcW w:w="2294" w:type="pct"/>
          </w:tcPr>
          <w:p w14:paraId="0EC92DC7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6EDF6D2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4" w:type="pct"/>
          </w:tcPr>
          <w:p w14:paraId="0222B3BB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0855AD75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9EC0E89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F694F8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41BDDEA3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2C12E650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04100" w:rsidRPr="000E7AEB" w14:paraId="5D5FA1C9" w14:textId="77777777">
        <w:trPr>
          <w:tblHeader/>
        </w:trPr>
        <w:tc>
          <w:tcPr>
            <w:tcW w:w="2294" w:type="pct"/>
          </w:tcPr>
          <w:p w14:paraId="4864C8B5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6" w:type="pct"/>
            <w:gridSpan w:val="8"/>
          </w:tcPr>
          <w:p w14:paraId="5D749AB3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100" w:rsidRPr="000E7AEB" w14:paraId="6DF52DE4" w14:textId="77777777">
        <w:tc>
          <w:tcPr>
            <w:tcW w:w="2294" w:type="pct"/>
          </w:tcPr>
          <w:p w14:paraId="38CE9747" w14:textId="77777777" w:rsidR="00904100" w:rsidRPr="000E7AEB" w:rsidRDefault="0090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</w:tcPr>
          <w:p w14:paraId="688E50EA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6C2FDD8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912354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0541E1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CBD3207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34EF7C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6D46A0D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4100" w:rsidRPr="000E7AEB" w14:paraId="60970BB5" w14:textId="77777777">
        <w:tc>
          <w:tcPr>
            <w:tcW w:w="2294" w:type="pct"/>
          </w:tcPr>
          <w:p w14:paraId="71EE745E" w14:textId="77777777" w:rsidR="00904100" w:rsidRPr="000E7AEB" w:rsidRDefault="0090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84" w:type="pct"/>
          </w:tcPr>
          <w:p w14:paraId="63F333C1" w14:textId="7159EE23" w:rsidR="00904100" w:rsidRPr="000E7AEB" w:rsidRDefault="00F50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509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04156BD4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D64908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BC8767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AA36FE8" w14:textId="7E78C863" w:rsidR="00904100" w:rsidRPr="000E7AEB" w:rsidRDefault="0081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26F">
              <w:rPr>
                <w:rFonts w:asciiTheme="majorBidi" w:hAnsiTheme="majorBidi" w:cstheme="majorBidi"/>
                <w:sz w:val="30"/>
                <w:szCs w:val="30"/>
              </w:rPr>
              <w:t>13,665</w:t>
            </w:r>
          </w:p>
        </w:tc>
        <w:tc>
          <w:tcPr>
            <w:tcW w:w="148" w:type="pct"/>
          </w:tcPr>
          <w:p w14:paraId="2B08E9EE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1003105A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34,832</w:t>
            </w:r>
          </w:p>
        </w:tc>
      </w:tr>
      <w:tr w:rsidR="00904100" w:rsidRPr="000E7AEB" w14:paraId="1875B198" w14:textId="77777777">
        <w:trPr>
          <w:trHeight w:hRule="exact" w:val="371"/>
        </w:trPr>
        <w:tc>
          <w:tcPr>
            <w:tcW w:w="2294" w:type="pct"/>
          </w:tcPr>
          <w:p w14:paraId="1DA915BE" w14:textId="77777777" w:rsidR="00904100" w:rsidRPr="000E7AEB" w:rsidRDefault="0090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AB3DE94" w14:textId="0E76A4B5" w:rsidR="00904100" w:rsidRPr="000E7AEB" w:rsidRDefault="0081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26F">
              <w:rPr>
                <w:rFonts w:asciiTheme="majorBidi" w:hAnsiTheme="majorBidi" w:cstheme="majorBidi"/>
                <w:sz w:val="30"/>
                <w:szCs w:val="30"/>
              </w:rPr>
              <w:t>234,816</w:t>
            </w:r>
          </w:p>
        </w:tc>
        <w:tc>
          <w:tcPr>
            <w:tcW w:w="146" w:type="pct"/>
            <w:gridSpan w:val="2"/>
          </w:tcPr>
          <w:p w14:paraId="616EDBAF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EEB598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 xml:space="preserve"> 581,336</w:t>
            </w:r>
          </w:p>
        </w:tc>
        <w:tc>
          <w:tcPr>
            <w:tcW w:w="146" w:type="pct"/>
          </w:tcPr>
          <w:p w14:paraId="04B96D14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9A3842" w14:textId="612D9D3D" w:rsidR="00904100" w:rsidRPr="000E7AEB" w:rsidRDefault="0081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626F">
              <w:rPr>
                <w:rFonts w:asciiTheme="majorBidi" w:hAnsiTheme="majorBidi" w:cstheme="majorBidi"/>
                <w:sz w:val="30"/>
                <w:szCs w:val="30"/>
              </w:rPr>
              <w:t>234,81</w:t>
            </w:r>
            <w:r w:rsidR="009C6F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F6D2B52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</w:tcPr>
          <w:p w14:paraId="0A23BF7C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0BBF">
              <w:rPr>
                <w:rFonts w:ascii="Angsana New" w:hAnsi="Angsana New" w:cs="Angsana New"/>
                <w:sz w:val="30"/>
                <w:szCs w:val="30"/>
              </w:rPr>
              <w:t>581,336</w:t>
            </w:r>
          </w:p>
        </w:tc>
      </w:tr>
      <w:tr w:rsidR="00904100" w:rsidRPr="000E7AEB" w14:paraId="32A386A9" w14:textId="77777777">
        <w:tc>
          <w:tcPr>
            <w:tcW w:w="2294" w:type="pct"/>
          </w:tcPr>
          <w:p w14:paraId="762ADAE0" w14:textId="77777777" w:rsidR="00904100" w:rsidRPr="000E7AEB" w:rsidRDefault="0090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51BA83A" w14:textId="436E9551" w:rsidR="00904100" w:rsidRPr="000E7AEB" w:rsidRDefault="00816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62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234,816</w:t>
            </w:r>
          </w:p>
        </w:tc>
        <w:tc>
          <w:tcPr>
            <w:tcW w:w="146" w:type="pct"/>
            <w:gridSpan w:val="2"/>
          </w:tcPr>
          <w:p w14:paraId="7111A5CA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D1225BA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235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581,336</w:t>
            </w:r>
          </w:p>
        </w:tc>
        <w:tc>
          <w:tcPr>
            <w:tcW w:w="146" w:type="pct"/>
          </w:tcPr>
          <w:p w14:paraId="4C3E2769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77AD4FE" w14:textId="52B699D3" w:rsidR="00904100" w:rsidRPr="000E7AEB" w:rsidRDefault="00CB15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5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248,48</w:t>
            </w:r>
            <w:r w:rsidR="009C6F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0E49D2B1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1248F8A" w14:textId="77777777" w:rsidR="00904100" w:rsidRPr="000E7AEB" w:rsidRDefault="00904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B1A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  <w:r w:rsidRPr="00C06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</w:t>
            </w:r>
            <w:r w:rsidRPr="00D019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168</w:t>
            </w:r>
          </w:p>
        </w:tc>
      </w:tr>
    </w:tbl>
    <w:p w14:paraId="4671DFF4" w14:textId="77777777" w:rsidR="00904100" w:rsidRPr="00CC7C01" w:rsidRDefault="00904100" w:rsidP="00904100">
      <w:pPr>
        <w:rPr>
          <w:rFonts w:cstheme="minorBidi"/>
        </w:rPr>
      </w:pPr>
    </w:p>
    <w:p w14:paraId="34859C18" w14:textId="19295B5A" w:rsidR="00460D39" w:rsidRPr="00460D39" w:rsidRDefault="00460D39" w:rsidP="00460D39">
      <w:pPr>
        <w:rPr>
          <w:rFonts w:asciiTheme="majorBidi" w:hAnsiTheme="majorBidi" w:cstheme="majorBidi"/>
          <w:sz w:val="30"/>
          <w:szCs w:val="30"/>
          <w:cs/>
        </w:rPr>
        <w:sectPr w:rsidR="00460D39" w:rsidRPr="00460D39" w:rsidSect="0023321E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tbl>
      <w:tblPr>
        <w:tblStyle w:val="TableGrid"/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1028"/>
        <w:gridCol w:w="270"/>
        <w:gridCol w:w="1080"/>
      </w:tblGrid>
      <w:tr w:rsidR="00530B28" w:rsidRPr="000E7AEB" w14:paraId="5D211586" w14:textId="77777777" w:rsidTr="00785104">
        <w:trPr>
          <w:tblHeader/>
        </w:trPr>
        <w:tc>
          <w:tcPr>
            <w:tcW w:w="2112" w:type="dxa"/>
            <w:vAlign w:val="bottom"/>
          </w:tcPr>
          <w:p w14:paraId="04CE6E2A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E64FB79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2A86" w:rsidRPr="000E7AEB" w14:paraId="321B503F" w14:textId="77777777" w:rsidTr="00785104">
        <w:trPr>
          <w:tblHeader/>
        </w:trPr>
        <w:tc>
          <w:tcPr>
            <w:tcW w:w="2112" w:type="dxa"/>
            <w:vAlign w:val="bottom"/>
          </w:tcPr>
          <w:p w14:paraId="59438E6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FBA94E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F038F2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1C53E2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6CBC454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B5938A" w14:textId="2F9CA253" w:rsidR="00C12A86" w:rsidRPr="000E7AEB" w:rsidRDefault="008D7E18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4E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C4E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DE9D9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F5CBC5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B231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34B5B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dxa"/>
            <w:vAlign w:val="bottom"/>
          </w:tcPr>
          <w:p w14:paraId="1F2B07AB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D1DFB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80835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0A8A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473724" w14:textId="5D8CC9F4" w:rsidR="00C12A86" w:rsidRPr="000E7AEB" w:rsidRDefault="008D7E18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4E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C4E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C12A86" w:rsidRPr="000E7AEB" w14:paraId="4940395B" w14:textId="77777777" w:rsidTr="00785104">
        <w:trPr>
          <w:tblHeader/>
        </w:trPr>
        <w:tc>
          <w:tcPr>
            <w:tcW w:w="2112" w:type="dxa"/>
            <w:vAlign w:val="bottom"/>
          </w:tcPr>
          <w:p w14:paraId="5CE25781" w14:textId="55412E92" w:rsidR="00C12A86" w:rsidRPr="000E7AEB" w:rsidRDefault="00C12A86" w:rsidP="00280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</w:t>
            </w:r>
            <w:r w:rsidRPr="00280A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7243C8CD" w14:textId="0CCA0C8C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4" w:type="dxa"/>
          </w:tcPr>
          <w:p w14:paraId="2D7B519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F6D8A9" w14:textId="1DF18AB4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EE2C96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2A16B042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bottom"/>
          </w:tcPr>
          <w:p w14:paraId="5C691DE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7AD7B7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67505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780E81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2017F" w14:textId="6C62B1EF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D7E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12A86" w:rsidRPr="000E7AEB" w14:paraId="3D6E94E9" w14:textId="77777777" w:rsidTr="00785104">
        <w:trPr>
          <w:tblHeader/>
        </w:trPr>
        <w:tc>
          <w:tcPr>
            <w:tcW w:w="2112" w:type="dxa"/>
            <w:vAlign w:val="bottom"/>
          </w:tcPr>
          <w:p w14:paraId="7069DBB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374B8DC" w14:textId="519F1FC9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A86" w:rsidRPr="000E7AEB" w14:paraId="01B232AA" w14:textId="77777777" w:rsidTr="00785104">
        <w:trPr>
          <w:tblHeader/>
        </w:trPr>
        <w:tc>
          <w:tcPr>
            <w:tcW w:w="2112" w:type="dxa"/>
            <w:vAlign w:val="bottom"/>
          </w:tcPr>
          <w:p w14:paraId="3FE53831" w14:textId="69FED4DE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0" w:name="_Hlk71229821"/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1DC96B9F" w:rsidR="00C12A86" w:rsidRPr="000E7AEB" w:rsidRDefault="004D560E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E54474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30C16375" w:rsidR="00C12A86" w:rsidRPr="000E7AEB" w:rsidRDefault="00244CF3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7BBC81AA" w:rsidR="00C12A86" w:rsidRPr="000E7AEB" w:rsidRDefault="008D7E18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2D0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2D03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5" w:type="dxa"/>
            <w:vAlign w:val="bottom"/>
          </w:tcPr>
          <w:p w14:paraId="390CD4D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4DBC8E" w14:textId="4BED0ABA" w:rsidR="00C12A86" w:rsidRPr="000E7AEB" w:rsidRDefault="00244CF3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  <w:vAlign w:val="bottom"/>
          </w:tcPr>
          <w:p w14:paraId="0D4770E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8C1FA53" w14:textId="067E07E2" w:rsidR="00C12A86" w:rsidRPr="000E7AEB" w:rsidRDefault="00244CF3" w:rsidP="00DD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70" w:type="dxa"/>
            <w:vAlign w:val="bottom"/>
          </w:tcPr>
          <w:p w14:paraId="14ACF76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CF00E" w14:textId="31047BEC" w:rsidR="00C12A86" w:rsidRPr="000E7AEB" w:rsidRDefault="00027B76" w:rsidP="00DD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7B76">
              <w:rPr>
                <w:rFonts w:asciiTheme="majorBidi" w:hAnsiTheme="majorBidi" w:cstheme="majorBidi"/>
                <w:sz w:val="30"/>
                <w:szCs w:val="30"/>
              </w:rPr>
              <w:t>1,874</w:t>
            </w:r>
          </w:p>
        </w:tc>
      </w:tr>
      <w:bookmarkEnd w:id="0"/>
    </w:tbl>
    <w:p w14:paraId="0B856BFF" w14:textId="77777777" w:rsidR="004E7381" w:rsidRPr="000E7AEB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978"/>
        <w:gridCol w:w="236"/>
        <w:gridCol w:w="1015"/>
        <w:gridCol w:w="236"/>
        <w:gridCol w:w="1012"/>
        <w:gridCol w:w="235"/>
        <w:gridCol w:w="920"/>
        <w:gridCol w:w="238"/>
        <w:gridCol w:w="1028"/>
        <w:gridCol w:w="270"/>
        <w:gridCol w:w="1080"/>
      </w:tblGrid>
      <w:tr w:rsidR="00530B28" w:rsidRPr="000E7AEB" w14:paraId="3F2FC45B" w14:textId="77777777" w:rsidTr="00785104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0E7AEB" w:rsidRDefault="00CA55A0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55C1" w:rsidRPr="000E7AEB" w14:paraId="29B8FF96" w14:textId="77777777" w:rsidTr="00785104">
        <w:trPr>
          <w:tblHeader/>
        </w:trPr>
        <w:tc>
          <w:tcPr>
            <w:tcW w:w="2112" w:type="dxa"/>
            <w:vAlign w:val="bottom"/>
          </w:tcPr>
          <w:p w14:paraId="268C9E2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7D112A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BBD6CB" w14:textId="168DDAA0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E2C0D7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EA4E68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1B537" w14:textId="008D1108" w:rsidR="005D55C1" w:rsidRPr="000E7AEB" w:rsidRDefault="008D7E18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4E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C4E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FD1D84C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62F56CA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6BEE86" w14:textId="712166E3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AA56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C2AC4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708C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7C3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07AF0" w14:textId="7C99FAAA" w:rsidR="005D55C1" w:rsidRPr="000E7AEB" w:rsidRDefault="008D7E18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4E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C4E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8D7E18" w:rsidRPr="000E7AEB" w14:paraId="7AE0AD5E" w14:textId="77777777" w:rsidTr="00785104">
        <w:trPr>
          <w:tblHeader/>
        </w:trPr>
        <w:tc>
          <w:tcPr>
            <w:tcW w:w="2112" w:type="dxa"/>
            <w:vAlign w:val="bottom"/>
          </w:tcPr>
          <w:p w14:paraId="3931F263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4C2C9216" w14:textId="17FB1E4F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4ED32D4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AC3CAE0" w14:textId="3542A392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444AE7BD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3B5C811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bottom"/>
          </w:tcPr>
          <w:p w14:paraId="5A7B9539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2188758" w14:textId="7DEA5A14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56CDDF41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88BC34" w14:textId="77777777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8DADA" w14:textId="5476F521" w:rsidR="008D7E18" w:rsidRPr="000E7AEB" w:rsidRDefault="008D7E18" w:rsidP="008D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30B28" w:rsidRPr="000E7AEB" w14:paraId="094E4C75" w14:textId="77777777" w:rsidTr="00785104">
        <w:trPr>
          <w:tblHeader/>
        </w:trPr>
        <w:tc>
          <w:tcPr>
            <w:tcW w:w="2112" w:type="dxa"/>
            <w:vAlign w:val="bottom"/>
          </w:tcPr>
          <w:p w14:paraId="7BE869C2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60E" w:rsidRPr="000E7AEB" w14:paraId="300CF432" w14:textId="77777777" w:rsidTr="00785104">
        <w:trPr>
          <w:tblHeader/>
        </w:trPr>
        <w:tc>
          <w:tcPr>
            <w:tcW w:w="2112" w:type="dxa"/>
            <w:vAlign w:val="bottom"/>
          </w:tcPr>
          <w:p w14:paraId="1867D6A1" w14:textId="37E26C59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1D6E3341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894C7D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0483F56" w14:textId="1412D3B2" w:rsidR="004D560E" w:rsidRPr="000E7AEB" w:rsidRDefault="00027B76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3CFF6FD7" w:rsidR="004D560E" w:rsidRPr="000E7AEB" w:rsidRDefault="008D7E18" w:rsidP="00E75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  <w:tc>
          <w:tcPr>
            <w:tcW w:w="235" w:type="dxa"/>
            <w:vAlign w:val="bottom"/>
          </w:tcPr>
          <w:p w14:paraId="31DB17F9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D336D52" w14:textId="315007AA" w:rsidR="004D560E" w:rsidRPr="000E7AEB" w:rsidRDefault="00027B76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bottom"/>
          </w:tcPr>
          <w:p w14:paraId="78F5AFAA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24BB2F4A" w:rsidR="004D560E" w:rsidRPr="000E7AEB" w:rsidRDefault="00027B76" w:rsidP="00DD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7B76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70" w:type="dxa"/>
            <w:vAlign w:val="bottom"/>
          </w:tcPr>
          <w:p w14:paraId="1691F547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B5F89" w14:textId="312EBFDE" w:rsidR="004D560E" w:rsidRPr="000E7AEB" w:rsidRDefault="00A8414F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414F">
              <w:rPr>
                <w:rFonts w:asciiTheme="majorBidi" w:hAnsiTheme="majorBidi" w:cstheme="majorBidi"/>
                <w:sz w:val="30"/>
                <w:szCs w:val="30"/>
              </w:rPr>
              <w:t>1,828</w:t>
            </w:r>
          </w:p>
        </w:tc>
      </w:tr>
    </w:tbl>
    <w:p w14:paraId="0F1FC553" w14:textId="77777777" w:rsidR="00581D0D" w:rsidRPr="000E7AEB" w:rsidRDefault="00581D0D" w:rsidP="00581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8A567C9" w14:textId="77777777" w:rsidTr="00026042">
        <w:trPr>
          <w:tblHeader/>
        </w:trPr>
        <w:tc>
          <w:tcPr>
            <w:tcW w:w="2267" w:type="pct"/>
          </w:tcPr>
          <w:p w14:paraId="4F61CCDF" w14:textId="071F1062" w:rsidR="00920082" w:rsidRPr="000E7AEB" w:rsidRDefault="008D0EDF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98" w:type="pct"/>
            <w:gridSpan w:val="4"/>
          </w:tcPr>
          <w:p w14:paraId="75FD69B0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5CC8D9C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3615922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62B6" w:rsidRPr="000E7AEB" w14:paraId="746EA267" w14:textId="77777777" w:rsidTr="00026042">
        <w:trPr>
          <w:tblHeader/>
        </w:trPr>
        <w:tc>
          <w:tcPr>
            <w:tcW w:w="2267" w:type="pct"/>
          </w:tcPr>
          <w:p w14:paraId="6C8B5C37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95D8DC9" w14:textId="71606A58" w:rsidR="000862B6" w:rsidRPr="000E7AEB" w:rsidRDefault="009C4EE7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</w:tcPr>
          <w:p w14:paraId="55152FC2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8D61A37" w14:textId="5E9640E9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8B889AC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864F39" w14:textId="535D9ADE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4EE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9C4EE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D99F8FA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F15C4D" w14:textId="6AF9092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62B6" w:rsidRPr="000E7AEB" w14:paraId="0B4504E2" w14:textId="77777777" w:rsidTr="00026042">
        <w:trPr>
          <w:tblHeader/>
        </w:trPr>
        <w:tc>
          <w:tcPr>
            <w:tcW w:w="2267" w:type="pct"/>
          </w:tcPr>
          <w:p w14:paraId="53593E9B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1C39D72" w14:textId="4DA39216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3" w:type="pct"/>
          </w:tcPr>
          <w:p w14:paraId="687BEFC9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5AAD5E5" w14:textId="7B07D853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5DCB744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6F75F4" w14:textId="740424A5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220D1212" w14:textId="77777777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7AFCE6" w14:textId="10CD2EEC" w:rsidR="000862B6" w:rsidRPr="000E7AEB" w:rsidRDefault="000862B6" w:rsidP="00086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2A6A" w:rsidRPr="000E7AEB" w14:paraId="5BD4916E" w14:textId="77777777" w:rsidTr="00026042">
        <w:tc>
          <w:tcPr>
            <w:tcW w:w="2267" w:type="pct"/>
          </w:tcPr>
          <w:p w14:paraId="71D9193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43BC" w:rsidRPr="000E7AEB" w14:paraId="51A0E371" w14:textId="77777777" w:rsidTr="00026042">
        <w:tc>
          <w:tcPr>
            <w:tcW w:w="2267" w:type="pct"/>
          </w:tcPr>
          <w:p w14:paraId="3ABBB656" w14:textId="4589FF16" w:rsidR="003443BC" w:rsidRPr="004A2172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77" w:type="pct"/>
          </w:tcPr>
          <w:p w14:paraId="4E4ECA9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FBF3124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CCF89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69696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FDAF9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463AE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84D898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0AAA42E0" w14:textId="77777777" w:rsidTr="00026042">
        <w:tc>
          <w:tcPr>
            <w:tcW w:w="2267" w:type="pct"/>
          </w:tcPr>
          <w:p w14:paraId="6075E1AF" w14:textId="5A0BCB87" w:rsidR="003443BC" w:rsidRPr="004A2172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55FD86F" w14:textId="33C037D4" w:rsidR="003443BC" w:rsidRPr="000E7AEB" w:rsidRDefault="00D16957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8FED65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71B468" w14:textId="7595B31B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9,813</w:t>
            </w:r>
          </w:p>
        </w:tc>
        <w:tc>
          <w:tcPr>
            <w:tcW w:w="144" w:type="pct"/>
          </w:tcPr>
          <w:p w14:paraId="0C22A35F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E21FB9" w14:textId="2F808F71" w:rsidR="003443BC" w:rsidRPr="000E7AEB" w:rsidRDefault="00D16957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E7B62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C42D31F" w14:textId="1C64512B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9,813 </w:t>
            </w:r>
          </w:p>
        </w:tc>
      </w:tr>
      <w:tr w:rsidR="003443BC" w:rsidRPr="000E7AEB" w14:paraId="65CA81A5" w14:textId="77777777" w:rsidTr="00026042">
        <w:tc>
          <w:tcPr>
            <w:tcW w:w="2267" w:type="pct"/>
          </w:tcPr>
          <w:p w14:paraId="670172EE" w14:textId="77777777" w:rsidR="003443BC" w:rsidRPr="004A2172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DA2F14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F0FCC7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C240BF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EB933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17B7D5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83928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99E3F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70125724" w14:textId="77777777" w:rsidTr="00026042">
        <w:tc>
          <w:tcPr>
            <w:tcW w:w="2267" w:type="pct"/>
          </w:tcPr>
          <w:p w14:paraId="7425D4D6" w14:textId="053090E7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21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6A62FE9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2CCDF02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9443D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FC641B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992C1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3D1E63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3800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28F04F60" w14:textId="77777777" w:rsidTr="00026042">
        <w:tc>
          <w:tcPr>
            <w:tcW w:w="2267" w:type="pct"/>
          </w:tcPr>
          <w:p w14:paraId="56C1F0DA" w14:textId="1FBE4ADD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6294F32B" w:rsidR="003443BC" w:rsidRPr="000E7AEB" w:rsidRDefault="00AD288F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2BCE270A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0741B0E3" w:rsidR="003443BC" w:rsidRPr="000E7AEB" w:rsidRDefault="00AD288F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FB4992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30D0022F" w:rsidR="003443BC" w:rsidRPr="000E7AEB" w:rsidRDefault="003443BC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3,724</w:t>
            </w:r>
          </w:p>
        </w:tc>
      </w:tr>
      <w:tr w:rsidR="003443BC" w:rsidRPr="000E7AEB" w14:paraId="54173932" w14:textId="77777777" w:rsidTr="00026042">
        <w:tc>
          <w:tcPr>
            <w:tcW w:w="2267" w:type="pct"/>
          </w:tcPr>
          <w:p w14:paraId="46F90CC6" w14:textId="77777777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B6BCF8F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0693AA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BBE1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96B2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B174D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DD221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72BF07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43BC" w:rsidRPr="000E7AEB" w14:paraId="2BB4F026" w14:textId="77777777" w:rsidTr="00026042">
        <w:tc>
          <w:tcPr>
            <w:tcW w:w="2267" w:type="pct"/>
          </w:tcPr>
          <w:p w14:paraId="53029E96" w14:textId="767B9547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33D2E424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43BC" w:rsidRPr="000E7AEB" w14:paraId="18612BD2" w14:textId="77777777" w:rsidTr="00026042">
        <w:tc>
          <w:tcPr>
            <w:tcW w:w="2267" w:type="pct"/>
          </w:tcPr>
          <w:p w14:paraId="5BBB1158" w14:textId="09ACBD04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7E2B9607" w:rsidR="003443BC" w:rsidRPr="000E7AEB" w:rsidRDefault="00AD288F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3DB20FFB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1DEF75EA" w:rsidR="003443BC" w:rsidRPr="000E7AEB" w:rsidRDefault="00EA2538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253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1589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D13DF58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482A0763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3443BC" w:rsidRPr="000E7AEB" w14:paraId="1550E50A" w14:textId="77777777" w:rsidTr="00026042">
        <w:tc>
          <w:tcPr>
            <w:tcW w:w="2267" w:type="pct"/>
          </w:tcPr>
          <w:p w14:paraId="3FCB716C" w14:textId="6BBA9090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5574F9B8" w:rsidR="003443BC" w:rsidRPr="000E7AEB" w:rsidRDefault="00D16957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6957">
              <w:rPr>
                <w:rFonts w:asciiTheme="majorBidi" w:hAnsiTheme="majorBidi" w:cstheme="majorBidi"/>
                <w:sz w:val="30"/>
                <w:szCs w:val="30"/>
              </w:rPr>
              <w:t>8,499</w:t>
            </w:r>
          </w:p>
        </w:tc>
        <w:tc>
          <w:tcPr>
            <w:tcW w:w="144" w:type="pct"/>
            <w:gridSpan w:val="2"/>
          </w:tcPr>
          <w:p w14:paraId="599C854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0E139AB4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EDEF4F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4465C7BF" w:rsidR="003443BC" w:rsidRPr="000E7AEB" w:rsidRDefault="00D16957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16957">
              <w:rPr>
                <w:rFonts w:asciiTheme="majorBidi" w:hAnsiTheme="majorBidi" w:cstheme="majorBidi"/>
                <w:sz w:val="30"/>
                <w:szCs w:val="30"/>
              </w:rPr>
              <w:t>8,499</w:t>
            </w:r>
          </w:p>
        </w:tc>
        <w:tc>
          <w:tcPr>
            <w:tcW w:w="146" w:type="pct"/>
          </w:tcPr>
          <w:p w14:paraId="3AD1535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78E04832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43BC" w:rsidRPr="000E7AEB" w14:paraId="7A58893A" w14:textId="77777777" w:rsidTr="00026042">
        <w:tc>
          <w:tcPr>
            <w:tcW w:w="2267" w:type="pct"/>
          </w:tcPr>
          <w:p w14:paraId="17F5374D" w14:textId="7BE97853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73467" w14:textId="13CB8509" w:rsidR="003443BC" w:rsidRPr="000E7AEB" w:rsidRDefault="00D16957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8,499</w:t>
            </w:r>
          </w:p>
        </w:tc>
        <w:tc>
          <w:tcPr>
            <w:tcW w:w="144" w:type="pct"/>
            <w:gridSpan w:val="2"/>
          </w:tcPr>
          <w:p w14:paraId="6D822C6E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EF7012" w14:textId="49C7EA3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DAB42F9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351B87" w14:textId="3861944B" w:rsidR="003443BC" w:rsidRPr="000E7AEB" w:rsidRDefault="00D16957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</w:t>
            </w:r>
            <w:r w:rsidR="007A0C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158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66DF86B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DFC36A" w14:textId="2FDD88C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351</w:t>
            </w:r>
          </w:p>
        </w:tc>
      </w:tr>
      <w:tr w:rsidR="003443BC" w:rsidRPr="000E7AEB" w14:paraId="5C9637B0" w14:textId="77777777" w:rsidTr="00026042">
        <w:tc>
          <w:tcPr>
            <w:tcW w:w="2267" w:type="pct"/>
          </w:tcPr>
          <w:p w14:paraId="0D94F7E1" w14:textId="1BA52726" w:rsidR="003443BC" w:rsidRPr="000E7AEB" w:rsidRDefault="003443BC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6F62B50" w14:textId="29DBA25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E854DC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0C49A0" w14:textId="69EFACA9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14076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C2D7B1" w14:textId="2ABFAD0E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D97F8F" w14:textId="77777777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8FF7E1E" w14:textId="165ECDE0" w:rsidR="003443BC" w:rsidRPr="000E7AEB" w:rsidRDefault="003443BC" w:rsidP="0034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8F0824C" w14:textId="77777777" w:rsidR="001A1AAC" w:rsidRDefault="001A1AAC">
      <w: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AD750E" w:rsidRPr="000E7AEB" w14:paraId="0926F7B0" w14:textId="77777777">
        <w:trPr>
          <w:tblHeader/>
        </w:trPr>
        <w:tc>
          <w:tcPr>
            <w:tcW w:w="2267" w:type="pct"/>
          </w:tcPr>
          <w:p w14:paraId="60C01ADE" w14:textId="77777777" w:rsidR="00AD750E" w:rsidRPr="000E7AEB" w:rsidRDefault="00AD750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8" w:type="pct"/>
            <w:gridSpan w:val="3"/>
          </w:tcPr>
          <w:p w14:paraId="44D39702" w14:textId="77777777" w:rsidR="00AD750E" w:rsidRPr="000E7AEB" w:rsidRDefault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0454F1D6" w14:textId="77777777" w:rsidR="00AD750E" w:rsidRPr="000E7AEB" w:rsidRDefault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49CE4481" w14:textId="77777777" w:rsidR="00AD750E" w:rsidRPr="000E7AEB" w:rsidRDefault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50E" w:rsidRPr="000E7AEB" w14:paraId="7E4A886E" w14:textId="77777777" w:rsidTr="00026042">
        <w:tc>
          <w:tcPr>
            <w:tcW w:w="2267" w:type="pct"/>
          </w:tcPr>
          <w:p w14:paraId="5FF6EDF5" w14:textId="6088FA49" w:rsidR="00AD750E" w:rsidRPr="000E7AEB" w:rsidRDefault="00AD750E" w:rsidP="0034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F13B05D" w14:textId="652B9338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5161A9E3" w14:textId="77777777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53BBAE2C" w:rsidR="00AD750E" w:rsidRPr="00AA0264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A378E77" w14:textId="77777777" w:rsidR="00AD750E" w:rsidRPr="00AA0264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6215BE3A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6DB8ED5" w14:textId="77777777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2F94A7" w:rsidR="00AD750E" w:rsidRPr="00AA0264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D750E" w:rsidRPr="000E7AEB" w14:paraId="7CDC9883" w14:textId="77777777" w:rsidTr="00026042">
        <w:tc>
          <w:tcPr>
            <w:tcW w:w="2267" w:type="pct"/>
          </w:tcPr>
          <w:p w14:paraId="1C30F46C" w14:textId="77777777" w:rsidR="00AD750E" w:rsidRPr="000E7AEB" w:rsidRDefault="00AD750E" w:rsidP="00AD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D1D8F2E" w14:textId="3CC10759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20A972E" w14:textId="77777777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B566D6B" w14:textId="46844C3E" w:rsidR="00AD750E" w:rsidRPr="00AA0264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DB07410" w14:textId="77777777" w:rsidR="00AD750E" w:rsidRPr="00AA0264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6193FA" w14:textId="779C56EC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B76DBED" w14:textId="77777777" w:rsidR="00AD750E" w:rsidRPr="000E7AEB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9DFE18C" w14:textId="27C5A3D6" w:rsidR="00AD750E" w:rsidRPr="00AA0264" w:rsidRDefault="00AD750E" w:rsidP="00AA0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D750E" w:rsidRPr="000E7AEB" w14:paraId="3CC8595A" w14:textId="77777777">
        <w:tc>
          <w:tcPr>
            <w:tcW w:w="2267" w:type="pct"/>
          </w:tcPr>
          <w:p w14:paraId="609FB703" w14:textId="77777777" w:rsidR="00AD750E" w:rsidRPr="000E7AEB" w:rsidRDefault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7"/>
          </w:tcPr>
          <w:p w14:paraId="6A3CE274" w14:textId="77777777" w:rsidR="00AD750E" w:rsidRPr="000E7AEB" w:rsidRDefault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750E" w:rsidRPr="000E7AEB" w14:paraId="4E25A492" w14:textId="77777777" w:rsidTr="00026042">
        <w:tc>
          <w:tcPr>
            <w:tcW w:w="2267" w:type="pct"/>
          </w:tcPr>
          <w:p w14:paraId="15832F46" w14:textId="642AFE3D" w:rsidR="00AD750E" w:rsidRPr="000E7AEB" w:rsidRDefault="00AD750E" w:rsidP="00AD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64B95D4E" w14:textId="60685E86" w:rsidR="00AD750E" w:rsidRPr="000E7AEB" w:rsidRDefault="00AD750E" w:rsidP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3D611D" w14:textId="77777777" w:rsidR="00AD750E" w:rsidRPr="000E7AEB" w:rsidRDefault="00AD750E" w:rsidP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C35EF6" w14:textId="1EFF17E5" w:rsidR="00AD750E" w:rsidRPr="000E7AEB" w:rsidRDefault="00AD750E" w:rsidP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1F03DF" w14:textId="77777777" w:rsidR="00AD750E" w:rsidRPr="000E7AEB" w:rsidRDefault="00AD750E" w:rsidP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E44944" w14:textId="3B445E2B" w:rsidR="00AD750E" w:rsidRPr="000E7AEB" w:rsidRDefault="00AD750E" w:rsidP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DBABF1" w14:textId="77777777" w:rsidR="00AD750E" w:rsidRPr="000E7AEB" w:rsidRDefault="00AD750E" w:rsidP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600828" w14:textId="48DD7761" w:rsidR="00AD750E" w:rsidRPr="000E7AEB" w:rsidRDefault="00AD750E" w:rsidP="00AD7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750E" w:rsidRPr="000E7AEB" w14:paraId="228CD0F3" w14:textId="77777777" w:rsidTr="00026042">
        <w:tc>
          <w:tcPr>
            <w:tcW w:w="2267" w:type="pct"/>
          </w:tcPr>
          <w:p w14:paraId="1B4EB7D4" w14:textId="053B6DE3" w:rsidR="00AD750E" w:rsidRPr="000E7AEB" w:rsidRDefault="00AD750E" w:rsidP="0087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5EEFA50" w14:textId="53F362EC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058EAE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3F64DA" w14:textId="3B26E02F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0CEF83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4D5938" w14:textId="5D64280B" w:rsidR="00AD750E" w:rsidRPr="000E7AEB" w:rsidRDefault="00CC0DE4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C0DE4"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  <w:tc>
          <w:tcPr>
            <w:tcW w:w="146" w:type="pct"/>
          </w:tcPr>
          <w:p w14:paraId="00649104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D1BE77F" w14:textId="5D734CDB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1,048</w:t>
            </w:r>
          </w:p>
        </w:tc>
      </w:tr>
      <w:tr w:rsidR="00AD750E" w:rsidRPr="000E7AEB" w14:paraId="4AFC9464" w14:textId="77777777" w:rsidTr="00026042">
        <w:tc>
          <w:tcPr>
            <w:tcW w:w="2267" w:type="pct"/>
          </w:tcPr>
          <w:p w14:paraId="169DE04C" w14:textId="74F44302" w:rsidR="00AD750E" w:rsidRPr="000E7AEB" w:rsidRDefault="00AD750E" w:rsidP="0087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41B29222" w14:textId="655F86B7" w:rsidR="00AD750E" w:rsidRPr="000E7AEB" w:rsidRDefault="00EC3081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7A9D09F9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949DAC" w14:textId="43180D76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171D860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86D5AE" w14:textId="110E1C47" w:rsidR="00AD750E" w:rsidRPr="000E7AEB" w:rsidRDefault="00EC3081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AC06940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928B74" w14:textId="20BF44DC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D750E" w:rsidRPr="000E7AEB" w14:paraId="7DAF1818" w14:textId="77777777">
        <w:tc>
          <w:tcPr>
            <w:tcW w:w="2267" w:type="pct"/>
          </w:tcPr>
          <w:p w14:paraId="128890E3" w14:textId="69AF1B23" w:rsidR="00AD750E" w:rsidRPr="000E7AEB" w:rsidRDefault="00AD750E" w:rsidP="0087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C2B070B" w14:textId="796550F5" w:rsidR="00AD750E" w:rsidRPr="005C5C87" w:rsidRDefault="00EC3081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9B9FBC6" w14:textId="77777777" w:rsidR="00AD750E" w:rsidRPr="005C5C87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EFCBF69" w14:textId="0B840CA7" w:rsidR="00AD750E" w:rsidRPr="005C5C87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3147E8E0" w14:textId="77777777" w:rsidR="00AD750E" w:rsidRPr="005C5C87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EBDA906" w14:textId="1B752DA8" w:rsidR="00AD750E" w:rsidRPr="005C5C87" w:rsidRDefault="00EC3081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1,313</w:t>
            </w:r>
          </w:p>
        </w:tc>
        <w:tc>
          <w:tcPr>
            <w:tcW w:w="146" w:type="pct"/>
          </w:tcPr>
          <w:p w14:paraId="3D0A283E" w14:textId="77777777" w:rsidR="00AD750E" w:rsidRPr="005C5C87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9B69CED" w14:textId="0BC16891" w:rsidR="00AD750E" w:rsidRPr="005C5C87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1,051</w:t>
            </w:r>
          </w:p>
        </w:tc>
      </w:tr>
      <w:tr w:rsidR="00AD750E" w:rsidRPr="000E7AEB" w14:paraId="72E41365" w14:textId="77777777">
        <w:tc>
          <w:tcPr>
            <w:tcW w:w="2267" w:type="pct"/>
          </w:tcPr>
          <w:p w14:paraId="4E7476A3" w14:textId="15D53C4C" w:rsidR="00AD750E" w:rsidRPr="000E7AEB" w:rsidRDefault="00AD750E" w:rsidP="0087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4F81B76" w14:textId="7FF89D75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426C50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184208DD" w14:textId="3076FD3D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CAEC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E2781E6" w14:textId="30EBE3D9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CAF16F2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40FF2D9" w14:textId="5FDDC78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750E" w:rsidRPr="000E7AEB" w14:paraId="75295546" w14:textId="77777777" w:rsidTr="00026042">
        <w:tc>
          <w:tcPr>
            <w:tcW w:w="2267" w:type="pct"/>
          </w:tcPr>
          <w:p w14:paraId="523DF24E" w14:textId="5A3C72FD" w:rsidR="00AD750E" w:rsidRPr="000E7AEB" w:rsidRDefault="00AD750E" w:rsidP="0087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2D858E54" w14:textId="72906745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7B1E6E2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F3590B" w14:textId="28D6AEF0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ABFF65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719E08" w14:textId="4F02042E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C9F0D9" w14:textId="1B672E22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D750E" w:rsidRPr="000E7AEB" w14:paraId="03AD21CD" w14:textId="77777777" w:rsidTr="00026042">
        <w:tc>
          <w:tcPr>
            <w:tcW w:w="2267" w:type="pct"/>
          </w:tcPr>
          <w:p w14:paraId="6A33DA42" w14:textId="0DC72971" w:rsidR="00AD750E" w:rsidRPr="000E7AEB" w:rsidRDefault="00AD750E" w:rsidP="0087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2491880" w14:textId="2C8D8EB9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3DD060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4DA90B4D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11650C9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6923565F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CF55FB2" w14:textId="77777777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0BB56CB5" w:rsidR="00AD750E" w:rsidRPr="000E7AEB" w:rsidRDefault="00AD750E" w:rsidP="00874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4028A">
              <w:rPr>
                <w:rFonts w:asciiTheme="majorBidi" w:hAnsiTheme="majorBidi" w:cstheme="majorBidi"/>
                <w:sz w:val="30"/>
                <w:szCs w:val="30"/>
              </w:rPr>
              <w:t>4,120</w:t>
            </w:r>
          </w:p>
        </w:tc>
      </w:tr>
    </w:tbl>
    <w:p w14:paraId="7D179916" w14:textId="77777777" w:rsidR="00B623B3" w:rsidRDefault="00B623B3" w:rsidP="00B6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760804" w14:textId="6B01263F" w:rsidR="00B623B3" w:rsidRPr="000E7AEB" w:rsidRDefault="00B623B3" w:rsidP="00B6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  <w:t xml:space="preserve">  </w:t>
      </w:r>
      <w:r w:rsidRPr="000E7AE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7D1E6C99" w14:textId="77777777" w:rsidR="00B623B3" w:rsidRPr="000E7AEB" w:rsidRDefault="00B623B3" w:rsidP="00B6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31"/>
        <w:gridCol w:w="269"/>
        <w:gridCol w:w="2427"/>
      </w:tblGrid>
      <w:tr w:rsidR="00AE394F" w:rsidRPr="00AF034D" w14:paraId="7D20C40E" w14:textId="77777777" w:rsidTr="001108FA">
        <w:tc>
          <w:tcPr>
            <w:tcW w:w="2260" w:type="pct"/>
            <w:vAlign w:val="bottom"/>
          </w:tcPr>
          <w:p w14:paraId="1339200C" w14:textId="654549F2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C4E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9C4EE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C4E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99" w:type="pct"/>
          </w:tcPr>
          <w:p w14:paraId="19BB7A49" w14:textId="238B9BCB" w:rsidR="008E5827" w:rsidRPr="001B7D5B" w:rsidRDefault="008E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B7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501087F" w14:textId="6703D97D" w:rsidR="00AE394F" w:rsidRPr="001B7D5B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7" w:type="pct"/>
          </w:tcPr>
          <w:p w14:paraId="3BC7DAC6" w14:textId="77777777" w:rsidR="00AE394F" w:rsidRPr="001B7D5B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827" w:rsidRPr="000E7AEB" w14:paraId="27AADB85" w14:textId="77777777" w:rsidTr="00884D92">
        <w:trPr>
          <w:trHeight w:val="144"/>
        </w:trPr>
        <w:tc>
          <w:tcPr>
            <w:tcW w:w="2260" w:type="pct"/>
          </w:tcPr>
          <w:p w14:paraId="6D0E3D07" w14:textId="77777777" w:rsidR="008E5827" w:rsidRPr="00082A6A" w:rsidRDefault="008E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3"/>
          </w:tcPr>
          <w:p w14:paraId="56481DC4" w14:textId="3F8AB8C4" w:rsidR="008E5827" w:rsidRPr="00082A6A" w:rsidRDefault="008E5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82A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082A6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082A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E394F" w:rsidRPr="000E7AEB" w14:paraId="588722C1" w14:textId="77777777" w:rsidTr="001108FA">
        <w:tc>
          <w:tcPr>
            <w:tcW w:w="2260" w:type="pct"/>
          </w:tcPr>
          <w:p w14:paraId="60B445B2" w14:textId="77777777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99" w:type="pct"/>
          </w:tcPr>
          <w:p w14:paraId="4C76AF69" w14:textId="2CD8D0B1" w:rsidR="00AE394F" w:rsidRPr="00082A6A" w:rsidRDefault="00AE394F" w:rsidP="0092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" w:type="pct"/>
          </w:tcPr>
          <w:p w14:paraId="78450366" w14:textId="6B343233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pct"/>
          </w:tcPr>
          <w:p w14:paraId="7EE2A955" w14:textId="41712658" w:rsidR="00AE394F" w:rsidRPr="00082A6A" w:rsidRDefault="00AE394F" w:rsidP="0092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C7271" w:rsidRPr="000E7AEB" w14:paraId="3B47DFD9" w14:textId="77777777" w:rsidTr="001108FA">
        <w:tc>
          <w:tcPr>
            <w:tcW w:w="2260" w:type="pct"/>
          </w:tcPr>
          <w:p w14:paraId="0A1A4EC7" w14:textId="7C2227B4" w:rsidR="006C7271" w:rsidRPr="00082A6A" w:rsidRDefault="006C7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C7271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9" w:type="pct"/>
          </w:tcPr>
          <w:p w14:paraId="2E4CD660" w14:textId="455A208C" w:rsidR="006C7271" w:rsidRDefault="006C7271" w:rsidP="0092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4C8EF8C" w14:textId="77777777" w:rsidR="006C7271" w:rsidRPr="00082A6A" w:rsidRDefault="006C72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</w:tcPr>
          <w:p w14:paraId="3B9AC36C" w14:textId="230F7831" w:rsidR="006C7271" w:rsidRDefault="00E171A0" w:rsidP="00773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7"/>
              </w:tabs>
              <w:spacing w:line="240" w:lineRule="auto"/>
              <w:ind w:left="253" w:right="-8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AE394F" w:rsidRPr="000E7AEB" w14:paraId="546F1FD6" w14:textId="77777777" w:rsidTr="001108FA">
        <w:tc>
          <w:tcPr>
            <w:tcW w:w="2260" w:type="pct"/>
          </w:tcPr>
          <w:p w14:paraId="534D3023" w14:textId="77777777" w:rsidR="00AE394F" w:rsidRPr="00082A6A" w:rsidRDefault="00AE3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2A6A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9" w:type="pct"/>
          </w:tcPr>
          <w:p w14:paraId="480D08CA" w14:textId="3D8EA1CC" w:rsidR="00AE394F" w:rsidRPr="00082A6A" w:rsidRDefault="00921BC5" w:rsidP="00921B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37,053</w:t>
            </w:r>
          </w:p>
        </w:tc>
        <w:tc>
          <w:tcPr>
            <w:tcW w:w="144" w:type="pct"/>
          </w:tcPr>
          <w:p w14:paraId="6EB7F317" w14:textId="59CDD263" w:rsidR="00AE394F" w:rsidRPr="00082A6A" w:rsidRDefault="00AE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</w:tcPr>
          <w:p w14:paraId="533C8961" w14:textId="0B400DBC" w:rsidR="00AE394F" w:rsidRPr="00082A6A" w:rsidRDefault="00921BC5" w:rsidP="00921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37,053</w:t>
            </w:r>
          </w:p>
        </w:tc>
      </w:tr>
    </w:tbl>
    <w:p w14:paraId="4994A796" w14:textId="77777777" w:rsidR="001A1AAC" w:rsidRDefault="001A1AAC" w:rsidP="001A1A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5ACEE2A1" w14:textId="3206CA89" w:rsidR="001A1AAC" w:rsidRPr="00B620EB" w:rsidRDefault="001A1AAC" w:rsidP="001A1A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  <w:r w:rsidRPr="00B620EB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4DD92556" w14:textId="77777777" w:rsidR="001A1AAC" w:rsidRPr="000E7AEB" w:rsidRDefault="001A1AAC" w:rsidP="001A1A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1E7A2ED5" w14:textId="773149A0" w:rsidR="001A1AAC" w:rsidRDefault="001A1AAC" w:rsidP="001A1A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Pr="000E7AE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บริษัทมีภาระค้ำประกันวงเงินสินเชื่อของบริษัทร่วมที่ได้รับจากสถาบันการเงินในประเทศแห่งหนึ่งเป็นจำนวนเงิน</w:t>
      </w:r>
      <w:r w:rsidR="001D3C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3C5D">
        <w:rPr>
          <w:rFonts w:asciiTheme="majorBidi" w:hAnsiTheme="majorBidi" w:cstheme="majorBidi"/>
          <w:sz w:val="30"/>
          <w:szCs w:val="30"/>
        </w:rPr>
        <w:t>315</w:t>
      </w:r>
      <w:r w:rsidR="005C5C87">
        <w:rPr>
          <w:rFonts w:asciiTheme="majorBidi" w:hAnsiTheme="majorBidi" w:cstheme="majorBidi"/>
          <w:sz w:val="30"/>
          <w:szCs w:val="30"/>
        </w:rPr>
        <w:t>.0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0E7AEB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8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 368.0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32D7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32D7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2D7D">
        <w:rPr>
          <w:rFonts w:asciiTheme="majorBidi" w:hAnsiTheme="majorBidi" w:cstheme="majorBidi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09F2A0A1" w14:textId="77777777" w:rsidR="00E518A8" w:rsidRPr="001A1AAC" w:rsidRDefault="00E518A8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  <w:sectPr w:rsidR="00E518A8" w:rsidRPr="001A1AAC" w:rsidSect="00A5074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7A58B35" w14:textId="35122DD7" w:rsidR="00070A79" w:rsidRPr="00070A79" w:rsidRDefault="00E90867" w:rsidP="00070A7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B60EB5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2D4DD530" w14:textId="77777777" w:rsidR="00F16902" w:rsidRPr="000E7AEB" w:rsidRDefault="00F16902" w:rsidP="00070A7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86"/>
        <w:gridCol w:w="248"/>
        <w:gridCol w:w="23"/>
        <w:gridCol w:w="1084"/>
        <w:gridCol w:w="270"/>
        <w:gridCol w:w="1080"/>
        <w:gridCol w:w="274"/>
        <w:gridCol w:w="1060"/>
      </w:tblGrid>
      <w:tr w:rsidR="00530B28" w:rsidRPr="000E7AEB" w14:paraId="7760DB62" w14:textId="77777777" w:rsidTr="00811CFB">
        <w:trPr>
          <w:tblHeader/>
        </w:trPr>
        <w:tc>
          <w:tcPr>
            <w:tcW w:w="2268" w:type="pct"/>
          </w:tcPr>
          <w:p w14:paraId="1538723C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4"/>
          </w:tcPr>
          <w:p w14:paraId="31832B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01B99B1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DE3CDF5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2A6A" w:rsidRPr="000E7AEB" w14:paraId="3A6C863D" w14:textId="77777777" w:rsidTr="00811CFB">
        <w:trPr>
          <w:tblHeader/>
        </w:trPr>
        <w:tc>
          <w:tcPr>
            <w:tcW w:w="2268" w:type="pct"/>
          </w:tcPr>
          <w:p w14:paraId="59CD455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2E94B68" w14:textId="2690143A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533B4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33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" w:type="pct"/>
          </w:tcPr>
          <w:p w14:paraId="3AFEAED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7867B0B" w14:textId="132208B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D2B486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84CD50" w14:textId="01D88A19" w:rsidR="00082A6A" w:rsidRPr="000E7AEB" w:rsidRDefault="00032D7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="00533B4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533B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1C55D9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BA52AEC" w14:textId="1D0CB26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2A6A" w:rsidRPr="000E7AEB" w14:paraId="6F5B24D8" w14:textId="77777777" w:rsidTr="00811CFB">
        <w:trPr>
          <w:tblHeader/>
        </w:trPr>
        <w:tc>
          <w:tcPr>
            <w:tcW w:w="2268" w:type="pct"/>
          </w:tcPr>
          <w:p w14:paraId="7066983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EA6FD1" w14:textId="4067085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</w:tcPr>
          <w:p w14:paraId="7ED065E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BE1A1D0" w14:textId="0E064DCB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A09753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E291DB" w14:textId="7B53695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6A022DF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0AB1BEC" w14:textId="7C397BF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2D7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2A6A" w:rsidRPr="000E7AEB" w14:paraId="11F81027" w14:textId="77777777" w:rsidTr="00811CFB">
        <w:trPr>
          <w:tblHeader/>
        </w:trPr>
        <w:tc>
          <w:tcPr>
            <w:tcW w:w="2268" w:type="pct"/>
          </w:tcPr>
          <w:p w14:paraId="16A152E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2" w:type="pct"/>
            <w:gridSpan w:val="8"/>
          </w:tcPr>
          <w:p w14:paraId="45F63911" w14:textId="3EF42AD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4C2CE252" w14:textId="77777777" w:rsidTr="00811CFB">
        <w:tc>
          <w:tcPr>
            <w:tcW w:w="2847" w:type="pct"/>
            <w:gridSpan w:val="2"/>
          </w:tcPr>
          <w:p w14:paraId="780F8199" w14:textId="1129F35F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8D35A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E004A3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2D7D" w:rsidRPr="000E7AEB" w14:paraId="44FB14B2" w14:textId="77777777" w:rsidTr="00811CFB">
        <w:tc>
          <w:tcPr>
            <w:tcW w:w="2268" w:type="pct"/>
          </w:tcPr>
          <w:p w14:paraId="74906CE0" w14:textId="4933707E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5712CAEB" w:rsidR="00032D7D" w:rsidRPr="000E7AEB" w:rsidRDefault="00F44E15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B33754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26FC76" w14:textId="6C961D55" w:rsidR="00032D7D" w:rsidRPr="000E7AEB" w:rsidRDefault="00032D7D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508,659</w:t>
            </w:r>
          </w:p>
        </w:tc>
        <w:tc>
          <w:tcPr>
            <w:tcW w:w="144" w:type="pct"/>
          </w:tcPr>
          <w:p w14:paraId="12B0024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6C8A283C" w:rsidR="00032D7D" w:rsidRPr="000E7AEB" w:rsidRDefault="00B118E8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146" w:type="pct"/>
          </w:tcPr>
          <w:p w14:paraId="05BFAEE3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5A4F942" w14:textId="649FA3C3" w:rsidR="00032D7D" w:rsidRPr="000E7AEB" w:rsidRDefault="00032D7D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540,558</w:t>
            </w:r>
          </w:p>
        </w:tc>
      </w:tr>
      <w:tr w:rsidR="00032D7D" w:rsidRPr="000E7AEB" w14:paraId="1428E4C9" w14:textId="77777777" w:rsidTr="00811CFB">
        <w:tc>
          <w:tcPr>
            <w:tcW w:w="2268" w:type="pct"/>
          </w:tcPr>
          <w:p w14:paraId="6F55C196" w14:textId="77777777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4045F7B3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4EB8FDC" w14:textId="77777777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7F38458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32D7D" w:rsidRPr="000E7AEB" w14:paraId="3849076E" w14:textId="77777777" w:rsidTr="00811CFB">
        <w:tc>
          <w:tcPr>
            <w:tcW w:w="2268" w:type="pct"/>
          </w:tcPr>
          <w:p w14:paraId="7FDDAB10" w14:textId="240AA5CA" w:rsidR="00032D7D" w:rsidRPr="00546917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79" w:type="pct"/>
          </w:tcPr>
          <w:p w14:paraId="75F87FEB" w14:textId="06FF7A68" w:rsidR="00032D7D" w:rsidRPr="00546917" w:rsidRDefault="00F44E15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95044FE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73B064" w14:textId="7D1C6C9D" w:rsidR="00032D7D" w:rsidRPr="00546917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72,677</w:t>
            </w:r>
          </w:p>
        </w:tc>
        <w:tc>
          <w:tcPr>
            <w:tcW w:w="144" w:type="pct"/>
          </w:tcPr>
          <w:p w14:paraId="2C42F0A7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177D7159" w:rsidR="00032D7D" w:rsidRPr="00546917" w:rsidRDefault="00B118E8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4,476</w:t>
            </w:r>
          </w:p>
        </w:tc>
        <w:tc>
          <w:tcPr>
            <w:tcW w:w="146" w:type="pct"/>
          </w:tcPr>
          <w:p w14:paraId="519F2B62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2502930" w14:textId="342ACE77" w:rsidR="00032D7D" w:rsidRPr="00546917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72,936</w:t>
            </w:r>
          </w:p>
        </w:tc>
      </w:tr>
      <w:tr w:rsidR="00032D7D" w:rsidRPr="000E7AEB" w14:paraId="0C0CD999" w14:textId="77777777" w:rsidTr="00811CFB">
        <w:tc>
          <w:tcPr>
            <w:tcW w:w="2268" w:type="pct"/>
          </w:tcPr>
          <w:p w14:paraId="7A021CD5" w14:textId="264055BC" w:rsidR="00032D7D" w:rsidRPr="00546917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46917">
              <w:rPr>
                <w:rFonts w:asciiTheme="majorBidi" w:hAnsiTheme="majorBidi" w:cs="Angsana New"/>
                <w:sz w:val="30"/>
                <w:szCs w:val="30"/>
              </w:rPr>
              <w:t xml:space="preserve">   31 - 60 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E190779" w14:textId="4910354D" w:rsidR="00032D7D" w:rsidRPr="00546917" w:rsidRDefault="00F44E15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234,</w:t>
            </w:r>
            <w:r w:rsidR="00B118E8" w:rsidRPr="00546917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44" w:type="pct"/>
            <w:gridSpan w:val="2"/>
          </w:tcPr>
          <w:p w14:paraId="61407C9B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92360" w14:textId="2F82E0B2" w:rsidR="00032D7D" w:rsidRPr="00546917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EBDEA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58A204" w14:textId="50E3992B" w:rsidR="00032D7D" w:rsidRPr="00546917" w:rsidRDefault="00B118E8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235,37</w:t>
            </w:r>
            <w:r w:rsidR="000B1380" w:rsidRPr="0054691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64C1C10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0DD7CE3" w14:textId="461D06FC" w:rsidR="00032D7D" w:rsidRPr="00546917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032D7D" w:rsidRPr="000E7AEB" w14:paraId="39103832" w14:textId="77777777" w:rsidTr="00811CFB">
        <w:tc>
          <w:tcPr>
            <w:tcW w:w="2268" w:type="pct"/>
          </w:tcPr>
          <w:p w14:paraId="3D34CF19" w14:textId="1BC91135" w:rsidR="00032D7D" w:rsidRPr="00546917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46917">
              <w:rPr>
                <w:rFonts w:asciiTheme="majorBidi" w:hAnsiTheme="majorBidi" w:cs="Angsana New"/>
                <w:sz w:val="30"/>
                <w:szCs w:val="30"/>
              </w:rPr>
              <w:t xml:space="preserve">   61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79" w:type="pct"/>
          </w:tcPr>
          <w:p w14:paraId="2DF9BC56" w14:textId="0DD9A869" w:rsidR="00032D7D" w:rsidRPr="00546917" w:rsidRDefault="00B118E8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BB094E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260DBEB" w14:textId="64594AD5" w:rsidR="00032D7D" w:rsidRPr="00546917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16D08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20C19F" w14:textId="29028A37" w:rsidR="00032D7D" w:rsidRPr="00546917" w:rsidRDefault="00B118E8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942CC5" w:rsidRPr="005469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2B0C8F5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1A0A77" w14:textId="75015B41" w:rsidR="00032D7D" w:rsidRPr="00546917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</w:tr>
      <w:tr w:rsidR="001C0DA7" w:rsidRPr="000E7AEB" w14:paraId="2AAF1E88" w14:textId="77777777" w:rsidTr="00811CFB">
        <w:tc>
          <w:tcPr>
            <w:tcW w:w="2268" w:type="pct"/>
          </w:tcPr>
          <w:p w14:paraId="5668869D" w14:textId="431E3767" w:rsidR="001C0DA7" w:rsidRPr="000E7AEB" w:rsidRDefault="001C0DA7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98154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มากกว่า </w:t>
            </w:r>
            <w:r w:rsidR="00981545">
              <w:rPr>
                <w:rFonts w:asciiTheme="majorBidi" w:hAnsiTheme="majorBidi" w:cs="Angsana New"/>
                <w:sz w:val="30"/>
                <w:szCs w:val="30"/>
              </w:rPr>
              <w:t xml:space="preserve">90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03011A1E" w14:textId="2E173FC1" w:rsidR="001C0DA7" w:rsidRDefault="00E46E59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53A5A6" w14:textId="77777777" w:rsidR="001C0DA7" w:rsidRPr="000E7AEB" w:rsidRDefault="001C0DA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006A65B" w14:textId="376782AD" w:rsidR="001C0DA7" w:rsidRDefault="0029768C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289B64" w14:textId="77777777" w:rsidR="001C0DA7" w:rsidRPr="000E7AEB" w:rsidRDefault="001C0DA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2DE3D38" w14:textId="5E267165" w:rsidR="001C0DA7" w:rsidRPr="003B43B1" w:rsidRDefault="00BD38F8" w:rsidP="00EA2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38F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7D2B18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46" w:type="pct"/>
          </w:tcPr>
          <w:p w14:paraId="12DF6AC8" w14:textId="77777777" w:rsidR="001C0DA7" w:rsidRPr="000E7AEB" w:rsidRDefault="001C0DA7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010418A" w14:textId="4FCF994A" w:rsidR="001C0DA7" w:rsidRPr="00557FD4" w:rsidRDefault="009E15AA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E15AA">
              <w:rPr>
                <w:rFonts w:asciiTheme="majorBidi" w:hAnsiTheme="majorBidi" w:cstheme="majorBidi"/>
                <w:sz w:val="30"/>
                <w:szCs w:val="30"/>
              </w:rPr>
              <w:t>1,604</w:t>
            </w:r>
          </w:p>
        </w:tc>
      </w:tr>
      <w:tr w:rsidR="00032D7D" w:rsidRPr="000E7AEB" w14:paraId="2BDE0A72" w14:textId="77777777" w:rsidTr="00811CFB">
        <w:tc>
          <w:tcPr>
            <w:tcW w:w="2268" w:type="pct"/>
          </w:tcPr>
          <w:p w14:paraId="6CA42B79" w14:textId="77777777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1D1C4471" w:rsidR="00032D7D" w:rsidRPr="000E7AEB" w:rsidRDefault="00B118E8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234,816</w:t>
            </w:r>
          </w:p>
        </w:tc>
        <w:tc>
          <w:tcPr>
            <w:tcW w:w="144" w:type="pct"/>
            <w:gridSpan w:val="2"/>
          </w:tcPr>
          <w:p w14:paraId="2991B98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4425B06A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581,336</w:t>
            </w:r>
          </w:p>
        </w:tc>
        <w:tc>
          <w:tcPr>
            <w:tcW w:w="144" w:type="pct"/>
          </w:tcPr>
          <w:p w14:paraId="2BBDA3E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2B3E3860" w:rsidR="00032D7D" w:rsidRPr="000E7AEB" w:rsidRDefault="00B118E8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248,480</w:t>
            </w:r>
          </w:p>
        </w:tc>
        <w:tc>
          <w:tcPr>
            <w:tcW w:w="146" w:type="pct"/>
          </w:tcPr>
          <w:p w14:paraId="23AF201D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30395D51" w:rsidR="00032D7D" w:rsidRPr="000E7AEB" w:rsidRDefault="00032D7D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616,168</w:t>
            </w:r>
          </w:p>
        </w:tc>
      </w:tr>
      <w:tr w:rsidR="00032D7D" w:rsidRPr="000E7AEB" w14:paraId="1297E261" w14:textId="77777777" w:rsidTr="00811CFB">
        <w:tc>
          <w:tcPr>
            <w:tcW w:w="2268" w:type="pct"/>
          </w:tcPr>
          <w:p w14:paraId="3FC8A265" w14:textId="77777777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F0ACF5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CC0FD7F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2C9B028" w14:textId="77777777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7798C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D2D684F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20770E5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282E4FF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2D7D" w:rsidRPr="000E7AEB" w14:paraId="160AEA7F" w14:textId="77777777" w:rsidTr="00811CFB">
        <w:tc>
          <w:tcPr>
            <w:tcW w:w="2268" w:type="pct"/>
          </w:tcPr>
          <w:p w14:paraId="027A8E08" w14:textId="6A1BFF4F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32A78560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FB47DC1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2A4949B4" w14:textId="77777777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589D4A24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2532396C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12D19EC2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EC426A3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32D7D" w:rsidRPr="000E7AEB" w14:paraId="6E974A24" w14:textId="77777777" w:rsidTr="00811CFB">
        <w:tc>
          <w:tcPr>
            <w:tcW w:w="2268" w:type="pct"/>
          </w:tcPr>
          <w:p w14:paraId="69166580" w14:textId="4E5D82D9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09DDA462" w:rsidR="00032D7D" w:rsidRPr="000E7AEB" w:rsidRDefault="00B118E8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</w:t>
            </w:r>
            <w:r w:rsidR="00A439B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C5C87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4" w:type="pct"/>
            <w:gridSpan w:val="2"/>
          </w:tcPr>
          <w:p w14:paraId="2245F46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DD08F" w14:textId="5C168E38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183,489</w:t>
            </w:r>
          </w:p>
        </w:tc>
        <w:tc>
          <w:tcPr>
            <w:tcW w:w="144" w:type="pct"/>
          </w:tcPr>
          <w:p w14:paraId="3CF6E02E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224EE23C" w:rsidR="00032D7D" w:rsidRPr="000E7AEB" w:rsidRDefault="000D42AE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148,977</w:t>
            </w:r>
          </w:p>
        </w:tc>
        <w:tc>
          <w:tcPr>
            <w:tcW w:w="146" w:type="pct"/>
          </w:tcPr>
          <w:p w14:paraId="217B501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2BCC326" w14:textId="3F809200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164,772</w:t>
            </w:r>
          </w:p>
        </w:tc>
      </w:tr>
      <w:tr w:rsidR="00032D7D" w:rsidRPr="000E7AEB" w14:paraId="2CB7E215" w14:textId="77777777" w:rsidTr="00811CFB">
        <w:tc>
          <w:tcPr>
            <w:tcW w:w="2268" w:type="pct"/>
          </w:tcPr>
          <w:p w14:paraId="435C84C8" w14:textId="123C47FA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D214594" w14:textId="26658B4F" w:rsidR="00032D7D" w:rsidRPr="000E7AEB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48D825CD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55E5A330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E292D34" w14:textId="2C35A8AD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32D7D" w:rsidRPr="00211667" w14:paraId="481AFD21" w14:textId="77777777" w:rsidTr="00811CFB">
        <w:tc>
          <w:tcPr>
            <w:tcW w:w="2268" w:type="pct"/>
          </w:tcPr>
          <w:p w14:paraId="46B093FC" w14:textId="2DA1FAEB" w:rsidR="00032D7D" w:rsidRPr="00546917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79" w:type="pct"/>
          </w:tcPr>
          <w:p w14:paraId="7F29FF23" w14:textId="58DB7EEC" w:rsidR="00032D7D" w:rsidRPr="00546917" w:rsidRDefault="00A439B6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="Angsana New" w:hAnsi="Angsana New" w:cs="Angsana New"/>
                <w:sz w:val="30"/>
                <w:szCs w:val="30"/>
              </w:rPr>
              <w:t>19,969</w:t>
            </w:r>
          </w:p>
        </w:tc>
        <w:tc>
          <w:tcPr>
            <w:tcW w:w="144" w:type="pct"/>
            <w:gridSpan w:val="2"/>
          </w:tcPr>
          <w:p w14:paraId="092DE4B1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40AB2142" w14:textId="02484132" w:rsidR="00032D7D" w:rsidRPr="00546917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36,065</w:t>
            </w:r>
          </w:p>
        </w:tc>
        <w:tc>
          <w:tcPr>
            <w:tcW w:w="144" w:type="pct"/>
          </w:tcPr>
          <w:p w14:paraId="0027BB58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126DE025" w:rsidR="00032D7D" w:rsidRPr="00546917" w:rsidRDefault="000D42AE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15,376</w:t>
            </w:r>
          </w:p>
        </w:tc>
        <w:tc>
          <w:tcPr>
            <w:tcW w:w="146" w:type="pct"/>
          </w:tcPr>
          <w:p w14:paraId="44CE6D35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E406978" w14:textId="0C51C636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26,941</w:t>
            </w:r>
          </w:p>
        </w:tc>
      </w:tr>
      <w:tr w:rsidR="00032D7D" w:rsidRPr="00211667" w14:paraId="4A8B9786" w14:textId="77777777" w:rsidTr="00811CFB">
        <w:tc>
          <w:tcPr>
            <w:tcW w:w="2268" w:type="pct"/>
          </w:tcPr>
          <w:p w14:paraId="30646BBE" w14:textId="480D767F" w:rsidR="00032D7D" w:rsidRPr="00546917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79" w:type="pct"/>
          </w:tcPr>
          <w:p w14:paraId="17861697" w14:textId="03144635" w:rsidR="00032D7D" w:rsidRPr="00546917" w:rsidRDefault="00A439B6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="Angsana New" w:hAnsi="Angsana New" w:cs="Angsana New"/>
                <w:sz w:val="30"/>
                <w:szCs w:val="30"/>
              </w:rPr>
              <w:t>9,10</w:t>
            </w:r>
            <w:r w:rsidR="00860B2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0E1D6C09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9C64C32" w14:textId="11318A00" w:rsidR="00032D7D" w:rsidRPr="00546917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3,182</w:t>
            </w:r>
          </w:p>
        </w:tc>
        <w:tc>
          <w:tcPr>
            <w:tcW w:w="144" w:type="pct"/>
          </w:tcPr>
          <w:p w14:paraId="6765D31C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2DA62CAC" w:rsidR="00032D7D" w:rsidRPr="00546917" w:rsidRDefault="00A64458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6,789</w:t>
            </w:r>
          </w:p>
        </w:tc>
        <w:tc>
          <w:tcPr>
            <w:tcW w:w="146" w:type="pct"/>
          </w:tcPr>
          <w:p w14:paraId="410548A8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02C13E9C" w14:textId="50027E48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32D7D" w:rsidRPr="00211667" w14:paraId="4D057A2C" w14:textId="77777777" w:rsidTr="00811CFB">
        <w:tc>
          <w:tcPr>
            <w:tcW w:w="2268" w:type="pct"/>
          </w:tcPr>
          <w:p w14:paraId="7BF6BF7D" w14:textId="5C807BA6" w:rsidR="00032D7D" w:rsidRPr="00546917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46917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4691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79" w:type="pct"/>
          </w:tcPr>
          <w:p w14:paraId="441D262F" w14:textId="06B78215" w:rsidR="00032D7D" w:rsidRPr="00546917" w:rsidRDefault="00A439B6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D4EA008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C5E2D45" w14:textId="592125FC" w:rsidR="00032D7D" w:rsidRPr="00546917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44" w:type="pct"/>
          </w:tcPr>
          <w:p w14:paraId="03FB8C28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5B0C84A5" w:rsidR="00032D7D" w:rsidRPr="00546917" w:rsidRDefault="00A64458" w:rsidP="00104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C84C1" w14:textId="77777777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AFD9337" w14:textId="22C4CCFB" w:rsidR="00032D7D" w:rsidRPr="00546917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46917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686B07" w:rsidRPr="000E7AEB" w14:paraId="7643C481" w14:textId="77777777" w:rsidTr="00811CFB">
        <w:tc>
          <w:tcPr>
            <w:tcW w:w="2268" w:type="pct"/>
          </w:tcPr>
          <w:p w14:paraId="486E06F5" w14:textId="11507763" w:rsidR="00686B07" w:rsidRDefault="00686B07" w:rsidP="00686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00BE1C3F" w:rsidRPr="00BE1C3F">
              <w:rPr>
                <w:rFonts w:asciiTheme="majorBidi" w:hAnsiTheme="majorBidi" w:cs="Angsana New"/>
                <w:sz w:val="30"/>
                <w:szCs w:val="30"/>
                <w:cs/>
              </w:rPr>
              <w:t>มากกว่า 90 วัน</w:t>
            </w:r>
          </w:p>
        </w:tc>
        <w:tc>
          <w:tcPr>
            <w:tcW w:w="579" w:type="pct"/>
          </w:tcPr>
          <w:p w14:paraId="400DBB8C" w14:textId="2A181873" w:rsidR="00686B07" w:rsidRPr="007275DA" w:rsidRDefault="0017145E" w:rsidP="00686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145E">
              <w:rPr>
                <w:rFonts w:ascii="Angsana New" w:hAnsi="Angsana New" w:cs="Angsana New"/>
                <w:sz w:val="30"/>
                <w:szCs w:val="30"/>
              </w:rPr>
              <w:t>8,351</w:t>
            </w:r>
          </w:p>
        </w:tc>
        <w:tc>
          <w:tcPr>
            <w:tcW w:w="144" w:type="pct"/>
            <w:gridSpan w:val="2"/>
          </w:tcPr>
          <w:p w14:paraId="69E0BBD4" w14:textId="77777777" w:rsidR="00686B07" w:rsidRPr="00546917" w:rsidRDefault="00686B07" w:rsidP="00686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6D92A947" w14:textId="6AB822EF" w:rsidR="00686B07" w:rsidRPr="008C5822" w:rsidRDefault="0017145E" w:rsidP="00686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145E">
              <w:rPr>
                <w:rFonts w:asciiTheme="majorBidi" w:hAnsiTheme="majorBidi" w:cstheme="majorBidi"/>
                <w:sz w:val="30"/>
                <w:szCs w:val="30"/>
              </w:rPr>
              <w:t>6,474</w:t>
            </w:r>
          </w:p>
        </w:tc>
        <w:tc>
          <w:tcPr>
            <w:tcW w:w="144" w:type="pct"/>
          </w:tcPr>
          <w:p w14:paraId="2E74ECE6" w14:textId="77777777" w:rsidR="00686B07" w:rsidRPr="00546917" w:rsidRDefault="00686B07" w:rsidP="00686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6B100CE" w14:textId="3D848B19" w:rsidR="00686B07" w:rsidRPr="00546917" w:rsidRDefault="0017145E" w:rsidP="00686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145E">
              <w:rPr>
                <w:rFonts w:ascii="Angsana New" w:hAnsi="Angsana New" w:cs="Angsana New"/>
                <w:sz w:val="30"/>
                <w:szCs w:val="30"/>
              </w:rPr>
              <w:t>2,055</w:t>
            </w:r>
          </w:p>
        </w:tc>
        <w:tc>
          <w:tcPr>
            <w:tcW w:w="146" w:type="pct"/>
          </w:tcPr>
          <w:p w14:paraId="5F78C317" w14:textId="77777777" w:rsidR="00686B07" w:rsidRPr="00546917" w:rsidRDefault="00686B07" w:rsidP="00686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6E1248B" w14:textId="75926EA0" w:rsidR="00686B07" w:rsidRPr="00335F2B" w:rsidRDefault="0017145E" w:rsidP="00686B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7145E">
              <w:rPr>
                <w:rFonts w:asciiTheme="majorBidi" w:hAnsiTheme="majorBidi" w:cstheme="majorBidi"/>
                <w:sz w:val="30"/>
                <w:szCs w:val="30"/>
              </w:rPr>
              <w:t>1,951</w:t>
            </w:r>
          </w:p>
        </w:tc>
      </w:tr>
      <w:tr w:rsidR="00232461" w:rsidRPr="000E7AEB" w14:paraId="3E7D3A07" w14:textId="77777777" w:rsidTr="00811CFB">
        <w:tc>
          <w:tcPr>
            <w:tcW w:w="2268" w:type="pct"/>
          </w:tcPr>
          <w:p w14:paraId="53B21B1E" w14:textId="5A2DA14C" w:rsidR="00232461" w:rsidRPr="000E7AEB" w:rsidRDefault="00232461" w:rsidP="0023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1A175FF2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202,770</w:t>
            </w:r>
          </w:p>
        </w:tc>
        <w:tc>
          <w:tcPr>
            <w:tcW w:w="144" w:type="pct"/>
            <w:gridSpan w:val="2"/>
          </w:tcPr>
          <w:p w14:paraId="5BF35EDA" w14:textId="77777777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28AA68A" w14:textId="48D9F7E7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230,410</w:t>
            </w:r>
          </w:p>
        </w:tc>
        <w:tc>
          <w:tcPr>
            <w:tcW w:w="144" w:type="pct"/>
          </w:tcPr>
          <w:p w14:paraId="3C23D1B4" w14:textId="77777777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5E75DC40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173,197</w:t>
            </w:r>
          </w:p>
        </w:tc>
        <w:tc>
          <w:tcPr>
            <w:tcW w:w="146" w:type="pct"/>
          </w:tcPr>
          <w:p w14:paraId="7709CE9B" w14:textId="77777777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E4815E8" w14:textId="0581706F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193,851</w:t>
            </w:r>
          </w:p>
        </w:tc>
      </w:tr>
      <w:tr w:rsidR="00232461" w:rsidRPr="000E7AEB" w14:paraId="693B49B1" w14:textId="77777777" w:rsidTr="00811CFB">
        <w:tc>
          <w:tcPr>
            <w:tcW w:w="2268" w:type="pct"/>
          </w:tcPr>
          <w:p w14:paraId="67709CE6" w14:textId="7992532B" w:rsidR="00232461" w:rsidRPr="000E7AEB" w:rsidRDefault="00232461" w:rsidP="0023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19CCB096" w:rsidR="00232461" w:rsidRPr="00021F9D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(6,034)</w:t>
            </w:r>
          </w:p>
        </w:tc>
        <w:tc>
          <w:tcPr>
            <w:tcW w:w="144" w:type="pct"/>
            <w:gridSpan w:val="2"/>
          </w:tcPr>
          <w:p w14:paraId="41CEA782" w14:textId="77777777" w:rsidR="00232461" w:rsidRPr="00021F9D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FCF9B3" w14:textId="6EC0EBF3" w:rsidR="00232461" w:rsidRPr="00021F9D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21F9D">
              <w:rPr>
                <w:rFonts w:asciiTheme="majorBidi" w:hAnsiTheme="majorBidi" w:cstheme="majorBidi"/>
                <w:sz w:val="30"/>
                <w:szCs w:val="30"/>
              </w:rPr>
              <w:t>(3,775)</w:t>
            </w:r>
          </w:p>
        </w:tc>
        <w:tc>
          <w:tcPr>
            <w:tcW w:w="144" w:type="pct"/>
          </w:tcPr>
          <w:p w14:paraId="170408D8" w14:textId="77777777" w:rsidR="00232461" w:rsidRPr="00021F9D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59538AB6" w:rsidR="00232461" w:rsidRPr="009E04B6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(1,939)</w:t>
            </w:r>
          </w:p>
        </w:tc>
        <w:tc>
          <w:tcPr>
            <w:tcW w:w="146" w:type="pct"/>
          </w:tcPr>
          <w:p w14:paraId="2FD7E2B3" w14:textId="77777777" w:rsidR="00232461" w:rsidRPr="009E04B6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820B137" w14:textId="42C50F81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(1,682)</w:t>
            </w:r>
          </w:p>
        </w:tc>
      </w:tr>
      <w:tr w:rsidR="00232461" w:rsidRPr="000E7AEB" w14:paraId="4E43763B" w14:textId="77777777" w:rsidTr="00C353CC">
        <w:tc>
          <w:tcPr>
            <w:tcW w:w="2268" w:type="pct"/>
          </w:tcPr>
          <w:p w14:paraId="0197327D" w14:textId="683AD3A4" w:rsidR="00232461" w:rsidRPr="000E7AEB" w:rsidRDefault="00232461" w:rsidP="0023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23987ADF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196,736</w:t>
            </w:r>
          </w:p>
        </w:tc>
        <w:tc>
          <w:tcPr>
            <w:tcW w:w="144" w:type="pct"/>
            <w:gridSpan w:val="2"/>
          </w:tcPr>
          <w:p w14:paraId="4C7A1A8D" w14:textId="77777777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04F7FCC9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226,635</w:t>
            </w:r>
          </w:p>
        </w:tc>
        <w:tc>
          <w:tcPr>
            <w:tcW w:w="144" w:type="pct"/>
          </w:tcPr>
          <w:p w14:paraId="1C2DB8C2" w14:textId="4D8D79A1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0E122DAD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171,258</w:t>
            </w:r>
          </w:p>
        </w:tc>
        <w:tc>
          <w:tcPr>
            <w:tcW w:w="146" w:type="pct"/>
          </w:tcPr>
          <w:p w14:paraId="559E6835" w14:textId="77777777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584FB2DA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192,169</w:t>
            </w:r>
          </w:p>
        </w:tc>
      </w:tr>
      <w:tr w:rsidR="00232461" w:rsidRPr="000E7AEB" w14:paraId="3F05CCA4" w14:textId="77777777" w:rsidTr="00C353CC">
        <w:tc>
          <w:tcPr>
            <w:tcW w:w="2268" w:type="pct"/>
          </w:tcPr>
          <w:p w14:paraId="6EE41D13" w14:textId="5047840C" w:rsidR="00232461" w:rsidRPr="000E7AEB" w:rsidRDefault="00232461" w:rsidP="0023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03C5165" w14:textId="0493BF9F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431,552</w:t>
            </w:r>
          </w:p>
        </w:tc>
        <w:tc>
          <w:tcPr>
            <w:tcW w:w="144" w:type="pct"/>
            <w:gridSpan w:val="2"/>
          </w:tcPr>
          <w:p w14:paraId="650B7451" w14:textId="77777777" w:rsidR="00232461" w:rsidRPr="000E7AEB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37A4576" w14:textId="557575FB" w:rsidR="00232461" w:rsidRPr="00C353CC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8C1F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807,971</w:t>
            </w:r>
          </w:p>
        </w:tc>
        <w:tc>
          <w:tcPr>
            <w:tcW w:w="144" w:type="pct"/>
          </w:tcPr>
          <w:p w14:paraId="04C760EA" w14:textId="45418590" w:rsidR="00232461" w:rsidRPr="00C353CC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FDDA874" w14:textId="6AF017D9" w:rsidR="00232461" w:rsidRPr="00C353CC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419,738</w:t>
            </w:r>
          </w:p>
        </w:tc>
        <w:tc>
          <w:tcPr>
            <w:tcW w:w="146" w:type="pct"/>
          </w:tcPr>
          <w:p w14:paraId="259453DE" w14:textId="77777777" w:rsidR="00232461" w:rsidRPr="00C353CC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6622A83" w14:textId="3974655F" w:rsidR="00232461" w:rsidRPr="00C353CC" w:rsidRDefault="00232461" w:rsidP="002324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808,337</w:t>
            </w:r>
          </w:p>
        </w:tc>
      </w:tr>
    </w:tbl>
    <w:p w14:paraId="18FD2161" w14:textId="77777777" w:rsidR="00523DF5" w:rsidRDefault="00523DF5">
      <w:r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86"/>
        <w:gridCol w:w="270"/>
        <w:gridCol w:w="1084"/>
        <w:gridCol w:w="270"/>
        <w:gridCol w:w="1080"/>
        <w:gridCol w:w="274"/>
        <w:gridCol w:w="1060"/>
      </w:tblGrid>
      <w:tr w:rsidR="00523DF5" w:rsidRPr="000E7AEB" w14:paraId="7FE7B7BE" w14:textId="77777777" w:rsidTr="00433569">
        <w:trPr>
          <w:tblHeader/>
        </w:trPr>
        <w:tc>
          <w:tcPr>
            <w:tcW w:w="2268" w:type="pct"/>
          </w:tcPr>
          <w:p w14:paraId="7C413FA5" w14:textId="77777777" w:rsidR="00523DF5" w:rsidRPr="000E7AEB" w:rsidRDefault="00523DF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01" w:type="pct"/>
            <w:gridSpan w:val="3"/>
          </w:tcPr>
          <w:p w14:paraId="6E338E9B" w14:textId="77777777" w:rsidR="00523DF5" w:rsidRPr="000E7AEB" w:rsidRDefault="00523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4AF2BF47" w14:textId="77777777" w:rsidR="00523DF5" w:rsidRPr="000E7AEB" w:rsidRDefault="00523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5DA0E114" w14:textId="77777777" w:rsidR="00523DF5" w:rsidRPr="000E7AEB" w:rsidRDefault="00523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3DF5" w:rsidRPr="000E7AEB" w14:paraId="5861B665" w14:textId="77777777" w:rsidTr="00433569">
        <w:tc>
          <w:tcPr>
            <w:tcW w:w="2268" w:type="pct"/>
          </w:tcPr>
          <w:p w14:paraId="77810169" w14:textId="77777777" w:rsidR="00523DF5" w:rsidRPr="000E7AEB" w:rsidRDefault="005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B20100F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814CD1E" w14:textId="77777777" w:rsidR="00523DF5" w:rsidRPr="000E7AEB" w:rsidRDefault="00523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10DBE2F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2745D316" w14:textId="77777777" w:rsidR="00523DF5" w:rsidRPr="000E7AEB" w:rsidRDefault="00523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BFCDCE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547375F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82401B1" w14:textId="77777777" w:rsidR="00523DF5" w:rsidRPr="00EE2AD1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23DF5" w:rsidRPr="000E7AEB" w14:paraId="5337B247" w14:textId="77777777" w:rsidTr="00433569">
        <w:tc>
          <w:tcPr>
            <w:tcW w:w="2268" w:type="pct"/>
          </w:tcPr>
          <w:p w14:paraId="379F2B64" w14:textId="77777777" w:rsidR="00523DF5" w:rsidRPr="000E7AEB" w:rsidRDefault="005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05067FA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57B1DB0E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D2D7E07" w14:textId="77777777" w:rsidR="00523DF5" w:rsidRPr="00EE2AD1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548B97F" w14:textId="77777777" w:rsidR="00523DF5" w:rsidRPr="00EE2AD1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0106A4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C68A2B0" w14:textId="77777777" w:rsidR="00523DF5" w:rsidRPr="000E7AEB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1535FD00" w14:textId="77777777" w:rsidR="00523DF5" w:rsidRPr="00EE2AD1" w:rsidRDefault="00523DF5" w:rsidP="00EE2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23DF5" w:rsidRPr="000E7AEB" w14:paraId="58CFC4FD" w14:textId="77777777" w:rsidTr="00433569">
        <w:tc>
          <w:tcPr>
            <w:tcW w:w="2268" w:type="pct"/>
          </w:tcPr>
          <w:p w14:paraId="1ABF405C" w14:textId="77777777" w:rsidR="00523DF5" w:rsidRPr="000E7AEB" w:rsidRDefault="00523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14:paraId="3614D8D9" w14:textId="77777777" w:rsidR="00523DF5" w:rsidRPr="000E7AEB" w:rsidRDefault="00523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587B8BD1" w14:textId="77777777" w:rsidTr="00DB53C7">
        <w:tc>
          <w:tcPr>
            <w:tcW w:w="2268" w:type="pct"/>
          </w:tcPr>
          <w:p w14:paraId="7B9DF234" w14:textId="0F7238B3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7561B91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4105848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BBA6100" w14:textId="0B3A9C64" w:rsidR="00082A6A" w:rsidRPr="000E7AEB" w:rsidRDefault="00082A6A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FFB1" w14:textId="1325587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88CFB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6667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5D725" w14:textId="675DCC0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32D7D" w:rsidRPr="000E7AEB" w14:paraId="6B92D775" w14:textId="77777777" w:rsidTr="00DB53C7">
        <w:tc>
          <w:tcPr>
            <w:tcW w:w="2268" w:type="pct"/>
          </w:tcPr>
          <w:p w14:paraId="2E70DF26" w14:textId="38AB2595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</w:tcPr>
          <w:p w14:paraId="3B2D7804" w14:textId="2E4F5CC1" w:rsidR="00032D7D" w:rsidRPr="00D67E21" w:rsidRDefault="00433569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100</w:t>
            </w:r>
          </w:p>
        </w:tc>
        <w:tc>
          <w:tcPr>
            <w:tcW w:w="144" w:type="pct"/>
          </w:tcPr>
          <w:p w14:paraId="5A6208AB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DF37271" w14:textId="6E882675" w:rsidR="00032D7D" w:rsidRPr="00D67E21" w:rsidRDefault="00032D7D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44" w:type="pct"/>
          </w:tcPr>
          <w:p w14:paraId="7F7A4F95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24C151F" w14:textId="1B56C195" w:rsidR="00032D7D" w:rsidRPr="00CB70CD" w:rsidRDefault="00433569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0BD301D5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38FA0B5E" w14:textId="1B8C0B35" w:rsidR="00032D7D" w:rsidRPr="000E7AEB" w:rsidRDefault="00032D7D" w:rsidP="00A62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032D7D" w:rsidRPr="000E7AEB" w14:paraId="0642BFB4" w14:textId="77777777" w:rsidTr="00811CFB">
        <w:tc>
          <w:tcPr>
            <w:tcW w:w="2268" w:type="pct"/>
          </w:tcPr>
          <w:p w14:paraId="78B91A97" w14:textId="19FE133C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35A6158E" w:rsidR="00032D7D" w:rsidRPr="00D67E21" w:rsidRDefault="00433569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(100)</w:t>
            </w:r>
          </w:p>
        </w:tc>
        <w:tc>
          <w:tcPr>
            <w:tcW w:w="144" w:type="pct"/>
          </w:tcPr>
          <w:p w14:paraId="196DCC9D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44F66FF" w14:textId="213E53B7" w:rsidR="00032D7D" w:rsidRPr="00D67E21" w:rsidRDefault="00032D7D" w:rsidP="00D7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144" w:type="pct"/>
          </w:tcPr>
          <w:p w14:paraId="152F14D0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A3E30AD" w14:textId="12B376CE" w:rsidR="00032D7D" w:rsidRPr="00595B00" w:rsidRDefault="00433569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(100)</w:t>
            </w:r>
          </w:p>
        </w:tc>
        <w:tc>
          <w:tcPr>
            <w:tcW w:w="146" w:type="pct"/>
          </w:tcPr>
          <w:p w14:paraId="4EDE30C4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D01B9D4" w14:textId="40A8D9D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</w:tr>
      <w:tr w:rsidR="00032D7D" w:rsidRPr="000E7AEB" w14:paraId="12AB59DC" w14:textId="77777777" w:rsidTr="00811CFB">
        <w:tc>
          <w:tcPr>
            <w:tcW w:w="2268" w:type="pct"/>
          </w:tcPr>
          <w:p w14:paraId="59F042E9" w14:textId="7BE6694A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43C7C6" w14:textId="3F95C054" w:rsidR="00032D7D" w:rsidRPr="00D67E21" w:rsidRDefault="00433569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053DCAF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3C45F2D3" w14:textId="7904E61E" w:rsidR="00032D7D" w:rsidRPr="00D67E21" w:rsidRDefault="00032D7D" w:rsidP="002E61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816CE8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A3BDB79" w14:textId="09E1660D" w:rsidR="00032D7D" w:rsidRPr="00D67E21" w:rsidRDefault="00433569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5F669C" w14:textId="77777777" w:rsidR="00032D7D" w:rsidRPr="00A9120A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7F0243F" w14:textId="7FC958FA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F2F86" w:rsidRPr="000E7AEB" w14:paraId="52B5F070" w14:textId="77777777" w:rsidTr="00832037">
        <w:tc>
          <w:tcPr>
            <w:tcW w:w="2268" w:type="pct"/>
          </w:tcPr>
          <w:p w14:paraId="79C10C7E" w14:textId="1308410B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ลูกหนี้กรมสรรพากร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579" w:type="pct"/>
          </w:tcPr>
          <w:p w14:paraId="7E09447E" w14:textId="3BAF8185" w:rsidR="00AF2F86" w:rsidRDefault="009858AA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60,5</w:t>
            </w:r>
            <w:r w:rsidR="004B64E6">
              <w:rPr>
                <w:rFonts w:ascii="Angsana New" w:hAnsi="Angsana New" w:cs="Angsana New"/>
                <w:noProof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14:paraId="44958664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7518478" w14:textId="05D1EDA8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61,222</w:t>
            </w:r>
          </w:p>
        </w:tc>
        <w:tc>
          <w:tcPr>
            <w:tcW w:w="144" w:type="pct"/>
          </w:tcPr>
          <w:p w14:paraId="4D53B6C6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97B933" w14:textId="428EDB47" w:rsidR="00AF2F86" w:rsidRPr="00CB70CD" w:rsidRDefault="00BE22E5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58,93</w:t>
            </w:r>
            <w:r w:rsidR="004806A1">
              <w:rPr>
                <w:rFonts w:ascii="Angsana New" w:hAnsi="Angsana New" w:cs="Angsana New"/>
                <w:noProof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1AA8A941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371E047" w14:textId="56AAF0D3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962C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9,621</w:t>
            </w:r>
          </w:p>
        </w:tc>
      </w:tr>
      <w:tr w:rsidR="009D4DDA" w:rsidRPr="000E7AEB" w14:paraId="1832DB6D" w14:textId="77777777" w:rsidTr="009D4DDA">
        <w:tc>
          <w:tcPr>
            <w:tcW w:w="2268" w:type="pct"/>
          </w:tcPr>
          <w:p w14:paraId="6637A94F" w14:textId="77777777" w:rsidR="009D4DDA" w:rsidRPr="000E7AEB" w:rsidRDefault="009D4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00671E89" w14:textId="2070C7A5" w:rsidR="009D4DDA" w:rsidRPr="00D67E21" w:rsidRDefault="009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15,945</w:t>
            </w:r>
          </w:p>
        </w:tc>
        <w:tc>
          <w:tcPr>
            <w:tcW w:w="144" w:type="pct"/>
          </w:tcPr>
          <w:p w14:paraId="0F0B114A" w14:textId="77777777" w:rsidR="009D4DDA" w:rsidRPr="00D67E2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6A2FB1B" w14:textId="77777777" w:rsidR="009D4DDA" w:rsidRPr="00BB6D0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4F0073">
              <w:rPr>
                <w:rFonts w:asciiTheme="majorBidi" w:hAnsiTheme="majorBidi" w:cstheme="majorBidi"/>
                <w:sz w:val="30"/>
                <w:szCs w:val="30"/>
              </w:rPr>
              <w:t>17,991</w:t>
            </w:r>
          </w:p>
        </w:tc>
        <w:tc>
          <w:tcPr>
            <w:tcW w:w="144" w:type="pct"/>
          </w:tcPr>
          <w:p w14:paraId="25881DFF" w14:textId="77777777" w:rsidR="009D4DDA" w:rsidRPr="00D67E2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1F38DDC" w14:textId="0B851203" w:rsidR="009D4DDA" w:rsidRPr="00CB70CD" w:rsidRDefault="000A7A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15,94</w:t>
            </w:r>
            <w:r w:rsidR="004806A1">
              <w:rPr>
                <w:rFonts w:ascii="Angsana New" w:hAnsi="Angsana New" w:cs="Angsana New"/>
                <w:noProof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2796230A" w14:textId="77777777" w:rsidR="009D4DDA" w:rsidRPr="000E7AEB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5CB02AF" w14:textId="77777777" w:rsidR="009D4DDA" w:rsidRPr="00BB6D01" w:rsidRDefault="009D4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4F0073">
              <w:rPr>
                <w:rFonts w:asciiTheme="majorBidi" w:hAnsiTheme="majorBidi" w:cstheme="majorBidi"/>
                <w:sz w:val="30"/>
                <w:szCs w:val="30"/>
              </w:rPr>
              <w:t>17,991</w:t>
            </w:r>
          </w:p>
        </w:tc>
      </w:tr>
      <w:tr w:rsidR="00AF2F86" w:rsidRPr="000E7AEB" w14:paraId="7408BB9E" w14:textId="77777777" w:rsidTr="00811CFB">
        <w:tc>
          <w:tcPr>
            <w:tcW w:w="2268" w:type="pct"/>
          </w:tcPr>
          <w:p w14:paraId="0FD21931" w14:textId="19A44A64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55FF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ค่าใช้จ่ายจ่ายล่วงหน้า</w:t>
            </w:r>
            <w:r w:rsidRPr="00055FF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579" w:type="pct"/>
          </w:tcPr>
          <w:p w14:paraId="0A1D2B98" w14:textId="48B369CE" w:rsidR="00AF2F86" w:rsidRPr="009412DF" w:rsidRDefault="00E6701D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16,54</w:t>
            </w:r>
            <w:r w:rsidR="008A03BA">
              <w:rPr>
                <w:rFonts w:ascii="Angsana New" w:hAnsi="Angsana New" w:cs="Angsana New"/>
                <w:noProof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C1E21F0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B08C51C" w14:textId="78507D80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ED2C48">
              <w:rPr>
                <w:rFonts w:asciiTheme="majorBidi" w:hAnsiTheme="majorBidi" w:cstheme="majorBidi"/>
                <w:sz w:val="30"/>
                <w:szCs w:val="30"/>
              </w:rPr>
              <w:t>14,41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A7EA39B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7574261" w14:textId="0A61DAF9" w:rsidR="00AF2F86" w:rsidRPr="00CB70CD" w:rsidRDefault="00000D9A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15,637</w:t>
            </w:r>
          </w:p>
        </w:tc>
        <w:tc>
          <w:tcPr>
            <w:tcW w:w="146" w:type="pct"/>
          </w:tcPr>
          <w:p w14:paraId="499A719B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5053681" w14:textId="65694554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962C1">
              <w:rPr>
                <w:rFonts w:asciiTheme="majorBidi" w:hAnsiTheme="majorBidi" w:cstheme="majorBidi"/>
                <w:sz w:val="30"/>
                <w:szCs w:val="30"/>
              </w:rPr>
              <w:t>14,05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F2F86" w:rsidRPr="000E7AEB" w14:paraId="558B3C64" w14:textId="77777777" w:rsidTr="00811CFB">
        <w:tc>
          <w:tcPr>
            <w:tcW w:w="2268" w:type="pct"/>
          </w:tcPr>
          <w:p w14:paraId="66AD88F3" w14:textId="32AC1F52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2A6BD062" w14:textId="1E179E24" w:rsidR="00AF2F86" w:rsidRPr="00B8484A" w:rsidRDefault="002E06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05260DFB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FF30983" w14:textId="5F56521B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49C0AA53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F5313C8" w14:textId="3C8C14C1" w:rsidR="00AF2F86" w:rsidRPr="00CB70CD" w:rsidRDefault="00B628BF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312AD37F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3008215" w14:textId="1022689C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6,165</w:t>
            </w:r>
          </w:p>
        </w:tc>
      </w:tr>
      <w:tr w:rsidR="00AF2F86" w:rsidRPr="000E7AEB" w14:paraId="24ACC902" w14:textId="77777777" w:rsidTr="00811CFB">
        <w:tc>
          <w:tcPr>
            <w:tcW w:w="2268" w:type="pct"/>
          </w:tcPr>
          <w:p w14:paraId="65247EA8" w14:textId="2894A1C9" w:rsidR="00AF2F86" w:rsidRPr="000E7AEB" w:rsidRDefault="00AF2F86" w:rsidP="00AF2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55FF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41BF2EF" w14:textId="52EFA59A" w:rsidR="00AF2F86" w:rsidRPr="00516BBB" w:rsidRDefault="002E06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363</w:t>
            </w:r>
          </w:p>
        </w:tc>
        <w:tc>
          <w:tcPr>
            <w:tcW w:w="144" w:type="pct"/>
          </w:tcPr>
          <w:p w14:paraId="7F4396FC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F042B6B" w14:textId="3993B711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44" w:type="pct"/>
          </w:tcPr>
          <w:p w14:paraId="3E029B09" w14:textId="77777777" w:rsidR="00AF2F86" w:rsidRPr="00D67E2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5028915" w14:textId="7042BAC6" w:rsidR="00AF2F86" w:rsidRPr="00CB70CD" w:rsidRDefault="00433569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348</w:t>
            </w:r>
          </w:p>
        </w:tc>
        <w:tc>
          <w:tcPr>
            <w:tcW w:w="146" w:type="pct"/>
          </w:tcPr>
          <w:p w14:paraId="4D5191D1" w14:textId="77777777" w:rsidR="00AF2F86" w:rsidRPr="000E7AEB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D53D8B0" w14:textId="7AF47ADB" w:rsidR="00AF2F86" w:rsidRPr="00BB6D01" w:rsidRDefault="00AF2F86" w:rsidP="00AF2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032D7D" w:rsidRPr="000E7AEB" w14:paraId="2273911D" w14:textId="77777777" w:rsidTr="00811CFB">
        <w:tc>
          <w:tcPr>
            <w:tcW w:w="2268" w:type="pct"/>
          </w:tcPr>
          <w:p w14:paraId="530172C7" w14:textId="6821EB03" w:rsidR="00032D7D" w:rsidRPr="000E7AE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5C4E3BED" w:rsidR="00032D7D" w:rsidRPr="00D67E21" w:rsidRDefault="002E0686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99,</w:t>
            </w:r>
            <w:r w:rsidR="003F48E1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59</w:t>
            </w:r>
            <w:r w:rsidR="0017369D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B699C63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679960A6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100,103</w:t>
            </w:r>
          </w:p>
        </w:tc>
        <w:tc>
          <w:tcPr>
            <w:tcW w:w="144" w:type="pct"/>
          </w:tcPr>
          <w:p w14:paraId="6E636C83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C5AA" w14:textId="6B7A9377" w:rsidR="00032D7D" w:rsidRPr="00595B00" w:rsidRDefault="00B628BF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97,029</w:t>
            </w:r>
          </w:p>
        </w:tc>
        <w:tc>
          <w:tcPr>
            <w:tcW w:w="146" w:type="pct"/>
          </w:tcPr>
          <w:p w14:paraId="7119F022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06DB048B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98,126</w:t>
            </w:r>
          </w:p>
        </w:tc>
      </w:tr>
      <w:tr w:rsidR="00032D7D" w:rsidRPr="000E7AEB" w14:paraId="49CA0102" w14:textId="77777777" w:rsidTr="00811CFB">
        <w:trPr>
          <w:trHeight w:val="20"/>
        </w:trPr>
        <w:tc>
          <w:tcPr>
            <w:tcW w:w="2268" w:type="pct"/>
          </w:tcPr>
          <w:p w14:paraId="10BE2292" w14:textId="77777777" w:rsidR="00032D7D" w:rsidRPr="00811CFB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7D699455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66C8D71" w14:textId="77777777" w:rsidR="00032D7D" w:rsidRPr="00BB6D0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032D7D" w:rsidRPr="00D67E2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032D7D" w:rsidRPr="000E7AEB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1A3F3BA" w14:textId="77777777" w:rsidR="00032D7D" w:rsidRPr="00BB6D01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</w:tr>
      <w:tr w:rsidR="00032D7D" w:rsidRPr="000E7AEB" w14:paraId="694A5261" w14:textId="77777777" w:rsidTr="00811CFB">
        <w:tc>
          <w:tcPr>
            <w:tcW w:w="2268" w:type="pct"/>
          </w:tcPr>
          <w:p w14:paraId="5FC12EB2" w14:textId="5B93CBBA" w:rsidR="00032D7D" w:rsidRPr="00B261D5" w:rsidRDefault="00032D7D" w:rsidP="00032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61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B26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B261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0C4DF971" w:rsidR="00032D7D" w:rsidRPr="00B261D5" w:rsidRDefault="00314FCB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531,1</w:t>
            </w:r>
            <w:r w:rsidR="004B64E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50</w:t>
            </w:r>
          </w:p>
        </w:tc>
        <w:tc>
          <w:tcPr>
            <w:tcW w:w="144" w:type="pct"/>
          </w:tcPr>
          <w:p w14:paraId="79756AD4" w14:textId="77777777" w:rsidR="00032D7D" w:rsidRPr="00B261D5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8904798" w14:textId="492D1B62" w:rsidR="00032D7D" w:rsidRPr="00B261D5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B261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908,074</w:t>
            </w:r>
          </w:p>
        </w:tc>
        <w:tc>
          <w:tcPr>
            <w:tcW w:w="144" w:type="pct"/>
          </w:tcPr>
          <w:p w14:paraId="4217605F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7550154C" w:rsidR="00032D7D" w:rsidRPr="00595B00" w:rsidRDefault="00314FCB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516,767</w:t>
            </w:r>
          </w:p>
        </w:tc>
        <w:tc>
          <w:tcPr>
            <w:tcW w:w="146" w:type="pct"/>
          </w:tcPr>
          <w:p w14:paraId="3C47F0B5" w14:textId="77777777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EEA3043" w14:textId="7FD30DF0" w:rsidR="00032D7D" w:rsidRPr="00595B00" w:rsidRDefault="00032D7D" w:rsidP="00032D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906,463</w:t>
            </w:r>
          </w:p>
        </w:tc>
      </w:tr>
    </w:tbl>
    <w:p w14:paraId="63D16BB9" w14:textId="77777777" w:rsidR="002B15CB" w:rsidRPr="004A4BF0" w:rsidRDefault="002B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0E7AEB" w14:paraId="5BA90DFE" w14:textId="77777777">
        <w:tc>
          <w:tcPr>
            <w:tcW w:w="2267" w:type="pct"/>
          </w:tcPr>
          <w:p w14:paraId="73DB4A3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3EBAA62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83EF92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58A74A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B28" w:rsidRPr="000E7AEB" w14:paraId="3BD69689" w14:textId="77777777">
        <w:tc>
          <w:tcPr>
            <w:tcW w:w="2267" w:type="pct"/>
          </w:tcPr>
          <w:p w14:paraId="7F8AAA7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1298" w:type="pct"/>
            <w:gridSpan w:val="3"/>
          </w:tcPr>
          <w:p w14:paraId="05BA1489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EB290EE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6EC70A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F29" w:rsidRPr="000E7AEB" w14:paraId="26D4EB55" w14:textId="77777777">
        <w:tc>
          <w:tcPr>
            <w:tcW w:w="2267" w:type="pct"/>
          </w:tcPr>
          <w:p w14:paraId="3259DFAF" w14:textId="5EB93D56" w:rsidR="00120F29" w:rsidRPr="000E7AEB" w:rsidRDefault="00120F29" w:rsidP="00120F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3B4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533B47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533B4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77" w:type="pct"/>
          </w:tcPr>
          <w:p w14:paraId="3CE71537" w14:textId="7FCA59F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0825B441" w14:textId="7777777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0C9DA" w14:textId="086885C0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CCC786D" w14:textId="7777777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4CB55" w14:textId="5474A50F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3695EA3" w14:textId="77777777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605620" w14:textId="34409B1C" w:rsidR="00120F29" w:rsidRPr="000E7AEB" w:rsidRDefault="00120F29" w:rsidP="00120F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82A6A" w:rsidRPr="000E7AEB" w14:paraId="536C8A37" w14:textId="77777777">
        <w:tc>
          <w:tcPr>
            <w:tcW w:w="2267" w:type="pct"/>
          </w:tcPr>
          <w:p w14:paraId="5154F053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2946ED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42F5" w:rsidRPr="000E7AEB" w14:paraId="76E296F5" w14:textId="77777777">
        <w:trPr>
          <w:trHeight w:val="281"/>
        </w:trPr>
        <w:tc>
          <w:tcPr>
            <w:tcW w:w="2267" w:type="pct"/>
          </w:tcPr>
          <w:p w14:paraId="4D60D41C" w14:textId="788C3E58" w:rsidR="003942F5" w:rsidRPr="000E7AEB" w:rsidRDefault="003942F5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6B60BD1" w14:textId="17E50DD4" w:rsidR="003942F5" w:rsidRPr="000E7AEB" w:rsidRDefault="008C15B0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</w:t>
            </w:r>
            <w:r w:rsidR="005C5C8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60F01C01" w14:textId="77777777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6F2C59" w14:textId="51124833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2205584E" w14:textId="77777777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19797C" w14:textId="554EB9E7" w:rsidR="003942F5" w:rsidRPr="000E7AEB" w:rsidRDefault="00611CFF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C5C8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6565905" w14:textId="77777777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A1FFE4" w14:textId="420AB833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2F5" w:rsidRPr="000E7AEB" w14:paraId="6AE98922" w14:textId="77777777" w:rsidTr="0059331A">
        <w:trPr>
          <w:trHeight w:val="281"/>
        </w:trPr>
        <w:tc>
          <w:tcPr>
            <w:tcW w:w="2267" w:type="pct"/>
          </w:tcPr>
          <w:p w14:paraId="03A03D74" w14:textId="3740BF03" w:rsidR="003942F5" w:rsidRPr="000E7AEB" w:rsidRDefault="003942F5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35623CE5" w14:textId="273CE2BD" w:rsidR="003942F5" w:rsidRPr="000E7AEB" w:rsidRDefault="00611CFF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44" w:type="pct"/>
          </w:tcPr>
          <w:p w14:paraId="14C6E80C" w14:textId="77777777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0D972" w14:textId="4568A88A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62B005" w14:textId="77777777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07A635" w14:textId="483EAB42" w:rsidR="003942F5" w:rsidRPr="000E7AEB" w:rsidRDefault="00611CFF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46" w:type="pct"/>
          </w:tcPr>
          <w:p w14:paraId="1B7FF26F" w14:textId="77777777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6844220" w14:textId="30494CED" w:rsidR="003942F5" w:rsidRPr="000E7AEB" w:rsidRDefault="003942F5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460D39" w:rsidRPr="000E7AEB" w14:paraId="2EB85B05" w14:textId="77777777" w:rsidTr="0059331A">
        <w:trPr>
          <w:trHeight w:val="281"/>
        </w:trPr>
        <w:tc>
          <w:tcPr>
            <w:tcW w:w="2267" w:type="pct"/>
          </w:tcPr>
          <w:p w14:paraId="062D4438" w14:textId="664BA8DE" w:rsidR="00460D39" w:rsidRPr="000E7AEB" w:rsidRDefault="00460D39" w:rsidP="00394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19ED437" w14:textId="77777777" w:rsidR="00460D39" w:rsidRPr="000E7AEB" w:rsidRDefault="00460D39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3FFA7B" w14:textId="77777777" w:rsidR="00460D39" w:rsidRPr="000E7AEB" w:rsidRDefault="00460D39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78F283" w14:textId="2F1C2888" w:rsidR="00460D39" w:rsidRPr="000E7AEB" w:rsidRDefault="00460D39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FC5D6A" w14:textId="77777777" w:rsidR="00460D39" w:rsidRPr="000E7AEB" w:rsidRDefault="00460D39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986C78" w14:textId="77777777" w:rsidR="00460D39" w:rsidRPr="000E7AEB" w:rsidRDefault="00460D39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8623F0" w14:textId="77777777" w:rsidR="00460D39" w:rsidRPr="000E7AEB" w:rsidRDefault="00460D39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F1DA10D" w14:textId="722C789E" w:rsidR="00460D39" w:rsidRPr="000E7AEB" w:rsidRDefault="00460D39" w:rsidP="003942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14D9F60" w14:textId="77777777" w:rsidR="0048310C" w:rsidRDefault="0048310C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47EB3DB6" w14:textId="0DEBCB81" w:rsidR="00533B47" w:rsidRPr="000E7AEB" w:rsidRDefault="001E0185" w:rsidP="001E0185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b/>
          <w:sz w:val="30"/>
          <w:szCs w:val="30"/>
          <w:cs/>
        </w:rPr>
        <w:sectPr w:rsidR="00533B47" w:rsidRPr="000E7AEB" w:rsidSect="00A5074D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0E7AE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00FB918A" w14:textId="76DC2C29" w:rsidR="00B66D67" w:rsidRPr="000E7AEB" w:rsidRDefault="00E70433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004A8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7637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11930BEB" w14:textId="77777777" w:rsidR="00DF3179" w:rsidRPr="000E7AEB" w:rsidRDefault="00B66D67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ab/>
      </w:r>
    </w:p>
    <w:p w14:paraId="05607A68" w14:textId="74CDADD7" w:rsidR="00B66D67" w:rsidRPr="000E7AEB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D07D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A501A3D" w14:textId="77777777" w:rsidR="00DF3179" w:rsidRPr="000E7AEB" w:rsidRDefault="00DF3179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7D8DC7" w14:textId="11A79121" w:rsidR="0008030F" w:rsidRDefault="005D13F4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E7AEB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067376" w:rsidRPr="000E7AEB">
        <w:rPr>
          <w:rFonts w:ascii="Angsana New" w:hAnsi="Angsana New"/>
          <w:b/>
          <w:sz w:val="30"/>
          <w:szCs w:val="30"/>
          <w:cs/>
        </w:rPr>
        <w:t>งวด</w:t>
      </w:r>
      <w:r w:rsidR="004D0F64">
        <w:rPr>
          <w:rFonts w:ascii="Angsana New" w:hAnsi="Angsana New" w:hint="cs"/>
          <w:b/>
          <w:sz w:val="30"/>
          <w:szCs w:val="30"/>
          <w:cs/>
        </w:rPr>
        <w:t>หก</w:t>
      </w:r>
      <w:r w:rsidR="00CA5A85" w:rsidRPr="000E7AEB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432E61">
        <w:rPr>
          <w:rFonts w:ascii="Angsana New" w:hAnsi="Angsana New"/>
          <w:bCs/>
          <w:sz w:val="30"/>
          <w:szCs w:val="30"/>
        </w:rPr>
        <w:t>3</w:t>
      </w:r>
      <w:r w:rsidR="007E28AC">
        <w:rPr>
          <w:rFonts w:ascii="Angsana New" w:hAnsi="Angsana New"/>
          <w:bCs/>
          <w:sz w:val="30"/>
          <w:szCs w:val="30"/>
        </w:rPr>
        <w:t xml:space="preserve">0 </w:t>
      </w:r>
      <w:r w:rsidR="007E28AC" w:rsidRPr="007E28AC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CA5A85" w:rsidRPr="000E7AE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/>
          <w:bCs/>
          <w:sz w:val="30"/>
          <w:szCs w:val="30"/>
        </w:rPr>
        <w:t>256</w:t>
      </w:r>
      <w:r w:rsidR="00A91B95">
        <w:rPr>
          <w:rFonts w:ascii="Angsana New" w:hAnsi="Angsana New"/>
          <w:bCs/>
          <w:sz w:val="30"/>
          <w:szCs w:val="30"/>
        </w:rPr>
        <w:t>9</w:t>
      </w:r>
      <w:r w:rsidR="0008030F" w:rsidRPr="000E7AEB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p w14:paraId="6A8B9D7D" w14:textId="77777777" w:rsidR="00432E61" w:rsidRPr="000E7AEB" w:rsidRDefault="00432E61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41"/>
        <w:gridCol w:w="1202"/>
        <w:gridCol w:w="241"/>
        <w:gridCol w:w="1198"/>
        <w:gridCol w:w="268"/>
        <w:gridCol w:w="1260"/>
      </w:tblGrid>
      <w:tr w:rsidR="00530B28" w:rsidRPr="000E7AEB" w14:paraId="28408CB9" w14:textId="77777777" w:rsidTr="00824CD1">
        <w:trPr>
          <w:trHeight w:val="335"/>
          <w:tblHeader/>
        </w:trPr>
        <w:tc>
          <w:tcPr>
            <w:tcW w:w="1971" w:type="pct"/>
            <w:vAlign w:val="bottom"/>
          </w:tcPr>
          <w:p w14:paraId="7A2F4468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026031B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5FC43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7F68B08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0E7AEB" w14:paraId="05CF2BF0" w14:textId="77777777" w:rsidTr="00824CD1">
        <w:trPr>
          <w:trHeight w:val="1109"/>
          <w:tblHeader/>
        </w:trPr>
        <w:tc>
          <w:tcPr>
            <w:tcW w:w="1971" w:type="pct"/>
            <w:vAlign w:val="bottom"/>
          </w:tcPr>
          <w:p w14:paraId="4F634E60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FC2A96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9EA40F7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ACB2E6F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C0FE9D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9F49FE9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8A75D13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7AA7AE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23A5B1E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23C66E4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E80A41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782385C1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30B28" w:rsidRPr="000E7AEB" w14:paraId="2201712F" w14:textId="77777777" w:rsidTr="00824CD1">
        <w:trPr>
          <w:tblHeader/>
        </w:trPr>
        <w:tc>
          <w:tcPr>
            <w:tcW w:w="1971" w:type="pct"/>
          </w:tcPr>
          <w:p w14:paraId="77D53C2C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4A7267B5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D59" w:rsidRPr="000E7AEB" w14:paraId="6D7EC55E" w14:textId="77777777" w:rsidTr="00824CD1">
        <w:trPr>
          <w:tblHeader/>
        </w:trPr>
        <w:tc>
          <w:tcPr>
            <w:tcW w:w="1971" w:type="pct"/>
          </w:tcPr>
          <w:p w14:paraId="502138EA" w14:textId="6AEE8B5C" w:rsidR="00546D59" w:rsidRPr="000E7AEB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52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3" w:type="pct"/>
          </w:tcPr>
          <w:p w14:paraId="2591549B" w14:textId="5500B1FF" w:rsidR="00546D59" w:rsidRPr="00EC376F" w:rsidRDefault="006F3908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3908">
              <w:rPr>
                <w:rFonts w:ascii="Angsana New" w:hAnsi="Angsana New" w:cs="Angsana New"/>
                <w:sz w:val="30"/>
                <w:szCs w:val="30"/>
              </w:rPr>
              <w:t>308,617</w:t>
            </w:r>
          </w:p>
        </w:tc>
        <w:tc>
          <w:tcPr>
            <w:tcW w:w="129" w:type="pct"/>
          </w:tcPr>
          <w:p w14:paraId="536791DA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7534657" w14:textId="7B760B1D" w:rsidR="00546D59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0BE51E4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89350" w14:textId="794B991E" w:rsidR="00546D59" w:rsidRPr="00EC376F" w:rsidRDefault="003C388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388A">
              <w:rPr>
                <w:rFonts w:ascii="Angsana New" w:hAnsi="Angsana New" w:cs="Angsana New"/>
                <w:sz w:val="30"/>
                <w:szCs w:val="30"/>
              </w:rPr>
              <w:t>308,617</w:t>
            </w:r>
          </w:p>
        </w:tc>
        <w:tc>
          <w:tcPr>
            <w:tcW w:w="143" w:type="pct"/>
          </w:tcPr>
          <w:p w14:paraId="611824B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645C40B" w14:textId="33E73B3C" w:rsidR="00546D59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3D07" w:rsidRPr="000E7AEB" w14:paraId="06ACEA23" w14:textId="77777777" w:rsidTr="00824CD1">
        <w:trPr>
          <w:tblHeader/>
        </w:trPr>
        <w:tc>
          <w:tcPr>
            <w:tcW w:w="1971" w:type="pct"/>
          </w:tcPr>
          <w:p w14:paraId="16C169A7" w14:textId="031D3590" w:rsidR="00A03D07" w:rsidRPr="000E7AEB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14FED99A" w14:textId="49C01D6D" w:rsidR="00A03D07" w:rsidRPr="00EC376F" w:rsidRDefault="006F3908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3908">
              <w:rPr>
                <w:rFonts w:ascii="Angsana New" w:hAnsi="Angsana New" w:cs="Angsana New"/>
                <w:sz w:val="30"/>
                <w:szCs w:val="30"/>
              </w:rPr>
              <w:t>18,279</w:t>
            </w:r>
          </w:p>
        </w:tc>
        <w:tc>
          <w:tcPr>
            <w:tcW w:w="129" w:type="pct"/>
          </w:tcPr>
          <w:p w14:paraId="0FEEA9B0" w14:textId="77777777" w:rsidR="00A03D07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F07604" w14:textId="7A953F15" w:rsidR="00A03D07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0EC5052" w14:textId="77777777" w:rsidR="00A03D07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54D21D99" w14:textId="1F7840A7" w:rsidR="00A03D07" w:rsidRPr="00EC376F" w:rsidRDefault="00E539D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539DA">
              <w:rPr>
                <w:rFonts w:ascii="Angsana New" w:hAnsi="Angsana New" w:cs="Angsana New"/>
                <w:sz w:val="30"/>
                <w:szCs w:val="30"/>
              </w:rPr>
              <w:t>18,266</w:t>
            </w:r>
          </w:p>
        </w:tc>
        <w:tc>
          <w:tcPr>
            <w:tcW w:w="143" w:type="pct"/>
          </w:tcPr>
          <w:p w14:paraId="1BC65F2F" w14:textId="77777777" w:rsidR="00A03D07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43E576E" w14:textId="48D83CE5" w:rsidR="00A03D07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0E7AEB" w14:paraId="49874FAE" w14:textId="77777777" w:rsidTr="00B14511">
        <w:trPr>
          <w:trHeight w:val="380"/>
          <w:tblHeader/>
        </w:trPr>
        <w:tc>
          <w:tcPr>
            <w:tcW w:w="1971" w:type="pct"/>
          </w:tcPr>
          <w:p w14:paraId="45346B13" w14:textId="357427CC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06FC8562" w14:textId="6C2DB674" w:rsidR="00546D59" w:rsidRPr="00B14511" w:rsidRDefault="006F3908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3908">
              <w:rPr>
                <w:rFonts w:ascii="Angsana New" w:hAnsi="Angsana New" w:cs="Angsana New"/>
                <w:sz w:val="30"/>
                <w:szCs w:val="30"/>
              </w:rPr>
              <w:t>2,288</w:t>
            </w:r>
          </w:p>
        </w:tc>
        <w:tc>
          <w:tcPr>
            <w:tcW w:w="129" w:type="pct"/>
          </w:tcPr>
          <w:p w14:paraId="2095AD0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1C0119" w14:textId="4AA20A08" w:rsidR="00546D59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62D2DB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43FECEF" w14:textId="18B45AAA" w:rsidR="00546D59" w:rsidRPr="00EC376F" w:rsidRDefault="00E539D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539DA">
              <w:rPr>
                <w:rFonts w:ascii="Angsana New" w:hAnsi="Angsana New" w:cs="Angsana New"/>
                <w:sz w:val="30"/>
                <w:szCs w:val="30"/>
              </w:rPr>
              <w:t>2,288</w:t>
            </w:r>
          </w:p>
        </w:tc>
        <w:tc>
          <w:tcPr>
            <w:tcW w:w="143" w:type="pct"/>
          </w:tcPr>
          <w:p w14:paraId="73714A56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3DCA50" w14:textId="2AA4FDB3" w:rsidR="00546D59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A91B95" w14:paraId="3A23B49C" w14:textId="77777777" w:rsidTr="00824CD1">
        <w:trPr>
          <w:tblHeader/>
        </w:trPr>
        <w:tc>
          <w:tcPr>
            <w:tcW w:w="1971" w:type="pct"/>
          </w:tcPr>
          <w:p w14:paraId="587F0CE4" w14:textId="1C42F858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673" w:type="pct"/>
          </w:tcPr>
          <w:p w14:paraId="1D1E5D73" w14:textId="3A2EE099" w:rsidR="00546D59" w:rsidRPr="0094756D" w:rsidRDefault="006F3908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3908">
              <w:rPr>
                <w:rFonts w:ascii="Angsana New" w:hAnsi="Angsana New" w:cs="Angsana New"/>
                <w:sz w:val="30"/>
                <w:szCs w:val="30"/>
              </w:rPr>
              <w:t>25,731</w:t>
            </w:r>
          </w:p>
        </w:tc>
        <w:tc>
          <w:tcPr>
            <w:tcW w:w="129" w:type="pct"/>
          </w:tcPr>
          <w:p w14:paraId="30F3B75B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0CDE8D7" w14:textId="4567A30E" w:rsidR="00546D59" w:rsidRPr="00EC376F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6A3E3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4E1DA6F" w14:textId="33028BAF" w:rsidR="00546D59" w:rsidRDefault="00E539D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539DA">
              <w:rPr>
                <w:rFonts w:ascii="Angsana New" w:hAnsi="Angsana New" w:cs="Angsana New"/>
                <w:sz w:val="30"/>
                <w:szCs w:val="30"/>
              </w:rPr>
              <w:t>25,731</w:t>
            </w:r>
          </w:p>
        </w:tc>
        <w:tc>
          <w:tcPr>
            <w:tcW w:w="143" w:type="pct"/>
          </w:tcPr>
          <w:p w14:paraId="1785CA57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2B02262" w14:textId="16A59412" w:rsidR="00546D59" w:rsidRDefault="00A03D0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033D7" w:rsidRPr="00A91B95" w14:paraId="17247DBF" w14:textId="77777777" w:rsidTr="00824CD1">
        <w:trPr>
          <w:tblHeader/>
        </w:trPr>
        <w:tc>
          <w:tcPr>
            <w:tcW w:w="1971" w:type="pct"/>
          </w:tcPr>
          <w:p w14:paraId="591CA1C3" w14:textId="3FF27341" w:rsidR="002033D7" w:rsidRPr="000E7AEB" w:rsidRDefault="00A371A6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3A769DC4" w14:textId="6A847AFB" w:rsidR="002033D7" w:rsidRPr="0094756D" w:rsidRDefault="0080778E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29" w:type="pct"/>
          </w:tcPr>
          <w:p w14:paraId="738F3F91" w14:textId="77777777" w:rsidR="002033D7" w:rsidRPr="00EC376F" w:rsidRDefault="002033D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98695EF" w14:textId="3434F762" w:rsidR="002033D7" w:rsidRDefault="00A371A6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B32E032" w14:textId="77777777" w:rsidR="002033D7" w:rsidRPr="00EC376F" w:rsidRDefault="002033D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9CFA6FF" w14:textId="01E5C573" w:rsidR="002033D7" w:rsidRDefault="00E539DA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539DA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  <w:tc>
          <w:tcPr>
            <w:tcW w:w="143" w:type="pct"/>
          </w:tcPr>
          <w:p w14:paraId="7E464D63" w14:textId="77777777" w:rsidR="002033D7" w:rsidRPr="00EC376F" w:rsidRDefault="002033D7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A13DD7A" w14:textId="51DD9FDF" w:rsidR="002033D7" w:rsidRDefault="00A371A6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5A2E" w:rsidRPr="000E7AEB" w14:paraId="53BC0CF6" w14:textId="77777777" w:rsidTr="00737537">
        <w:trPr>
          <w:tblHeader/>
        </w:trPr>
        <w:tc>
          <w:tcPr>
            <w:tcW w:w="1971" w:type="pct"/>
          </w:tcPr>
          <w:p w14:paraId="13D2370F" w14:textId="01673C39" w:rsidR="007D5A2E" w:rsidRPr="000E7AEB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296FA24" w14:textId="5D893BC3" w:rsidR="007D5A2E" w:rsidRPr="00EC376F" w:rsidRDefault="0084307E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307E">
              <w:rPr>
                <w:rFonts w:ascii="Angsana New" w:hAnsi="Angsana New" w:cs="Angsana New"/>
                <w:sz w:val="30"/>
                <w:szCs w:val="30"/>
              </w:rPr>
              <w:t>20,584</w:t>
            </w:r>
          </w:p>
        </w:tc>
        <w:tc>
          <w:tcPr>
            <w:tcW w:w="129" w:type="pct"/>
          </w:tcPr>
          <w:p w14:paraId="7506F9B0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7A5C123" w14:textId="7DF86707" w:rsidR="007D5A2E" w:rsidRPr="00EC376F" w:rsidRDefault="0084307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4307E">
              <w:rPr>
                <w:rFonts w:ascii="Angsana New" w:hAnsi="Angsana New" w:cs="Angsana New"/>
                <w:sz w:val="30"/>
                <w:szCs w:val="30"/>
              </w:rPr>
              <w:t>(351,61</w:t>
            </w:r>
            <w:r w:rsidR="009E3F9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4307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CEF315C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456181" w14:textId="0761D10D" w:rsidR="007D5A2E" w:rsidRPr="00EC376F" w:rsidRDefault="00E539DA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539DA">
              <w:rPr>
                <w:rFonts w:ascii="Angsana New" w:hAnsi="Angsana New" w:cs="Angsana New"/>
                <w:sz w:val="30"/>
                <w:szCs w:val="30"/>
              </w:rPr>
              <w:t>20,424</w:t>
            </w:r>
          </w:p>
        </w:tc>
        <w:tc>
          <w:tcPr>
            <w:tcW w:w="143" w:type="pct"/>
          </w:tcPr>
          <w:p w14:paraId="43BA457D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C08AC04" w14:textId="1420E2ED" w:rsidR="007D5A2E" w:rsidRPr="00EC376F" w:rsidRDefault="006F3908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3908">
              <w:rPr>
                <w:rFonts w:ascii="Angsana New" w:hAnsi="Angsana New" w:cs="Angsana New"/>
                <w:sz w:val="30"/>
                <w:szCs w:val="30"/>
              </w:rPr>
              <w:t>(351,61</w:t>
            </w:r>
            <w:r w:rsidR="009E3F9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6F390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D5A2E" w:rsidRPr="000E7AEB" w14:paraId="3107313A" w14:textId="77777777" w:rsidTr="006E190A">
        <w:trPr>
          <w:trHeight w:val="199"/>
          <w:tblHeader/>
        </w:trPr>
        <w:tc>
          <w:tcPr>
            <w:tcW w:w="1971" w:type="pct"/>
          </w:tcPr>
          <w:p w14:paraId="127CB087" w14:textId="563C4246" w:rsidR="007D5A2E" w:rsidRPr="000E7AEB" w:rsidRDefault="007D5A2E" w:rsidP="007D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48CE7A9" w14:textId="0536FAA5" w:rsidR="007D5A2E" w:rsidRPr="006424F0" w:rsidRDefault="0084307E" w:rsidP="00DD4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0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376,352</w:t>
            </w:r>
          </w:p>
        </w:tc>
        <w:tc>
          <w:tcPr>
            <w:tcW w:w="129" w:type="pct"/>
          </w:tcPr>
          <w:p w14:paraId="3CA02D37" w14:textId="77777777" w:rsidR="007D5A2E" w:rsidRPr="00EC376F" w:rsidRDefault="007D5A2E" w:rsidP="007D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7F36341" w14:textId="27BB67C2" w:rsidR="007D5A2E" w:rsidRPr="00EC376F" w:rsidRDefault="0084307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30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(351,61</w:t>
            </w:r>
            <w:r w:rsidR="009E3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84307E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F33B15E" w14:textId="77777777" w:rsidR="007D5A2E" w:rsidRPr="00EC376F" w:rsidRDefault="007D5A2E" w:rsidP="007D5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284D8B" w14:textId="6187F38A" w:rsidR="007D5A2E" w:rsidRPr="00EC376F" w:rsidRDefault="006F3908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39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376,179</w:t>
            </w:r>
          </w:p>
        </w:tc>
        <w:tc>
          <w:tcPr>
            <w:tcW w:w="143" w:type="pct"/>
          </w:tcPr>
          <w:p w14:paraId="0E33CB01" w14:textId="77777777" w:rsidR="007D5A2E" w:rsidRPr="00EC376F" w:rsidRDefault="007D5A2E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FA26D" w14:textId="57AA187E" w:rsidR="007D5A2E" w:rsidRPr="00EC376F" w:rsidRDefault="006F3908" w:rsidP="007D5A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39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(351,61</w:t>
            </w:r>
            <w:r w:rsidR="009E3F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6F39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02603FE" w14:textId="6D73E948" w:rsidR="00B652C2" w:rsidRPr="000E7AEB" w:rsidRDefault="00B652C2" w:rsidP="00FD75FA">
      <w:pPr>
        <w:tabs>
          <w:tab w:val="clear" w:pos="227"/>
          <w:tab w:val="clear" w:pos="454"/>
        </w:tabs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0C35F82" w14:textId="2D9C635C" w:rsidR="007B413C" w:rsidRPr="000E7AEB" w:rsidRDefault="007B413C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การค้ำประกัน</w:t>
      </w:r>
    </w:p>
    <w:p w14:paraId="1233F212" w14:textId="77777777" w:rsidR="007B413C" w:rsidRPr="000E7AEB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DA491E" w14:textId="2EEEAF10" w:rsidR="007B413C" w:rsidRPr="000E7AEB" w:rsidRDefault="007B413C" w:rsidP="00CD039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32E61" w:rsidRPr="00530B28">
        <w:rPr>
          <w:rFonts w:ascii="Angsana New" w:hAnsi="Angsana New" w:cs="Angsana New"/>
          <w:sz w:val="30"/>
          <w:szCs w:val="30"/>
        </w:rPr>
        <w:t>3</w:t>
      </w:r>
      <w:r w:rsidR="007E28AC">
        <w:rPr>
          <w:rFonts w:ascii="Angsana New" w:hAnsi="Angsana New" w:cs="Angsana New"/>
          <w:sz w:val="30"/>
          <w:szCs w:val="30"/>
        </w:rPr>
        <w:t xml:space="preserve">0 </w:t>
      </w:r>
      <w:r w:rsidR="007E28A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32E61" w:rsidRPr="00530B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44612" w:rsidRPr="000E7AEB">
        <w:rPr>
          <w:rFonts w:ascii="Angsana New" w:hAnsi="Angsana New" w:cs="Angsana New" w:hint="cs"/>
          <w:sz w:val="30"/>
          <w:szCs w:val="30"/>
        </w:rPr>
        <w:t>256</w:t>
      </w:r>
      <w:r w:rsidR="00001864">
        <w:rPr>
          <w:rFonts w:ascii="Angsana New" w:hAnsi="Angsana New" w:cs="Angsana New"/>
          <w:sz w:val="30"/>
          <w:szCs w:val="30"/>
        </w:rPr>
        <w:t>9</w:t>
      </w:r>
      <w:r w:rsidRPr="000E7AEB">
        <w:rPr>
          <w:rFonts w:ascii="Angsana New" w:hAnsi="Angsana New" w:cs="Angsana New" w:hint="cs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ทรัพย์สินของกลุ่มบริษัท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BC508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5D0711" w:rsidRPr="005D0711">
        <w:rPr>
          <w:rFonts w:ascii="Angsana New" w:hAnsi="Angsana New" w:cs="Angsana New"/>
          <w:sz w:val="30"/>
          <w:szCs w:val="30"/>
        </w:rPr>
        <w:t xml:space="preserve">494.5 </w:t>
      </w:r>
      <w:r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1191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CD0393" w:rsidRPr="000E7AEB">
        <w:rPr>
          <w:rFonts w:ascii="Angsana New" w:hAnsi="Angsana New" w:cs="Angsana New" w:hint="cs"/>
          <w:sz w:val="30"/>
          <w:szCs w:val="30"/>
          <w:cs/>
        </w:rPr>
        <w:t>และ</w:t>
      </w:r>
      <w:r w:rsidR="00CD0393" w:rsidRPr="000E7AEB">
        <w:rPr>
          <w:rFonts w:ascii="Angsana New" w:hAnsi="Angsana New" w:cs="Angsana New"/>
          <w:sz w:val="30"/>
          <w:szCs w:val="30"/>
        </w:rPr>
        <w:t xml:space="preserve"> </w:t>
      </w:r>
      <w:r w:rsidR="005D0711" w:rsidRPr="005D0711">
        <w:rPr>
          <w:rFonts w:ascii="Angsana New" w:hAnsi="Angsana New" w:cs="Angsana New"/>
          <w:sz w:val="30"/>
          <w:szCs w:val="30"/>
        </w:rPr>
        <w:t xml:space="preserve">448.8 </w:t>
      </w:r>
      <w:r w:rsidR="00CD0393" w:rsidRPr="000E7AEB">
        <w:rPr>
          <w:rFonts w:ascii="Angsana New" w:hAnsi="Angsana New" w:cs="Angsana New"/>
          <w:sz w:val="30"/>
          <w:szCs w:val="30"/>
        </w:rPr>
        <w:t xml:space="preserve"> </w:t>
      </w:r>
      <w:r w:rsidR="00CD0393"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D0393" w:rsidRPr="000E7AEB">
        <w:rPr>
          <w:rFonts w:ascii="Angsana New" w:hAnsi="Angsana New" w:cs="Angsana New"/>
          <w:sz w:val="30"/>
          <w:szCs w:val="30"/>
        </w:rPr>
        <w:t xml:space="preserve"> </w:t>
      </w:r>
      <w:r w:rsidR="00CD0393" w:rsidRPr="000E7AE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F1191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44612"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4A3F73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256</w:t>
      </w:r>
      <w:r w:rsidR="000B2D54">
        <w:rPr>
          <w:rFonts w:ascii="Angsana New" w:hAnsi="Angsana New" w:cs="Angsana New"/>
          <w:i/>
          <w:iCs/>
          <w:sz w:val="30"/>
          <w:szCs w:val="30"/>
        </w:rPr>
        <w:t>8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:</w:t>
      </w:r>
      <w:r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001864">
        <w:rPr>
          <w:rFonts w:ascii="Angsana New" w:hAnsi="Angsana New" w:cs="Angsana New"/>
          <w:i/>
          <w:iCs/>
          <w:sz w:val="30"/>
          <w:szCs w:val="30"/>
        </w:rPr>
        <w:t>500.9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001864">
        <w:rPr>
          <w:rFonts w:ascii="Angsana New" w:hAnsi="Angsana New" w:cs="Angsana New"/>
          <w:i/>
          <w:iCs/>
          <w:sz w:val="30"/>
          <w:szCs w:val="30"/>
        </w:rPr>
        <w:t>455.3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0E7AEB">
        <w:rPr>
          <w:rFonts w:ascii="Angsana New" w:hAnsi="Angsana New" w:cs="Angsana New" w:hint="cs"/>
          <w:sz w:val="30"/>
          <w:szCs w:val="30"/>
          <w:cs/>
        </w:rPr>
        <w:t>ใช้เพื่อเป็นหลักประกันวงเงินกู้ยืมระยะสั้นจากสถาบันการเงิน</w:t>
      </w:r>
    </w:p>
    <w:p w14:paraId="486B48B0" w14:textId="0ADEBD7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06EF1517" w14:textId="54E74C69" w:rsidR="007619AD" w:rsidRPr="000E7AEB" w:rsidRDefault="007619AD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6C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6EC4F4C9" w14:textId="77777777" w:rsidR="00037C22" w:rsidRPr="000E7AEB" w:rsidRDefault="00037C2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9D77E9B" w14:textId="23470C9A" w:rsidR="00857517" w:rsidRPr="000E7AEB" w:rsidRDefault="00857517" w:rsidP="00F5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067376"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0913B9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5076F8" w:rsidRPr="00530B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5076F8" w:rsidRPr="00530B28">
        <w:rPr>
          <w:rFonts w:ascii="Angsana New" w:hAnsi="Angsana New" w:cs="Angsana New"/>
          <w:spacing w:val="-2"/>
          <w:sz w:val="30"/>
          <w:szCs w:val="30"/>
        </w:rPr>
        <w:t>3</w:t>
      </w:r>
      <w:r w:rsidR="007E28AC">
        <w:rPr>
          <w:rFonts w:ascii="Angsana New" w:hAnsi="Angsana New" w:cs="Angsana New"/>
          <w:spacing w:val="-2"/>
          <w:sz w:val="30"/>
          <w:szCs w:val="30"/>
        </w:rPr>
        <w:t xml:space="preserve">0 </w:t>
      </w:r>
      <w:r w:rsidR="007E28AC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CA5A85" w:rsidRPr="000E7A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 w:cs="Angsana New"/>
          <w:spacing w:val="-2"/>
          <w:sz w:val="30"/>
          <w:szCs w:val="30"/>
        </w:rPr>
        <w:t>256</w:t>
      </w:r>
      <w:r w:rsidR="00297C0F">
        <w:rPr>
          <w:rFonts w:ascii="Angsana New" w:hAnsi="Angsana New" w:cs="Angsana New"/>
          <w:spacing w:val="-2"/>
          <w:sz w:val="30"/>
          <w:szCs w:val="30"/>
        </w:rPr>
        <w:t>9</w:t>
      </w: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p w14:paraId="2B20BC8D" w14:textId="77777777" w:rsidR="00857517" w:rsidRPr="000E7AEB" w:rsidRDefault="00857517" w:rsidP="00857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270"/>
        <w:gridCol w:w="1170"/>
        <w:gridCol w:w="236"/>
        <w:gridCol w:w="1240"/>
        <w:gridCol w:w="242"/>
        <w:gridCol w:w="1153"/>
        <w:gridCol w:w="345"/>
        <w:gridCol w:w="1142"/>
      </w:tblGrid>
      <w:tr w:rsidR="00530B28" w:rsidRPr="000E7AEB" w14:paraId="56D16E40" w14:textId="77777777">
        <w:tc>
          <w:tcPr>
            <w:tcW w:w="2610" w:type="dxa"/>
          </w:tcPr>
          <w:p w14:paraId="21EE4890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D627FE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0E7AEB" w14:paraId="5BA5B2D2" w14:textId="77777777" w:rsidTr="780ECCE9">
        <w:tc>
          <w:tcPr>
            <w:tcW w:w="2610" w:type="dxa"/>
          </w:tcPr>
          <w:p w14:paraId="3B7F62F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49624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B8F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3FBE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742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ACE971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708480FE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655948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C2FA31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A9044A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0E7AEB" w14:paraId="0291393C" w14:textId="77777777" w:rsidTr="780ECCE9">
        <w:tc>
          <w:tcPr>
            <w:tcW w:w="2610" w:type="dxa"/>
          </w:tcPr>
          <w:p w14:paraId="7ECA166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B424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BA0F7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0C74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191A210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A72A7F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3BA3A4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FFACF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2407509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AAE7F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30B28" w:rsidRPr="000E7AEB" w14:paraId="4ACAF990" w14:textId="77777777">
        <w:tc>
          <w:tcPr>
            <w:tcW w:w="2610" w:type="dxa"/>
          </w:tcPr>
          <w:p w14:paraId="184D721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6E1F88A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2952" w:right="-18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29AC4BF0" w14:textId="77777777" w:rsidTr="00967B90">
        <w:tc>
          <w:tcPr>
            <w:tcW w:w="2610" w:type="dxa"/>
          </w:tcPr>
          <w:p w14:paraId="67D4E373" w14:textId="2A5AC52D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97C0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6D26A052" w14:textId="07A4D9F3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15921">
              <w:rPr>
                <w:rFonts w:ascii="Angsana New" w:hAnsi="Angsana New" w:cs="Angsana New"/>
                <w:sz w:val="30"/>
                <w:szCs w:val="30"/>
              </w:rPr>
              <w:t>27,230</w:t>
            </w:r>
          </w:p>
        </w:tc>
        <w:tc>
          <w:tcPr>
            <w:tcW w:w="270" w:type="dxa"/>
          </w:tcPr>
          <w:p w14:paraId="7DE1590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2643F" w14:textId="245E1CAD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4BD1">
              <w:rPr>
                <w:rFonts w:asciiTheme="majorBidi" w:hAnsiTheme="majorBidi" w:cstheme="majorBidi"/>
                <w:sz w:val="30"/>
                <w:szCs w:val="30"/>
              </w:rPr>
              <w:t>3,269</w:t>
            </w:r>
          </w:p>
        </w:tc>
        <w:tc>
          <w:tcPr>
            <w:tcW w:w="236" w:type="dxa"/>
          </w:tcPr>
          <w:p w14:paraId="476CAFF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A73980" w14:textId="7C0081CB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4BD1">
              <w:rPr>
                <w:rFonts w:ascii="Angsana New" w:hAnsi="Angsana New" w:cs="Angsana New"/>
                <w:sz w:val="30"/>
                <w:szCs w:val="30"/>
              </w:rPr>
              <w:t>3,629</w:t>
            </w:r>
          </w:p>
        </w:tc>
        <w:tc>
          <w:tcPr>
            <w:tcW w:w="242" w:type="dxa"/>
          </w:tcPr>
          <w:p w14:paraId="3D55A1C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92BB3DF" w14:textId="7E761069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64BD1">
              <w:rPr>
                <w:rFonts w:ascii="Angsana New" w:hAnsi="Angsana New" w:cs="Angsana New"/>
                <w:sz w:val="30"/>
                <w:szCs w:val="30"/>
              </w:rPr>
              <w:t>6,0</w:t>
            </w:r>
            <w:r w:rsidR="006F43CF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345" w:type="dxa"/>
          </w:tcPr>
          <w:p w14:paraId="3CA0396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9C79BAE" w14:textId="15845C87" w:rsidR="0035514D" w:rsidRPr="000E7AEB" w:rsidRDefault="002220F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40,18</w:t>
            </w:r>
            <w:r w:rsidR="006F43C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868BE" w:rsidRPr="000E7AEB" w14:paraId="7D849A3E" w14:textId="77777777" w:rsidTr="00967B90">
        <w:tc>
          <w:tcPr>
            <w:tcW w:w="2610" w:type="dxa"/>
          </w:tcPr>
          <w:p w14:paraId="63416784" w14:textId="6A4BFBDD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  <w:r w:rsidR="00CE120C">
              <w:rPr>
                <w:rFonts w:ascii="Angsana New" w:hAnsi="Angsana New" w:cs="Angsana New" w:hint="cs"/>
                <w:sz w:val="30"/>
                <w:szCs w:val="30"/>
                <w:cs/>
              </w:rPr>
              <w:t>ขึ้น</w:t>
            </w:r>
          </w:p>
        </w:tc>
        <w:tc>
          <w:tcPr>
            <w:tcW w:w="1170" w:type="dxa"/>
          </w:tcPr>
          <w:p w14:paraId="5F2D19C1" w14:textId="538285E7" w:rsidR="009868BE" w:rsidRPr="00515921" w:rsidRDefault="00CE120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41E30B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B00658" w14:textId="75BAD694" w:rsidR="009868BE" w:rsidRPr="00064BD1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F046A5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5D2F843" w14:textId="26DD1B01" w:rsidR="009868BE" w:rsidRPr="00064BD1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98B17C1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81B12DE" w14:textId="029BE78E" w:rsidR="009868BE" w:rsidRPr="00064BD1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="Angsana New" w:hAnsi="Angsana New" w:cs="Angsana New"/>
                <w:sz w:val="30"/>
                <w:szCs w:val="30"/>
              </w:rPr>
            </w:pPr>
            <w:r w:rsidRPr="00C61107">
              <w:rPr>
                <w:rFonts w:ascii="Angsana New" w:hAnsi="Angsana New" w:cs="Angsana New"/>
                <w:sz w:val="30"/>
                <w:szCs w:val="30"/>
              </w:rPr>
              <w:t>1,299</w:t>
            </w:r>
          </w:p>
        </w:tc>
        <w:tc>
          <w:tcPr>
            <w:tcW w:w="345" w:type="dxa"/>
          </w:tcPr>
          <w:p w14:paraId="31AF9AA0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8CBCD02" w14:textId="7860DEA5" w:rsidR="009868BE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61107">
              <w:rPr>
                <w:rFonts w:asciiTheme="majorBidi" w:hAnsiTheme="majorBidi" w:cstheme="majorBidi"/>
                <w:sz w:val="30"/>
                <w:szCs w:val="30"/>
              </w:rPr>
              <w:t>1,299</w:t>
            </w:r>
          </w:p>
        </w:tc>
      </w:tr>
      <w:tr w:rsidR="00CA0373" w:rsidRPr="000E7AEB" w14:paraId="7742E05C" w14:textId="77777777" w:rsidTr="00967B90">
        <w:tc>
          <w:tcPr>
            <w:tcW w:w="2610" w:type="dxa"/>
          </w:tcPr>
          <w:p w14:paraId="1B320060" w14:textId="71B69CA2" w:rsidR="00CA0373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0373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68451F7D" w14:textId="44E1A2CE" w:rsidR="00CA0373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D5FC97" w14:textId="77777777" w:rsidR="00CA0373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480233" w14:textId="4D25F981" w:rsidR="00CA0373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893419" w14:textId="77777777" w:rsidR="00CA0373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DA06732" w14:textId="67AF5A3E" w:rsidR="00CA0373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DA3A0EA" w14:textId="77777777" w:rsidR="00CA0373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7960E9E0" w14:textId="70F9C0C9" w:rsidR="00CA0373" w:rsidRPr="00064BD1" w:rsidRDefault="00AF4A0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="Angsana New" w:hAnsi="Angsana New" w:cs="Angsana New"/>
                <w:sz w:val="30"/>
                <w:szCs w:val="30"/>
              </w:rPr>
            </w:pPr>
            <w:r w:rsidRPr="00AF4A03">
              <w:rPr>
                <w:rFonts w:ascii="Angsana New" w:hAnsi="Angsana New" w:cs="Angsana New"/>
                <w:sz w:val="30"/>
                <w:szCs w:val="30"/>
              </w:rPr>
              <w:t>(327)</w:t>
            </w:r>
          </w:p>
        </w:tc>
        <w:tc>
          <w:tcPr>
            <w:tcW w:w="345" w:type="dxa"/>
          </w:tcPr>
          <w:p w14:paraId="15F93169" w14:textId="77777777" w:rsidR="00CA0373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3E94684" w14:textId="614EED4B" w:rsidR="00CA0373" w:rsidRDefault="001C6C4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1C6C47">
              <w:rPr>
                <w:rFonts w:asciiTheme="majorBidi" w:hAnsiTheme="majorBidi" w:cstheme="majorBidi"/>
                <w:sz w:val="30"/>
                <w:szCs w:val="30"/>
              </w:rPr>
              <w:t>(327)</w:t>
            </w:r>
          </w:p>
        </w:tc>
      </w:tr>
      <w:tr w:rsidR="0035514D" w:rsidRPr="000E7AEB" w14:paraId="6E4C50FE" w14:textId="77777777" w:rsidTr="780ECCE9">
        <w:tc>
          <w:tcPr>
            <w:tcW w:w="2610" w:type="dxa"/>
          </w:tcPr>
          <w:p w14:paraId="085C8817" w14:textId="34861E3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D81EA" w14:textId="50F16C78" w:rsidR="0035514D" w:rsidRPr="000E7AEB" w:rsidRDefault="00CE120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120C">
              <w:rPr>
                <w:rFonts w:asciiTheme="majorBidi" w:hAnsiTheme="majorBidi" w:cstheme="majorBidi"/>
                <w:sz w:val="30"/>
                <w:szCs w:val="30"/>
              </w:rPr>
              <w:t>(701)</w:t>
            </w:r>
          </w:p>
        </w:tc>
        <w:tc>
          <w:tcPr>
            <w:tcW w:w="270" w:type="dxa"/>
          </w:tcPr>
          <w:p w14:paraId="2CCDEA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E657E" w14:textId="704DE755" w:rsidR="0035514D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A0373">
              <w:rPr>
                <w:rFonts w:asciiTheme="majorBidi" w:hAnsiTheme="majorBidi" w:cstheme="majorBidi"/>
                <w:sz w:val="30"/>
                <w:szCs w:val="30"/>
              </w:rPr>
              <w:t>(1,12</w:t>
            </w:r>
            <w:r w:rsidR="005C5C8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A03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778988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88008FF" w14:textId="24C7FA61" w:rsidR="0035514D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A0373">
              <w:rPr>
                <w:rFonts w:asciiTheme="majorBidi" w:hAnsiTheme="majorBidi" w:cstheme="majorBidi"/>
                <w:sz w:val="30"/>
                <w:szCs w:val="30"/>
              </w:rPr>
              <w:t>(1,676)</w:t>
            </w:r>
          </w:p>
        </w:tc>
        <w:tc>
          <w:tcPr>
            <w:tcW w:w="242" w:type="dxa"/>
          </w:tcPr>
          <w:p w14:paraId="42E600F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BF0362" w14:textId="301D76E6" w:rsidR="0035514D" w:rsidRPr="000E7AEB" w:rsidRDefault="007E4A7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E4A71">
              <w:rPr>
                <w:rFonts w:asciiTheme="majorBidi" w:hAnsiTheme="majorBidi" w:cstheme="majorBidi"/>
                <w:sz w:val="30"/>
                <w:szCs w:val="30"/>
              </w:rPr>
              <w:t>(94</w:t>
            </w:r>
            <w:r w:rsidR="00C848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E4A7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16F1745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807CCE5" w14:textId="7110CFD9" w:rsidR="0035514D" w:rsidRPr="000E7AEB" w:rsidRDefault="0018397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384239">
              <w:rPr>
                <w:rFonts w:asciiTheme="majorBidi" w:hAnsiTheme="majorBidi" w:cstheme="majorBidi"/>
                <w:sz w:val="30"/>
                <w:szCs w:val="30"/>
              </w:rPr>
              <w:t>(4,44</w:t>
            </w:r>
            <w:r w:rsidR="00384239" w:rsidRPr="0038423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8423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514D" w:rsidRPr="000E7AEB" w14:paraId="2E7CB61B" w14:textId="77777777" w:rsidTr="780ECCE9">
        <w:trPr>
          <w:trHeight w:val="80"/>
        </w:trPr>
        <w:tc>
          <w:tcPr>
            <w:tcW w:w="2610" w:type="dxa"/>
          </w:tcPr>
          <w:p w14:paraId="00CC1E62" w14:textId="0C18CDAB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0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E2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7E28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7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B63DB0" w14:textId="339F7349" w:rsidR="0035514D" w:rsidRPr="000E7AEB" w:rsidRDefault="00CE120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12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26,529</w:t>
            </w:r>
          </w:p>
        </w:tc>
        <w:tc>
          <w:tcPr>
            <w:tcW w:w="270" w:type="dxa"/>
          </w:tcPr>
          <w:p w14:paraId="376969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4DDB2" w14:textId="2273FE9F" w:rsidR="0035514D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</w:t>
            </w:r>
            <w:r w:rsid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FB9E6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9C71217" w14:textId="72678A62" w:rsidR="0035514D" w:rsidRPr="000E7AEB" w:rsidRDefault="00CA03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3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1,953</w:t>
            </w:r>
          </w:p>
        </w:tc>
        <w:tc>
          <w:tcPr>
            <w:tcW w:w="242" w:type="dxa"/>
          </w:tcPr>
          <w:p w14:paraId="750DDEE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02C7ED6" w14:textId="17E30D78" w:rsidR="0035514D" w:rsidRPr="000E7AEB" w:rsidRDefault="0019425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</w:t>
            </w:r>
            <w:r w:rsid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45" w:type="dxa"/>
          </w:tcPr>
          <w:p w14:paraId="360A9F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09991D7" w14:textId="2792007F" w:rsidR="0035514D" w:rsidRPr="000E7AEB" w:rsidRDefault="0018397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36,718</w:t>
            </w:r>
          </w:p>
        </w:tc>
      </w:tr>
      <w:tr w:rsidR="0035514D" w:rsidRPr="000E7AEB" w14:paraId="68130E66" w14:textId="77777777">
        <w:tc>
          <w:tcPr>
            <w:tcW w:w="2610" w:type="dxa"/>
          </w:tcPr>
          <w:p w14:paraId="0162EA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AD853C8" w14:textId="3D54A98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5968961A" w14:textId="77777777">
        <w:tc>
          <w:tcPr>
            <w:tcW w:w="2610" w:type="dxa"/>
          </w:tcPr>
          <w:p w14:paraId="074EA15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6E915B4D" w14:textId="32A88BFB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14D" w:rsidRPr="000E7AEB" w14:paraId="7AA2B0E7" w14:textId="77777777" w:rsidTr="780ECCE9">
        <w:tc>
          <w:tcPr>
            <w:tcW w:w="2610" w:type="dxa"/>
          </w:tcPr>
          <w:p w14:paraId="3E1C563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684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04E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ABF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BD5E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1AFD6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3279230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C40A01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64BBF6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FA628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23AF49F3" w14:textId="77777777" w:rsidTr="780ECCE9">
        <w:tc>
          <w:tcPr>
            <w:tcW w:w="2610" w:type="dxa"/>
          </w:tcPr>
          <w:p w14:paraId="4E6982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E1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08B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F240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41732E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08D7D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734DC3C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5C6D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39D82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457B45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514D" w:rsidRPr="000E7AEB" w14:paraId="5DCC8C5F" w14:textId="77777777">
        <w:tc>
          <w:tcPr>
            <w:tcW w:w="2610" w:type="dxa"/>
          </w:tcPr>
          <w:p w14:paraId="16B4B3E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2D66DA2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80" w:lineRule="atLeast"/>
              <w:ind w:left="2952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59F2CDD9" w14:textId="77777777" w:rsidTr="00967B90">
        <w:tc>
          <w:tcPr>
            <w:tcW w:w="2610" w:type="dxa"/>
          </w:tcPr>
          <w:p w14:paraId="0B31EFCF" w14:textId="72A8DE1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97C0F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15C97CC4" w14:textId="6480582E" w:rsidR="0035514D" w:rsidRPr="000E7AEB" w:rsidRDefault="006D391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27,230</w:t>
            </w:r>
          </w:p>
        </w:tc>
        <w:tc>
          <w:tcPr>
            <w:tcW w:w="270" w:type="dxa"/>
          </w:tcPr>
          <w:p w14:paraId="6DC4374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8A077" w14:textId="079963CA" w:rsidR="0035514D" w:rsidRPr="000E7AEB" w:rsidRDefault="006D391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4,46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380C5C7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E30473F" w14:textId="1FCF9963" w:rsidR="0035514D" w:rsidRPr="000E7AEB" w:rsidRDefault="006D391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6,164</w:t>
            </w:r>
          </w:p>
        </w:tc>
        <w:tc>
          <w:tcPr>
            <w:tcW w:w="242" w:type="dxa"/>
          </w:tcPr>
          <w:p w14:paraId="7D2A219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4567DCF" w14:textId="6DEAFA84" w:rsidR="0035514D" w:rsidRPr="000E7AEB" w:rsidRDefault="006D3917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F7A31">
              <w:rPr>
                <w:rFonts w:asciiTheme="majorBidi" w:hAnsiTheme="majorBidi" w:cstheme="majorBidi"/>
                <w:sz w:val="30"/>
                <w:szCs w:val="30"/>
              </w:rPr>
              <w:t>3,45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45" w:type="dxa"/>
          </w:tcPr>
          <w:p w14:paraId="152548A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2607845" w14:textId="2CBF4D00" w:rsidR="0035514D" w:rsidRPr="000E7AEB" w:rsidRDefault="00824DD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824DD0">
              <w:rPr>
                <w:rFonts w:asciiTheme="majorBidi" w:hAnsiTheme="majorBidi" w:cstheme="majorBidi"/>
                <w:sz w:val="30"/>
                <w:szCs w:val="30"/>
              </w:rPr>
              <w:t>41,309</w:t>
            </w:r>
          </w:p>
        </w:tc>
      </w:tr>
      <w:tr w:rsidR="009868BE" w:rsidRPr="000E7AEB" w14:paraId="2DED5D48" w14:textId="77777777" w:rsidTr="00967B90">
        <w:tc>
          <w:tcPr>
            <w:tcW w:w="2610" w:type="dxa"/>
          </w:tcPr>
          <w:p w14:paraId="785D2C84" w14:textId="74E8B2FF" w:rsidR="009868BE" w:rsidRPr="000E7AEB" w:rsidRDefault="00CE120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981B2A0" w14:textId="1F2F839E" w:rsidR="009868BE" w:rsidRPr="009F7A31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E628A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72DBD" w14:textId="79582AC1" w:rsidR="009868BE" w:rsidRPr="009F7A31" w:rsidRDefault="00C05C3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726AD2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678FF37" w14:textId="0DF1E4DB" w:rsidR="009868BE" w:rsidRPr="009F7A31" w:rsidRDefault="00C05C3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AE39D72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91C0EA8" w14:textId="45013F24" w:rsidR="009868BE" w:rsidRPr="009F7A31" w:rsidRDefault="00991CD8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91CD8">
              <w:rPr>
                <w:rFonts w:asciiTheme="majorBidi" w:hAnsiTheme="majorBidi" w:cstheme="majorBidi"/>
                <w:sz w:val="30"/>
                <w:szCs w:val="30"/>
              </w:rPr>
              <w:t>1,299</w:t>
            </w:r>
          </w:p>
        </w:tc>
        <w:tc>
          <w:tcPr>
            <w:tcW w:w="345" w:type="dxa"/>
          </w:tcPr>
          <w:p w14:paraId="046B20C5" w14:textId="77777777" w:rsidR="009868BE" w:rsidRPr="000E7AEB" w:rsidRDefault="009868BE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1CD4E1F6" w14:textId="7FC67982" w:rsidR="009868BE" w:rsidRDefault="00824DD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824DD0">
              <w:rPr>
                <w:rFonts w:asciiTheme="majorBidi" w:hAnsiTheme="majorBidi" w:cstheme="majorBidi"/>
                <w:sz w:val="30"/>
                <w:szCs w:val="30"/>
              </w:rPr>
              <w:t>1,299</w:t>
            </w:r>
          </w:p>
        </w:tc>
      </w:tr>
      <w:tr w:rsidR="0035514D" w:rsidRPr="000E7AEB" w14:paraId="3E05FC81" w14:textId="77777777" w:rsidTr="780ECCE9">
        <w:trPr>
          <w:trHeight w:val="64"/>
        </w:trPr>
        <w:tc>
          <w:tcPr>
            <w:tcW w:w="2610" w:type="dxa"/>
          </w:tcPr>
          <w:p w14:paraId="68413E1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9F8A3EC" w14:textId="7CD90283" w:rsidR="0035514D" w:rsidRPr="000E7AEB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4F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54419" w14:textId="54D2F7FF" w:rsidR="0035514D" w:rsidRPr="000E7AEB" w:rsidRDefault="00C05C3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5C34">
              <w:rPr>
                <w:rFonts w:asciiTheme="majorBidi" w:hAnsiTheme="majorBidi" w:cstheme="majorBidi"/>
                <w:sz w:val="30"/>
                <w:szCs w:val="30"/>
              </w:rPr>
              <w:t>(1,192)</w:t>
            </w:r>
          </w:p>
        </w:tc>
        <w:tc>
          <w:tcPr>
            <w:tcW w:w="236" w:type="dxa"/>
          </w:tcPr>
          <w:p w14:paraId="6AD24E1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10BC957" w14:textId="42BCF015" w:rsidR="0035514D" w:rsidRPr="000E7AEB" w:rsidRDefault="00C05C34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C05C34">
              <w:rPr>
                <w:rFonts w:asciiTheme="majorBidi" w:hAnsiTheme="majorBidi" w:cstheme="majorBidi"/>
                <w:sz w:val="30"/>
                <w:szCs w:val="30"/>
              </w:rPr>
              <w:t>(2,53</w:t>
            </w:r>
            <w:r w:rsidR="005C5C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5C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5C37CC9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3AFDF31" w14:textId="3416B3C0" w:rsidR="0035514D" w:rsidRPr="000E7AEB" w:rsidRDefault="005E3EEE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E3EEE">
              <w:rPr>
                <w:rFonts w:asciiTheme="majorBidi" w:hAnsiTheme="majorBidi" w:cstheme="majorBidi"/>
                <w:sz w:val="30"/>
                <w:szCs w:val="30"/>
              </w:rPr>
              <w:t>(327)</w:t>
            </w:r>
          </w:p>
        </w:tc>
        <w:tc>
          <w:tcPr>
            <w:tcW w:w="345" w:type="dxa"/>
          </w:tcPr>
          <w:p w14:paraId="6D12590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3EF4A65" w14:textId="40D2BCFA" w:rsidR="0035514D" w:rsidRPr="000E7AEB" w:rsidRDefault="0053235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2359">
              <w:rPr>
                <w:rFonts w:asciiTheme="majorBidi" w:hAnsiTheme="majorBidi" w:cstheme="majorBidi"/>
                <w:sz w:val="30"/>
                <w:szCs w:val="30"/>
              </w:rPr>
              <w:t>(4,05</w:t>
            </w:r>
            <w:r w:rsidR="005C5C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23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514D" w:rsidRPr="000E7AEB" w14:paraId="06883934" w14:textId="77777777">
        <w:tc>
          <w:tcPr>
            <w:tcW w:w="2610" w:type="dxa"/>
          </w:tcPr>
          <w:p w14:paraId="06B4A56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3B01CA" w14:textId="7398D1BD" w:rsidR="0035514D" w:rsidRPr="000E7AEB" w:rsidRDefault="00C6110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61107">
              <w:rPr>
                <w:rFonts w:asciiTheme="majorBidi" w:hAnsiTheme="majorBidi" w:cstheme="majorBidi"/>
                <w:sz w:val="30"/>
                <w:szCs w:val="30"/>
              </w:rPr>
              <w:t>(701)</w:t>
            </w:r>
          </w:p>
        </w:tc>
        <w:tc>
          <w:tcPr>
            <w:tcW w:w="270" w:type="dxa"/>
          </w:tcPr>
          <w:p w14:paraId="01C08F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48787" w14:textId="199FBA1C" w:rsidR="0035514D" w:rsidRPr="000E7AEB" w:rsidRDefault="00C05C3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5C34">
              <w:rPr>
                <w:rFonts w:asciiTheme="majorBidi" w:hAnsiTheme="majorBidi" w:cstheme="majorBidi"/>
                <w:sz w:val="30"/>
                <w:szCs w:val="30"/>
              </w:rPr>
              <w:t>(1,12</w:t>
            </w:r>
            <w:r w:rsidR="005C5C8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C05C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103A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14AEDB39" w14:textId="23BDA4C1" w:rsidR="0035514D" w:rsidRPr="000E7AEB" w:rsidRDefault="00991CD8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991CD8">
              <w:rPr>
                <w:rFonts w:asciiTheme="majorBidi" w:hAnsiTheme="majorBidi" w:cstheme="majorBidi"/>
                <w:sz w:val="30"/>
                <w:szCs w:val="30"/>
              </w:rPr>
              <w:t>(1,676)</w:t>
            </w:r>
          </w:p>
        </w:tc>
        <w:tc>
          <w:tcPr>
            <w:tcW w:w="242" w:type="dxa"/>
          </w:tcPr>
          <w:p w14:paraId="131CD0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36E3071" w14:textId="3F74439D" w:rsidR="0035514D" w:rsidRPr="000E7AEB" w:rsidRDefault="005261AC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261AC">
              <w:rPr>
                <w:rFonts w:asciiTheme="majorBidi" w:hAnsiTheme="majorBidi" w:cstheme="majorBidi"/>
                <w:sz w:val="30"/>
                <w:szCs w:val="30"/>
              </w:rPr>
              <w:t>(47</w:t>
            </w:r>
            <w:r w:rsidR="00AC1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261A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45" w:type="dxa"/>
          </w:tcPr>
          <w:p w14:paraId="45454F4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EFFCDD6" w14:textId="3522C19C" w:rsidR="0035514D" w:rsidRPr="000E7AEB" w:rsidRDefault="00D56DF6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D56DF6">
              <w:rPr>
                <w:rFonts w:asciiTheme="majorBidi" w:hAnsiTheme="majorBidi" w:cstheme="majorBidi"/>
                <w:sz w:val="30"/>
                <w:szCs w:val="30"/>
              </w:rPr>
              <w:t>(3,9</w:t>
            </w:r>
            <w:r w:rsidR="005C5C8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56D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2A6A" w:rsidRPr="000E7AEB" w14:paraId="4ED97130" w14:textId="77777777" w:rsidTr="780ECCE9">
        <w:trPr>
          <w:trHeight w:val="80"/>
        </w:trPr>
        <w:tc>
          <w:tcPr>
            <w:tcW w:w="2610" w:type="dxa"/>
          </w:tcPr>
          <w:p w14:paraId="330724AE" w14:textId="7214902F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97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E28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7E28A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297C0F"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297C0F"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97C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7082B" w14:textId="2A6ED7C3" w:rsidR="00082A6A" w:rsidRPr="000E7AEB" w:rsidRDefault="00C05C34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C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26,529</w:t>
            </w:r>
          </w:p>
        </w:tc>
        <w:tc>
          <w:tcPr>
            <w:tcW w:w="270" w:type="dxa"/>
          </w:tcPr>
          <w:p w14:paraId="72A1351B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F44B2" w14:textId="386F8578" w:rsidR="00082A6A" w:rsidRPr="000E7AEB" w:rsidRDefault="00C05C34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5C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</w:t>
            </w:r>
            <w:r w:rsid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67B2C1F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E58515E" w14:textId="66DD96F2" w:rsidR="00082A6A" w:rsidRPr="000E7AEB" w:rsidRDefault="00991CD8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</w:t>
            </w:r>
            <w:r w:rsidR="005C5C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5D364E26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7610131" w14:textId="221C1A8A" w:rsidR="00082A6A" w:rsidRPr="000E7AEB" w:rsidRDefault="005261AC" w:rsidP="00104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6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</w:t>
            </w:r>
            <w:r w:rsidR="00056D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5" w:type="dxa"/>
          </w:tcPr>
          <w:p w14:paraId="2F77722B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463AC66" w14:textId="4825B7AD" w:rsidR="00082A6A" w:rsidRPr="000E7AEB" w:rsidRDefault="00377F7F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34,58</w:t>
            </w:r>
            <w:r w:rsidR="00BF23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F2155FB" w14:textId="46ACDDC5" w:rsidR="003E5298" w:rsidRDefault="003E5298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0C49752" w14:textId="77777777" w:rsidR="003E5298" w:rsidRDefault="003E5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4BBC0410" w14:textId="05D99EFB" w:rsidR="00452E0A" w:rsidRPr="000E7AEB" w:rsidRDefault="00452E0A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4DB4B58" w14:textId="3F7AD7F8" w:rsidR="007925B0" w:rsidRPr="000E7AEB" w:rsidRDefault="007925B0" w:rsidP="00501DF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29A2C" w14:textId="78BC8887" w:rsidR="005A6247" w:rsidRDefault="00D15AFB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</w:t>
      </w:r>
      <w:r w:rsidR="00790964" w:rsidRPr="000E7AEB">
        <w:rPr>
          <w:rFonts w:asciiTheme="majorBidi" w:hAnsiTheme="majorBidi" w:hint="cs"/>
          <w:spacing w:val="-6"/>
          <w:sz w:val="30"/>
          <w:szCs w:val="30"/>
          <w:cs/>
        </w:rPr>
        <w:t>ตั</w:t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ดและ</w:t>
      </w:r>
      <w:r w:rsidRPr="000E7AEB">
        <w:rPr>
          <w:rFonts w:asciiTheme="majorBidi" w:hAnsiTheme="majorBidi"/>
          <w:spacing w:val="-6"/>
          <w:sz w:val="30"/>
          <w:szCs w:val="30"/>
          <w:cs/>
        </w:rPr>
        <w:br/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0E5563DF" w14:textId="77777777" w:rsidR="00362843" w:rsidRDefault="00362843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70D522FA" w14:textId="0C60055D" w:rsidR="007E28AC" w:rsidRDefault="007E28AC" w:rsidP="007E28AC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69D97362" w14:textId="77777777" w:rsidR="007E28AC" w:rsidRPr="000E7AEB" w:rsidRDefault="007E28AC" w:rsidP="007E28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7" w:right="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1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980"/>
        <w:gridCol w:w="1476"/>
        <w:gridCol w:w="1066"/>
        <w:gridCol w:w="1152"/>
      </w:tblGrid>
      <w:tr w:rsidR="007E28AC" w:rsidRPr="007E28AC" w14:paraId="57B4450C" w14:textId="77777777">
        <w:trPr>
          <w:tblHeader/>
        </w:trPr>
        <w:tc>
          <w:tcPr>
            <w:tcW w:w="3420" w:type="dxa"/>
            <w:vAlign w:val="bottom"/>
          </w:tcPr>
          <w:p w14:paraId="0F13B1BD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1966965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76" w:type="dxa"/>
            <w:vAlign w:val="bottom"/>
          </w:tcPr>
          <w:p w14:paraId="0255F0FB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60A83E2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4C724B01" w14:textId="77777777" w:rsidR="007E28AC" w:rsidRPr="007E28AC" w:rsidDel="00D43E7A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28A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7E28AC" w:rsidRPr="007E28AC" w14:paraId="761E005E" w14:textId="77777777">
        <w:trPr>
          <w:tblHeader/>
        </w:trPr>
        <w:tc>
          <w:tcPr>
            <w:tcW w:w="3420" w:type="dxa"/>
          </w:tcPr>
          <w:p w14:paraId="39C9B57A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A43D42D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F876E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56B72EF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E28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26250AD9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28AC" w:rsidRPr="007E28AC" w14:paraId="22E3D771" w14:textId="77777777">
        <w:trPr>
          <w:tblHeader/>
        </w:trPr>
        <w:tc>
          <w:tcPr>
            <w:tcW w:w="3420" w:type="dxa"/>
          </w:tcPr>
          <w:p w14:paraId="780118AC" w14:textId="75E1879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E2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980" w:type="dxa"/>
          </w:tcPr>
          <w:p w14:paraId="5D1C6882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5E21DF7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EA4654B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3CEE2E9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E28AC" w:rsidRPr="007E28AC" w14:paraId="6DA5F3D5" w14:textId="77777777">
        <w:trPr>
          <w:tblHeader/>
        </w:trPr>
        <w:tc>
          <w:tcPr>
            <w:tcW w:w="3420" w:type="dxa"/>
          </w:tcPr>
          <w:p w14:paraId="19CCD8E1" w14:textId="1F5D3333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E28A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E28A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62A8E682" w14:textId="71E28FEA" w:rsidR="007E28AC" w:rsidRPr="007E28AC" w:rsidRDefault="00AD288F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1C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7E28AC" w:rsidRPr="002841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28AC" w:rsidRPr="002841C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7E28AC" w:rsidRPr="002841C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6" w:type="dxa"/>
          </w:tcPr>
          <w:p w14:paraId="04A000F7" w14:textId="34E76432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7E28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E28A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66" w:type="dxa"/>
          </w:tcPr>
          <w:p w14:paraId="0951C140" w14:textId="71F7CC1D" w:rsidR="007E28AC" w:rsidRPr="007E28AC" w:rsidRDefault="00460D39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0.08</w:t>
            </w:r>
          </w:p>
        </w:tc>
        <w:tc>
          <w:tcPr>
            <w:tcW w:w="1152" w:type="dxa"/>
          </w:tcPr>
          <w:p w14:paraId="206F6C99" w14:textId="2726FB74" w:rsidR="007E28AC" w:rsidRPr="007E28AC" w:rsidRDefault="00460D39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38.40</w:t>
            </w:r>
          </w:p>
        </w:tc>
      </w:tr>
      <w:tr w:rsidR="007E28AC" w:rsidRPr="007E28AC" w14:paraId="2752AC68" w14:textId="77777777">
        <w:trPr>
          <w:tblHeader/>
        </w:trPr>
        <w:tc>
          <w:tcPr>
            <w:tcW w:w="3420" w:type="dxa"/>
          </w:tcPr>
          <w:p w14:paraId="128832CF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E11EF91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1204246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D9B64E7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7AB3DB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E28AC" w:rsidRPr="007E28AC" w14:paraId="345B563D" w14:textId="77777777">
        <w:tc>
          <w:tcPr>
            <w:tcW w:w="3420" w:type="dxa"/>
          </w:tcPr>
          <w:p w14:paraId="29ACCF13" w14:textId="0506F6D8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6590D5B4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0635760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E1BB073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074D1CED" w14:textId="77777777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E28AC" w:rsidRPr="007E28AC" w14:paraId="549B75FA" w14:textId="77777777">
        <w:tc>
          <w:tcPr>
            <w:tcW w:w="3420" w:type="dxa"/>
          </w:tcPr>
          <w:p w14:paraId="2F082718" w14:textId="49C9D87E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E28A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E28A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66D0A1C0" w14:textId="7871442D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7E28A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E2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6" w:type="dxa"/>
          </w:tcPr>
          <w:p w14:paraId="6CDA4160" w14:textId="49069B2D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28A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7E28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E28A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0C0AFF08" w14:textId="379174E4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1152" w:type="dxa"/>
          </w:tcPr>
          <w:p w14:paraId="1CE692D3" w14:textId="05E75715" w:rsidR="007E28AC" w:rsidRPr="007E28AC" w:rsidRDefault="007E28AC" w:rsidP="007E2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E28AC">
              <w:rPr>
                <w:rFonts w:asciiTheme="majorBidi" w:hAnsiTheme="majorBidi" w:cstheme="majorBidi"/>
                <w:sz w:val="30"/>
                <w:szCs w:val="30"/>
              </w:rPr>
              <w:t>48.00</w:t>
            </w:r>
          </w:p>
        </w:tc>
      </w:tr>
    </w:tbl>
    <w:p w14:paraId="71C603F3" w14:textId="31B15D6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6"/>
          <w:sz w:val="30"/>
          <w:szCs w:val="30"/>
          <w:cs/>
        </w:rPr>
      </w:pPr>
    </w:p>
    <w:p w14:paraId="555AD434" w14:textId="77777777" w:rsidR="00A918D0" w:rsidRPr="00A918D0" w:rsidRDefault="00A918D0" w:rsidP="006C5101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18D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7516F357" w14:textId="77777777" w:rsidR="00A918D0" w:rsidRPr="000E7AEB" w:rsidRDefault="00A918D0" w:rsidP="00A9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C823B4F" w14:textId="77777777" w:rsidR="00A918D0" w:rsidRDefault="00A918D0" w:rsidP="00A918D0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E7AEB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0E7AEB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27358940" w14:textId="77777777" w:rsidR="00A918D0" w:rsidRDefault="00A918D0" w:rsidP="00A918D0">
      <w:pPr>
        <w:rPr>
          <w:rFonts w:asciiTheme="majorBidi" w:hAnsiTheme="majorBidi" w:cs="Angsana New"/>
          <w:sz w:val="30"/>
          <w:szCs w:val="30"/>
        </w:rPr>
      </w:pPr>
    </w:p>
    <w:p w14:paraId="33620958" w14:textId="409EF835" w:rsidR="000E3BD6" w:rsidRPr="00C60039" w:rsidRDefault="000E3BD6" w:rsidP="000E3BD6">
      <w:pPr>
        <w:tabs>
          <w:tab w:val="left" w:pos="90"/>
        </w:tabs>
        <w:ind w:left="540"/>
        <w:jc w:val="thaiDistribute"/>
        <w:rPr>
          <w:rFonts w:ascii="Angsana New" w:hAnsi="Angsana New" w:cs="Angsana New"/>
          <w:sz w:val="30"/>
          <w:szCs w:val="30"/>
        </w:rPr>
        <w:sectPr w:rsidR="000E3BD6" w:rsidRPr="00C60039" w:rsidSect="00266622">
          <w:pgSz w:w="11909" w:h="16834" w:code="9"/>
          <w:pgMar w:top="691" w:right="1152" w:bottom="576" w:left="1152" w:header="720" w:footer="720" w:gutter="0"/>
          <w:cols w:space="720"/>
        </w:sectPr>
      </w:pPr>
      <w:r w:rsidRPr="00C6003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C60039">
        <w:rPr>
          <w:rFonts w:ascii="Angsana New" w:hAnsi="Angsana New" w:cs="Angsana New"/>
          <w:spacing w:val="-8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C60039">
        <w:rPr>
          <w:rFonts w:ascii="Angsana New" w:hAnsi="Angsana New" w:cs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279"/>
        <w:gridCol w:w="2013"/>
        <w:gridCol w:w="274"/>
        <w:gridCol w:w="2283"/>
        <w:gridCol w:w="274"/>
        <w:gridCol w:w="1989"/>
        <w:gridCol w:w="270"/>
        <w:gridCol w:w="1463"/>
        <w:gridCol w:w="270"/>
        <w:gridCol w:w="1505"/>
      </w:tblGrid>
      <w:tr w:rsidR="000E3BD6" w:rsidRPr="00082A6A" w14:paraId="7767D9AB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10FEB5E7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6950B3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1" w:type="dxa"/>
            <w:gridSpan w:val="9"/>
            <w:tcBorders>
              <w:left w:val="nil"/>
            </w:tcBorders>
            <w:vAlign w:val="bottom"/>
          </w:tcPr>
          <w:p w14:paraId="6EDB8AC7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BD6" w:rsidRPr="00082A6A" w14:paraId="359E7BA1" w14:textId="77777777" w:rsidTr="00297F9C">
        <w:trPr>
          <w:trHeight w:val="344"/>
        </w:trPr>
        <w:tc>
          <w:tcPr>
            <w:tcW w:w="3330" w:type="dxa"/>
            <w:vAlign w:val="bottom"/>
          </w:tcPr>
          <w:p w14:paraId="66166C2E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54112A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3" w:type="dxa"/>
            <w:gridSpan w:val="5"/>
            <w:tcBorders>
              <w:left w:val="nil"/>
              <w:right w:val="nil"/>
            </w:tcBorders>
            <w:vAlign w:val="bottom"/>
          </w:tcPr>
          <w:p w14:paraId="2C765B4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978F60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238" w:type="dxa"/>
            <w:gridSpan w:val="3"/>
            <w:vAlign w:val="bottom"/>
          </w:tcPr>
          <w:p w14:paraId="786429A4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E3BD6" w:rsidRPr="00082A6A" w14:paraId="4C4A46A2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1BF99D7E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21BA19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0914291B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579AA34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07836BFA" w14:textId="77777777" w:rsidR="000E3BD6" w:rsidRPr="00082A6A" w:rsidRDefault="000E3BD6" w:rsidP="00BE7D83">
            <w:pPr>
              <w:spacing w:line="240" w:lineRule="auto"/>
              <w:ind w:left="-141" w:right="-86" w:firstLine="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57D21C8D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329E390C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7AFF437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2DCB4E32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B83AFA6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5F66B3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082A6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97B024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F124E15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082A6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</w:tr>
      <w:tr w:rsidR="000E3BD6" w:rsidRPr="00082A6A" w14:paraId="5C00CAC1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588487DF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F5D59B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1" w:type="dxa"/>
            <w:gridSpan w:val="9"/>
            <w:tcBorders>
              <w:left w:val="nil"/>
            </w:tcBorders>
            <w:vAlign w:val="bottom"/>
          </w:tcPr>
          <w:p w14:paraId="6B489ECB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BD6" w:rsidRPr="00082A6A" w14:paraId="0175A2BB" w14:textId="77777777" w:rsidTr="00297F9C">
        <w:trPr>
          <w:trHeight w:val="261"/>
        </w:trPr>
        <w:tc>
          <w:tcPr>
            <w:tcW w:w="3330" w:type="dxa"/>
          </w:tcPr>
          <w:p w14:paraId="256F3571" w14:textId="3248DBE4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7E28A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 w:rsidR="007E28A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CC302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79" w:type="dxa"/>
          </w:tcPr>
          <w:p w14:paraId="3661F609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72883C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85407D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3" w:type="dxa"/>
          </w:tcPr>
          <w:p w14:paraId="6ABE875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2A5A2D0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607F4AE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68569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3CE587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7C6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F21DF0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BD6" w:rsidRPr="00082A6A" w14:paraId="2FE4992E" w14:textId="77777777" w:rsidTr="00297F9C">
        <w:trPr>
          <w:trHeight w:val="261"/>
        </w:trPr>
        <w:tc>
          <w:tcPr>
            <w:tcW w:w="3330" w:type="dxa"/>
          </w:tcPr>
          <w:p w14:paraId="18F0803B" w14:textId="77777777" w:rsidR="000E3BD6" w:rsidRPr="00082A6A" w:rsidRDefault="000E3BD6" w:rsidP="00082A6A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5D7415E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4979F6C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66FE2CE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400E761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5D5ED3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uto"/>
              <w:ind w:left="-43" w:right="-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7AFAE133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96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E498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146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24779E6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BD0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56770AC2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D0B21" w:rsidRPr="00082A6A" w14:paraId="163F8156" w14:textId="77777777">
        <w:trPr>
          <w:trHeight w:val="261"/>
        </w:trPr>
        <w:tc>
          <w:tcPr>
            <w:tcW w:w="3330" w:type="dxa"/>
          </w:tcPr>
          <w:p w14:paraId="6FD55858" w14:textId="77777777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79" w:type="dxa"/>
          </w:tcPr>
          <w:p w14:paraId="66AB119E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4BCFB8BC" w14:textId="5BA80BCF" w:rsidR="009D0B21" w:rsidRPr="00960E0E" w:rsidRDefault="008933FB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EED212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6FDEB36" w14:textId="73896864" w:rsidR="009D0B21" w:rsidRPr="00960E0E" w:rsidRDefault="009D0B21" w:rsidP="009D0B21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8D2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46353508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02405983" w14:textId="7976CA4C" w:rsidR="009D0B21" w:rsidRPr="00C07DE2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79B6B5C0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71678BAC" w14:textId="5D3BBD1E" w:rsidR="009D0B21" w:rsidRPr="00960E0E" w:rsidRDefault="009D0B21" w:rsidP="009D0B2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2C663F3F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</w:tcPr>
          <w:p w14:paraId="69950DCE" w14:textId="4D9BC05E" w:rsidR="009D0B21" w:rsidRPr="00960E0E" w:rsidRDefault="008933FB" w:rsidP="009D0B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D0B21" w:rsidRPr="00082A6A" w14:paraId="3775BDD6" w14:textId="77777777" w:rsidTr="002A0465">
        <w:trPr>
          <w:trHeight w:val="261"/>
        </w:trPr>
        <w:tc>
          <w:tcPr>
            <w:tcW w:w="3330" w:type="dxa"/>
          </w:tcPr>
          <w:p w14:paraId="3BF02366" w14:textId="6E0928FD" w:rsidR="009D0B21" w:rsidRPr="00055FF8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79" w:type="dxa"/>
          </w:tcPr>
          <w:p w14:paraId="068ACF2F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163AEA5C" w14:textId="515C43F6" w:rsidR="009D0B21" w:rsidRDefault="008933FB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74" w:type="dxa"/>
          </w:tcPr>
          <w:p w14:paraId="6D3D8C4F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6D3C9813" w14:textId="58D9DD10" w:rsidR="009D0B21" w:rsidRDefault="008933FB" w:rsidP="009D0B21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8A307F7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31755A56" w14:textId="0F74F61E" w:rsidR="009D0B21" w:rsidRDefault="008933FB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8933FB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0" w:type="dxa"/>
          </w:tcPr>
          <w:p w14:paraId="7E175348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5FE2DA47" w14:textId="719A7587" w:rsidR="009D0B21" w:rsidRPr="00960E0E" w:rsidRDefault="008933FB" w:rsidP="009D0B2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CD001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</w:tcPr>
          <w:p w14:paraId="5E2473A7" w14:textId="29354698" w:rsidR="009D0B21" w:rsidRDefault="008933FB" w:rsidP="009D0B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933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</w:p>
        </w:tc>
      </w:tr>
      <w:tr w:rsidR="009D0B21" w:rsidRPr="00082A6A" w14:paraId="79A80E3E" w14:textId="77777777" w:rsidTr="004A2C16">
        <w:trPr>
          <w:trHeight w:val="261"/>
        </w:trPr>
        <w:tc>
          <w:tcPr>
            <w:tcW w:w="3330" w:type="dxa"/>
          </w:tcPr>
          <w:p w14:paraId="4B7E7CC6" w14:textId="77777777" w:rsidR="009D0B21" w:rsidRPr="00082A6A" w:rsidRDefault="009D0B21" w:rsidP="009D0B21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9" w:type="dxa"/>
          </w:tcPr>
          <w:p w14:paraId="4E85896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left" w:pos="227"/>
                <w:tab w:val="decimal" w:pos="521"/>
                <w:tab w:val="decimal" w:pos="611"/>
              </w:tabs>
              <w:spacing w:line="240" w:lineRule="auto"/>
              <w:ind w:left="160" w:right="-14" w:hanging="1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412B8" w14:textId="1E170256" w:rsidR="009D0B21" w:rsidRPr="007638E8" w:rsidRDefault="008933FB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3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274" w:type="dxa"/>
          </w:tcPr>
          <w:p w14:paraId="757F1DCB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28A6E5D1" w14:textId="22987DBD" w:rsidR="009D0B21" w:rsidRPr="00D3285F" w:rsidRDefault="008933FB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933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3,824</w:t>
            </w:r>
          </w:p>
        </w:tc>
        <w:tc>
          <w:tcPr>
            <w:tcW w:w="274" w:type="dxa"/>
          </w:tcPr>
          <w:p w14:paraId="25CB3A26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298A1" w14:textId="7FB7D6D6" w:rsidR="009D0B21" w:rsidRPr="004E2AA1" w:rsidRDefault="008933FB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33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3,953</w:t>
            </w:r>
          </w:p>
        </w:tc>
        <w:tc>
          <w:tcPr>
            <w:tcW w:w="270" w:type="dxa"/>
            <w:vAlign w:val="bottom"/>
          </w:tcPr>
          <w:p w14:paraId="2D25FD48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</w:tabs>
              <w:spacing w:line="240" w:lineRule="auto"/>
              <w:ind w:left="160" w:right="-86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5726DC1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uto"/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E945BD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  <w:tab w:val="decimal" w:pos="969"/>
              </w:tabs>
              <w:spacing w:line="240" w:lineRule="auto"/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5D2543D4" w14:textId="77777777" w:rsidR="009D0B21" w:rsidRPr="00960E0E" w:rsidRDefault="009D0B21" w:rsidP="009D0B21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uto"/>
              <w:ind w:left="160" w:right="-86" w:hanging="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D0B21" w:rsidRPr="00082A6A" w14:paraId="721229D2" w14:textId="77777777" w:rsidTr="00297F9C">
        <w:trPr>
          <w:trHeight w:val="261"/>
        </w:trPr>
        <w:tc>
          <w:tcPr>
            <w:tcW w:w="3330" w:type="dxa"/>
          </w:tcPr>
          <w:p w14:paraId="3F374A2C" w14:textId="77777777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47255852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BA0F9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2F3F5FB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  <w:vAlign w:val="bottom"/>
          </w:tcPr>
          <w:p w14:paraId="243082F7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741CFCF8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219BA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5C0165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07AE6958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0C0CF1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E594753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D0B21" w:rsidRPr="00082A6A" w14:paraId="1A516773" w14:textId="77777777" w:rsidTr="00297F9C">
        <w:trPr>
          <w:trHeight w:val="261"/>
        </w:trPr>
        <w:tc>
          <w:tcPr>
            <w:tcW w:w="3330" w:type="dxa"/>
          </w:tcPr>
          <w:p w14:paraId="3DDB4211" w14:textId="23FB7016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9" w:type="dxa"/>
          </w:tcPr>
          <w:p w14:paraId="1F826BDB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97076B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1A863EBE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2B21BBB8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82B3A44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3D6713ED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74410B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4F00396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C65B0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29DC9BF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D0B21" w:rsidRPr="00082A6A" w14:paraId="3009AC13" w14:textId="77777777" w:rsidTr="00297F9C">
        <w:trPr>
          <w:trHeight w:val="261"/>
        </w:trPr>
        <w:tc>
          <w:tcPr>
            <w:tcW w:w="3330" w:type="dxa"/>
          </w:tcPr>
          <w:p w14:paraId="2A208E4C" w14:textId="0D2BF0E0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3DFFD0E7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19FDF8D9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3F4068E2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25048DF4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3AC69A0A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701047A6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99993A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0E980B88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F227D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4BDB1D8E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D0B21" w:rsidRPr="00082A6A" w14:paraId="49B68872" w14:textId="77777777" w:rsidTr="00297F9C">
        <w:trPr>
          <w:trHeight w:val="261"/>
        </w:trPr>
        <w:tc>
          <w:tcPr>
            <w:tcW w:w="3330" w:type="dxa"/>
          </w:tcPr>
          <w:p w14:paraId="6ED3C240" w14:textId="69C469C2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79" w:type="dxa"/>
          </w:tcPr>
          <w:p w14:paraId="4CD01187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53D40AE" w14:textId="6DB9444E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9E74ED7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9C88312" w14:textId="46935780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FD18D2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5C5911D8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600E702C" w14:textId="51DF8661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24F2269F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78C0650B" w14:textId="4DBE36F4" w:rsidR="009D0B21" w:rsidRPr="00082A6A" w:rsidRDefault="009D0B21" w:rsidP="009D0B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7F15B8C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5151C9C6" w14:textId="15191BF1" w:rsidR="009D0B21" w:rsidRPr="00082A6A" w:rsidRDefault="009D0B21" w:rsidP="009D0B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D0B21" w:rsidRPr="00082A6A" w14:paraId="2E503D1E" w14:textId="77777777" w:rsidTr="00297F9C">
        <w:trPr>
          <w:trHeight w:val="261"/>
        </w:trPr>
        <w:tc>
          <w:tcPr>
            <w:tcW w:w="3330" w:type="dxa"/>
          </w:tcPr>
          <w:p w14:paraId="4E376096" w14:textId="0CDA0578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5F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79" w:type="dxa"/>
          </w:tcPr>
          <w:p w14:paraId="3D812C5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1F8DE064" w14:textId="7F51B9F3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274" w:type="dxa"/>
          </w:tcPr>
          <w:p w14:paraId="20E6225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7BF2391" w14:textId="7D5791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AC4369C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146FDCB6" w14:textId="23747B8B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270" w:type="dxa"/>
            <w:vAlign w:val="bottom"/>
          </w:tcPr>
          <w:p w14:paraId="2272E406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CA26C9C" w14:textId="46B439F8" w:rsidR="009D0B21" w:rsidRPr="00082A6A" w:rsidRDefault="009D0B21" w:rsidP="009D0B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2D5983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5CCFE34F" w14:textId="0B20BAF6" w:rsidR="009D0B21" w:rsidRPr="00082A6A" w:rsidRDefault="009D0B21" w:rsidP="009D0B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91F9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1,133</w:t>
            </w:r>
          </w:p>
        </w:tc>
      </w:tr>
      <w:tr w:rsidR="009D0B21" w:rsidRPr="00082A6A" w14:paraId="3DAAEBA0" w14:textId="77777777" w:rsidTr="00F66102">
        <w:trPr>
          <w:trHeight w:val="261"/>
        </w:trPr>
        <w:tc>
          <w:tcPr>
            <w:tcW w:w="3330" w:type="dxa"/>
          </w:tcPr>
          <w:p w14:paraId="0E192FAD" w14:textId="643691AD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79" w:type="dxa"/>
          </w:tcPr>
          <w:p w14:paraId="7746A768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13D62" w14:textId="01CC5E94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31F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4" w:type="dxa"/>
          </w:tcPr>
          <w:p w14:paraId="1AECDB81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vAlign w:val="bottom"/>
          </w:tcPr>
          <w:p w14:paraId="0BADA3EE" w14:textId="10CA40C9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F76A08E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A18D1" w14:textId="132F4F91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F31F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70" w:type="dxa"/>
            <w:vAlign w:val="bottom"/>
          </w:tcPr>
          <w:p w14:paraId="2996CA5E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18DE33B8" w14:textId="02383D25" w:rsidR="009D0B21" w:rsidRPr="00082A6A" w:rsidRDefault="009D0B21" w:rsidP="009D0B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F72DCD5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148E99B2" w14:textId="6BD0D892" w:rsidR="009D0B21" w:rsidRPr="00082A6A" w:rsidRDefault="009D0B21" w:rsidP="009D0B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96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9D0B21" w:rsidRPr="00082A6A" w14:paraId="39CF5D24" w14:textId="77777777" w:rsidTr="00F66102">
        <w:trPr>
          <w:trHeight w:val="261"/>
        </w:trPr>
        <w:tc>
          <w:tcPr>
            <w:tcW w:w="3330" w:type="dxa"/>
          </w:tcPr>
          <w:p w14:paraId="45F433D7" w14:textId="7B61885E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9" w:type="dxa"/>
          </w:tcPr>
          <w:p w14:paraId="44759A71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2CAFF" w14:textId="1ED95C78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1,261</w:t>
            </w:r>
          </w:p>
        </w:tc>
        <w:tc>
          <w:tcPr>
            <w:tcW w:w="274" w:type="dxa"/>
          </w:tcPr>
          <w:p w14:paraId="5C2292B2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35628C75" w14:textId="590C2FFA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20B33D85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BE911" w14:textId="704EA805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5,085</w:t>
            </w:r>
          </w:p>
        </w:tc>
        <w:tc>
          <w:tcPr>
            <w:tcW w:w="270" w:type="dxa"/>
            <w:vAlign w:val="bottom"/>
          </w:tcPr>
          <w:p w14:paraId="5638EB2B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0A2C116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D65B7B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60806C8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D0B21" w:rsidRPr="00082A6A" w14:paraId="421CCBB9" w14:textId="77777777" w:rsidTr="00F66102">
        <w:trPr>
          <w:trHeight w:val="261"/>
        </w:trPr>
        <w:tc>
          <w:tcPr>
            <w:tcW w:w="3330" w:type="dxa"/>
          </w:tcPr>
          <w:p w14:paraId="1B3F4A31" w14:textId="77777777" w:rsidR="009D0B21" w:rsidRPr="00082A6A" w:rsidRDefault="009D0B21" w:rsidP="009D0B21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60DEA6D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E75361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B768CC6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</w:tcPr>
          <w:p w14:paraId="1E036E49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04AA9EA5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94D54B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C75E50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379E226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E5C9C2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6B79FE47" w14:textId="77777777" w:rsidR="009D0B21" w:rsidRPr="00082A6A" w:rsidRDefault="009D0B21" w:rsidP="009D0B2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</w:tbl>
    <w:p w14:paraId="52838175" w14:textId="1BD38FB9" w:rsidR="00082A6A" w:rsidRPr="00082A6A" w:rsidRDefault="00082A6A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082A6A" w:rsidRPr="00082A6A" w:rsidSect="00082A6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9BAE40" w14:textId="76B14695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8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530B28" w:rsidRPr="000E7AEB" w14:paraId="2E2AF782" w14:textId="77777777" w:rsidTr="00BE69EB">
        <w:trPr>
          <w:tblHeader/>
        </w:trPr>
        <w:tc>
          <w:tcPr>
            <w:tcW w:w="3690" w:type="dxa"/>
          </w:tcPr>
          <w:p w14:paraId="698D489B" w14:textId="77777777" w:rsidR="00372499" w:rsidRPr="00BE69EB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69E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BE69EB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54" w:type="dxa"/>
          </w:tcPr>
          <w:p w14:paraId="3D48D548" w14:textId="77777777" w:rsidR="00372499" w:rsidRPr="00BE69EB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69E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30B28" w:rsidRPr="000E7AEB" w14:paraId="1C3530D7" w14:textId="77777777" w:rsidTr="00BE69EB">
        <w:tc>
          <w:tcPr>
            <w:tcW w:w="3690" w:type="dxa"/>
          </w:tcPr>
          <w:p w14:paraId="6F45CDEB" w14:textId="77777777" w:rsidR="00372499" w:rsidRPr="00BE69EB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69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BE69EB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54" w:type="dxa"/>
          </w:tcPr>
          <w:p w14:paraId="798270FA" w14:textId="25FA2A34" w:rsidR="00372499" w:rsidRPr="00BE69EB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69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BE69E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9D664F" w:rsidRPr="00BE69E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530B28" w:rsidRPr="000E7AEB" w14:paraId="69136A57" w14:textId="77777777" w:rsidTr="00BE69EB">
        <w:tc>
          <w:tcPr>
            <w:tcW w:w="3690" w:type="dxa"/>
          </w:tcPr>
          <w:p w14:paraId="3F9F720F" w14:textId="50C661B6" w:rsidR="00372499" w:rsidRPr="00BE69EB" w:rsidRDefault="009D664F" w:rsidP="00A307B9">
            <w:pPr>
              <w:tabs>
                <w:tab w:val="clear" w:pos="227"/>
              </w:tabs>
              <w:ind w:left="-14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69EB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2E78E00" w14:textId="77777777" w:rsidR="00372499" w:rsidRPr="00BE69EB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254" w:type="dxa"/>
          </w:tcPr>
          <w:p w14:paraId="4700EE0B" w14:textId="77777777" w:rsidR="00D76E9C" w:rsidRPr="00BE69EB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69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7E550F8F" w:rsidR="00372499" w:rsidRPr="00BE69EB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E69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เงินตราต่างประเทศล่วงหน้า ณ วันที่รายงาน</w:t>
            </w:r>
            <w:r w:rsidR="00372499" w:rsidRPr="00BE69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14:paraId="73102833" w14:textId="77777777" w:rsidR="007F77C9" w:rsidRPr="000E7AEB" w:rsidRDefault="007F77C9" w:rsidP="007F77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F7E29C" w14:textId="4EE53C09" w:rsidR="00267C4F" w:rsidRPr="000E7AEB" w:rsidRDefault="00267C4F" w:rsidP="00082A6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8BD496D" w14:textId="77777777" w:rsidR="00267C4F" w:rsidRPr="000E7AEB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4"/>
        <w:gridCol w:w="244"/>
        <w:gridCol w:w="1405"/>
      </w:tblGrid>
      <w:tr w:rsidR="00082A6A" w:rsidRPr="00B06EC6" w14:paraId="0F0AA22F" w14:textId="77777777" w:rsidTr="00B128E9">
        <w:trPr>
          <w:trHeight w:val="659"/>
          <w:tblHeader/>
        </w:trPr>
        <w:tc>
          <w:tcPr>
            <w:tcW w:w="3117" w:type="pct"/>
            <w:vAlign w:val="bottom"/>
          </w:tcPr>
          <w:p w14:paraId="30B68A67" w14:textId="0DBF7F93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E28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E28A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E28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42" w:type="pct"/>
            <w:vAlign w:val="bottom"/>
          </w:tcPr>
          <w:p w14:paraId="65E866E9" w14:textId="2531B13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4BB6BF26" w14:textId="7777777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FC0DC27" w14:textId="0389776A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44CA8009" w14:textId="7777777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79EB821" w14:textId="4DD40230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83D84" w:rsidRPr="00B06EC6" w14:paraId="208D2A48" w14:textId="77777777" w:rsidTr="00483D84">
        <w:trPr>
          <w:tblHeader/>
        </w:trPr>
        <w:tc>
          <w:tcPr>
            <w:tcW w:w="3117" w:type="pct"/>
          </w:tcPr>
          <w:p w14:paraId="25FC9089" w14:textId="77777777" w:rsidR="00483D84" w:rsidRPr="00082A6A" w:rsidRDefault="00483D84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3" w:type="pct"/>
            <w:gridSpan w:val="4"/>
          </w:tcPr>
          <w:p w14:paraId="654198BB" w14:textId="3CD00400" w:rsidR="00483D84" w:rsidRPr="00082A6A" w:rsidRDefault="00483D84" w:rsidP="007A2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82A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2A6A" w:rsidRPr="00B06EC6" w14:paraId="66AEED33" w14:textId="77777777" w:rsidTr="00B128E9">
        <w:tc>
          <w:tcPr>
            <w:tcW w:w="3117" w:type="pct"/>
          </w:tcPr>
          <w:p w14:paraId="629BD8A8" w14:textId="1F6224BE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0E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42" w:type="pct"/>
          </w:tcPr>
          <w:p w14:paraId="0FD39055" w14:textId="77777777" w:rsidR="00082A6A" w:rsidRPr="00082A6A" w:rsidRDefault="00082A6A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2A2169D" w14:textId="77777777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4254C48D" w14:textId="22C5A044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49052D7D" w14:textId="77777777" w:rsidR="00082A6A" w:rsidRPr="00082A6A" w:rsidRDefault="00082A6A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0B32" w:rsidRPr="00B06EC6" w14:paraId="47AAE59A" w14:textId="77777777" w:rsidTr="00B128E9">
        <w:tc>
          <w:tcPr>
            <w:tcW w:w="3117" w:type="pct"/>
          </w:tcPr>
          <w:p w14:paraId="5D6C44EE" w14:textId="31EDC078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42" w:type="pct"/>
          </w:tcPr>
          <w:p w14:paraId="1D9D3588" w14:textId="51FE26A9" w:rsidR="003F0B32" w:rsidRPr="00082A6A" w:rsidRDefault="00C0048B" w:rsidP="003F0B32">
            <w:pPr>
              <w:pStyle w:val="acctfourfigures"/>
              <w:tabs>
                <w:tab w:val="clear" w:pos="765"/>
                <w:tab w:val="center" w:pos="657"/>
                <w:tab w:val="right" w:pos="131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20,183</w:t>
            </w:r>
          </w:p>
        </w:tc>
        <w:tc>
          <w:tcPr>
            <w:tcW w:w="134" w:type="pct"/>
          </w:tcPr>
          <w:p w14:paraId="101B8C19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31B586E" w14:textId="6F4A4A91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3B1C4C60" w14:textId="20C46635" w:rsidR="003F0B32" w:rsidRPr="00082A6A" w:rsidRDefault="005F5004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20,183</w:t>
            </w:r>
          </w:p>
        </w:tc>
      </w:tr>
      <w:tr w:rsidR="003F0B32" w:rsidRPr="00B06EC6" w14:paraId="4F8A412F" w14:textId="77777777" w:rsidTr="00B128E9">
        <w:tc>
          <w:tcPr>
            <w:tcW w:w="3117" w:type="pct"/>
          </w:tcPr>
          <w:p w14:paraId="74A8C17D" w14:textId="471C8500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42" w:type="pct"/>
          </w:tcPr>
          <w:p w14:paraId="0913BE3E" w14:textId="1E1DF5D7" w:rsidR="003F0B32" w:rsidRPr="00082A6A" w:rsidRDefault="00C0048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34" w:type="pct"/>
          </w:tcPr>
          <w:p w14:paraId="519A0EE5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5575FE4E" w14:textId="0BDA5275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AA9CF81" w14:textId="75DB5AFC" w:rsidR="003F0B32" w:rsidRPr="00C0048B" w:rsidRDefault="00C0048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3F0B32" w:rsidRPr="00B06EC6" w14:paraId="3DEAF2ED" w14:textId="77777777" w:rsidTr="00B128E9">
        <w:tc>
          <w:tcPr>
            <w:tcW w:w="3117" w:type="pct"/>
          </w:tcPr>
          <w:p w14:paraId="17AC33FE" w14:textId="67400DD8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00E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</w:t>
            </w:r>
            <w:r w:rsidRPr="002B00E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B00E8">
              <w:rPr>
                <w:rFonts w:ascii="Angsana New" w:hAnsi="Angsana New" w:cs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842" w:type="pct"/>
          </w:tcPr>
          <w:p w14:paraId="44534B0D" w14:textId="7E6D07C7" w:rsidR="003F0B32" w:rsidRPr="00082A6A" w:rsidRDefault="00C0048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1,941</w:t>
            </w:r>
          </w:p>
        </w:tc>
        <w:tc>
          <w:tcPr>
            <w:tcW w:w="134" w:type="pct"/>
          </w:tcPr>
          <w:p w14:paraId="4A72F8E7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7C3A530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67A4F229" w14:textId="7B731C9C" w:rsidR="003F0B32" w:rsidRPr="00082A6A" w:rsidRDefault="00C0048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1,941</w:t>
            </w:r>
          </w:p>
        </w:tc>
      </w:tr>
      <w:tr w:rsidR="003F0B32" w:rsidRPr="00B06EC6" w14:paraId="52EBCE50" w14:textId="77777777" w:rsidTr="00B128E9">
        <w:tc>
          <w:tcPr>
            <w:tcW w:w="3117" w:type="pct"/>
          </w:tcPr>
          <w:p w14:paraId="77F01028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4FA8C298" w14:textId="37D052DB" w:rsidR="003F0B32" w:rsidRPr="00082A6A" w:rsidRDefault="00C0048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55,435</w:t>
            </w:r>
          </w:p>
        </w:tc>
        <w:tc>
          <w:tcPr>
            <w:tcW w:w="134" w:type="pct"/>
          </w:tcPr>
          <w:p w14:paraId="3E2DC6F0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83E28FF" w14:textId="1E3A5078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23B78812" w14:textId="3B5AB54F" w:rsidR="003F0B32" w:rsidRPr="00082A6A" w:rsidRDefault="00C0048B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55,435</w:t>
            </w:r>
          </w:p>
        </w:tc>
      </w:tr>
      <w:tr w:rsidR="003F0B32" w:rsidRPr="00B06EC6" w14:paraId="7945AA55" w14:textId="77777777" w:rsidTr="00B128E9">
        <w:tc>
          <w:tcPr>
            <w:tcW w:w="3117" w:type="pct"/>
          </w:tcPr>
          <w:p w14:paraId="3B56C09C" w14:textId="77777777" w:rsidR="003F0B32" w:rsidRPr="00082A6A" w:rsidRDefault="003F0B32" w:rsidP="003F0B3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0A27E995" w14:textId="77777777" w:rsidR="003F0B32" w:rsidRPr="00082A6A" w:rsidRDefault="003F0B32" w:rsidP="003F0B32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11F4A88" w14:textId="77777777" w:rsidR="003F0B32" w:rsidRPr="00082A6A" w:rsidRDefault="003F0B32" w:rsidP="003F0B32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838A27D" w14:textId="7D35B9A1" w:rsidR="003F0B32" w:rsidRPr="00082A6A" w:rsidRDefault="003F0B32" w:rsidP="003F0B32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</w:tcBorders>
          </w:tcPr>
          <w:p w14:paraId="6FBE7970" w14:textId="77777777" w:rsidR="003F0B32" w:rsidRPr="00082A6A" w:rsidRDefault="003F0B32" w:rsidP="003F0B32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0B32" w:rsidRPr="00B06EC6" w14:paraId="115BC5A9" w14:textId="77777777" w:rsidTr="00B128E9">
        <w:tc>
          <w:tcPr>
            <w:tcW w:w="3117" w:type="pct"/>
          </w:tcPr>
          <w:p w14:paraId="00A46768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42" w:type="pct"/>
          </w:tcPr>
          <w:p w14:paraId="3E1FC33E" w14:textId="77777777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ECB9FE2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6391FFC8" w14:textId="787AEC64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730E944A" w14:textId="77777777" w:rsidR="003F0B32" w:rsidRPr="00082A6A" w:rsidRDefault="003F0B32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0B32" w:rsidRPr="00B06EC6" w14:paraId="4EE925BC" w14:textId="77777777" w:rsidTr="00B128E9">
        <w:tc>
          <w:tcPr>
            <w:tcW w:w="3117" w:type="pct"/>
          </w:tcPr>
          <w:p w14:paraId="0FB94E05" w14:textId="4A6A283C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842" w:type="pct"/>
            <w:vAlign w:val="bottom"/>
          </w:tcPr>
          <w:p w14:paraId="52F2D08F" w14:textId="1098B480" w:rsidR="003F0B32" w:rsidRPr="0033265A" w:rsidRDefault="001F3501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2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296,588</w:t>
            </w:r>
          </w:p>
        </w:tc>
        <w:tc>
          <w:tcPr>
            <w:tcW w:w="134" w:type="pct"/>
          </w:tcPr>
          <w:p w14:paraId="0804815F" w14:textId="77777777" w:rsidR="003F0B32" w:rsidRPr="0033265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4837E760" w14:textId="04C155C8" w:rsidR="003F0B32" w:rsidRPr="0033265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23B41728" w14:textId="08C36D69" w:rsidR="003F0B32" w:rsidRPr="0033265A" w:rsidRDefault="001F3501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2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296,588</w:t>
            </w:r>
          </w:p>
        </w:tc>
      </w:tr>
      <w:tr w:rsidR="003F0B32" w:rsidRPr="00B06EC6" w14:paraId="3DD8B6FB" w14:textId="77777777" w:rsidTr="00B128E9">
        <w:tc>
          <w:tcPr>
            <w:tcW w:w="3117" w:type="pct"/>
          </w:tcPr>
          <w:p w14:paraId="61596CB8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42" w:type="pct"/>
          </w:tcPr>
          <w:p w14:paraId="3EACBD5D" w14:textId="4CE1814F" w:rsidR="003F0B32" w:rsidRPr="0033265A" w:rsidRDefault="00A85743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2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74,730</w:t>
            </w:r>
          </w:p>
        </w:tc>
        <w:tc>
          <w:tcPr>
            <w:tcW w:w="134" w:type="pct"/>
          </w:tcPr>
          <w:p w14:paraId="52C885BC" w14:textId="77777777" w:rsidR="003F0B32" w:rsidRPr="0033265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03E96F8E" w14:textId="2FE3D754" w:rsidR="003F0B32" w:rsidRPr="0033265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D695B1A" w14:textId="3E0AD033" w:rsidR="003F0B32" w:rsidRPr="0033265A" w:rsidRDefault="00917093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2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 w:rsidR="00A85743" w:rsidRPr="00332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,715</w:t>
            </w:r>
          </w:p>
        </w:tc>
      </w:tr>
      <w:tr w:rsidR="003F0B32" w:rsidRPr="00B06EC6" w14:paraId="115610DF" w14:textId="77777777" w:rsidTr="00B128E9">
        <w:tc>
          <w:tcPr>
            <w:tcW w:w="3117" w:type="pct"/>
          </w:tcPr>
          <w:p w14:paraId="2F520D57" w14:textId="797DEAE9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</w:tcPr>
          <w:p w14:paraId="79D68D4E" w14:textId="200CDDE1" w:rsidR="003F0B32" w:rsidRPr="0033265A" w:rsidRDefault="001F3501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3265A">
              <w:rPr>
                <w:rFonts w:ascii="Angsana New" w:hAnsi="Angsana New" w:cs="Angsana New"/>
                <w:sz w:val="30"/>
                <w:szCs w:val="30"/>
              </w:rPr>
              <w:t>13,325</w:t>
            </w:r>
          </w:p>
        </w:tc>
        <w:tc>
          <w:tcPr>
            <w:tcW w:w="134" w:type="pct"/>
          </w:tcPr>
          <w:p w14:paraId="55702086" w14:textId="77777777" w:rsidR="003F0B32" w:rsidRPr="0033265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6F7ED36" w14:textId="71BF5D6D" w:rsidR="003F0B32" w:rsidRPr="0033265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6053FE77" w14:textId="61AFE334" w:rsidR="003F0B32" w:rsidRPr="0033265A" w:rsidRDefault="001F3501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26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12,825</w:t>
            </w:r>
          </w:p>
        </w:tc>
      </w:tr>
      <w:tr w:rsidR="003F0B32" w:rsidRPr="00B06EC6" w14:paraId="516B684F" w14:textId="77777777" w:rsidTr="00B128E9">
        <w:tc>
          <w:tcPr>
            <w:tcW w:w="3117" w:type="pct"/>
          </w:tcPr>
          <w:p w14:paraId="3DC8D00C" w14:textId="77777777" w:rsidR="003F0B32" w:rsidRPr="00082A6A" w:rsidRDefault="003F0B32" w:rsidP="003F0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24422" w14:textId="1E936660" w:rsidR="003F0B32" w:rsidRPr="00082A6A" w:rsidRDefault="00A85743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384,643</w:t>
            </w:r>
          </w:p>
        </w:tc>
        <w:tc>
          <w:tcPr>
            <w:tcW w:w="134" w:type="pct"/>
          </w:tcPr>
          <w:p w14:paraId="15E6580F" w14:textId="77777777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25CBC26" w14:textId="499C8D52" w:rsidR="003F0B32" w:rsidRPr="00082A6A" w:rsidRDefault="003F0B32" w:rsidP="003F0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AB195" w14:textId="5BA9A0C4" w:rsidR="003F0B32" w:rsidRPr="00082A6A" w:rsidRDefault="00A85743" w:rsidP="003F0B3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384,128</w:t>
            </w:r>
          </w:p>
        </w:tc>
      </w:tr>
    </w:tbl>
    <w:p w14:paraId="449D4689" w14:textId="77777777" w:rsidR="00003F6C" w:rsidRDefault="00003F6C" w:rsidP="008E678C">
      <w:pPr>
        <w:tabs>
          <w:tab w:val="clear" w:pos="227"/>
          <w:tab w:val="clear" w:pos="454"/>
        </w:tabs>
        <w:ind w:right="108"/>
        <w:jc w:val="thaiDistribute"/>
        <w:rPr>
          <w:rFonts w:ascii="Angsana New" w:hAnsi="Angsana New" w:cstheme="minorBidi"/>
          <w:spacing w:val="6"/>
          <w:sz w:val="30"/>
          <w:szCs w:val="30"/>
        </w:rPr>
      </w:pPr>
    </w:p>
    <w:p w14:paraId="030E9C0E" w14:textId="77777777" w:rsidR="00003F6C" w:rsidRDefault="00003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pacing w:val="6"/>
          <w:sz w:val="30"/>
          <w:szCs w:val="30"/>
        </w:rPr>
      </w:pPr>
      <w:r>
        <w:rPr>
          <w:rFonts w:ascii="Angsana New" w:hAnsi="Angsana New" w:cstheme="minorBidi"/>
          <w:spacing w:val="6"/>
          <w:sz w:val="30"/>
          <w:szCs w:val="30"/>
        </w:rPr>
        <w:br w:type="page"/>
      </w:r>
    </w:p>
    <w:p w14:paraId="22CC013A" w14:textId="77777777" w:rsidR="00C80D3D" w:rsidRPr="00C80D3D" w:rsidRDefault="00C80D3D" w:rsidP="00C80D3D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0D3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1580012F" w14:textId="772B8385" w:rsidR="00C80D3D" w:rsidRPr="00370E6B" w:rsidRDefault="00C80D3D" w:rsidP="00C80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pacing w:val="6"/>
          <w:sz w:val="30"/>
          <w:szCs w:val="30"/>
          <w:highlight w:val="yellow"/>
        </w:rPr>
      </w:pPr>
    </w:p>
    <w:p w14:paraId="00E5EA6D" w14:textId="7E912EC3" w:rsidR="000172E7" w:rsidRDefault="00C80D3D" w:rsidP="000C17B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  <w:r w:rsidRPr="00370E6B">
        <w:rPr>
          <w:rFonts w:ascii="Angsana New" w:hAnsi="Angsana New" w:cs="Angsana New"/>
          <w:spacing w:val="6"/>
          <w:sz w:val="30"/>
          <w:szCs w:val="30"/>
          <w:cs/>
        </w:rPr>
        <w:t>มาตรฐานการรายงานทางการเงินที่ออก</w:t>
      </w:r>
      <w:r w:rsidR="00460D39">
        <w:rPr>
          <w:rFonts w:ascii="Angsana New" w:hAnsi="Angsana New" w:cs="Angsana New" w:hint="cs"/>
          <w:spacing w:val="6"/>
          <w:sz w:val="30"/>
          <w:szCs w:val="30"/>
          <w:cs/>
        </w:rPr>
        <w:t>และปรับปรุ</w:t>
      </w:r>
      <w:r w:rsidR="00A4799A">
        <w:rPr>
          <w:rFonts w:ascii="Angsana New" w:hAnsi="Angsana New" w:cs="Angsana New" w:hint="cs"/>
          <w:spacing w:val="6"/>
          <w:sz w:val="30"/>
          <w:szCs w:val="30"/>
          <w:cs/>
        </w:rPr>
        <w:t>งใหม่</w:t>
      </w:r>
      <w:r w:rsidRPr="00370E6B">
        <w:rPr>
          <w:rFonts w:ascii="Angsana New" w:hAnsi="Angsana New" w:cs="Angsana New"/>
          <w:spacing w:val="6"/>
          <w:sz w:val="30"/>
          <w:szCs w:val="30"/>
          <w:cs/>
        </w:rPr>
        <w:t>ซึ่งเกี่ยวกับการดำเนินงานของกลุ่มบริษัท และ</w:t>
      </w:r>
      <w:r w:rsidR="00F46226">
        <w:rPr>
          <w:rFonts w:ascii="Angsana New" w:hAnsi="Angsana New" w:cs="Angsana New"/>
          <w:spacing w:val="6"/>
          <w:sz w:val="30"/>
          <w:szCs w:val="30"/>
          <w:cs/>
        </w:rPr>
        <w:br/>
      </w:r>
      <w:r w:rsidRPr="00370E6B">
        <w:rPr>
          <w:rFonts w:ascii="Angsana New" w:hAnsi="Angsana New" w:cs="Angsana New"/>
          <w:spacing w:val="6"/>
          <w:sz w:val="30"/>
          <w:szCs w:val="30"/>
          <w:cs/>
        </w:rPr>
        <w:t>คาดว่า</w:t>
      </w:r>
      <w:r w:rsidRPr="00370E6B">
        <w:rPr>
          <w:rFonts w:ascii="Angsana New" w:hAnsi="Angsana New" w:cs="Angsana New"/>
          <w:spacing w:val="4"/>
          <w:sz w:val="30"/>
          <w:szCs w:val="30"/>
          <w:cs/>
        </w:rPr>
        <w:t>จะ</w:t>
      </w:r>
      <w:r w:rsidRPr="00370E6B">
        <w:rPr>
          <w:rFonts w:ascii="Angsana New" w:hAnsi="Angsana New" w:cs="Angsana New"/>
          <w:spacing w:val="6"/>
          <w:sz w:val="30"/>
          <w:szCs w:val="30"/>
          <w:cs/>
        </w:rPr>
        <w:t>มีผลกระทบที่มีสาระสำคัญต่องบการเงินรวมและงบการเงินเฉพาะกิจการ เมื่อนำมาถือปฏิบัติ</w:t>
      </w:r>
      <w:r w:rsidR="00125463">
        <w:rPr>
          <w:rFonts w:ascii="Angsana New" w:hAnsi="Angsana New" w:cs="Angsana New"/>
          <w:spacing w:val="6"/>
          <w:sz w:val="30"/>
          <w:szCs w:val="30"/>
          <w:cs/>
        </w:rPr>
        <w:br/>
      </w:r>
      <w:r w:rsidRPr="00370E6B">
        <w:rPr>
          <w:rFonts w:ascii="Angsana New" w:hAnsi="Angsana New" w:cs="Angsana New"/>
          <w:spacing w:val="6"/>
          <w:sz w:val="30"/>
          <w:szCs w:val="30"/>
          <w:cs/>
        </w:rPr>
        <w:t>เป็นครั้งแรก</w:t>
      </w:r>
      <w:r w:rsidRPr="00C80D3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E6B">
        <w:rPr>
          <w:rFonts w:ascii="Angsana New" w:hAnsi="Angsana New" w:cs="Angsana New"/>
          <w:spacing w:val="-4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A4799A" w:rsidRPr="00C80D3D">
        <w:rPr>
          <w:rFonts w:ascii="Angsana New" w:hAnsi="Angsana New" w:cs="Angsana New"/>
          <w:sz w:val="30"/>
          <w:szCs w:val="30"/>
        </w:rPr>
        <w:t>1</w:t>
      </w:r>
      <w:r w:rsidRPr="00370E6B">
        <w:rPr>
          <w:rFonts w:ascii="Angsana New" w:hAnsi="Angsana New" w:cs="Angsana New"/>
          <w:spacing w:val="-4"/>
          <w:sz w:val="30"/>
          <w:szCs w:val="30"/>
          <w:cs/>
        </w:rPr>
        <w:t xml:space="preserve"> มกราคม</w:t>
      </w:r>
      <w:r w:rsidR="00125463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370E6B">
        <w:rPr>
          <w:rFonts w:ascii="Angsana New" w:hAnsi="Angsana New" w:cs="Angsana New"/>
          <w:spacing w:val="-4"/>
          <w:sz w:val="30"/>
          <w:szCs w:val="30"/>
          <w:cs/>
        </w:rPr>
        <w:t>ในปีดังต่อไปนี้ และ</w:t>
      </w:r>
      <w:r w:rsidRPr="00370E6B">
        <w:rPr>
          <w:rFonts w:ascii="Angsana New" w:hAnsi="Angsana New" w:cs="Angsana New"/>
          <w:spacing w:val="6"/>
          <w:sz w:val="30"/>
          <w:szCs w:val="30"/>
          <w:cs/>
        </w:rPr>
        <w:t>อนุญาตให้นำมาถือปฏิบัติก่อนวันที่มีผลบังคับใช้ได้ อย่างไรก็ตามกลุ่มบริษัทไม่ได้นำ</w:t>
      </w:r>
      <w:r w:rsidRPr="00370E6B">
        <w:rPr>
          <w:rFonts w:ascii="Angsana New" w:hAnsi="Angsana New" w:cs="Angsana New"/>
          <w:spacing w:val="8"/>
          <w:sz w:val="30"/>
          <w:szCs w:val="30"/>
          <w:cs/>
        </w:rPr>
        <w:t>มาตรฐานการ</w:t>
      </w:r>
      <w:r w:rsidRPr="00414955">
        <w:rPr>
          <w:rFonts w:ascii="Angsana New" w:hAnsi="Angsana New" w:cs="Angsana New"/>
          <w:spacing w:val="-2"/>
          <w:sz w:val="30"/>
          <w:szCs w:val="30"/>
          <w:cs/>
        </w:rPr>
        <w:t>รายงานที่ออก</w:t>
      </w:r>
      <w:r w:rsidR="00460D39" w:rsidRPr="00414955">
        <w:rPr>
          <w:rFonts w:ascii="Angsana New" w:hAnsi="Angsana New" w:cs="Angsana New" w:hint="cs"/>
          <w:spacing w:val="-2"/>
          <w:sz w:val="30"/>
          <w:szCs w:val="30"/>
          <w:cs/>
        </w:rPr>
        <w:t>และปรับปรุง</w:t>
      </w:r>
      <w:r w:rsidR="00A4799A" w:rsidRPr="00414955">
        <w:rPr>
          <w:rFonts w:ascii="Angsana New" w:hAnsi="Angsana New" w:cs="Angsana New" w:hint="cs"/>
          <w:spacing w:val="-2"/>
          <w:sz w:val="30"/>
          <w:szCs w:val="30"/>
          <w:cs/>
        </w:rPr>
        <w:t>ใหม่</w:t>
      </w:r>
      <w:r w:rsidRPr="00414955">
        <w:rPr>
          <w:rFonts w:ascii="Angsana New" w:hAnsi="Angsana New" w:cs="Angsana New"/>
          <w:spacing w:val="-2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</w:t>
      </w:r>
      <w:r w:rsidRPr="00C80D3D">
        <w:rPr>
          <w:rFonts w:ascii="Angsana New" w:hAnsi="Angsana New" w:cs="Angsana New"/>
          <w:sz w:val="30"/>
          <w:szCs w:val="30"/>
          <w:cs/>
        </w:rPr>
        <w:t>ฉบับนี้</w:t>
      </w:r>
    </w:p>
    <w:p w14:paraId="6BEE9FB4" w14:textId="77777777" w:rsidR="00003F6C" w:rsidRPr="00C80D3D" w:rsidRDefault="00003F6C" w:rsidP="000C17B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Look w:val="04A0" w:firstRow="1" w:lastRow="0" w:firstColumn="1" w:lastColumn="0" w:noHBand="0" w:noVBand="1"/>
      </w:tblPr>
      <w:tblGrid>
        <w:gridCol w:w="3780"/>
        <w:gridCol w:w="4410"/>
        <w:gridCol w:w="1260"/>
      </w:tblGrid>
      <w:tr w:rsidR="00C80D3D" w:rsidRPr="00C80D3D" w14:paraId="48FBE483" w14:textId="77777777" w:rsidTr="00C80D3D">
        <w:trPr>
          <w:tblHeader/>
        </w:trPr>
        <w:tc>
          <w:tcPr>
            <w:tcW w:w="3780" w:type="dxa"/>
            <w:vAlign w:val="bottom"/>
          </w:tcPr>
          <w:p w14:paraId="206AB652" w14:textId="7BDEFDD5" w:rsidR="00C80D3D" w:rsidRPr="00C80D3D" w:rsidRDefault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80D3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C80D3D"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38E13890" w14:textId="77777777" w:rsidR="00C80D3D" w:rsidRPr="00C80D3D" w:rsidRDefault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C80D3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3343BECF" w14:textId="77777777" w:rsidR="00C80D3D" w:rsidRPr="00C80D3D" w:rsidRDefault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C80D3D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80D3D" w:rsidRPr="00C80D3D" w14:paraId="4AA18840" w14:textId="77777777" w:rsidTr="00C80D3D">
        <w:trPr>
          <w:trHeight w:val="137"/>
        </w:trPr>
        <w:tc>
          <w:tcPr>
            <w:tcW w:w="3780" w:type="dxa"/>
          </w:tcPr>
          <w:p w14:paraId="18415FEB" w14:textId="70910EDB" w:rsidR="00C80D3D" w:rsidRPr="00C80D3D" w:rsidRDefault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3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C80D3D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1F09690E" w14:textId="77777777" w:rsidR="00C80D3D" w:rsidRPr="00C80D3D" w:rsidRDefault="00C80D3D" w:rsidP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3D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470FF7C8" w14:textId="68DA8AC5" w:rsidR="00C80D3D" w:rsidRPr="00C80D3D" w:rsidRDefault="00C80D3D" w:rsidP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C80D3D">
              <w:rPr>
                <w:rFonts w:ascii="Angsana New" w:hAnsi="Angsana New" w:cs="Angsana New"/>
                <w:sz w:val="30"/>
                <w:szCs w:val="30"/>
              </w:rPr>
              <w:t>2571</w:t>
            </w:r>
          </w:p>
        </w:tc>
      </w:tr>
      <w:tr w:rsidR="00666E6E" w:rsidRPr="00C80D3D" w14:paraId="11E74CA4" w14:textId="77777777" w:rsidTr="00C80D3D">
        <w:trPr>
          <w:trHeight w:val="137"/>
        </w:trPr>
        <w:tc>
          <w:tcPr>
            <w:tcW w:w="3780" w:type="dxa"/>
          </w:tcPr>
          <w:p w14:paraId="3119A11D" w14:textId="07F3DC87" w:rsidR="00666E6E" w:rsidRPr="00C80D3D" w:rsidRDefault="006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6E6E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มาตรฐานการบัญชีฉบับที่ 7</w:t>
            </w:r>
          </w:p>
        </w:tc>
        <w:tc>
          <w:tcPr>
            <w:tcW w:w="4410" w:type="dxa"/>
          </w:tcPr>
          <w:p w14:paraId="3F46AD0D" w14:textId="34783982" w:rsidR="00666E6E" w:rsidRPr="00C80D3D" w:rsidRDefault="00666E6E" w:rsidP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6E6E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1569AB8F" w14:textId="49CA38EC" w:rsidR="00666E6E" w:rsidRPr="00C80D3D" w:rsidRDefault="00666E6E" w:rsidP="00C8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6E6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2571</w:t>
            </w:r>
          </w:p>
        </w:tc>
      </w:tr>
    </w:tbl>
    <w:p w14:paraId="2D4DE584" w14:textId="77777777" w:rsidR="00C80D3D" w:rsidRPr="00C80D3D" w:rsidRDefault="00C80D3D" w:rsidP="00C80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" w:hanging="162"/>
        <w:jc w:val="thaiDistribute"/>
        <w:rPr>
          <w:rFonts w:ascii="Angsana New" w:hAnsi="Angsana New" w:cs="Angsana New"/>
          <w:sz w:val="30"/>
          <w:szCs w:val="30"/>
        </w:rPr>
      </w:pPr>
    </w:p>
    <w:p w14:paraId="1AE0E91D" w14:textId="315FC8FD" w:rsidR="00C80D3D" w:rsidRPr="00C80D3D" w:rsidRDefault="00C80D3D" w:rsidP="00C80D3D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C80D3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ab/>
      </w:r>
      <w:r w:rsidRPr="00C80D3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ab/>
        <w:t xml:space="preserve">มาตรฐานการรายงานทางการเงินฉบับที่ </w:t>
      </w:r>
      <w:r w:rsidRPr="00C80D3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 xml:space="preserve">18 </w:t>
      </w:r>
      <w:r w:rsidRPr="00C80D3D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415BCCE2" w14:textId="77777777" w:rsidR="00C80D3D" w:rsidRPr="00C80D3D" w:rsidRDefault="00C80D3D" w:rsidP="00C80D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9CFE1A6" w14:textId="02159F84" w:rsidR="00C80D3D" w:rsidRPr="007C5B34" w:rsidRDefault="00C80D3D" w:rsidP="00666E6E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C5B34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7C5B34">
        <w:rPr>
          <w:rFonts w:ascii="Angsana New" w:hAnsi="Angsana New" w:cs="Angsana New"/>
          <w:color w:val="000000"/>
          <w:sz w:val="30"/>
          <w:szCs w:val="30"/>
        </w:rPr>
        <w:t xml:space="preserve">18 </w:t>
      </w:r>
      <w:r w:rsidRPr="007C5B34">
        <w:rPr>
          <w:rFonts w:ascii="Angsana New" w:hAnsi="Angsana New" w:cs="Angsana New"/>
          <w:color w:val="000000"/>
          <w:sz w:val="30"/>
          <w:szCs w:val="30"/>
          <w:cs/>
        </w:rPr>
        <w:t xml:space="preserve">จะมาแทนมาตรฐานการบัญชีฉบับที่ </w:t>
      </w:r>
      <w:r w:rsidRPr="007C5B34">
        <w:rPr>
          <w:rFonts w:ascii="Angsana New" w:hAnsi="Angsana New" w:cs="Angsana New"/>
          <w:color w:val="000000"/>
          <w:sz w:val="30"/>
          <w:szCs w:val="30"/>
        </w:rPr>
        <w:t>1</w:t>
      </w:r>
      <w:r w:rsidRPr="007C5B34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</w:t>
      </w:r>
      <w:r w:rsidRPr="007C5B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C5B3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7C5B3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C5B34">
        <w:rPr>
          <w:rFonts w:ascii="Angsana New" w:hAnsi="Angsana New" w:cs="Angsana New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37109E8F" w14:textId="77777777" w:rsidR="00C80D3D" w:rsidRPr="007C5B34" w:rsidRDefault="00C80D3D" w:rsidP="00C80D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9F942A" w14:textId="265A72A6" w:rsidR="00C80D3D" w:rsidRPr="007C5B34" w:rsidRDefault="00C80D3D" w:rsidP="007C5B34">
      <w:pPr>
        <w:pStyle w:val="ListParagraph"/>
        <w:numPr>
          <w:ilvl w:val="0"/>
          <w:numId w:val="36"/>
        </w:numPr>
        <w:tabs>
          <w:tab w:val="num" w:pos="340"/>
          <w:tab w:val="num" w:pos="2617"/>
        </w:tabs>
        <w:autoSpaceDE w:val="0"/>
        <w:autoSpaceDN w:val="0"/>
        <w:adjustRightInd w:val="0"/>
        <w:spacing w:line="240" w:lineRule="auto"/>
        <w:ind w:hanging="3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C5B34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7C5B34">
        <w:rPr>
          <w:rFonts w:ascii="Angsana New" w:hAnsi="Angsana New"/>
          <w:color w:val="000000"/>
          <w:sz w:val="30"/>
          <w:szCs w:val="30"/>
        </w:rPr>
        <w:t xml:space="preserve">5 </w:t>
      </w:r>
      <w:r w:rsidRPr="007C5B34">
        <w:rPr>
          <w:rFonts w:ascii="Angsana New" w:hAnsi="Angsana New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7C5B34">
        <w:rPr>
          <w:rFonts w:ascii="Angsana New" w:hAnsi="Angsana New"/>
          <w:color w:val="000000"/>
          <w:sz w:val="30"/>
          <w:szCs w:val="30"/>
        </w:rPr>
        <w:t xml:space="preserve"> </w:t>
      </w:r>
      <w:r w:rsidRPr="007C5B34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6C03DC48" w14:textId="57360858" w:rsidR="00C80D3D" w:rsidRPr="007C5B34" w:rsidRDefault="00C80D3D" w:rsidP="007C5B34">
      <w:pPr>
        <w:pStyle w:val="ListParagraph"/>
        <w:numPr>
          <w:ilvl w:val="0"/>
          <w:numId w:val="36"/>
        </w:numPr>
        <w:tabs>
          <w:tab w:val="num" w:pos="340"/>
          <w:tab w:val="num" w:pos="2617"/>
        </w:tabs>
        <w:autoSpaceDE w:val="0"/>
        <w:autoSpaceDN w:val="0"/>
        <w:adjustRightInd w:val="0"/>
        <w:spacing w:line="240" w:lineRule="auto"/>
        <w:ind w:hanging="34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7C5B34">
        <w:rPr>
          <w:rFonts w:ascii="Angsana New" w:hAnsi="Angsana New"/>
          <w:color w:val="000000"/>
          <w:spacing w:val="-8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7C5B34">
        <w:rPr>
          <w:rFonts w:ascii="Angsana New" w:hAnsi="Angsana New"/>
          <w:color w:val="000000"/>
          <w:spacing w:val="-8"/>
          <w:sz w:val="30"/>
          <w:szCs w:val="30"/>
        </w:rPr>
        <w:t xml:space="preserve">MPMs”) </w:t>
      </w:r>
      <w:r w:rsidRPr="007C5B34">
        <w:rPr>
          <w:rFonts w:ascii="Angsana New" w:hAnsi="Angsana New"/>
          <w:color w:val="000000"/>
          <w:spacing w:val="-8"/>
          <w:sz w:val="30"/>
          <w:szCs w:val="30"/>
          <w:cs/>
        </w:rPr>
        <w:t>ไว้ในหมายเหตุประกอ</w:t>
      </w:r>
      <w:r w:rsidR="007C5B34" w:rsidRPr="007C5B34">
        <w:rPr>
          <w:rFonts w:ascii="Angsana New" w:hAnsi="Angsana New" w:hint="cs"/>
          <w:color w:val="000000"/>
          <w:spacing w:val="-8"/>
          <w:sz w:val="30"/>
          <w:szCs w:val="30"/>
          <w:cs/>
        </w:rPr>
        <w:t>บ</w:t>
      </w:r>
      <w:r w:rsidRPr="007C5B34">
        <w:rPr>
          <w:rFonts w:ascii="Angsana New" w:hAnsi="Angsana New"/>
          <w:color w:val="000000"/>
          <w:spacing w:val="-8"/>
          <w:sz w:val="30"/>
          <w:szCs w:val="30"/>
          <w:cs/>
        </w:rPr>
        <w:t>งบการเงินข้อเดียว</w:t>
      </w:r>
    </w:p>
    <w:p w14:paraId="6B26ABDE" w14:textId="77777777" w:rsidR="00C80D3D" w:rsidRPr="007C5B34" w:rsidRDefault="00C80D3D" w:rsidP="007C5B34">
      <w:pPr>
        <w:pStyle w:val="ListParagraph"/>
        <w:numPr>
          <w:ilvl w:val="0"/>
          <w:numId w:val="36"/>
        </w:numPr>
        <w:tabs>
          <w:tab w:val="num" w:pos="340"/>
          <w:tab w:val="num" w:pos="2617"/>
        </w:tabs>
        <w:autoSpaceDE w:val="0"/>
        <w:autoSpaceDN w:val="0"/>
        <w:adjustRightInd w:val="0"/>
        <w:spacing w:line="240" w:lineRule="auto"/>
        <w:ind w:hanging="3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C5B34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459C4B46" w14:textId="77777777" w:rsidR="00C80D3D" w:rsidRPr="007C5B34" w:rsidRDefault="00C80D3D" w:rsidP="00C80D3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8009E5D" w14:textId="53DC5662" w:rsidR="00C80D3D" w:rsidRPr="007C5B34" w:rsidRDefault="00C80D3D" w:rsidP="007C5B34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C5B34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ทุกกิจการต้องนำกำไรหรือขาดทุนจากการดำเนินงานที่เป็นยอดรวมย่อยเป็นจุดเริ่มต้นของงบกระแสเงินสด</w:t>
      </w:r>
      <w:r w:rsidRPr="007C5B34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เมื่อกิจการนำเสนอกระแสเงินสดจากกิจกรรมดำเนินงานโดยวิธีทางอ้อม</w:t>
      </w:r>
    </w:p>
    <w:p w14:paraId="7D3FFD2F" w14:textId="77777777" w:rsidR="00C80D3D" w:rsidRDefault="00C80D3D" w:rsidP="00C80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" w:hanging="162"/>
        <w:jc w:val="thaiDistribute"/>
        <w:rPr>
          <w:rFonts w:ascii="Angsana New" w:hAnsi="Angsana New" w:cs="Angsana New"/>
          <w:sz w:val="30"/>
          <w:szCs w:val="30"/>
        </w:rPr>
      </w:pPr>
    </w:p>
    <w:p w14:paraId="0B8CC97F" w14:textId="33E83F79" w:rsidR="001A6003" w:rsidRPr="001A6003" w:rsidRDefault="001A6003" w:rsidP="001A6003">
      <w:pPr>
        <w:autoSpaceDE w:val="0"/>
        <w:autoSpaceDN w:val="0"/>
        <w:adjustRightInd w:val="0"/>
        <w:spacing w:line="240" w:lineRule="auto"/>
        <w:ind w:left="45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40CE0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1A6003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การรายงานทางการเงินที่ออกและปรับปรุงใหม่ดังกล่าวข้างต้น  </w:t>
      </w:r>
    </w:p>
    <w:p w14:paraId="3E9D53B0" w14:textId="77777777" w:rsidR="002622E8" w:rsidRDefault="002622E8" w:rsidP="00C80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" w:hanging="162"/>
        <w:jc w:val="thaiDistribute"/>
        <w:rPr>
          <w:rFonts w:ascii="Angsana New" w:hAnsi="Angsana New" w:cs="Angsana New"/>
          <w:sz w:val="30"/>
          <w:szCs w:val="30"/>
        </w:rPr>
      </w:pPr>
    </w:p>
    <w:p w14:paraId="2B139F2E" w14:textId="3B49F1E6" w:rsidR="00240D77" w:rsidRPr="007C5B34" w:rsidRDefault="00240D77" w:rsidP="00C80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" w:hanging="162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sectPr w:rsidR="00240D77" w:rsidRPr="007C5B34" w:rsidSect="00082A6A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4B668" w14:textId="77777777" w:rsidR="00784B6D" w:rsidRDefault="00784B6D">
      <w:r>
        <w:separator/>
      </w:r>
    </w:p>
  </w:endnote>
  <w:endnote w:type="continuationSeparator" w:id="0">
    <w:p w14:paraId="32CDCDD3" w14:textId="77777777" w:rsidR="00784B6D" w:rsidRDefault="00784B6D">
      <w:r>
        <w:continuationSeparator/>
      </w:r>
    </w:p>
  </w:endnote>
  <w:endnote w:type="continuationNotice" w:id="1">
    <w:p w14:paraId="59B5EF93" w14:textId="77777777" w:rsidR="00784B6D" w:rsidRDefault="00784B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181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06FBB6" w14:textId="477B59F7" w:rsidR="00D663F1" w:rsidRPr="00921970" w:rsidRDefault="008A445D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47903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5803F" w14:textId="72878D99" w:rsidR="00C0670D" w:rsidRPr="00082A6A" w:rsidRDefault="001F65E9" w:rsidP="00082A6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3B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3B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3B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5E36D" w14:textId="77777777" w:rsidR="00784B6D" w:rsidRDefault="00784B6D">
      <w:r>
        <w:separator/>
      </w:r>
    </w:p>
  </w:footnote>
  <w:footnote w:type="continuationSeparator" w:id="0">
    <w:p w14:paraId="22F48C1D" w14:textId="77777777" w:rsidR="00784B6D" w:rsidRDefault="00784B6D">
      <w:r>
        <w:continuationSeparator/>
      </w:r>
    </w:p>
  </w:footnote>
  <w:footnote w:type="continuationNotice" w:id="1">
    <w:p w14:paraId="69FCE5E8" w14:textId="77777777" w:rsidR="00784B6D" w:rsidRDefault="00784B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4A7E7" w14:textId="77777777" w:rsidR="00590164" w:rsidRPr="00814A54" w:rsidRDefault="00590164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3BDA29CD" w14:textId="77777777" w:rsidR="00590164" w:rsidRPr="00814A54" w:rsidRDefault="0059016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3B8271FE" w14:textId="77777777" w:rsidR="00590164" w:rsidRPr="00814A54" w:rsidRDefault="00590164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</w:t>
    </w:r>
    <w:r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165BF2EB" w14:textId="77777777" w:rsidR="00590164" w:rsidRPr="001329D0" w:rsidRDefault="00590164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06F0B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A70E33E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7CAB118" w14:textId="2156A71C" w:rsidR="00814A54" w:rsidRPr="00814A54" w:rsidRDefault="00814A54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 w:rsidR="007E28AC"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7E28AC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7E28AC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</w:t>
    </w:r>
    <w:r w:rsidR="00CC302E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F173AEE" w14:textId="77777777" w:rsidR="00045B47" w:rsidRPr="001329D0" w:rsidRDefault="00045B4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6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83B44E4"/>
    <w:multiLevelType w:val="hybridMultilevel"/>
    <w:tmpl w:val="3910AD2A"/>
    <w:lvl w:ilvl="0" w:tplc="3F40EB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4"/>
  </w:num>
  <w:num w:numId="2" w16cid:durableId="687605371">
    <w:abstractNumId w:val="32"/>
  </w:num>
  <w:num w:numId="3" w16cid:durableId="104472513">
    <w:abstractNumId w:val="25"/>
  </w:num>
  <w:num w:numId="4" w16cid:durableId="1187712035">
    <w:abstractNumId w:val="17"/>
  </w:num>
  <w:num w:numId="5" w16cid:durableId="1933278340">
    <w:abstractNumId w:val="23"/>
  </w:num>
  <w:num w:numId="6" w16cid:durableId="1021470231">
    <w:abstractNumId w:val="18"/>
  </w:num>
  <w:num w:numId="7" w16cid:durableId="414743987">
    <w:abstractNumId w:val="4"/>
  </w:num>
  <w:num w:numId="8" w16cid:durableId="1426999370">
    <w:abstractNumId w:val="30"/>
  </w:num>
  <w:num w:numId="9" w16cid:durableId="1849639455">
    <w:abstractNumId w:val="11"/>
  </w:num>
  <w:num w:numId="10" w16cid:durableId="847990175">
    <w:abstractNumId w:val="6"/>
  </w:num>
  <w:num w:numId="11" w16cid:durableId="1502505028">
    <w:abstractNumId w:val="26"/>
  </w:num>
  <w:num w:numId="12" w16cid:durableId="757676651">
    <w:abstractNumId w:val="20"/>
  </w:num>
  <w:num w:numId="13" w16cid:durableId="2087417103">
    <w:abstractNumId w:val="29"/>
  </w:num>
  <w:num w:numId="14" w16cid:durableId="1985768029">
    <w:abstractNumId w:val="1"/>
  </w:num>
  <w:num w:numId="15" w16cid:durableId="1301038397">
    <w:abstractNumId w:val="21"/>
  </w:num>
  <w:num w:numId="16" w16cid:durableId="1118529279">
    <w:abstractNumId w:val="16"/>
  </w:num>
  <w:num w:numId="17" w16cid:durableId="245698112">
    <w:abstractNumId w:val="12"/>
  </w:num>
  <w:num w:numId="18" w16cid:durableId="1750807290">
    <w:abstractNumId w:val="0"/>
  </w:num>
  <w:num w:numId="19" w16cid:durableId="1581327804">
    <w:abstractNumId w:val="33"/>
  </w:num>
  <w:num w:numId="20" w16cid:durableId="287930287">
    <w:abstractNumId w:val="35"/>
  </w:num>
  <w:num w:numId="21" w16cid:durableId="780147758">
    <w:abstractNumId w:val="10"/>
  </w:num>
  <w:num w:numId="22" w16cid:durableId="947468887">
    <w:abstractNumId w:val="2"/>
  </w:num>
  <w:num w:numId="23" w16cid:durableId="2082482144">
    <w:abstractNumId w:val="27"/>
  </w:num>
  <w:num w:numId="24" w16cid:durableId="2082172448">
    <w:abstractNumId w:val="7"/>
  </w:num>
  <w:num w:numId="25" w16cid:durableId="1819180686">
    <w:abstractNumId w:val="8"/>
  </w:num>
  <w:num w:numId="26" w16cid:durableId="670331879">
    <w:abstractNumId w:val="13"/>
  </w:num>
  <w:num w:numId="27" w16cid:durableId="2128575318">
    <w:abstractNumId w:val="28"/>
  </w:num>
  <w:num w:numId="28" w16cid:durableId="1713964438">
    <w:abstractNumId w:val="31"/>
  </w:num>
  <w:num w:numId="29" w16cid:durableId="662974845">
    <w:abstractNumId w:val="24"/>
  </w:num>
  <w:num w:numId="30" w16cid:durableId="2038237217">
    <w:abstractNumId w:val="9"/>
  </w:num>
  <w:num w:numId="31" w16cid:durableId="1140340183">
    <w:abstractNumId w:val="15"/>
  </w:num>
  <w:num w:numId="32" w16cid:durableId="818229775">
    <w:abstractNumId w:val="5"/>
  </w:num>
  <w:num w:numId="33" w16cid:durableId="1520123172">
    <w:abstractNumId w:val="22"/>
  </w:num>
  <w:num w:numId="34" w16cid:durableId="1424840109">
    <w:abstractNumId w:val="34"/>
  </w:num>
  <w:num w:numId="35" w16cid:durableId="433282297">
    <w:abstractNumId w:val="3"/>
  </w:num>
  <w:num w:numId="36" w16cid:durableId="65773133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789"/>
    <w:rsid w:val="00000905"/>
    <w:rsid w:val="00000B80"/>
    <w:rsid w:val="00000BA8"/>
    <w:rsid w:val="00000D9A"/>
    <w:rsid w:val="00000F14"/>
    <w:rsid w:val="00001087"/>
    <w:rsid w:val="00001864"/>
    <w:rsid w:val="00001ED3"/>
    <w:rsid w:val="00002441"/>
    <w:rsid w:val="00002468"/>
    <w:rsid w:val="00002573"/>
    <w:rsid w:val="000025C2"/>
    <w:rsid w:val="0000262E"/>
    <w:rsid w:val="0000294F"/>
    <w:rsid w:val="00002B68"/>
    <w:rsid w:val="00002C37"/>
    <w:rsid w:val="00002E91"/>
    <w:rsid w:val="000036BD"/>
    <w:rsid w:val="000039A4"/>
    <w:rsid w:val="00003BE1"/>
    <w:rsid w:val="00003F6C"/>
    <w:rsid w:val="000043CE"/>
    <w:rsid w:val="0000466D"/>
    <w:rsid w:val="00004A8B"/>
    <w:rsid w:val="00005179"/>
    <w:rsid w:val="000051BA"/>
    <w:rsid w:val="0000533F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5E8"/>
    <w:rsid w:val="00010A8C"/>
    <w:rsid w:val="00010AA7"/>
    <w:rsid w:val="00010BB0"/>
    <w:rsid w:val="00010F8C"/>
    <w:rsid w:val="0001102F"/>
    <w:rsid w:val="000117DE"/>
    <w:rsid w:val="0001192B"/>
    <w:rsid w:val="00011EAE"/>
    <w:rsid w:val="00012650"/>
    <w:rsid w:val="00012937"/>
    <w:rsid w:val="00012A82"/>
    <w:rsid w:val="00012B5D"/>
    <w:rsid w:val="00012C18"/>
    <w:rsid w:val="00012C30"/>
    <w:rsid w:val="00012C59"/>
    <w:rsid w:val="00012ECB"/>
    <w:rsid w:val="00012F5F"/>
    <w:rsid w:val="000132DF"/>
    <w:rsid w:val="000135CB"/>
    <w:rsid w:val="000138FD"/>
    <w:rsid w:val="00013AE9"/>
    <w:rsid w:val="00013B43"/>
    <w:rsid w:val="00013F19"/>
    <w:rsid w:val="00014B1E"/>
    <w:rsid w:val="00014BA8"/>
    <w:rsid w:val="00014D23"/>
    <w:rsid w:val="00015508"/>
    <w:rsid w:val="00015C0C"/>
    <w:rsid w:val="00015C52"/>
    <w:rsid w:val="00015CFE"/>
    <w:rsid w:val="00015FE4"/>
    <w:rsid w:val="0001635A"/>
    <w:rsid w:val="00016540"/>
    <w:rsid w:val="00016798"/>
    <w:rsid w:val="00016898"/>
    <w:rsid w:val="000172E7"/>
    <w:rsid w:val="00017923"/>
    <w:rsid w:val="000202DC"/>
    <w:rsid w:val="0002055E"/>
    <w:rsid w:val="00020A09"/>
    <w:rsid w:val="00020B60"/>
    <w:rsid w:val="00020D94"/>
    <w:rsid w:val="00020FF4"/>
    <w:rsid w:val="000215A2"/>
    <w:rsid w:val="000217B9"/>
    <w:rsid w:val="000219C0"/>
    <w:rsid w:val="00021ABD"/>
    <w:rsid w:val="00021BE3"/>
    <w:rsid w:val="00021C32"/>
    <w:rsid w:val="00021F9D"/>
    <w:rsid w:val="000224D3"/>
    <w:rsid w:val="00022DC5"/>
    <w:rsid w:val="00023046"/>
    <w:rsid w:val="000231B4"/>
    <w:rsid w:val="00023213"/>
    <w:rsid w:val="00023605"/>
    <w:rsid w:val="00023617"/>
    <w:rsid w:val="0002381F"/>
    <w:rsid w:val="00023831"/>
    <w:rsid w:val="000239C4"/>
    <w:rsid w:val="00023AC2"/>
    <w:rsid w:val="00023BB2"/>
    <w:rsid w:val="00023BEB"/>
    <w:rsid w:val="00023CE6"/>
    <w:rsid w:val="0002456B"/>
    <w:rsid w:val="00024D7C"/>
    <w:rsid w:val="00024DE7"/>
    <w:rsid w:val="00024EFC"/>
    <w:rsid w:val="00025843"/>
    <w:rsid w:val="00025C27"/>
    <w:rsid w:val="00026042"/>
    <w:rsid w:val="00026088"/>
    <w:rsid w:val="00026596"/>
    <w:rsid w:val="00026598"/>
    <w:rsid w:val="0002659A"/>
    <w:rsid w:val="0002666D"/>
    <w:rsid w:val="00026AB8"/>
    <w:rsid w:val="00027430"/>
    <w:rsid w:val="00027515"/>
    <w:rsid w:val="00027A2F"/>
    <w:rsid w:val="00027B76"/>
    <w:rsid w:val="00027DF3"/>
    <w:rsid w:val="000300CD"/>
    <w:rsid w:val="000301B2"/>
    <w:rsid w:val="00030ACB"/>
    <w:rsid w:val="00030C0D"/>
    <w:rsid w:val="00030C78"/>
    <w:rsid w:val="00030E69"/>
    <w:rsid w:val="00031241"/>
    <w:rsid w:val="000314F0"/>
    <w:rsid w:val="00031815"/>
    <w:rsid w:val="00031D19"/>
    <w:rsid w:val="00031E92"/>
    <w:rsid w:val="00031F54"/>
    <w:rsid w:val="00032085"/>
    <w:rsid w:val="0003233F"/>
    <w:rsid w:val="00032976"/>
    <w:rsid w:val="00032A02"/>
    <w:rsid w:val="00032C5E"/>
    <w:rsid w:val="00032D7D"/>
    <w:rsid w:val="00032F78"/>
    <w:rsid w:val="00033141"/>
    <w:rsid w:val="00033568"/>
    <w:rsid w:val="0003375D"/>
    <w:rsid w:val="0003377F"/>
    <w:rsid w:val="000338AF"/>
    <w:rsid w:val="00033A17"/>
    <w:rsid w:val="00033C52"/>
    <w:rsid w:val="00033CBA"/>
    <w:rsid w:val="00033D0B"/>
    <w:rsid w:val="00033EFB"/>
    <w:rsid w:val="00033F2A"/>
    <w:rsid w:val="00034465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B91"/>
    <w:rsid w:val="00035CBC"/>
    <w:rsid w:val="00035D27"/>
    <w:rsid w:val="00035F4B"/>
    <w:rsid w:val="000361E5"/>
    <w:rsid w:val="000363AB"/>
    <w:rsid w:val="00036675"/>
    <w:rsid w:val="0003684B"/>
    <w:rsid w:val="00036C6A"/>
    <w:rsid w:val="0003741C"/>
    <w:rsid w:val="000376BA"/>
    <w:rsid w:val="000378C6"/>
    <w:rsid w:val="00037C22"/>
    <w:rsid w:val="0004051A"/>
    <w:rsid w:val="000405D3"/>
    <w:rsid w:val="00040B63"/>
    <w:rsid w:val="0004120C"/>
    <w:rsid w:val="000414C9"/>
    <w:rsid w:val="0004161D"/>
    <w:rsid w:val="0004176A"/>
    <w:rsid w:val="00041F55"/>
    <w:rsid w:val="0004222B"/>
    <w:rsid w:val="00042371"/>
    <w:rsid w:val="000423BD"/>
    <w:rsid w:val="000427CC"/>
    <w:rsid w:val="00042F74"/>
    <w:rsid w:val="0004314C"/>
    <w:rsid w:val="000434F1"/>
    <w:rsid w:val="0004404F"/>
    <w:rsid w:val="00044057"/>
    <w:rsid w:val="00044CAA"/>
    <w:rsid w:val="00044FC3"/>
    <w:rsid w:val="00044FDB"/>
    <w:rsid w:val="0004509B"/>
    <w:rsid w:val="00045329"/>
    <w:rsid w:val="0004557F"/>
    <w:rsid w:val="000459EF"/>
    <w:rsid w:val="00045A15"/>
    <w:rsid w:val="00045B47"/>
    <w:rsid w:val="00045C50"/>
    <w:rsid w:val="00045ECF"/>
    <w:rsid w:val="00045F5C"/>
    <w:rsid w:val="000460CE"/>
    <w:rsid w:val="00046426"/>
    <w:rsid w:val="0004645F"/>
    <w:rsid w:val="00046640"/>
    <w:rsid w:val="000467E6"/>
    <w:rsid w:val="00046B70"/>
    <w:rsid w:val="00046C04"/>
    <w:rsid w:val="00046E92"/>
    <w:rsid w:val="00047840"/>
    <w:rsid w:val="00047EA3"/>
    <w:rsid w:val="00050012"/>
    <w:rsid w:val="0005011B"/>
    <w:rsid w:val="00050333"/>
    <w:rsid w:val="00050528"/>
    <w:rsid w:val="0005092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2C84"/>
    <w:rsid w:val="0005336A"/>
    <w:rsid w:val="000535C9"/>
    <w:rsid w:val="000538BB"/>
    <w:rsid w:val="00053EA3"/>
    <w:rsid w:val="00054018"/>
    <w:rsid w:val="00054218"/>
    <w:rsid w:val="000543CB"/>
    <w:rsid w:val="00054433"/>
    <w:rsid w:val="00054C27"/>
    <w:rsid w:val="00054F23"/>
    <w:rsid w:val="0005500A"/>
    <w:rsid w:val="0005542F"/>
    <w:rsid w:val="00055441"/>
    <w:rsid w:val="00055743"/>
    <w:rsid w:val="000558C4"/>
    <w:rsid w:val="00055986"/>
    <w:rsid w:val="00055AF0"/>
    <w:rsid w:val="00055F16"/>
    <w:rsid w:val="00056274"/>
    <w:rsid w:val="000562A8"/>
    <w:rsid w:val="0005632A"/>
    <w:rsid w:val="000568FA"/>
    <w:rsid w:val="00056A14"/>
    <w:rsid w:val="00056DE9"/>
    <w:rsid w:val="000570AA"/>
    <w:rsid w:val="000570C0"/>
    <w:rsid w:val="0005787A"/>
    <w:rsid w:val="00057C4F"/>
    <w:rsid w:val="00057C50"/>
    <w:rsid w:val="000605A6"/>
    <w:rsid w:val="0006085E"/>
    <w:rsid w:val="00060B9E"/>
    <w:rsid w:val="00060D4B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B5A"/>
    <w:rsid w:val="00062C4B"/>
    <w:rsid w:val="00062CD5"/>
    <w:rsid w:val="00062FAE"/>
    <w:rsid w:val="00062FBD"/>
    <w:rsid w:val="0006310B"/>
    <w:rsid w:val="00063281"/>
    <w:rsid w:val="00063530"/>
    <w:rsid w:val="00063B6B"/>
    <w:rsid w:val="00063C95"/>
    <w:rsid w:val="00064867"/>
    <w:rsid w:val="00064AD3"/>
    <w:rsid w:val="000650FE"/>
    <w:rsid w:val="00065287"/>
    <w:rsid w:val="000652EC"/>
    <w:rsid w:val="00065591"/>
    <w:rsid w:val="000656AE"/>
    <w:rsid w:val="00066172"/>
    <w:rsid w:val="00066174"/>
    <w:rsid w:val="000663D3"/>
    <w:rsid w:val="00066524"/>
    <w:rsid w:val="00066CAC"/>
    <w:rsid w:val="00067376"/>
    <w:rsid w:val="000675C1"/>
    <w:rsid w:val="0006771F"/>
    <w:rsid w:val="0006775C"/>
    <w:rsid w:val="000678BB"/>
    <w:rsid w:val="00067A00"/>
    <w:rsid w:val="000701EB"/>
    <w:rsid w:val="00070456"/>
    <w:rsid w:val="000706A9"/>
    <w:rsid w:val="0007078C"/>
    <w:rsid w:val="0007079E"/>
    <w:rsid w:val="000708DC"/>
    <w:rsid w:val="00070A79"/>
    <w:rsid w:val="00070C05"/>
    <w:rsid w:val="00070D48"/>
    <w:rsid w:val="000711F9"/>
    <w:rsid w:val="00071802"/>
    <w:rsid w:val="00071BA8"/>
    <w:rsid w:val="00071E82"/>
    <w:rsid w:val="00071FC1"/>
    <w:rsid w:val="0007352D"/>
    <w:rsid w:val="00073622"/>
    <w:rsid w:val="00073C33"/>
    <w:rsid w:val="00073E81"/>
    <w:rsid w:val="000742DC"/>
    <w:rsid w:val="00074350"/>
    <w:rsid w:val="00074687"/>
    <w:rsid w:val="00074FF9"/>
    <w:rsid w:val="0007511F"/>
    <w:rsid w:val="00075166"/>
    <w:rsid w:val="0007529E"/>
    <w:rsid w:val="00075CB0"/>
    <w:rsid w:val="00075E4B"/>
    <w:rsid w:val="0007638B"/>
    <w:rsid w:val="00076E9B"/>
    <w:rsid w:val="00076F03"/>
    <w:rsid w:val="00076F2A"/>
    <w:rsid w:val="00076F30"/>
    <w:rsid w:val="00076F7C"/>
    <w:rsid w:val="000771FE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1A72"/>
    <w:rsid w:val="00081DBB"/>
    <w:rsid w:val="000822B7"/>
    <w:rsid w:val="000822FF"/>
    <w:rsid w:val="00082611"/>
    <w:rsid w:val="00082A6A"/>
    <w:rsid w:val="00082D48"/>
    <w:rsid w:val="00082DF1"/>
    <w:rsid w:val="00082F2B"/>
    <w:rsid w:val="00083017"/>
    <w:rsid w:val="000830CE"/>
    <w:rsid w:val="00083687"/>
    <w:rsid w:val="00083A6A"/>
    <w:rsid w:val="00084C66"/>
    <w:rsid w:val="00084E22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2B6"/>
    <w:rsid w:val="00086443"/>
    <w:rsid w:val="000868D6"/>
    <w:rsid w:val="00086C7E"/>
    <w:rsid w:val="00086E06"/>
    <w:rsid w:val="000873A0"/>
    <w:rsid w:val="000877D4"/>
    <w:rsid w:val="00087868"/>
    <w:rsid w:val="00087870"/>
    <w:rsid w:val="00087AAD"/>
    <w:rsid w:val="000901E2"/>
    <w:rsid w:val="00090399"/>
    <w:rsid w:val="00090E3F"/>
    <w:rsid w:val="00090F87"/>
    <w:rsid w:val="000913B9"/>
    <w:rsid w:val="0009177C"/>
    <w:rsid w:val="00091929"/>
    <w:rsid w:val="000919B8"/>
    <w:rsid w:val="000920AD"/>
    <w:rsid w:val="00092224"/>
    <w:rsid w:val="00092970"/>
    <w:rsid w:val="00093052"/>
    <w:rsid w:val="000937D7"/>
    <w:rsid w:val="00093C9D"/>
    <w:rsid w:val="00093D47"/>
    <w:rsid w:val="00093E5B"/>
    <w:rsid w:val="00093E95"/>
    <w:rsid w:val="00094104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3B9"/>
    <w:rsid w:val="000A0406"/>
    <w:rsid w:val="000A0687"/>
    <w:rsid w:val="000A078A"/>
    <w:rsid w:val="000A093F"/>
    <w:rsid w:val="000A09AD"/>
    <w:rsid w:val="000A09ED"/>
    <w:rsid w:val="000A0B46"/>
    <w:rsid w:val="000A0CDC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471"/>
    <w:rsid w:val="000A2FC1"/>
    <w:rsid w:val="000A3248"/>
    <w:rsid w:val="000A37E0"/>
    <w:rsid w:val="000A3A33"/>
    <w:rsid w:val="000A3A6F"/>
    <w:rsid w:val="000A3BA3"/>
    <w:rsid w:val="000A427C"/>
    <w:rsid w:val="000A42C6"/>
    <w:rsid w:val="000A42E0"/>
    <w:rsid w:val="000A43CC"/>
    <w:rsid w:val="000A458E"/>
    <w:rsid w:val="000A4C41"/>
    <w:rsid w:val="000A4ED7"/>
    <w:rsid w:val="000A4FB1"/>
    <w:rsid w:val="000A5073"/>
    <w:rsid w:val="000A551F"/>
    <w:rsid w:val="000A651B"/>
    <w:rsid w:val="000A66B9"/>
    <w:rsid w:val="000A6886"/>
    <w:rsid w:val="000A6923"/>
    <w:rsid w:val="000A698A"/>
    <w:rsid w:val="000A6B3C"/>
    <w:rsid w:val="000A6B76"/>
    <w:rsid w:val="000A70A1"/>
    <w:rsid w:val="000A7117"/>
    <w:rsid w:val="000A78E1"/>
    <w:rsid w:val="000A7A7D"/>
    <w:rsid w:val="000A7BA6"/>
    <w:rsid w:val="000A7C14"/>
    <w:rsid w:val="000B0B2E"/>
    <w:rsid w:val="000B0D32"/>
    <w:rsid w:val="000B1380"/>
    <w:rsid w:val="000B142E"/>
    <w:rsid w:val="000B16E6"/>
    <w:rsid w:val="000B1A9F"/>
    <w:rsid w:val="000B1AD6"/>
    <w:rsid w:val="000B1B8E"/>
    <w:rsid w:val="000B1E8F"/>
    <w:rsid w:val="000B2026"/>
    <w:rsid w:val="000B206F"/>
    <w:rsid w:val="000B2240"/>
    <w:rsid w:val="000B29B4"/>
    <w:rsid w:val="000B2D54"/>
    <w:rsid w:val="000B2FC5"/>
    <w:rsid w:val="000B3077"/>
    <w:rsid w:val="000B3383"/>
    <w:rsid w:val="000B33FE"/>
    <w:rsid w:val="000B369A"/>
    <w:rsid w:val="000B37BB"/>
    <w:rsid w:val="000B39BC"/>
    <w:rsid w:val="000B3EC7"/>
    <w:rsid w:val="000B4486"/>
    <w:rsid w:val="000B46EA"/>
    <w:rsid w:val="000B4D08"/>
    <w:rsid w:val="000B50BA"/>
    <w:rsid w:val="000B5133"/>
    <w:rsid w:val="000B549E"/>
    <w:rsid w:val="000B58B9"/>
    <w:rsid w:val="000B5BBA"/>
    <w:rsid w:val="000B5BFD"/>
    <w:rsid w:val="000B5D78"/>
    <w:rsid w:val="000B5E6A"/>
    <w:rsid w:val="000B5F29"/>
    <w:rsid w:val="000B5F60"/>
    <w:rsid w:val="000B61C0"/>
    <w:rsid w:val="000B65F2"/>
    <w:rsid w:val="000B6C82"/>
    <w:rsid w:val="000B6E9D"/>
    <w:rsid w:val="000B6EB0"/>
    <w:rsid w:val="000B77AA"/>
    <w:rsid w:val="000C00BB"/>
    <w:rsid w:val="000C05C6"/>
    <w:rsid w:val="000C0805"/>
    <w:rsid w:val="000C12C2"/>
    <w:rsid w:val="000C173F"/>
    <w:rsid w:val="000C17BC"/>
    <w:rsid w:val="000C1F3C"/>
    <w:rsid w:val="000C2256"/>
    <w:rsid w:val="000C2C72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4BA"/>
    <w:rsid w:val="000C77E0"/>
    <w:rsid w:val="000C7F31"/>
    <w:rsid w:val="000D0049"/>
    <w:rsid w:val="000D00FF"/>
    <w:rsid w:val="000D028B"/>
    <w:rsid w:val="000D03F9"/>
    <w:rsid w:val="000D0852"/>
    <w:rsid w:val="000D0DB4"/>
    <w:rsid w:val="000D22E0"/>
    <w:rsid w:val="000D2476"/>
    <w:rsid w:val="000D28EA"/>
    <w:rsid w:val="000D2AD0"/>
    <w:rsid w:val="000D2E2D"/>
    <w:rsid w:val="000D2E49"/>
    <w:rsid w:val="000D2F04"/>
    <w:rsid w:val="000D392B"/>
    <w:rsid w:val="000D3B78"/>
    <w:rsid w:val="000D3D86"/>
    <w:rsid w:val="000D3F3E"/>
    <w:rsid w:val="000D4239"/>
    <w:rsid w:val="000D42AE"/>
    <w:rsid w:val="000D45FA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EA7"/>
    <w:rsid w:val="000D6F11"/>
    <w:rsid w:val="000D79A7"/>
    <w:rsid w:val="000D79F6"/>
    <w:rsid w:val="000E078D"/>
    <w:rsid w:val="000E07F3"/>
    <w:rsid w:val="000E0D2F"/>
    <w:rsid w:val="000E16FC"/>
    <w:rsid w:val="000E1DC0"/>
    <w:rsid w:val="000E23DC"/>
    <w:rsid w:val="000E2546"/>
    <w:rsid w:val="000E276F"/>
    <w:rsid w:val="000E28AB"/>
    <w:rsid w:val="000E314F"/>
    <w:rsid w:val="000E31BB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35B"/>
    <w:rsid w:val="000E56A3"/>
    <w:rsid w:val="000E56C6"/>
    <w:rsid w:val="000E5748"/>
    <w:rsid w:val="000E5A65"/>
    <w:rsid w:val="000E5AD2"/>
    <w:rsid w:val="000E5E91"/>
    <w:rsid w:val="000E611E"/>
    <w:rsid w:val="000E6788"/>
    <w:rsid w:val="000E69E5"/>
    <w:rsid w:val="000E71D1"/>
    <w:rsid w:val="000E778C"/>
    <w:rsid w:val="000E7AEB"/>
    <w:rsid w:val="000E7B65"/>
    <w:rsid w:val="000E7D1B"/>
    <w:rsid w:val="000E7DC5"/>
    <w:rsid w:val="000F0134"/>
    <w:rsid w:val="000F0202"/>
    <w:rsid w:val="000F0251"/>
    <w:rsid w:val="000F0307"/>
    <w:rsid w:val="000F0B42"/>
    <w:rsid w:val="000F0C43"/>
    <w:rsid w:val="000F0E53"/>
    <w:rsid w:val="000F2500"/>
    <w:rsid w:val="000F28FE"/>
    <w:rsid w:val="000F2A44"/>
    <w:rsid w:val="000F30BE"/>
    <w:rsid w:val="000F3282"/>
    <w:rsid w:val="000F370F"/>
    <w:rsid w:val="000F391B"/>
    <w:rsid w:val="000F3ADC"/>
    <w:rsid w:val="000F3B20"/>
    <w:rsid w:val="000F3DB4"/>
    <w:rsid w:val="000F3E2C"/>
    <w:rsid w:val="000F440F"/>
    <w:rsid w:val="000F44E4"/>
    <w:rsid w:val="000F4572"/>
    <w:rsid w:val="000F4AD1"/>
    <w:rsid w:val="000F4B93"/>
    <w:rsid w:val="000F5233"/>
    <w:rsid w:val="000F5B03"/>
    <w:rsid w:val="000F5B95"/>
    <w:rsid w:val="000F5C3B"/>
    <w:rsid w:val="000F5F01"/>
    <w:rsid w:val="000F60C0"/>
    <w:rsid w:val="000F6A69"/>
    <w:rsid w:val="000F6C1E"/>
    <w:rsid w:val="000F6ED9"/>
    <w:rsid w:val="000F704C"/>
    <w:rsid w:val="000F707C"/>
    <w:rsid w:val="000F72D9"/>
    <w:rsid w:val="000F7DB6"/>
    <w:rsid w:val="001000FB"/>
    <w:rsid w:val="00100105"/>
    <w:rsid w:val="00100142"/>
    <w:rsid w:val="001001B9"/>
    <w:rsid w:val="00100315"/>
    <w:rsid w:val="001004E8"/>
    <w:rsid w:val="001005EE"/>
    <w:rsid w:val="0010082D"/>
    <w:rsid w:val="00100C2A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962"/>
    <w:rsid w:val="00102C92"/>
    <w:rsid w:val="00102D26"/>
    <w:rsid w:val="00102ECA"/>
    <w:rsid w:val="00102F55"/>
    <w:rsid w:val="00102F68"/>
    <w:rsid w:val="001032C9"/>
    <w:rsid w:val="00103674"/>
    <w:rsid w:val="00103854"/>
    <w:rsid w:val="00103A36"/>
    <w:rsid w:val="00103A52"/>
    <w:rsid w:val="00103A75"/>
    <w:rsid w:val="00103B16"/>
    <w:rsid w:val="00103E02"/>
    <w:rsid w:val="00103EBA"/>
    <w:rsid w:val="001045F0"/>
    <w:rsid w:val="00104663"/>
    <w:rsid w:val="00104729"/>
    <w:rsid w:val="00104791"/>
    <w:rsid w:val="00104996"/>
    <w:rsid w:val="00104A79"/>
    <w:rsid w:val="00104AE3"/>
    <w:rsid w:val="0010536F"/>
    <w:rsid w:val="00106140"/>
    <w:rsid w:val="00106262"/>
    <w:rsid w:val="0010665B"/>
    <w:rsid w:val="00106B2D"/>
    <w:rsid w:val="00106BFB"/>
    <w:rsid w:val="001071F8"/>
    <w:rsid w:val="0010728B"/>
    <w:rsid w:val="0010771F"/>
    <w:rsid w:val="001077C8"/>
    <w:rsid w:val="00107E13"/>
    <w:rsid w:val="001101AC"/>
    <w:rsid w:val="0011034B"/>
    <w:rsid w:val="00110378"/>
    <w:rsid w:val="001108FA"/>
    <w:rsid w:val="00110A28"/>
    <w:rsid w:val="00110AC6"/>
    <w:rsid w:val="00110E82"/>
    <w:rsid w:val="00111132"/>
    <w:rsid w:val="00111194"/>
    <w:rsid w:val="00111750"/>
    <w:rsid w:val="00112282"/>
    <w:rsid w:val="0011238A"/>
    <w:rsid w:val="0011240E"/>
    <w:rsid w:val="00112626"/>
    <w:rsid w:val="00112A77"/>
    <w:rsid w:val="00112B71"/>
    <w:rsid w:val="00112CE9"/>
    <w:rsid w:val="00113047"/>
    <w:rsid w:val="00113E2D"/>
    <w:rsid w:val="00113E9B"/>
    <w:rsid w:val="00113FF0"/>
    <w:rsid w:val="0011461A"/>
    <w:rsid w:val="00114D15"/>
    <w:rsid w:val="00114F77"/>
    <w:rsid w:val="001153D7"/>
    <w:rsid w:val="00115869"/>
    <w:rsid w:val="00115C63"/>
    <w:rsid w:val="0011605B"/>
    <w:rsid w:val="001162CF"/>
    <w:rsid w:val="001162D5"/>
    <w:rsid w:val="00116967"/>
    <w:rsid w:val="001169FE"/>
    <w:rsid w:val="00116C37"/>
    <w:rsid w:val="00116EC2"/>
    <w:rsid w:val="00116FD4"/>
    <w:rsid w:val="00117024"/>
    <w:rsid w:val="001174BF"/>
    <w:rsid w:val="00117B04"/>
    <w:rsid w:val="00117B7C"/>
    <w:rsid w:val="00117BF0"/>
    <w:rsid w:val="001203E0"/>
    <w:rsid w:val="00120624"/>
    <w:rsid w:val="0012094F"/>
    <w:rsid w:val="00120998"/>
    <w:rsid w:val="00120C4E"/>
    <w:rsid w:val="00120F29"/>
    <w:rsid w:val="001215C2"/>
    <w:rsid w:val="00121944"/>
    <w:rsid w:val="0012277D"/>
    <w:rsid w:val="00122D49"/>
    <w:rsid w:val="00122F28"/>
    <w:rsid w:val="00122FC5"/>
    <w:rsid w:val="0012316A"/>
    <w:rsid w:val="001237A0"/>
    <w:rsid w:val="00123B26"/>
    <w:rsid w:val="00123E80"/>
    <w:rsid w:val="00124000"/>
    <w:rsid w:val="0012416E"/>
    <w:rsid w:val="001242CE"/>
    <w:rsid w:val="001243EF"/>
    <w:rsid w:val="001245C4"/>
    <w:rsid w:val="00124763"/>
    <w:rsid w:val="001248B5"/>
    <w:rsid w:val="00124A8F"/>
    <w:rsid w:val="00124AD0"/>
    <w:rsid w:val="00124B9C"/>
    <w:rsid w:val="00124BEE"/>
    <w:rsid w:val="00124BF6"/>
    <w:rsid w:val="001250B3"/>
    <w:rsid w:val="001252BF"/>
    <w:rsid w:val="00125463"/>
    <w:rsid w:val="00125DD8"/>
    <w:rsid w:val="001263B4"/>
    <w:rsid w:val="00126563"/>
    <w:rsid w:val="001265FF"/>
    <w:rsid w:val="0012677B"/>
    <w:rsid w:val="00126D3E"/>
    <w:rsid w:val="00127469"/>
    <w:rsid w:val="00127715"/>
    <w:rsid w:val="00127798"/>
    <w:rsid w:val="00127931"/>
    <w:rsid w:val="001307F4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4DEF"/>
    <w:rsid w:val="00134EB5"/>
    <w:rsid w:val="00135402"/>
    <w:rsid w:val="0013552E"/>
    <w:rsid w:val="00135634"/>
    <w:rsid w:val="00135919"/>
    <w:rsid w:val="00135AA3"/>
    <w:rsid w:val="00135C95"/>
    <w:rsid w:val="00136422"/>
    <w:rsid w:val="00136436"/>
    <w:rsid w:val="001364F6"/>
    <w:rsid w:val="0013657B"/>
    <w:rsid w:val="00136658"/>
    <w:rsid w:val="001367DE"/>
    <w:rsid w:val="00136CCE"/>
    <w:rsid w:val="00136F11"/>
    <w:rsid w:val="0013717D"/>
    <w:rsid w:val="00137264"/>
    <w:rsid w:val="001378A2"/>
    <w:rsid w:val="00137B72"/>
    <w:rsid w:val="00137CE1"/>
    <w:rsid w:val="00137E1A"/>
    <w:rsid w:val="00137F71"/>
    <w:rsid w:val="00137FB1"/>
    <w:rsid w:val="001403AB"/>
    <w:rsid w:val="0014052C"/>
    <w:rsid w:val="00140B55"/>
    <w:rsid w:val="00140DAF"/>
    <w:rsid w:val="00140E71"/>
    <w:rsid w:val="00140E87"/>
    <w:rsid w:val="00141151"/>
    <w:rsid w:val="001414F5"/>
    <w:rsid w:val="00141549"/>
    <w:rsid w:val="00141722"/>
    <w:rsid w:val="00141738"/>
    <w:rsid w:val="00141FB4"/>
    <w:rsid w:val="00142126"/>
    <w:rsid w:val="001421FD"/>
    <w:rsid w:val="001422FE"/>
    <w:rsid w:val="001427E1"/>
    <w:rsid w:val="00142CB5"/>
    <w:rsid w:val="00142DD8"/>
    <w:rsid w:val="00142E27"/>
    <w:rsid w:val="00142F12"/>
    <w:rsid w:val="00143175"/>
    <w:rsid w:val="00143742"/>
    <w:rsid w:val="00143886"/>
    <w:rsid w:val="0014390D"/>
    <w:rsid w:val="00143955"/>
    <w:rsid w:val="00143A4F"/>
    <w:rsid w:val="00143F57"/>
    <w:rsid w:val="0014413A"/>
    <w:rsid w:val="001443F1"/>
    <w:rsid w:val="001446CE"/>
    <w:rsid w:val="00144C4A"/>
    <w:rsid w:val="00144CAE"/>
    <w:rsid w:val="00144DBF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AF6"/>
    <w:rsid w:val="00150FDF"/>
    <w:rsid w:val="001515F1"/>
    <w:rsid w:val="00151879"/>
    <w:rsid w:val="00151925"/>
    <w:rsid w:val="00151A3D"/>
    <w:rsid w:val="00151AEC"/>
    <w:rsid w:val="00151CFC"/>
    <w:rsid w:val="00151E33"/>
    <w:rsid w:val="00152530"/>
    <w:rsid w:val="00152B33"/>
    <w:rsid w:val="00153159"/>
    <w:rsid w:val="0015350D"/>
    <w:rsid w:val="0015385C"/>
    <w:rsid w:val="00153920"/>
    <w:rsid w:val="0015395E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5E52"/>
    <w:rsid w:val="00156051"/>
    <w:rsid w:val="00156418"/>
    <w:rsid w:val="001564AF"/>
    <w:rsid w:val="00156B5E"/>
    <w:rsid w:val="0015762E"/>
    <w:rsid w:val="00157682"/>
    <w:rsid w:val="001576B2"/>
    <w:rsid w:val="00157D6E"/>
    <w:rsid w:val="00157E35"/>
    <w:rsid w:val="00157F75"/>
    <w:rsid w:val="001600C5"/>
    <w:rsid w:val="0016051A"/>
    <w:rsid w:val="001606ED"/>
    <w:rsid w:val="00160A0F"/>
    <w:rsid w:val="00160A5F"/>
    <w:rsid w:val="00161127"/>
    <w:rsid w:val="001612CE"/>
    <w:rsid w:val="00161AC9"/>
    <w:rsid w:val="00161E85"/>
    <w:rsid w:val="001620D1"/>
    <w:rsid w:val="001625C8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2BF"/>
    <w:rsid w:val="00167561"/>
    <w:rsid w:val="00167A90"/>
    <w:rsid w:val="00167AA8"/>
    <w:rsid w:val="00167BDA"/>
    <w:rsid w:val="00167D57"/>
    <w:rsid w:val="001700FD"/>
    <w:rsid w:val="001702B4"/>
    <w:rsid w:val="00170385"/>
    <w:rsid w:val="00170479"/>
    <w:rsid w:val="00170AC6"/>
    <w:rsid w:val="00170CB3"/>
    <w:rsid w:val="00170EB5"/>
    <w:rsid w:val="00170EDD"/>
    <w:rsid w:val="00170EE6"/>
    <w:rsid w:val="00170FD6"/>
    <w:rsid w:val="00170FEF"/>
    <w:rsid w:val="00171115"/>
    <w:rsid w:val="0017145E"/>
    <w:rsid w:val="0017154B"/>
    <w:rsid w:val="00171787"/>
    <w:rsid w:val="00172081"/>
    <w:rsid w:val="001722BD"/>
    <w:rsid w:val="001722E3"/>
    <w:rsid w:val="00173242"/>
    <w:rsid w:val="0017369D"/>
    <w:rsid w:val="00173742"/>
    <w:rsid w:val="001737E9"/>
    <w:rsid w:val="001737FC"/>
    <w:rsid w:val="0017389D"/>
    <w:rsid w:val="00173B48"/>
    <w:rsid w:val="0017439E"/>
    <w:rsid w:val="001743D6"/>
    <w:rsid w:val="0017487A"/>
    <w:rsid w:val="001751A8"/>
    <w:rsid w:val="00175725"/>
    <w:rsid w:val="00175A4E"/>
    <w:rsid w:val="00175B84"/>
    <w:rsid w:val="00175D57"/>
    <w:rsid w:val="00175D96"/>
    <w:rsid w:val="00175DF6"/>
    <w:rsid w:val="00176028"/>
    <w:rsid w:val="001760B5"/>
    <w:rsid w:val="001764AF"/>
    <w:rsid w:val="00176661"/>
    <w:rsid w:val="00176CC9"/>
    <w:rsid w:val="00176F12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96A"/>
    <w:rsid w:val="00181B82"/>
    <w:rsid w:val="00181CD5"/>
    <w:rsid w:val="00181FFC"/>
    <w:rsid w:val="001826A8"/>
    <w:rsid w:val="001826D9"/>
    <w:rsid w:val="00182C4F"/>
    <w:rsid w:val="00183075"/>
    <w:rsid w:val="00183638"/>
    <w:rsid w:val="0018372E"/>
    <w:rsid w:val="0018397E"/>
    <w:rsid w:val="00183B93"/>
    <w:rsid w:val="00183EE9"/>
    <w:rsid w:val="00183F00"/>
    <w:rsid w:val="001842EF"/>
    <w:rsid w:val="001845CF"/>
    <w:rsid w:val="0018465E"/>
    <w:rsid w:val="00184C8F"/>
    <w:rsid w:val="00184D2A"/>
    <w:rsid w:val="001850D6"/>
    <w:rsid w:val="00185152"/>
    <w:rsid w:val="00185175"/>
    <w:rsid w:val="00185487"/>
    <w:rsid w:val="00185946"/>
    <w:rsid w:val="00185A95"/>
    <w:rsid w:val="00185AFD"/>
    <w:rsid w:val="00185B1A"/>
    <w:rsid w:val="00185F9D"/>
    <w:rsid w:val="00186020"/>
    <w:rsid w:val="00186090"/>
    <w:rsid w:val="001862DE"/>
    <w:rsid w:val="00186390"/>
    <w:rsid w:val="00186A96"/>
    <w:rsid w:val="00186BB6"/>
    <w:rsid w:val="00186E89"/>
    <w:rsid w:val="0018700C"/>
    <w:rsid w:val="0018700E"/>
    <w:rsid w:val="0018736E"/>
    <w:rsid w:val="00187C22"/>
    <w:rsid w:val="00190107"/>
    <w:rsid w:val="0019029C"/>
    <w:rsid w:val="00190393"/>
    <w:rsid w:val="0019058B"/>
    <w:rsid w:val="001905D1"/>
    <w:rsid w:val="00190674"/>
    <w:rsid w:val="00190B6F"/>
    <w:rsid w:val="00190D53"/>
    <w:rsid w:val="00191050"/>
    <w:rsid w:val="00191132"/>
    <w:rsid w:val="00191A8E"/>
    <w:rsid w:val="00191B7A"/>
    <w:rsid w:val="001924E5"/>
    <w:rsid w:val="00192827"/>
    <w:rsid w:val="001930B9"/>
    <w:rsid w:val="0019386D"/>
    <w:rsid w:val="00193BFA"/>
    <w:rsid w:val="00193C0D"/>
    <w:rsid w:val="00194187"/>
    <w:rsid w:val="0019422C"/>
    <w:rsid w:val="0019425D"/>
    <w:rsid w:val="0019425F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97E2B"/>
    <w:rsid w:val="001A07B7"/>
    <w:rsid w:val="001A0ED0"/>
    <w:rsid w:val="001A0FAD"/>
    <w:rsid w:val="001A11BE"/>
    <w:rsid w:val="001A165B"/>
    <w:rsid w:val="001A1727"/>
    <w:rsid w:val="001A179F"/>
    <w:rsid w:val="001A18E8"/>
    <w:rsid w:val="001A190C"/>
    <w:rsid w:val="001A1987"/>
    <w:rsid w:val="001A19D0"/>
    <w:rsid w:val="001A1AAC"/>
    <w:rsid w:val="001A1E50"/>
    <w:rsid w:val="001A2406"/>
    <w:rsid w:val="001A2590"/>
    <w:rsid w:val="001A26CD"/>
    <w:rsid w:val="001A278B"/>
    <w:rsid w:val="001A2A86"/>
    <w:rsid w:val="001A2ABA"/>
    <w:rsid w:val="001A2BC0"/>
    <w:rsid w:val="001A3015"/>
    <w:rsid w:val="001A303B"/>
    <w:rsid w:val="001A365B"/>
    <w:rsid w:val="001A3718"/>
    <w:rsid w:val="001A3ADC"/>
    <w:rsid w:val="001A3B24"/>
    <w:rsid w:val="001A3B54"/>
    <w:rsid w:val="001A3CD8"/>
    <w:rsid w:val="001A410F"/>
    <w:rsid w:val="001A467E"/>
    <w:rsid w:val="001A46A9"/>
    <w:rsid w:val="001A4A8F"/>
    <w:rsid w:val="001A4BDB"/>
    <w:rsid w:val="001A4BF1"/>
    <w:rsid w:val="001A521E"/>
    <w:rsid w:val="001A5572"/>
    <w:rsid w:val="001A55BE"/>
    <w:rsid w:val="001A56FA"/>
    <w:rsid w:val="001A5806"/>
    <w:rsid w:val="001A5847"/>
    <w:rsid w:val="001A5873"/>
    <w:rsid w:val="001A5B6C"/>
    <w:rsid w:val="001A5D27"/>
    <w:rsid w:val="001A6003"/>
    <w:rsid w:val="001A607E"/>
    <w:rsid w:val="001A611A"/>
    <w:rsid w:val="001A6292"/>
    <w:rsid w:val="001A63E4"/>
    <w:rsid w:val="001A65F1"/>
    <w:rsid w:val="001A6797"/>
    <w:rsid w:val="001A6C56"/>
    <w:rsid w:val="001A6CB1"/>
    <w:rsid w:val="001A72F1"/>
    <w:rsid w:val="001A7602"/>
    <w:rsid w:val="001A76B5"/>
    <w:rsid w:val="001A7CE0"/>
    <w:rsid w:val="001A7F00"/>
    <w:rsid w:val="001B0027"/>
    <w:rsid w:val="001B02A7"/>
    <w:rsid w:val="001B02FB"/>
    <w:rsid w:val="001B03FA"/>
    <w:rsid w:val="001B059B"/>
    <w:rsid w:val="001B0899"/>
    <w:rsid w:val="001B0FEC"/>
    <w:rsid w:val="001B130D"/>
    <w:rsid w:val="001B1A94"/>
    <w:rsid w:val="001B1C96"/>
    <w:rsid w:val="001B1E8F"/>
    <w:rsid w:val="001B24AE"/>
    <w:rsid w:val="001B264D"/>
    <w:rsid w:val="001B280E"/>
    <w:rsid w:val="001B2937"/>
    <w:rsid w:val="001B2BDC"/>
    <w:rsid w:val="001B2D47"/>
    <w:rsid w:val="001B32C9"/>
    <w:rsid w:val="001B369B"/>
    <w:rsid w:val="001B3EC0"/>
    <w:rsid w:val="001B4273"/>
    <w:rsid w:val="001B4626"/>
    <w:rsid w:val="001B4A0D"/>
    <w:rsid w:val="001B4A1C"/>
    <w:rsid w:val="001B51E7"/>
    <w:rsid w:val="001B5374"/>
    <w:rsid w:val="001B5822"/>
    <w:rsid w:val="001B592E"/>
    <w:rsid w:val="001B596D"/>
    <w:rsid w:val="001B5A26"/>
    <w:rsid w:val="001B5A9B"/>
    <w:rsid w:val="001B5B10"/>
    <w:rsid w:val="001B5CD9"/>
    <w:rsid w:val="001B6118"/>
    <w:rsid w:val="001B623A"/>
    <w:rsid w:val="001B6508"/>
    <w:rsid w:val="001B662B"/>
    <w:rsid w:val="001B6A05"/>
    <w:rsid w:val="001B708A"/>
    <w:rsid w:val="001B7500"/>
    <w:rsid w:val="001B7511"/>
    <w:rsid w:val="001B75F8"/>
    <w:rsid w:val="001B79EB"/>
    <w:rsid w:val="001B7D5B"/>
    <w:rsid w:val="001C0076"/>
    <w:rsid w:val="001C020B"/>
    <w:rsid w:val="001C02CD"/>
    <w:rsid w:val="001C040F"/>
    <w:rsid w:val="001C0491"/>
    <w:rsid w:val="001C069E"/>
    <w:rsid w:val="001C09FB"/>
    <w:rsid w:val="001C0A57"/>
    <w:rsid w:val="001C0B32"/>
    <w:rsid w:val="001C0DA7"/>
    <w:rsid w:val="001C0F74"/>
    <w:rsid w:val="001C0F7D"/>
    <w:rsid w:val="001C16C3"/>
    <w:rsid w:val="001C2269"/>
    <w:rsid w:val="001C2A2F"/>
    <w:rsid w:val="001C2C84"/>
    <w:rsid w:val="001C2F11"/>
    <w:rsid w:val="001C324D"/>
    <w:rsid w:val="001C37AE"/>
    <w:rsid w:val="001C4174"/>
    <w:rsid w:val="001C44E4"/>
    <w:rsid w:val="001C4516"/>
    <w:rsid w:val="001C458B"/>
    <w:rsid w:val="001C4C92"/>
    <w:rsid w:val="001C514E"/>
    <w:rsid w:val="001C51C7"/>
    <w:rsid w:val="001C51EB"/>
    <w:rsid w:val="001C60FC"/>
    <w:rsid w:val="001C6251"/>
    <w:rsid w:val="001C63FA"/>
    <w:rsid w:val="001C67D4"/>
    <w:rsid w:val="001C69F3"/>
    <w:rsid w:val="001C6B2D"/>
    <w:rsid w:val="001C6C47"/>
    <w:rsid w:val="001C6CC8"/>
    <w:rsid w:val="001C71B0"/>
    <w:rsid w:val="001C7420"/>
    <w:rsid w:val="001D056D"/>
    <w:rsid w:val="001D059E"/>
    <w:rsid w:val="001D07BE"/>
    <w:rsid w:val="001D0C42"/>
    <w:rsid w:val="001D0CA6"/>
    <w:rsid w:val="001D0F2C"/>
    <w:rsid w:val="001D1054"/>
    <w:rsid w:val="001D1837"/>
    <w:rsid w:val="001D1889"/>
    <w:rsid w:val="001D2235"/>
    <w:rsid w:val="001D2528"/>
    <w:rsid w:val="001D2FCE"/>
    <w:rsid w:val="001D381A"/>
    <w:rsid w:val="001D3C5D"/>
    <w:rsid w:val="001D4D18"/>
    <w:rsid w:val="001D58FE"/>
    <w:rsid w:val="001D5A4F"/>
    <w:rsid w:val="001D5D99"/>
    <w:rsid w:val="001D633D"/>
    <w:rsid w:val="001D63B8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185"/>
    <w:rsid w:val="001E081C"/>
    <w:rsid w:val="001E08FE"/>
    <w:rsid w:val="001E0911"/>
    <w:rsid w:val="001E09D0"/>
    <w:rsid w:val="001E0A75"/>
    <w:rsid w:val="001E0CE4"/>
    <w:rsid w:val="001E0D39"/>
    <w:rsid w:val="001E0D77"/>
    <w:rsid w:val="001E10E4"/>
    <w:rsid w:val="001E152F"/>
    <w:rsid w:val="001E153D"/>
    <w:rsid w:val="001E1A63"/>
    <w:rsid w:val="001E1B26"/>
    <w:rsid w:val="001E1D49"/>
    <w:rsid w:val="001E22F3"/>
    <w:rsid w:val="001E233C"/>
    <w:rsid w:val="001E24B5"/>
    <w:rsid w:val="001E2742"/>
    <w:rsid w:val="001E2BAB"/>
    <w:rsid w:val="001E305D"/>
    <w:rsid w:val="001E3134"/>
    <w:rsid w:val="001E3763"/>
    <w:rsid w:val="001E37C9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5C82"/>
    <w:rsid w:val="001E5CF6"/>
    <w:rsid w:val="001E5D33"/>
    <w:rsid w:val="001E5FAD"/>
    <w:rsid w:val="001E6145"/>
    <w:rsid w:val="001E6572"/>
    <w:rsid w:val="001E6721"/>
    <w:rsid w:val="001E67B9"/>
    <w:rsid w:val="001E680F"/>
    <w:rsid w:val="001E6863"/>
    <w:rsid w:val="001E6B22"/>
    <w:rsid w:val="001E6C3A"/>
    <w:rsid w:val="001E6D3A"/>
    <w:rsid w:val="001E6D58"/>
    <w:rsid w:val="001E70E3"/>
    <w:rsid w:val="001E730A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289"/>
    <w:rsid w:val="001F248C"/>
    <w:rsid w:val="001F2730"/>
    <w:rsid w:val="001F29E5"/>
    <w:rsid w:val="001F2A65"/>
    <w:rsid w:val="001F2B3A"/>
    <w:rsid w:val="001F3359"/>
    <w:rsid w:val="001F3501"/>
    <w:rsid w:val="001F36FE"/>
    <w:rsid w:val="001F3CE6"/>
    <w:rsid w:val="001F3CF7"/>
    <w:rsid w:val="001F4754"/>
    <w:rsid w:val="001F4810"/>
    <w:rsid w:val="001F49DB"/>
    <w:rsid w:val="001F4A8F"/>
    <w:rsid w:val="001F4E03"/>
    <w:rsid w:val="001F4E17"/>
    <w:rsid w:val="001F51C1"/>
    <w:rsid w:val="001F568E"/>
    <w:rsid w:val="001F577B"/>
    <w:rsid w:val="001F59A0"/>
    <w:rsid w:val="001F5C3D"/>
    <w:rsid w:val="001F5DE1"/>
    <w:rsid w:val="001F6229"/>
    <w:rsid w:val="001F65D9"/>
    <w:rsid w:val="001F65E9"/>
    <w:rsid w:val="001F6AB1"/>
    <w:rsid w:val="001F6C3A"/>
    <w:rsid w:val="001F6DAD"/>
    <w:rsid w:val="001F70CB"/>
    <w:rsid w:val="001F731D"/>
    <w:rsid w:val="001F7B90"/>
    <w:rsid w:val="001F7B9F"/>
    <w:rsid w:val="001F7C11"/>
    <w:rsid w:val="001F7CB5"/>
    <w:rsid w:val="001F7D1F"/>
    <w:rsid w:val="00200283"/>
    <w:rsid w:val="00200609"/>
    <w:rsid w:val="00200711"/>
    <w:rsid w:val="00200767"/>
    <w:rsid w:val="00200E87"/>
    <w:rsid w:val="002013A5"/>
    <w:rsid w:val="002019C3"/>
    <w:rsid w:val="0020210F"/>
    <w:rsid w:val="002023A0"/>
    <w:rsid w:val="002023AE"/>
    <w:rsid w:val="002024C1"/>
    <w:rsid w:val="00202832"/>
    <w:rsid w:val="00202B06"/>
    <w:rsid w:val="00202EBA"/>
    <w:rsid w:val="002033D7"/>
    <w:rsid w:val="00203480"/>
    <w:rsid w:val="0020348E"/>
    <w:rsid w:val="002035C4"/>
    <w:rsid w:val="00203B9F"/>
    <w:rsid w:val="00203BA3"/>
    <w:rsid w:val="00204078"/>
    <w:rsid w:val="002044B5"/>
    <w:rsid w:val="002044C5"/>
    <w:rsid w:val="0020489A"/>
    <w:rsid w:val="0020499B"/>
    <w:rsid w:val="002049CE"/>
    <w:rsid w:val="00204CE4"/>
    <w:rsid w:val="0020515A"/>
    <w:rsid w:val="00205443"/>
    <w:rsid w:val="0020558F"/>
    <w:rsid w:val="00205799"/>
    <w:rsid w:val="00205CD1"/>
    <w:rsid w:val="00205D8F"/>
    <w:rsid w:val="00205EBC"/>
    <w:rsid w:val="002062FB"/>
    <w:rsid w:val="002064BA"/>
    <w:rsid w:val="0020690E"/>
    <w:rsid w:val="00206D26"/>
    <w:rsid w:val="00207197"/>
    <w:rsid w:val="00207414"/>
    <w:rsid w:val="00207573"/>
    <w:rsid w:val="0020758F"/>
    <w:rsid w:val="00207A5F"/>
    <w:rsid w:val="00207C1B"/>
    <w:rsid w:val="00207C74"/>
    <w:rsid w:val="00207EEB"/>
    <w:rsid w:val="00207F8E"/>
    <w:rsid w:val="002101E7"/>
    <w:rsid w:val="0021031E"/>
    <w:rsid w:val="002107B4"/>
    <w:rsid w:val="00210C33"/>
    <w:rsid w:val="00210ED0"/>
    <w:rsid w:val="0021124F"/>
    <w:rsid w:val="002114B8"/>
    <w:rsid w:val="00211511"/>
    <w:rsid w:val="002115BD"/>
    <w:rsid w:val="00211667"/>
    <w:rsid w:val="00211AD8"/>
    <w:rsid w:val="00211BCC"/>
    <w:rsid w:val="00211C80"/>
    <w:rsid w:val="002122D5"/>
    <w:rsid w:val="00212654"/>
    <w:rsid w:val="00212854"/>
    <w:rsid w:val="0021287D"/>
    <w:rsid w:val="002129AA"/>
    <w:rsid w:val="00212A16"/>
    <w:rsid w:val="0021327E"/>
    <w:rsid w:val="002134EA"/>
    <w:rsid w:val="002135E6"/>
    <w:rsid w:val="00213918"/>
    <w:rsid w:val="00213A55"/>
    <w:rsid w:val="00213B00"/>
    <w:rsid w:val="00213B63"/>
    <w:rsid w:val="0021444F"/>
    <w:rsid w:val="002145BF"/>
    <w:rsid w:val="00214C3B"/>
    <w:rsid w:val="00215113"/>
    <w:rsid w:val="0021589F"/>
    <w:rsid w:val="002159D9"/>
    <w:rsid w:val="00215B15"/>
    <w:rsid w:val="00215D68"/>
    <w:rsid w:val="002167D0"/>
    <w:rsid w:val="00216800"/>
    <w:rsid w:val="00217375"/>
    <w:rsid w:val="002175A4"/>
    <w:rsid w:val="00217A75"/>
    <w:rsid w:val="00217D48"/>
    <w:rsid w:val="002201D6"/>
    <w:rsid w:val="00220455"/>
    <w:rsid w:val="00220490"/>
    <w:rsid w:val="0022052C"/>
    <w:rsid w:val="002206C3"/>
    <w:rsid w:val="002208CE"/>
    <w:rsid w:val="00220EAE"/>
    <w:rsid w:val="002212CB"/>
    <w:rsid w:val="002217EA"/>
    <w:rsid w:val="0022182C"/>
    <w:rsid w:val="00221896"/>
    <w:rsid w:val="0022190E"/>
    <w:rsid w:val="00221BAA"/>
    <w:rsid w:val="00221E05"/>
    <w:rsid w:val="00221EB8"/>
    <w:rsid w:val="002220F1"/>
    <w:rsid w:val="00222309"/>
    <w:rsid w:val="00222489"/>
    <w:rsid w:val="00222545"/>
    <w:rsid w:val="002228B3"/>
    <w:rsid w:val="00222A56"/>
    <w:rsid w:val="00222B01"/>
    <w:rsid w:val="00222C98"/>
    <w:rsid w:val="00222F3D"/>
    <w:rsid w:val="0022346C"/>
    <w:rsid w:val="0022357C"/>
    <w:rsid w:val="002236D9"/>
    <w:rsid w:val="0022390D"/>
    <w:rsid w:val="00223AEC"/>
    <w:rsid w:val="00223D47"/>
    <w:rsid w:val="00223E67"/>
    <w:rsid w:val="00224078"/>
    <w:rsid w:val="00224435"/>
    <w:rsid w:val="00224488"/>
    <w:rsid w:val="00224AF2"/>
    <w:rsid w:val="00224BAF"/>
    <w:rsid w:val="00224BB2"/>
    <w:rsid w:val="00224C82"/>
    <w:rsid w:val="00224E78"/>
    <w:rsid w:val="00224EDE"/>
    <w:rsid w:val="002253C4"/>
    <w:rsid w:val="002254B0"/>
    <w:rsid w:val="00225D0D"/>
    <w:rsid w:val="00226049"/>
    <w:rsid w:val="002260EF"/>
    <w:rsid w:val="00226161"/>
    <w:rsid w:val="0022641C"/>
    <w:rsid w:val="00226626"/>
    <w:rsid w:val="002269FF"/>
    <w:rsid w:val="00226B23"/>
    <w:rsid w:val="00226CD3"/>
    <w:rsid w:val="002270AF"/>
    <w:rsid w:val="0022736F"/>
    <w:rsid w:val="002273EE"/>
    <w:rsid w:val="0022749D"/>
    <w:rsid w:val="002278C5"/>
    <w:rsid w:val="00227CD8"/>
    <w:rsid w:val="00230BCE"/>
    <w:rsid w:val="00231198"/>
    <w:rsid w:val="0023144F"/>
    <w:rsid w:val="00231635"/>
    <w:rsid w:val="002318E9"/>
    <w:rsid w:val="0023194C"/>
    <w:rsid w:val="00232461"/>
    <w:rsid w:val="00232690"/>
    <w:rsid w:val="00232D08"/>
    <w:rsid w:val="00232E5D"/>
    <w:rsid w:val="00233214"/>
    <w:rsid w:val="0023321E"/>
    <w:rsid w:val="002332A5"/>
    <w:rsid w:val="002334AF"/>
    <w:rsid w:val="0023377F"/>
    <w:rsid w:val="002338AE"/>
    <w:rsid w:val="00233949"/>
    <w:rsid w:val="00233A9D"/>
    <w:rsid w:val="00234038"/>
    <w:rsid w:val="002341D1"/>
    <w:rsid w:val="002342A2"/>
    <w:rsid w:val="00234326"/>
    <w:rsid w:val="002349CB"/>
    <w:rsid w:val="0023507C"/>
    <w:rsid w:val="002354A8"/>
    <w:rsid w:val="00235C4A"/>
    <w:rsid w:val="00236069"/>
    <w:rsid w:val="00236180"/>
    <w:rsid w:val="00236583"/>
    <w:rsid w:val="002367A3"/>
    <w:rsid w:val="00236AFF"/>
    <w:rsid w:val="0023725C"/>
    <w:rsid w:val="002372CE"/>
    <w:rsid w:val="0023796B"/>
    <w:rsid w:val="00237A16"/>
    <w:rsid w:val="00237CD6"/>
    <w:rsid w:val="00237D75"/>
    <w:rsid w:val="002400B6"/>
    <w:rsid w:val="002401B2"/>
    <w:rsid w:val="002405FC"/>
    <w:rsid w:val="00240703"/>
    <w:rsid w:val="00240712"/>
    <w:rsid w:val="00240988"/>
    <w:rsid w:val="00240A43"/>
    <w:rsid w:val="00240A5C"/>
    <w:rsid w:val="00240AB7"/>
    <w:rsid w:val="00240BD8"/>
    <w:rsid w:val="00240D77"/>
    <w:rsid w:val="002419A8"/>
    <w:rsid w:val="00241B26"/>
    <w:rsid w:val="00241B6D"/>
    <w:rsid w:val="00241EC1"/>
    <w:rsid w:val="002420D4"/>
    <w:rsid w:val="00242563"/>
    <w:rsid w:val="002425B2"/>
    <w:rsid w:val="0024282D"/>
    <w:rsid w:val="00242FF4"/>
    <w:rsid w:val="002431C3"/>
    <w:rsid w:val="0024325B"/>
    <w:rsid w:val="00243648"/>
    <w:rsid w:val="00243718"/>
    <w:rsid w:val="00243796"/>
    <w:rsid w:val="002438AF"/>
    <w:rsid w:val="002438B6"/>
    <w:rsid w:val="00243921"/>
    <w:rsid w:val="002439D1"/>
    <w:rsid w:val="00243DA5"/>
    <w:rsid w:val="00244218"/>
    <w:rsid w:val="00244784"/>
    <w:rsid w:val="00244CF3"/>
    <w:rsid w:val="0024500A"/>
    <w:rsid w:val="002451F8"/>
    <w:rsid w:val="00245862"/>
    <w:rsid w:val="00245AE0"/>
    <w:rsid w:val="00245C2F"/>
    <w:rsid w:val="00245F6D"/>
    <w:rsid w:val="002469DD"/>
    <w:rsid w:val="00246AA5"/>
    <w:rsid w:val="00247473"/>
    <w:rsid w:val="0024775B"/>
    <w:rsid w:val="002479AA"/>
    <w:rsid w:val="00247E96"/>
    <w:rsid w:val="00250423"/>
    <w:rsid w:val="00250550"/>
    <w:rsid w:val="002506A1"/>
    <w:rsid w:val="002506A2"/>
    <w:rsid w:val="0025075F"/>
    <w:rsid w:val="00250971"/>
    <w:rsid w:val="00250C8F"/>
    <w:rsid w:val="00250FC7"/>
    <w:rsid w:val="0025105F"/>
    <w:rsid w:val="002510CF"/>
    <w:rsid w:val="002513B3"/>
    <w:rsid w:val="002515B6"/>
    <w:rsid w:val="0025164D"/>
    <w:rsid w:val="00251BD2"/>
    <w:rsid w:val="00251EDF"/>
    <w:rsid w:val="00252647"/>
    <w:rsid w:val="002526C0"/>
    <w:rsid w:val="00252A73"/>
    <w:rsid w:val="00252E63"/>
    <w:rsid w:val="00253184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213"/>
    <w:rsid w:val="0025598A"/>
    <w:rsid w:val="00255C1A"/>
    <w:rsid w:val="0025705F"/>
    <w:rsid w:val="00257111"/>
    <w:rsid w:val="00257363"/>
    <w:rsid w:val="00257539"/>
    <w:rsid w:val="002601F2"/>
    <w:rsid w:val="0026022A"/>
    <w:rsid w:val="00260310"/>
    <w:rsid w:val="00260E37"/>
    <w:rsid w:val="00260F18"/>
    <w:rsid w:val="00260FC9"/>
    <w:rsid w:val="0026106C"/>
    <w:rsid w:val="002610A1"/>
    <w:rsid w:val="002611DD"/>
    <w:rsid w:val="00261902"/>
    <w:rsid w:val="002622E8"/>
    <w:rsid w:val="0026235F"/>
    <w:rsid w:val="002624EC"/>
    <w:rsid w:val="002626D8"/>
    <w:rsid w:val="00262756"/>
    <w:rsid w:val="0026275B"/>
    <w:rsid w:val="00262E60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19"/>
    <w:rsid w:val="00265DDE"/>
    <w:rsid w:val="0026616D"/>
    <w:rsid w:val="002662D6"/>
    <w:rsid w:val="0026642F"/>
    <w:rsid w:val="00266498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9E5"/>
    <w:rsid w:val="00270BB0"/>
    <w:rsid w:val="00270BBF"/>
    <w:rsid w:val="00270EA0"/>
    <w:rsid w:val="00270EA6"/>
    <w:rsid w:val="00270EE0"/>
    <w:rsid w:val="00270F83"/>
    <w:rsid w:val="00270FAA"/>
    <w:rsid w:val="0027124C"/>
    <w:rsid w:val="002716CF"/>
    <w:rsid w:val="002717AD"/>
    <w:rsid w:val="002718A3"/>
    <w:rsid w:val="00271E34"/>
    <w:rsid w:val="00271F9C"/>
    <w:rsid w:val="00272015"/>
    <w:rsid w:val="00272608"/>
    <w:rsid w:val="0027265F"/>
    <w:rsid w:val="0027298E"/>
    <w:rsid w:val="00272D1B"/>
    <w:rsid w:val="00272D23"/>
    <w:rsid w:val="00272FB1"/>
    <w:rsid w:val="00273214"/>
    <w:rsid w:val="00273435"/>
    <w:rsid w:val="0027358C"/>
    <w:rsid w:val="00273CA6"/>
    <w:rsid w:val="00273E73"/>
    <w:rsid w:val="0027405C"/>
    <w:rsid w:val="002743AD"/>
    <w:rsid w:val="002743E9"/>
    <w:rsid w:val="0027449B"/>
    <w:rsid w:val="00274673"/>
    <w:rsid w:val="00274EDA"/>
    <w:rsid w:val="00274F7D"/>
    <w:rsid w:val="00275578"/>
    <w:rsid w:val="002759E0"/>
    <w:rsid w:val="00275AA6"/>
    <w:rsid w:val="00275F32"/>
    <w:rsid w:val="00276171"/>
    <w:rsid w:val="0027665D"/>
    <w:rsid w:val="00276809"/>
    <w:rsid w:val="0027703D"/>
    <w:rsid w:val="0027704F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2A9"/>
    <w:rsid w:val="0028037C"/>
    <w:rsid w:val="00280471"/>
    <w:rsid w:val="00280550"/>
    <w:rsid w:val="0028057B"/>
    <w:rsid w:val="002805FC"/>
    <w:rsid w:val="002807B3"/>
    <w:rsid w:val="002809BB"/>
    <w:rsid w:val="00280A05"/>
    <w:rsid w:val="00280D68"/>
    <w:rsid w:val="00280D9D"/>
    <w:rsid w:val="00280FC6"/>
    <w:rsid w:val="002810FC"/>
    <w:rsid w:val="002814A6"/>
    <w:rsid w:val="002816E5"/>
    <w:rsid w:val="00281913"/>
    <w:rsid w:val="0028195C"/>
    <w:rsid w:val="0028202C"/>
    <w:rsid w:val="002825B5"/>
    <w:rsid w:val="0028271C"/>
    <w:rsid w:val="00282B22"/>
    <w:rsid w:val="00282B25"/>
    <w:rsid w:val="00282EC7"/>
    <w:rsid w:val="002832EB"/>
    <w:rsid w:val="0028348F"/>
    <w:rsid w:val="00283BF3"/>
    <w:rsid w:val="0028406E"/>
    <w:rsid w:val="002841CE"/>
    <w:rsid w:val="0028424C"/>
    <w:rsid w:val="0028434B"/>
    <w:rsid w:val="002848EC"/>
    <w:rsid w:val="00284DAB"/>
    <w:rsid w:val="00284FE0"/>
    <w:rsid w:val="00285231"/>
    <w:rsid w:val="00285DF2"/>
    <w:rsid w:val="00286617"/>
    <w:rsid w:val="00286671"/>
    <w:rsid w:val="00286C12"/>
    <w:rsid w:val="00286C54"/>
    <w:rsid w:val="00286D5F"/>
    <w:rsid w:val="00286EB0"/>
    <w:rsid w:val="00287186"/>
    <w:rsid w:val="002871E2"/>
    <w:rsid w:val="002876AB"/>
    <w:rsid w:val="00287708"/>
    <w:rsid w:val="00287773"/>
    <w:rsid w:val="00287819"/>
    <w:rsid w:val="00287B6B"/>
    <w:rsid w:val="00287D18"/>
    <w:rsid w:val="0029013B"/>
    <w:rsid w:val="002902D3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341"/>
    <w:rsid w:val="002936FF"/>
    <w:rsid w:val="0029375E"/>
    <w:rsid w:val="00293976"/>
    <w:rsid w:val="00293D63"/>
    <w:rsid w:val="002944AE"/>
    <w:rsid w:val="00294549"/>
    <w:rsid w:val="00294959"/>
    <w:rsid w:val="00294C8E"/>
    <w:rsid w:val="00294F57"/>
    <w:rsid w:val="002953B9"/>
    <w:rsid w:val="002955A9"/>
    <w:rsid w:val="00295FCD"/>
    <w:rsid w:val="00296402"/>
    <w:rsid w:val="002965EB"/>
    <w:rsid w:val="00296A50"/>
    <w:rsid w:val="00296DEF"/>
    <w:rsid w:val="00296EA9"/>
    <w:rsid w:val="00296F43"/>
    <w:rsid w:val="002975B1"/>
    <w:rsid w:val="0029768C"/>
    <w:rsid w:val="0029786F"/>
    <w:rsid w:val="00297BB1"/>
    <w:rsid w:val="00297BD7"/>
    <w:rsid w:val="00297C0F"/>
    <w:rsid w:val="00297C91"/>
    <w:rsid w:val="00297D70"/>
    <w:rsid w:val="00297E21"/>
    <w:rsid w:val="00297ED1"/>
    <w:rsid w:val="00297F58"/>
    <w:rsid w:val="00297F9C"/>
    <w:rsid w:val="002A0069"/>
    <w:rsid w:val="002A0465"/>
    <w:rsid w:val="002A05D0"/>
    <w:rsid w:val="002A05F5"/>
    <w:rsid w:val="002A0BA3"/>
    <w:rsid w:val="002A0BB7"/>
    <w:rsid w:val="002A13F8"/>
    <w:rsid w:val="002A1533"/>
    <w:rsid w:val="002A1618"/>
    <w:rsid w:val="002A1662"/>
    <w:rsid w:val="002A18B1"/>
    <w:rsid w:val="002A1B97"/>
    <w:rsid w:val="002A1D98"/>
    <w:rsid w:val="002A2685"/>
    <w:rsid w:val="002A27C5"/>
    <w:rsid w:val="002A2B4D"/>
    <w:rsid w:val="002A2D02"/>
    <w:rsid w:val="002A3081"/>
    <w:rsid w:val="002A32B5"/>
    <w:rsid w:val="002A3B1F"/>
    <w:rsid w:val="002A447F"/>
    <w:rsid w:val="002A44A7"/>
    <w:rsid w:val="002A4A02"/>
    <w:rsid w:val="002A4B36"/>
    <w:rsid w:val="002A4C66"/>
    <w:rsid w:val="002A501B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428"/>
    <w:rsid w:val="002A76F7"/>
    <w:rsid w:val="002A7A18"/>
    <w:rsid w:val="002A7BA5"/>
    <w:rsid w:val="002A7E53"/>
    <w:rsid w:val="002B00E8"/>
    <w:rsid w:val="002B0160"/>
    <w:rsid w:val="002B037C"/>
    <w:rsid w:val="002B05B6"/>
    <w:rsid w:val="002B064E"/>
    <w:rsid w:val="002B0856"/>
    <w:rsid w:val="002B0B04"/>
    <w:rsid w:val="002B0BDF"/>
    <w:rsid w:val="002B0F61"/>
    <w:rsid w:val="002B1567"/>
    <w:rsid w:val="002B15CB"/>
    <w:rsid w:val="002B2458"/>
    <w:rsid w:val="002B25C9"/>
    <w:rsid w:val="002B27A7"/>
    <w:rsid w:val="002B2AE8"/>
    <w:rsid w:val="002B2E4C"/>
    <w:rsid w:val="002B2F7C"/>
    <w:rsid w:val="002B3308"/>
    <w:rsid w:val="002B35E0"/>
    <w:rsid w:val="002B37B3"/>
    <w:rsid w:val="002B3908"/>
    <w:rsid w:val="002B3BFE"/>
    <w:rsid w:val="002B3EBE"/>
    <w:rsid w:val="002B40E5"/>
    <w:rsid w:val="002B455C"/>
    <w:rsid w:val="002B4D9F"/>
    <w:rsid w:val="002B4F7C"/>
    <w:rsid w:val="002B5474"/>
    <w:rsid w:val="002B5481"/>
    <w:rsid w:val="002B5E7C"/>
    <w:rsid w:val="002B627C"/>
    <w:rsid w:val="002B66F8"/>
    <w:rsid w:val="002B6D76"/>
    <w:rsid w:val="002B70E1"/>
    <w:rsid w:val="002B71C9"/>
    <w:rsid w:val="002B7550"/>
    <w:rsid w:val="002B757E"/>
    <w:rsid w:val="002B7A85"/>
    <w:rsid w:val="002C00A3"/>
    <w:rsid w:val="002C03EB"/>
    <w:rsid w:val="002C059F"/>
    <w:rsid w:val="002C08C8"/>
    <w:rsid w:val="002C0C69"/>
    <w:rsid w:val="002C10AD"/>
    <w:rsid w:val="002C131B"/>
    <w:rsid w:val="002C165F"/>
    <w:rsid w:val="002C16FC"/>
    <w:rsid w:val="002C17B2"/>
    <w:rsid w:val="002C1D33"/>
    <w:rsid w:val="002C2141"/>
    <w:rsid w:val="002C28E0"/>
    <w:rsid w:val="002C2E11"/>
    <w:rsid w:val="002C2ED9"/>
    <w:rsid w:val="002C3049"/>
    <w:rsid w:val="002C327A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455"/>
    <w:rsid w:val="002C554F"/>
    <w:rsid w:val="002C56BB"/>
    <w:rsid w:val="002C589E"/>
    <w:rsid w:val="002C5D5C"/>
    <w:rsid w:val="002C5E2F"/>
    <w:rsid w:val="002C5F09"/>
    <w:rsid w:val="002C5F19"/>
    <w:rsid w:val="002C6038"/>
    <w:rsid w:val="002C65EE"/>
    <w:rsid w:val="002C6B32"/>
    <w:rsid w:val="002C6DC1"/>
    <w:rsid w:val="002C748C"/>
    <w:rsid w:val="002C7960"/>
    <w:rsid w:val="002C7DF7"/>
    <w:rsid w:val="002D0594"/>
    <w:rsid w:val="002D06C9"/>
    <w:rsid w:val="002D06E1"/>
    <w:rsid w:val="002D07E9"/>
    <w:rsid w:val="002D0949"/>
    <w:rsid w:val="002D12CF"/>
    <w:rsid w:val="002D15E3"/>
    <w:rsid w:val="002D1677"/>
    <w:rsid w:val="002D16CB"/>
    <w:rsid w:val="002D1886"/>
    <w:rsid w:val="002D1B63"/>
    <w:rsid w:val="002D1D62"/>
    <w:rsid w:val="002D1D76"/>
    <w:rsid w:val="002D1E91"/>
    <w:rsid w:val="002D258C"/>
    <w:rsid w:val="002D270E"/>
    <w:rsid w:val="002D28BC"/>
    <w:rsid w:val="002D2B6C"/>
    <w:rsid w:val="002D2FC4"/>
    <w:rsid w:val="002D3300"/>
    <w:rsid w:val="002D3889"/>
    <w:rsid w:val="002D3FD6"/>
    <w:rsid w:val="002D4228"/>
    <w:rsid w:val="002D4506"/>
    <w:rsid w:val="002D495C"/>
    <w:rsid w:val="002D4C04"/>
    <w:rsid w:val="002D4D99"/>
    <w:rsid w:val="002D4DEA"/>
    <w:rsid w:val="002D4ED7"/>
    <w:rsid w:val="002D55F4"/>
    <w:rsid w:val="002D56EC"/>
    <w:rsid w:val="002D620C"/>
    <w:rsid w:val="002D69BB"/>
    <w:rsid w:val="002D6BBF"/>
    <w:rsid w:val="002D6F4F"/>
    <w:rsid w:val="002D7384"/>
    <w:rsid w:val="002D73C1"/>
    <w:rsid w:val="002D7A75"/>
    <w:rsid w:val="002D7A9D"/>
    <w:rsid w:val="002D7D14"/>
    <w:rsid w:val="002D7D7C"/>
    <w:rsid w:val="002D7EF8"/>
    <w:rsid w:val="002D7FA1"/>
    <w:rsid w:val="002E0459"/>
    <w:rsid w:val="002E0583"/>
    <w:rsid w:val="002E0686"/>
    <w:rsid w:val="002E0F0D"/>
    <w:rsid w:val="002E143D"/>
    <w:rsid w:val="002E1EA7"/>
    <w:rsid w:val="002E1FB2"/>
    <w:rsid w:val="002E23FB"/>
    <w:rsid w:val="002E249E"/>
    <w:rsid w:val="002E2CE6"/>
    <w:rsid w:val="002E2CF1"/>
    <w:rsid w:val="002E3296"/>
    <w:rsid w:val="002E3315"/>
    <w:rsid w:val="002E3E6E"/>
    <w:rsid w:val="002E409F"/>
    <w:rsid w:val="002E43BE"/>
    <w:rsid w:val="002E46DA"/>
    <w:rsid w:val="002E5015"/>
    <w:rsid w:val="002E5DB5"/>
    <w:rsid w:val="002E5FA9"/>
    <w:rsid w:val="002E60CD"/>
    <w:rsid w:val="002E615D"/>
    <w:rsid w:val="002E6263"/>
    <w:rsid w:val="002E62F5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0EC"/>
    <w:rsid w:val="002F182A"/>
    <w:rsid w:val="002F1CCE"/>
    <w:rsid w:val="002F1E7D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43EA"/>
    <w:rsid w:val="002F4E44"/>
    <w:rsid w:val="002F5730"/>
    <w:rsid w:val="002F5C81"/>
    <w:rsid w:val="002F5FDD"/>
    <w:rsid w:val="002F6148"/>
    <w:rsid w:val="002F66BD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08A2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5EB"/>
    <w:rsid w:val="0030490B"/>
    <w:rsid w:val="00304A0E"/>
    <w:rsid w:val="00304A85"/>
    <w:rsid w:val="00304BC6"/>
    <w:rsid w:val="00304D2A"/>
    <w:rsid w:val="00304FBA"/>
    <w:rsid w:val="003054F4"/>
    <w:rsid w:val="00305B63"/>
    <w:rsid w:val="00305CE2"/>
    <w:rsid w:val="00305DC9"/>
    <w:rsid w:val="00306216"/>
    <w:rsid w:val="0030640F"/>
    <w:rsid w:val="00306502"/>
    <w:rsid w:val="00306687"/>
    <w:rsid w:val="003066DB"/>
    <w:rsid w:val="00306928"/>
    <w:rsid w:val="00306EFD"/>
    <w:rsid w:val="00307055"/>
    <w:rsid w:val="00307073"/>
    <w:rsid w:val="00307213"/>
    <w:rsid w:val="00307249"/>
    <w:rsid w:val="00307723"/>
    <w:rsid w:val="00307769"/>
    <w:rsid w:val="00310345"/>
    <w:rsid w:val="0031041C"/>
    <w:rsid w:val="003104DC"/>
    <w:rsid w:val="0031056F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928"/>
    <w:rsid w:val="00311A1B"/>
    <w:rsid w:val="00311CF7"/>
    <w:rsid w:val="00311EC6"/>
    <w:rsid w:val="00311F55"/>
    <w:rsid w:val="00312081"/>
    <w:rsid w:val="00312180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4FCB"/>
    <w:rsid w:val="003153D1"/>
    <w:rsid w:val="003156C6"/>
    <w:rsid w:val="00315ACA"/>
    <w:rsid w:val="00315CC8"/>
    <w:rsid w:val="00315D67"/>
    <w:rsid w:val="00315ECD"/>
    <w:rsid w:val="003162A1"/>
    <w:rsid w:val="00316F97"/>
    <w:rsid w:val="00316FA3"/>
    <w:rsid w:val="00316FE6"/>
    <w:rsid w:val="00317513"/>
    <w:rsid w:val="003177CF"/>
    <w:rsid w:val="00320000"/>
    <w:rsid w:val="003200EC"/>
    <w:rsid w:val="003200ED"/>
    <w:rsid w:val="00320621"/>
    <w:rsid w:val="00320A2A"/>
    <w:rsid w:val="00320D1C"/>
    <w:rsid w:val="00320F09"/>
    <w:rsid w:val="00320F7E"/>
    <w:rsid w:val="0032176E"/>
    <w:rsid w:val="0032233D"/>
    <w:rsid w:val="00322661"/>
    <w:rsid w:val="00322B42"/>
    <w:rsid w:val="00322B6A"/>
    <w:rsid w:val="00322E20"/>
    <w:rsid w:val="00322E28"/>
    <w:rsid w:val="00322F23"/>
    <w:rsid w:val="0032311E"/>
    <w:rsid w:val="0032354E"/>
    <w:rsid w:val="003235EE"/>
    <w:rsid w:val="003239B3"/>
    <w:rsid w:val="00323B73"/>
    <w:rsid w:val="00323BAB"/>
    <w:rsid w:val="00323BE8"/>
    <w:rsid w:val="00324055"/>
    <w:rsid w:val="00324263"/>
    <w:rsid w:val="00324568"/>
    <w:rsid w:val="00324ADF"/>
    <w:rsid w:val="00324C04"/>
    <w:rsid w:val="00324CCB"/>
    <w:rsid w:val="00325202"/>
    <w:rsid w:val="0032526A"/>
    <w:rsid w:val="00325463"/>
    <w:rsid w:val="00325486"/>
    <w:rsid w:val="003254DA"/>
    <w:rsid w:val="00325B75"/>
    <w:rsid w:val="00325C89"/>
    <w:rsid w:val="00325FC8"/>
    <w:rsid w:val="003260AD"/>
    <w:rsid w:val="003262E2"/>
    <w:rsid w:val="00326306"/>
    <w:rsid w:val="00326351"/>
    <w:rsid w:val="003263D7"/>
    <w:rsid w:val="0032658F"/>
    <w:rsid w:val="0032682A"/>
    <w:rsid w:val="003268A8"/>
    <w:rsid w:val="00326FFA"/>
    <w:rsid w:val="00327035"/>
    <w:rsid w:val="0032718C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1B3"/>
    <w:rsid w:val="00332460"/>
    <w:rsid w:val="0033265A"/>
    <w:rsid w:val="00332B52"/>
    <w:rsid w:val="00333162"/>
    <w:rsid w:val="00333484"/>
    <w:rsid w:val="003334D1"/>
    <w:rsid w:val="00333744"/>
    <w:rsid w:val="0033394D"/>
    <w:rsid w:val="00333B4C"/>
    <w:rsid w:val="00334050"/>
    <w:rsid w:val="00334396"/>
    <w:rsid w:val="00334586"/>
    <w:rsid w:val="00334621"/>
    <w:rsid w:val="00334D0A"/>
    <w:rsid w:val="003355D4"/>
    <w:rsid w:val="0033586E"/>
    <w:rsid w:val="00335D88"/>
    <w:rsid w:val="00335F2B"/>
    <w:rsid w:val="00336370"/>
    <w:rsid w:val="003367EB"/>
    <w:rsid w:val="0033691E"/>
    <w:rsid w:val="003369FB"/>
    <w:rsid w:val="00336B4A"/>
    <w:rsid w:val="00336DB3"/>
    <w:rsid w:val="0033781D"/>
    <w:rsid w:val="0033791A"/>
    <w:rsid w:val="00337C59"/>
    <w:rsid w:val="00337C70"/>
    <w:rsid w:val="00337CB0"/>
    <w:rsid w:val="00340199"/>
    <w:rsid w:val="0034023C"/>
    <w:rsid w:val="00340456"/>
    <w:rsid w:val="00340488"/>
    <w:rsid w:val="00340668"/>
    <w:rsid w:val="003407A0"/>
    <w:rsid w:val="00340FFD"/>
    <w:rsid w:val="00341092"/>
    <w:rsid w:val="00341454"/>
    <w:rsid w:val="003417A7"/>
    <w:rsid w:val="0034190E"/>
    <w:rsid w:val="00341A45"/>
    <w:rsid w:val="00341A7B"/>
    <w:rsid w:val="00342098"/>
    <w:rsid w:val="0034249E"/>
    <w:rsid w:val="00342981"/>
    <w:rsid w:val="00343126"/>
    <w:rsid w:val="00343744"/>
    <w:rsid w:val="00343B61"/>
    <w:rsid w:val="00343FD4"/>
    <w:rsid w:val="00344088"/>
    <w:rsid w:val="003440F4"/>
    <w:rsid w:val="00344155"/>
    <w:rsid w:val="00344165"/>
    <w:rsid w:val="003441F8"/>
    <w:rsid w:val="0034436B"/>
    <w:rsid w:val="003443BC"/>
    <w:rsid w:val="00344950"/>
    <w:rsid w:val="0034495A"/>
    <w:rsid w:val="00344B53"/>
    <w:rsid w:val="00344C39"/>
    <w:rsid w:val="00344EED"/>
    <w:rsid w:val="00344F95"/>
    <w:rsid w:val="0034515C"/>
    <w:rsid w:val="00345268"/>
    <w:rsid w:val="00345849"/>
    <w:rsid w:val="00345B79"/>
    <w:rsid w:val="003463C0"/>
    <w:rsid w:val="00346827"/>
    <w:rsid w:val="00346D7B"/>
    <w:rsid w:val="00346DCB"/>
    <w:rsid w:val="00346E3D"/>
    <w:rsid w:val="003471A3"/>
    <w:rsid w:val="003472FA"/>
    <w:rsid w:val="003473B2"/>
    <w:rsid w:val="0034757D"/>
    <w:rsid w:val="003478DB"/>
    <w:rsid w:val="00350046"/>
    <w:rsid w:val="00350066"/>
    <w:rsid w:val="003501A3"/>
    <w:rsid w:val="00350205"/>
    <w:rsid w:val="003506A8"/>
    <w:rsid w:val="00350862"/>
    <w:rsid w:val="003508ED"/>
    <w:rsid w:val="00350981"/>
    <w:rsid w:val="00350A9F"/>
    <w:rsid w:val="00350E84"/>
    <w:rsid w:val="0035122F"/>
    <w:rsid w:val="003512E4"/>
    <w:rsid w:val="003516A1"/>
    <w:rsid w:val="00351862"/>
    <w:rsid w:val="0035186F"/>
    <w:rsid w:val="00351F9B"/>
    <w:rsid w:val="0035208E"/>
    <w:rsid w:val="00352D38"/>
    <w:rsid w:val="00352E32"/>
    <w:rsid w:val="00352F78"/>
    <w:rsid w:val="00353950"/>
    <w:rsid w:val="00353A92"/>
    <w:rsid w:val="00353C6E"/>
    <w:rsid w:val="00353DF8"/>
    <w:rsid w:val="00353E2E"/>
    <w:rsid w:val="003540E5"/>
    <w:rsid w:val="0035458A"/>
    <w:rsid w:val="00354849"/>
    <w:rsid w:val="003549E4"/>
    <w:rsid w:val="00354F7C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2B0"/>
    <w:rsid w:val="003613F3"/>
    <w:rsid w:val="003615FF"/>
    <w:rsid w:val="003617C7"/>
    <w:rsid w:val="00361DC8"/>
    <w:rsid w:val="0036207C"/>
    <w:rsid w:val="00362493"/>
    <w:rsid w:val="003625B1"/>
    <w:rsid w:val="003627AA"/>
    <w:rsid w:val="00362843"/>
    <w:rsid w:val="003628B3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73"/>
    <w:rsid w:val="003653A8"/>
    <w:rsid w:val="00365E52"/>
    <w:rsid w:val="00365F54"/>
    <w:rsid w:val="00366306"/>
    <w:rsid w:val="00366C29"/>
    <w:rsid w:val="003670CF"/>
    <w:rsid w:val="00367333"/>
    <w:rsid w:val="003679C8"/>
    <w:rsid w:val="00367B29"/>
    <w:rsid w:val="0037011A"/>
    <w:rsid w:val="0037012A"/>
    <w:rsid w:val="00370141"/>
    <w:rsid w:val="003701C1"/>
    <w:rsid w:val="003706A7"/>
    <w:rsid w:val="00370E6B"/>
    <w:rsid w:val="0037148C"/>
    <w:rsid w:val="00371E0E"/>
    <w:rsid w:val="00372038"/>
    <w:rsid w:val="0037248A"/>
    <w:rsid w:val="00372499"/>
    <w:rsid w:val="00372CFF"/>
    <w:rsid w:val="0037340C"/>
    <w:rsid w:val="0037352F"/>
    <w:rsid w:val="00373761"/>
    <w:rsid w:val="00373870"/>
    <w:rsid w:val="00374233"/>
    <w:rsid w:val="00374533"/>
    <w:rsid w:val="00374A6D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E6F"/>
    <w:rsid w:val="00375F46"/>
    <w:rsid w:val="00376606"/>
    <w:rsid w:val="0037663A"/>
    <w:rsid w:val="00376991"/>
    <w:rsid w:val="00376D75"/>
    <w:rsid w:val="00376EC8"/>
    <w:rsid w:val="00376FEC"/>
    <w:rsid w:val="0037701B"/>
    <w:rsid w:val="003771F3"/>
    <w:rsid w:val="00377214"/>
    <w:rsid w:val="00377A46"/>
    <w:rsid w:val="00377CE9"/>
    <w:rsid w:val="00377D8B"/>
    <w:rsid w:val="00377F7F"/>
    <w:rsid w:val="003801BA"/>
    <w:rsid w:val="00380476"/>
    <w:rsid w:val="0038053C"/>
    <w:rsid w:val="00380BDC"/>
    <w:rsid w:val="00380D84"/>
    <w:rsid w:val="00380F4C"/>
    <w:rsid w:val="0038166F"/>
    <w:rsid w:val="003816E7"/>
    <w:rsid w:val="00381D29"/>
    <w:rsid w:val="00381DD0"/>
    <w:rsid w:val="00381FC1"/>
    <w:rsid w:val="00382566"/>
    <w:rsid w:val="0038259E"/>
    <w:rsid w:val="00382808"/>
    <w:rsid w:val="00382A84"/>
    <w:rsid w:val="00382DCD"/>
    <w:rsid w:val="00382E35"/>
    <w:rsid w:val="00382FD0"/>
    <w:rsid w:val="0038355B"/>
    <w:rsid w:val="00383574"/>
    <w:rsid w:val="00383708"/>
    <w:rsid w:val="00383B64"/>
    <w:rsid w:val="00384239"/>
    <w:rsid w:val="00384249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0DD"/>
    <w:rsid w:val="003862A3"/>
    <w:rsid w:val="0038649B"/>
    <w:rsid w:val="0038677E"/>
    <w:rsid w:val="0038682B"/>
    <w:rsid w:val="00387012"/>
    <w:rsid w:val="003871C9"/>
    <w:rsid w:val="00390062"/>
    <w:rsid w:val="003905DA"/>
    <w:rsid w:val="003905F4"/>
    <w:rsid w:val="00390AB9"/>
    <w:rsid w:val="00391282"/>
    <w:rsid w:val="00391415"/>
    <w:rsid w:val="00391755"/>
    <w:rsid w:val="00392488"/>
    <w:rsid w:val="00392978"/>
    <w:rsid w:val="00392A51"/>
    <w:rsid w:val="00392B23"/>
    <w:rsid w:val="00392BD9"/>
    <w:rsid w:val="00392D0D"/>
    <w:rsid w:val="00392F07"/>
    <w:rsid w:val="00393070"/>
    <w:rsid w:val="00393343"/>
    <w:rsid w:val="00393A18"/>
    <w:rsid w:val="00393C06"/>
    <w:rsid w:val="00393DEA"/>
    <w:rsid w:val="00393F6A"/>
    <w:rsid w:val="003940F0"/>
    <w:rsid w:val="003942F5"/>
    <w:rsid w:val="0039477E"/>
    <w:rsid w:val="00394E0A"/>
    <w:rsid w:val="00394F23"/>
    <w:rsid w:val="003954E9"/>
    <w:rsid w:val="00395553"/>
    <w:rsid w:val="003958C0"/>
    <w:rsid w:val="00396510"/>
    <w:rsid w:val="00396A59"/>
    <w:rsid w:val="00396DDB"/>
    <w:rsid w:val="00396E2D"/>
    <w:rsid w:val="00396E5D"/>
    <w:rsid w:val="003970CB"/>
    <w:rsid w:val="00397528"/>
    <w:rsid w:val="003A01E7"/>
    <w:rsid w:val="003A0ABA"/>
    <w:rsid w:val="003A0EF4"/>
    <w:rsid w:val="003A10FB"/>
    <w:rsid w:val="003A1392"/>
    <w:rsid w:val="003A1435"/>
    <w:rsid w:val="003A173C"/>
    <w:rsid w:val="003A190F"/>
    <w:rsid w:val="003A20B0"/>
    <w:rsid w:val="003A2465"/>
    <w:rsid w:val="003A2571"/>
    <w:rsid w:val="003A2785"/>
    <w:rsid w:val="003A2A7A"/>
    <w:rsid w:val="003A2C76"/>
    <w:rsid w:val="003A2FD0"/>
    <w:rsid w:val="003A313F"/>
    <w:rsid w:val="003A3AB8"/>
    <w:rsid w:val="003A3BB6"/>
    <w:rsid w:val="003A42F8"/>
    <w:rsid w:val="003A43B9"/>
    <w:rsid w:val="003A4509"/>
    <w:rsid w:val="003A4876"/>
    <w:rsid w:val="003A4F2C"/>
    <w:rsid w:val="003A5369"/>
    <w:rsid w:val="003A5AB3"/>
    <w:rsid w:val="003A5B7E"/>
    <w:rsid w:val="003A5D8A"/>
    <w:rsid w:val="003A6334"/>
    <w:rsid w:val="003A642E"/>
    <w:rsid w:val="003A6766"/>
    <w:rsid w:val="003A6826"/>
    <w:rsid w:val="003A682D"/>
    <w:rsid w:val="003A699A"/>
    <w:rsid w:val="003A6CC3"/>
    <w:rsid w:val="003A6E22"/>
    <w:rsid w:val="003A72F8"/>
    <w:rsid w:val="003A76F5"/>
    <w:rsid w:val="003A78D7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2B1A"/>
    <w:rsid w:val="003B32D8"/>
    <w:rsid w:val="003B374E"/>
    <w:rsid w:val="003B37C3"/>
    <w:rsid w:val="003B37E6"/>
    <w:rsid w:val="003B3852"/>
    <w:rsid w:val="003B392C"/>
    <w:rsid w:val="003B3BAB"/>
    <w:rsid w:val="003B4182"/>
    <w:rsid w:val="003B43B1"/>
    <w:rsid w:val="003B465E"/>
    <w:rsid w:val="003B4913"/>
    <w:rsid w:val="003B506D"/>
    <w:rsid w:val="003B50D2"/>
    <w:rsid w:val="003B5446"/>
    <w:rsid w:val="003B56A5"/>
    <w:rsid w:val="003B5767"/>
    <w:rsid w:val="003B5DC7"/>
    <w:rsid w:val="003B66BE"/>
    <w:rsid w:val="003B6736"/>
    <w:rsid w:val="003B6A15"/>
    <w:rsid w:val="003B73CD"/>
    <w:rsid w:val="003B75F0"/>
    <w:rsid w:val="003B78FE"/>
    <w:rsid w:val="003B7C9E"/>
    <w:rsid w:val="003B7E78"/>
    <w:rsid w:val="003C13BF"/>
    <w:rsid w:val="003C143B"/>
    <w:rsid w:val="003C1827"/>
    <w:rsid w:val="003C1863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88A"/>
    <w:rsid w:val="003C3E97"/>
    <w:rsid w:val="003C3EC1"/>
    <w:rsid w:val="003C3F56"/>
    <w:rsid w:val="003C463C"/>
    <w:rsid w:val="003C4ABE"/>
    <w:rsid w:val="003C4C4B"/>
    <w:rsid w:val="003C5C28"/>
    <w:rsid w:val="003C5D1C"/>
    <w:rsid w:val="003C61C7"/>
    <w:rsid w:val="003C6298"/>
    <w:rsid w:val="003C6A86"/>
    <w:rsid w:val="003C6B1B"/>
    <w:rsid w:val="003C6B49"/>
    <w:rsid w:val="003C6E20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AE6"/>
    <w:rsid w:val="003C7DFE"/>
    <w:rsid w:val="003D044D"/>
    <w:rsid w:val="003D049E"/>
    <w:rsid w:val="003D08E1"/>
    <w:rsid w:val="003D093E"/>
    <w:rsid w:val="003D0BF8"/>
    <w:rsid w:val="003D128C"/>
    <w:rsid w:val="003D12BA"/>
    <w:rsid w:val="003D151B"/>
    <w:rsid w:val="003D17B3"/>
    <w:rsid w:val="003D18B7"/>
    <w:rsid w:val="003D1FF8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43"/>
    <w:rsid w:val="003D5AA0"/>
    <w:rsid w:val="003D5C30"/>
    <w:rsid w:val="003D5CFE"/>
    <w:rsid w:val="003D615C"/>
    <w:rsid w:val="003D64AC"/>
    <w:rsid w:val="003D68CC"/>
    <w:rsid w:val="003D6A41"/>
    <w:rsid w:val="003D6B63"/>
    <w:rsid w:val="003D6BA4"/>
    <w:rsid w:val="003D6C86"/>
    <w:rsid w:val="003D75E5"/>
    <w:rsid w:val="003D75E9"/>
    <w:rsid w:val="003D75FA"/>
    <w:rsid w:val="003D7BC7"/>
    <w:rsid w:val="003D7D3B"/>
    <w:rsid w:val="003D7E09"/>
    <w:rsid w:val="003E01C5"/>
    <w:rsid w:val="003E0470"/>
    <w:rsid w:val="003E09D1"/>
    <w:rsid w:val="003E0CC4"/>
    <w:rsid w:val="003E0D6C"/>
    <w:rsid w:val="003E110B"/>
    <w:rsid w:val="003E2152"/>
    <w:rsid w:val="003E21ED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159"/>
    <w:rsid w:val="003E424C"/>
    <w:rsid w:val="003E42EC"/>
    <w:rsid w:val="003E442E"/>
    <w:rsid w:val="003E445B"/>
    <w:rsid w:val="003E469E"/>
    <w:rsid w:val="003E4FBC"/>
    <w:rsid w:val="003E5298"/>
    <w:rsid w:val="003E57DC"/>
    <w:rsid w:val="003E5C43"/>
    <w:rsid w:val="003E602B"/>
    <w:rsid w:val="003E6042"/>
    <w:rsid w:val="003E6358"/>
    <w:rsid w:val="003E66D3"/>
    <w:rsid w:val="003E6AB9"/>
    <w:rsid w:val="003E6E86"/>
    <w:rsid w:val="003E6F42"/>
    <w:rsid w:val="003E7438"/>
    <w:rsid w:val="003E754E"/>
    <w:rsid w:val="003E7AD7"/>
    <w:rsid w:val="003E7D9D"/>
    <w:rsid w:val="003E7DF6"/>
    <w:rsid w:val="003E7F56"/>
    <w:rsid w:val="003F06E0"/>
    <w:rsid w:val="003F071E"/>
    <w:rsid w:val="003F0B32"/>
    <w:rsid w:val="003F115B"/>
    <w:rsid w:val="003F1402"/>
    <w:rsid w:val="003F147A"/>
    <w:rsid w:val="003F14B0"/>
    <w:rsid w:val="003F15FE"/>
    <w:rsid w:val="003F1C64"/>
    <w:rsid w:val="003F27BC"/>
    <w:rsid w:val="003F2D7B"/>
    <w:rsid w:val="003F2DC4"/>
    <w:rsid w:val="003F2FC2"/>
    <w:rsid w:val="003F3671"/>
    <w:rsid w:val="003F39CB"/>
    <w:rsid w:val="003F41B9"/>
    <w:rsid w:val="003F42AF"/>
    <w:rsid w:val="003F441E"/>
    <w:rsid w:val="003F48E1"/>
    <w:rsid w:val="003F507A"/>
    <w:rsid w:val="003F50DA"/>
    <w:rsid w:val="003F5130"/>
    <w:rsid w:val="003F532A"/>
    <w:rsid w:val="003F559F"/>
    <w:rsid w:val="003F57F6"/>
    <w:rsid w:val="003F5964"/>
    <w:rsid w:val="003F5A88"/>
    <w:rsid w:val="003F5ABA"/>
    <w:rsid w:val="003F5B4C"/>
    <w:rsid w:val="003F5B61"/>
    <w:rsid w:val="003F61D6"/>
    <w:rsid w:val="003F7105"/>
    <w:rsid w:val="003F72D3"/>
    <w:rsid w:val="003F757B"/>
    <w:rsid w:val="003F7601"/>
    <w:rsid w:val="003F7693"/>
    <w:rsid w:val="003F791B"/>
    <w:rsid w:val="003F7BDA"/>
    <w:rsid w:val="003F7E52"/>
    <w:rsid w:val="003F7E6F"/>
    <w:rsid w:val="00400396"/>
    <w:rsid w:val="00400516"/>
    <w:rsid w:val="00400D07"/>
    <w:rsid w:val="004014AF"/>
    <w:rsid w:val="0040172B"/>
    <w:rsid w:val="00402202"/>
    <w:rsid w:val="0040297E"/>
    <w:rsid w:val="00402DB9"/>
    <w:rsid w:val="004030ED"/>
    <w:rsid w:val="00403217"/>
    <w:rsid w:val="00403550"/>
    <w:rsid w:val="00403B3C"/>
    <w:rsid w:val="00403CA6"/>
    <w:rsid w:val="0040449C"/>
    <w:rsid w:val="00404626"/>
    <w:rsid w:val="00405780"/>
    <w:rsid w:val="004058CE"/>
    <w:rsid w:val="004058DD"/>
    <w:rsid w:val="004059BD"/>
    <w:rsid w:val="00405CA4"/>
    <w:rsid w:val="0040609C"/>
    <w:rsid w:val="004062CF"/>
    <w:rsid w:val="004068B7"/>
    <w:rsid w:val="00406F04"/>
    <w:rsid w:val="00407164"/>
    <w:rsid w:val="004073E1"/>
    <w:rsid w:val="0040792D"/>
    <w:rsid w:val="00407F4B"/>
    <w:rsid w:val="00410B1D"/>
    <w:rsid w:val="00410BC6"/>
    <w:rsid w:val="00410DBF"/>
    <w:rsid w:val="00410E14"/>
    <w:rsid w:val="00410F93"/>
    <w:rsid w:val="00411AAB"/>
    <w:rsid w:val="00411AF3"/>
    <w:rsid w:val="00411D89"/>
    <w:rsid w:val="00411FAE"/>
    <w:rsid w:val="00412269"/>
    <w:rsid w:val="004128E1"/>
    <w:rsid w:val="00412DF3"/>
    <w:rsid w:val="0041312B"/>
    <w:rsid w:val="00413721"/>
    <w:rsid w:val="0041381F"/>
    <w:rsid w:val="0041394C"/>
    <w:rsid w:val="00413A57"/>
    <w:rsid w:val="00413B26"/>
    <w:rsid w:val="00413E0A"/>
    <w:rsid w:val="004140E1"/>
    <w:rsid w:val="00414125"/>
    <w:rsid w:val="00414843"/>
    <w:rsid w:val="00414955"/>
    <w:rsid w:val="00414C2E"/>
    <w:rsid w:val="00414CAB"/>
    <w:rsid w:val="0041541C"/>
    <w:rsid w:val="00415424"/>
    <w:rsid w:val="004154A7"/>
    <w:rsid w:val="00415601"/>
    <w:rsid w:val="004157E4"/>
    <w:rsid w:val="004159BF"/>
    <w:rsid w:val="00415AB9"/>
    <w:rsid w:val="00415BA7"/>
    <w:rsid w:val="00415DAF"/>
    <w:rsid w:val="0041718F"/>
    <w:rsid w:val="004173B9"/>
    <w:rsid w:val="004175BA"/>
    <w:rsid w:val="00417617"/>
    <w:rsid w:val="00417994"/>
    <w:rsid w:val="00417BA9"/>
    <w:rsid w:val="00417C45"/>
    <w:rsid w:val="004201EC"/>
    <w:rsid w:val="00420200"/>
    <w:rsid w:val="00420282"/>
    <w:rsid w:val="00420312"/>
    <w:rsid w:val="00420991"/>
    <w:rsid w:val="00420EA6"/>
    <w:rsid w:val="00420FF1"/>
    <w:rsid w:val="004210F2"/>
    <w:rsid w:val="00421322"/>
    <w:rsid w:val="004216B1"/>
    <w:rsid w:val="00421BA0"/>
    <w:rsid w:val="0042215B"/>
    <w:rsid w:val="0042238B"/>
    <w:rsid w:val="004224D8"/>
    <w:rsid w:val="00422B9E"/>
    <w:rsid w:val="00422C29"/>
    <w:rsid w:val="00423218"/>
    <w:rsid w:val="004234A2"/>
    <w:rsid w:val="00423570"/>
    <w:rsid w:val="00423833"/>
    <w:rsid w:val="00423866"/>
    <w:rsid w:val="004238B1"/>
    <w:rsid w:val="00423C7F"/>
    <w:rsid w:val="00423E37"/>
    <w:rsid w:val="00423E38"/>
    <w:rsid w:val="00424288"/>
    <w:rsid w:val="0042429B"/>
    <w:rsid w:val="004245CD"/>
    <w:rsid w:val="0042464E"/>
    <w:rsid w:val="00424C1B"/>
    <w:rsid w:val="00424EDA"/>
    <w:rsid w:val="0042551E"/>
    <w:rsid w:val="00425624"/>
    <w:rsid w:val="0042563D"/>
    <w:rsid w:val="00425B38"/>
    <w:rsid w:val="0042618B"/>
    <w:rsid w:val="00426449"/>
    <w:rsid w:val="00426482"/>
    <w:rsid w:val="0042656D"/>
    <w:rsid w:val="0042659B"/>
    <w:rsid w:val="00426A0D"/>
    <w:rsid w:val="00426A37"/>
    <w:rsid w:val="00426D18"/>
    <w:rsid w:val="004272D6"/>
    <w:rsid w:val="004273C9"/>
    <w:rsid w:val="004273EB"/>
    <w:rsid w:val="004277B2"/>
    <w:rsid w:val="00427954"/>
    <w:rsid w:val="00430AFF"/>
    <w:rsid w:val="00430F34"/>
    <w:rsid w:val="00430FC1"/>
    <w:rsid w:val="004310DB"/>
    <w:rsid w:val="00431237"/>
    <w:rsid w:val="00431F4F"/>
    <w:rsid w:val="00431FAE"/>
    <w:rsid w:val="00432B27"/>
    <w:rsid w:val="00432BE6"/>
    <w:rsid w:val="00432E61"/>
    <w:rsid w:val="004330B4"/>
    <w:rsid w:val="00433569"/>
    <w:rsid w:val="004335BC"/>
    <w:rsid w:val="004336D0"/>
    <w:rsid w:val="00433B5E"/>
    <w:rsid w:val="00433DD5"/>
    <w:rsid w:val="0043418F"/>
    <w:rsid w:val="00434351"/>
    <w:rsid w:val="004348FB"/>
    <w:rsid w:val="00434963"/>
    <w:rsid w:val="00434B25"/>
    <w:rsid w:val="00434CF1"/>
    <w:rsid w:val="00434D05"/>
    <w:rsid w:val="00434E89"/>
    <w:rsid w:val="00434FF5"/>
    <w:rsid w:val="00435706"/>
    <w:rsid w:val="00435B87"/>
    <w:rsid w:val="00436145"/>
    <w:rsid w:val="0043636D"/>
    <w:rsid w:val="004367B8"/>
    <w:rsid w:val="0043690F"/>
    <w:rsid w:val="00437199"/>
    <w:rsid w:val="0043728C"/>
    <w:rsid w:val="0043740F"/>
    <w:rsid w:val="004374B9"/>
    <w:rsid w:val="00437695"/>
    <w:rsid w:val="00437702"/>
    <w:rsid w:val="00437753"/>
    <w:rsid w:val="00437770"/>
    <w:rsid w:val="004379D9"/>
    <w:rsid w:val="00437C2E"/>
    <w:rsid w:val="00437E67"/>
    <w:rsid w:val="00440075"/>
    <w:rsid w:val="0044009B"/>
    <w:rsid w:val="004400F6"/>
    <w:rsid w:val="004401EE"/>
    <w:rsid w:val="00440222"/>
    <w:rsid w:val="004413F7"/>
    <w:rsid w:val="004415C9"/>
    <w:rsid w:val="004415DE"/>
    <w:rsid w:val="00441612"/>
    <w:rsid w:val="00441A85"/>
    <w:rsid w:val="00441C01"/>
    <w:rsid w:val="00441E8F"/>
    <w:rsid w:val="0044208D"/>
    <w:rsid w:val="00442B74"/>
    <w:rsid w:val="00442DE9"/>
    <w:rsid w:val="0044343A"/>
    <w:rsid w:val="00444287"/>
    <w:rsid w:val="004443D0"/>
    <w:rsid w:val="00444500"/>
    <w:rsid w:val="00444772"/>
    <w:rsid w:val="00444B69"/>
    <w:rsid w:val="00444DA1"/>
    <w:rsid w:val="00444F9A"/>
    <w:rsid w:val="0044502B"/>
    <w:rsid w:val="00445197"/>
    <w:rsid w:val="00445577"/>
    <w:rsid w:val="00445EC6"/>
    <w:rsid w:val="00445F24"/>
    <w:rsid w:val="00446842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1F28"/>
    <w:rsid w:val="0045207F"/>
    <w:rsid w:val="0045210B"/>
    <w:rsid w:val="0045251B"/>
    <w:rsid w:val="0045251F"/>
    <w:rsid w:val="00452935"/>
    <w:rsid w:val="00452A90"/>
    <w:rsid w:val="00452E0A"/>
    <w:rsid w:val="00452EB2"/>
    <w:rsid w:val="00453E35"/>
    <w:rsid w:val="0045412F"/>
    <w:rsid w:val="0045422E"/>
    <w:rsid w:val="00454538"/>
    <w:rsid w:val="004547B4"/>
    <w:rsid w:val="0045491C"/>
    <w:rsid w:val="00454AF0"/>
    <w:rsid w:val="00454D15"/>
    <w:rsid w:val="004550BD"/>
    <w:rsid w:val="004552B1"/>
    <w:rsid w:val="004553A2"/>
    <w:rsid w:val="004553BD"/>
    <w:rsid w:val="00455ECF"/>
    <w:rsid w:val="00455FE3"/>
    <w:rsid w:val="004563CC"/>
    <w:rsid w:val="0045657D"/>
    <w:rsid w:val="00456FC9"/>
    <w:rsid w:val="004576C0"/>
    <w:rsid w:val="004576D4"/>
    <w:rsid w:val="00457A3E"/>
    <w:rsid w:val="00457C6B"/>
    <w:rsid w:val="0046011C"/>
    <w:rsid w:val="00460565"/>
    <w:rsid w:val="00460D39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9DB"/>
    <w:rsid w:val="00463A44"/>
    <w:rsid w:val="0046415C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5D66"/>
    <w:rsid w:val="0046611B"/>
    <w:rsid w:val="0046693E"/>
    <w:rsid w:val="00466C67"/>
    <w:rsid w:val="00466DEC"/>
    <w:rsid w:val="00466F88"/>
    <w:rsid w:val="00467072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99E"/>
    <w:rsid w:val="00467D5D"/>
    <w:rsid w:val="004701C9"/>
    <w:rsid w:val="00470398"/>
    <w:rsid w:val="00470444"/>
    <w:rsid w:val="00470942"/>
    <w:rsid w:val="00470AC8"/>
    <w:rsid w:val="00470B9C"/>
    <w:rsid w:val="00470C22"/>
    <w:rsid w:val="00470E45"/>
    <w:rsid w:val="00471406"/>
    <w:rsid w:val="004717CE"/>
    <w:rsid w:val="00471A09"/>
    <w:rsid w:val="00471C60"/>
    <w:rsid w:val="00471DC9"/>
    <w:rsid w:val="00471E55"/>
    <w:rsid w:val="0047219C"/>
    <w:rsid w:val="00472437"/>
    <w:rsid w:val="00472531"/>
    <w:rsid w:val="00472AC6"/>
    <w:rsid w:val="00472BB2"/>
    <w:rsid w:val="004730B5"/>
    <w:rsid w:val="004730CC"/>
    <w:rsid w:val="004731A0"/>
    <w:rsid w:val="0047323C"/>
    <w:rsid w:val="004735BC"/>
    <w:rsid w:val="004735D2"/>
    <w:rsid w:val="0047370C"/>
    <w:rsid w:val="00473AD5"/>
    <w:rsid w:val="00473BB1"/>
    <w:rsid w:val="00473C2C"/>
    <w:rsid w:val="00473CBE"/>
    <w:rsid w:val="00473D2D"/>
    <w:rsid w:val="00473FEB"/>
    <w:rsid w:val="004743A2"/>
    <w:rsid w:val="004744AB"/>
    <w:rsid w:val="004745E7"/>
    <w:rsid w:val="0047466D"/>
    <w:rsid w:val="00474843"/>
    <w:rsid w:val="00475108"/>
    <w:rsid w:val="004755F2"/>
    <w:rsid w:val="0047586F"/>
    <w:rsid w:val="00475F32"/>
    <w:rsid w:val="00476701"/>
    <w:rsid w:val="00476857"/>
    <w:rsid w:val="004768F6"/>
    <w:rsid w:val="00476A32"/>
    <w:rsid w:val="00476B28"/>
    <w:rsid w:val="00476CF3"/>
    <w:rsid w:val="00476F9B"/>
    <w:rsid w:val="00476FAD"/>
    <w:rsid w:val="004774F7"/>
    <w:rsid w:val="004779FA"/>
    <w:rsid w:val="00477A94"/>
    <w:rsid w:val="00477B22"/>
    <w:rsid w:val="00477BE8"/>
    <w:rsid w:val="00477D3C"/>
    <w:rsid w:val="00477F8B"/>
    <w:rsid w:val="00477FD1"/>
    <w:rsid w:val="00480081"/>
    <w:rsid w:val="004802BB"/>
    <w:rsid w:val="004806A1"/>
    <w:rsid w:val="004825C1"/>
    <w:rsid w:val="00482817"/>
    <w:rsid w:val="00482DAC"/>
    <w:rsid w:val="0048310C"/>
    <w:rsid w:val="004833F6"/>
    <w:rsid w:val="00483457"/>
    <w:rsid w:val="004834E5"/>
    <w:rsid w:val="00483C83"/>
    <w:rsid w:val="00483D84"/>
    <w:rsid w:val="00483E57"/>
    <w:rsid w:val="0048402F"/>
    <w:rsid w:val="0048443E"/>
    <w:rsid w:val="00484872"/>
    <w:rsid w:val="00484FFC"/>
    <w:rsid w:val="004851EF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44B"/>
    <w:rsid w:val="004865E5"/>
    <w:rsid w:val="0048693B"/>
    <w:rsid w:val="00487095"/>
    <w:rsid w:val="00487255"/>
    <w:rsid w:val="0048748E"/>
    <w:rsid w:val="00487946"/>
    <w:rsid w:val="00487B72"/>
    <w:rsid w:val="00490336"/>
    <w:rsid w:val="00490A82"/>
    <w:rsid w:val="004910D2"/>
    <w:rsid w:val="00491171"/>
    <w:rsid w:val="004918AC"/>
    <w:rsid w:val="00491A70"/>
    <w:rsid w:val="00491CAE"/>
    <w:rsid w:val="00491E5A"/>
    <w:rsid w:val="00492210"/>
    <w:rsid w:val="0049280E"/>
    <w:rsid w:val="00492AE8"/>
    <w:rsid w:val="00492EA7"/>
    <w:rsid w:val="00493216"/>
    <w:rsid w:val="00493BE2"/>
    <w:rsid w:val="00493FF3"/>
    <w:rsid w:val="00494E3D"/>
    <w:rsid w:val="00494F85"/>
    <w:rsid w:val="004953A8"/>
    <w:rsid w:val="00495AC1"/>
    <w:rsid w:val="00496023"/>
    <w:rsid w:val="004960BE"/>
    <w:rsid w:val="00496258"/>
    <w:rsid w:val="00496351"/>
    <w:rsid w:val="004964A4"/>
    <w:rsid w:val="00496639"/>
    <w:rsid w:val="00496730"/>
    <w:rsid w:val="00496E88"/>
    <w:rsid w:val="00496FB1"/>
    <w:rsid w:val="0049703E"/>
    <w:rsid w:val="004971C6"/>
    <w:rsid w:val="004973AE"/>
    <w:rsid w:val="00497753"/>
    <w:rsid w:val="00497A23"/>
    <w:rsid w:val="00497FE5"/>
    <w:rsid w:val="004A0064"/>
    <w:rsid w:val="004A01D2"/>
    <w:rsid w:val="004A03B5"/>
    <w:rsid w:val="004A0AC0"/>
    <w:rsid w:val="004A0FA8"/>
    <w:rsid w:val="004A1248"/>
    <w:rsid w:val="004A1375"/>
    <w:rsid w:val="004A1896"/>
    <w:rsid w:val="004A195A"/>
    <w:rsid w:val="004A19F1"/>
    <w:rsid w:val="004A1C7D"/>
    <w:rsid w:val="004A1F45"/>
    <w:rsid w:val="004A2172"/>
    <w:rsid w:val="004A24F1"/>
    <w:rsid w:val="004A2683"/>
    <w:rsid w:val="004A26C1"/>
    <w:rsid w:val="004A2C16"/>
    <w:rsid w:val="004A2C21"/>
    <w:rsid w:val="004A2CEB"/>
    <w:rsid w:val="004A2DE1"/>
    <w:rsid w:val="004A2E7A"/>
    <w:rsid w:val="004A3B4B"/>
    <w:rsid w:val="004A3D01"/>
    <w:rsid w:val="004A3F73"/>
    <w:rsid w:val="004A4505"/>
    <w:rsid w:val="004A452F"/>
    <w:rsid w:val="004A4B96"/>
    <w:rsid w:val="004A4BE4"/>
    <w:rsid w:val="004A4BF0"/>
    <w:rsid w:val="004A4C17"/>
    <w:rsid w:val="004A4FA6"/>
    <w:rsid w:val="004A5676"/>
    <w:rsid w:val="004A581B"/>
    <w:rsid w:val="004A5864"/>
    <w:rsid w:val="004A58B4"/>
    <w:rsid w:val="004A5B1D"/>
    <w:rsid w:val="004A5C46"/>
    <w:rsid w:val="004A5FAB"/>
    <w:rsid w:val="004A651F"/>
    <w:rsid w:val="004A667E"/>
    <w:rsid w:val="004A6877"/>
    <w:rsid w:val="004A69A9"/>
    <w:rsid w:val="004A779B"/>
    <w:rsid w:val="004A786F"/>
    <w:rsid w:val="004A79A3"/>
    <w:rsid w:val="004A79E4"/>
    <w:rsid w:val="004A7A83"/>
    <w:rsid w:val="004A7AB7"/>
    <w:rsid w:val="004A7B84"/>
    <w:rsid w:val="004A7D4E"/>
    <w:rsid w:val="004A7EDB"/>
    <w:rsid w:val="004B00BD"/>
    <w:rsid w:val="004B0434"/>
    <w:rsid w:val="004B04B7"/>
    <w:rsid w:val="004B0594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50D"/>
    <w:rsid w:val="004B2E97"/>
    <w:rsid w:val="004B3383"/>
    <w:rsid w:val="004B3E88"/>
    <w:rsid w:val="004B4175"/>
    <w:rsid w:val="004B4A6B"/>
    <w:rsid w:val="004B4C22"/>
    <w:rsid w:val="004B5037"/>
    <w:rsid w:val="004B52B7"/>
    <w:rsid w:val="004B5601"/>
    <w:rsid w:val="004B589F"/>
    <w:rsid w:val="004B5B8D"/>
    <w:rsid w:val="004B5C35"/>
    <w:rsid w:val="004B64E6"/>
    <w:rsid w:val="004B66E2"/>
    <w:rsid w:val="004B6ADD"/>
    <w:rsid w:val="004B6B85"/>
    <w:rsid w:val="004B6BB8"/>
    <w:rsid w:val="004B6DD6"/>
    <w:rsid w:val="004B7026"/>
    <w:rsid w:val="004B7239"/>
    <w:rsid w:val="004B7390"/>
    <w:rsid w:val="004B797A"/>
    <w:rsid w:val="004C0844"/>
    <w:rsid w:val="004C0861"/>
    <w:rsid w:val="004C0ADE"/>
    <w:rsid w:val="004C1B75"/>
    <w:rsid w:val="004C1F38"/>
    <w:rsid w:val="004C1F7F"/>
    <w:rsid w:val="004C20B3"/>
    <w:rsid w:val="004C264D"/>
    <w:rsid w:val="004C2C0D"/>
    <w:rsid w:val="004C30BE"/>
    <w:rsid w:val="004C3229"/>
    <w:rsid w:val="004C331E"/>
    <w:rsid w:val="004C3DCC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DCA"/>
    <w:rsid w:val="004C5FE5"/>
    <w:rsid w:val="004C60C8"/>
    <w:rsid w:val="004C6213"/>
    <w:rsid w:val="004C6A2F"/>
    <w:rsid w:val="004C6C06"/>
    <w:rsid w:val="004C6EC5"/>
    <w:rsid w:val="004C7334"/>
    <w:rsid w:val="004C7697"/>
    <w:rsid w:val="004C7D19"/>
    <w:rsid w:val="004C7F61"/>
    <w:rsid w:val="004D001E"/>
    <w:rsid w:val="004D01C2"/>
    <w:rsid w:val="004D02A4"/>
    <w:rsid w:val="004D0708"/>
    <w:rsid w:val="004D076F"/>
    <w:rsid w:val="004D0A2E"/>
    <w:rsid w:val="004D0DEC"/>
    <w:rsid w:val="004D0F64"/>
    <w:rsid w:val="004D111D"/>
    <w:rsid w:val="004D11E0"/>
    <w:rsid w:val="004D12C8"/>
    <w:rsid w:val="004D15B4"/>
    <w:rsid w:val="004D1B22"/>
    <w:rsid w:val="004D1EA2"/>
    <w:rsid w:val="004D2101"/>
    <w:rsid w:val="004D23DD"/>
    <w:rsid w:val="004D27FC"/>
    <w:rsid w:val="004D29F8"/>
    <w:rsid w:val="004D2A09"/>
    <w:rsid w:val="004D2A74"/>
    <w:rsid w:val="004D2A99"/>
    <w:rsid w:val="004D2AD3"/>
    <w:rsid w:val="004D2F73"/>
    <w:rsid w:val="004D35DA"/>
    <w:rsid w:val="004D3772"/>
    <w:rsid w:val="004D3BF7"/>
    <w:rsid w:val="004D4288"/>
    <w:rsid w:val="004D43FC"/>
    <w:rsid w:val="004D4851"/>
    <w:rsid w:val="004D4B63"/>
    <w:rsid w:val="004D4DCA"/>
    <w:rsid w:val="004D534F"/>
    <w:rsid w:val="004D551F"/>
    <w:rsid w:val="004D558A"/>
    <w:rsid w:val="004D560E"/>
    <w:rsid w:val="004D57FC"/>
    <w:rsid w:val="004D58A1"/>
    <w:rsid w:val="004D5B29"/>
    <w:rsid w:val="004D61C8"/>
    <w:rsid w:val="004D638F"/>
    <w:rsid w:val="004D640D"/>
    <w:rsid w:val="004D6A72"/>
    <w:rsid w:val="004D6C80"/>
    <w:rsid w:val="004D7068"/>
    <w:rsid w:val="004D7110"/>
    <w:rsid w:val="004D755D"/>
    <w:rsid w:val="004D7C07"/>
    <w:rsid w:val="004D7C4B"/>
    <w:rsid w:val="004D7FB5"/>
    <w:rsid w:val="004E04AA"/>
    <w:rsid w:val="004E0650"/>
    <w:rsid w:val="004E0A12"/>
    <w:rsid w:val="004E0F34"/>
    <w:rsid w:val="004E13D1"/>
    <w:rsid w:val="004E1444"/>
    <w:rsid w:val="004E17FB"/>
    <w:rsid w:val="004E19A5"/>
    <w:rsid w:val="004E1D18"/>
    <w:rsid w:val="004E1E32"/>
    <w:rsid w:val="004E2797"/>
    <w:rsid w:val="004E2AA1"/>
    <w:rsid w:val="004E3226"/>
    <w:rsid w:val="004E33F6"/>
    <w:rsid w:val="004E356F"/>
    <w:rsid w:val="004E35CF"/>
    <w:rsid w:val="004E3821"/>
    <w:rsid w:val="004E38D0"/>
    <w:rsid w:val="004E390B"/>
    <w:rsid w:val="004E3B4B"/>
    <w:rsid w:val="004E41FC"/>
    <w:rsid w:val="004E4CC0"/>
    <w:rsid w:val="004E4F9B"/>
    <w:rsid w:val="004E53BB"/>
    <w:rsid w:val="004E5E98"/>
    <w:rsid w:val="004E6144"/>
    <w:rsid w:val="004E6949"/>
    <w:rsid w:val="004E6966"/>
    <w:rsid w:val="004E70DA"/>
    <w:rsid w:val="004E7381"/>
    <w:rsid w:val="004E769A"/>
    <w:rsid w:val="004E7C71"/>
    <w:rsid w:val="004E7F17"/>
    <w:rsid w:val="004E7F24"/>
    <w:rsid w:val="004F03C3"/>
    <w:rsid w:val="004F109F"/>
    <w:rsid w:val="004F1210"/>
    <w:rsid w:val="004F1767"/>
    <w:rsid w:val="004F2521"/>
    <w:rsid w:val="004F25DE"/>
    <w:rsid w:val="004F26CB"/>
    <w:rsid w:val="004F2C01"/>
    <w:rsid w:val="004F329B"/>
    <w:rsid w:val="004F353B"/>
    <w:rsid w:val="004F374D"/>
    <w:rsid w:val="004F3823"/>
    <w:rsid w:val="004F394B"/>
    <w:rsid w:val="004F40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B9B"/>
    <w:rsid w:val="004F5C3B"/>
    <w:rsid w:val="004F5CBC"/>
    <w:rsid w:val="004F5EEF"/>
    <w:rsid w:val="004F5FCE"/>
    <w:rsid w:val="004F61D6"/>
    <w:rsid w:val="004F6B74"/>
    <w:rsid w:val="004F77F3"/>
    <w:rsid w:val="004F7CBD"/>
    <w:rsid w:val="004F7D30"/>
    <w:rsid w:val="005002A2"/>
    <w:rsid w:val="00500371"/>
    <w:rsid w:val="00500945"/>
    <w:rsid w:val="00500B8D"/>
    <w:rsid w:val="00500CE2"/>
    <w:rsid w:val="005011A2"/>
    <w:rsid w:val="005011CA"/>
    <w:rsid w:val="0050158F"/>
    <w:rsid w:val="00501940"/>
    <w:rsid w:val="0050199D"/>
    <w:rsid w:val="00501DED"/>
    <w:rsid w:val="00501DFC"/>
    <w:rsid w:val="00502824"/>
    <w:rsid w:val="00502CAE"/>
    <w:rsid w:val="00502D4E"/>
    <w:rsid w:val="00502E70"/>
    <w:rsid w:val="00502E85"/>
    <w:rsid w:val="00503073"/>
    <w:rsid w:val="00503349"/>
    <w:rsid w:val="005039E8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883"/>
    <w:rsid w:val="00506954"/>
    <w:rsid w:val="00506E04"/>
    <w:rsid w:val="00506EDC"/>
    <w:rsid w:val="00506F2D"/>
    <w:rsid w:val="00506F59"/>
    <w:rsid w:val="00506F6D"/>
    <w:rsid w:val="00506F8E"/>
    <w:rsid w:val="005076F8"/>
    <w:rsid w:val="005077FD"/>
    <w:rsid w:val="005078EA"/>
    <w:rsid w:val="00507952"/>
    <w:rsid w:val="00507CC2"/>
    <w:rsid w:val="00510326"/>
    <w:rsid w:val="00510CB4"/>
    <w:rsid w:val="005114A4"/>
    <w:rsid w:val="00511741"/>
    <w:rsid w:val="005117CC"/>
    <w:rsid w:val="00511830"/>
    <w:rsid w:val="005119E8"/>
    <w:rsid w:val="00511D23"/>
    <w:rsid w:val="0051203B"/>
    <w:rsid w:val="00512318"/>
    <w:rsid w:val="005125E2"/>
    <w:rsid w:val="005126B4"/>
    <w:rsid w:val="005127B9"/>
    <w:rsid w:val="00512DF3"/>
    <w:rsid w:val="00513385"/>
    <w:rsid w:val="00513589"/>
    <w:rsid w:val="005139F5"/>
    <w:rsid w:val="005142A2"/>
    <w:rsid w:val="005143E5"/>
    <w:rsid w:val="005143F8"/>
    <w:rsid w:val="005146C0"/>
    <w:rsid w:val="005151B1"/>
    <w:rsid w:val="0051539B"/>
    <w:rsid w:val="005157D5"/>
    <w:rsid w:val="0051591D"/>
    <w:rsid w:val="00515CD2"/>
    <w:rsid w:val="005162DC"/>
    <w:rsid w:val="00516390"/>
    <w:rsid w:val="005167DC"/>
    <w:rsid w:val="0051687C"/>
    <w:rsid w:val="005168B0"/>
    <w:rsid w:val="00516984"/>
    <w:rsid w:val="00516A8B"/>
    <w:rsid w:val="00516BBB"/>
    <w:rsid w:val="00517345"/>
    <w:rsid w:val="00517525"/>
    <w:rsid w:val="00517626"/>
    <w:rsid w:val="00517B3A"/>
    <w:rsid w:val="00517DB0"/>
    <w:rsid w:val="0052004E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1FC8"/>
    <w:rsid w:val="0052221F"/>
    <w:rsid w:val="0052230B"/>
    <w:rsid w:val="005224F8"/>
    <w:rsid w:val="005226D0"/>
    <w:rsid w:val="00522A18"/>
    <w:rsid w:val="0052352F"/>
    <w:rsid w:val="0052370B"/>
    <w:rsid w:val="0052386C"/>
    <w:rsid w:val="00523911"/>
    <w:rsid w:val="005239BF"/>
    <w:rsid w:val="00523DF5"/>
    <w:rsid w:val="00523E77"/>
    <w:rsid w:val="0052440F"/>
    <w:rsid w:val="00524909"/>
    <w:rsid w:val="00524C6C"/>
    <w:rsid w:val="00524D73"/>
    <w:rsid w:val="00525070"/>
    <w:rsid w:val="005250DF"/>
    <w:rsid w:val="0052525B"/>
    <w:rsid w:val="00525543"/>
    <w:rsid w:val="0052557E"/>
    <w:rsid w:val="0052577A"/>
    <w:rsid w:val="00525B4A"/>
    <w:rsid w:val="00525F0C"/>
    <w:rsid w:val="00525F8E"/>
    <w:rsid w:val="005261AC"/>
    <w:rsid w:val="00526209"/>
    <w:rsid w:val="005264A6"/>
    <w:rsid w:val="0052650E"/>
    <w:rsid w:val="0052651D"/>
    <w:rsid w:val="0052660D"/>
    <w:rsid w:val="00526835"/>
    <w:rsid w:val="0052709D"/>
    <w:rsid w:val="00527204"/>
    <w:rsid w:val="0052730B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359"/>
    <w:rsid w:val="0053269C"/>
    <w:rsid w:val="00532922"/>
    <w:rsid w:val="0053293A"/>
    <w:rsid w:val="00532F40"/>
    <w:rsid w:val="005331C2"/>
    <w:rsid w:val="00533404"/>
    <w:rsid w:val="00533AAB"/>
    <w:rsid w:val="00533B47"/>
    <w:rsid w:val="00533D9A"/>
    <w:rsid w:val="0053411F"/>
    <w:rsid w:val="005341F9"/>
    <w:rsid w:val="00534512"/>
    <w:rsid w:val="00534C71"/>
    <w:rsid w:val="00534CE2"/>
    <w:rsid w:val="00534D88"/>
    <w:rsid w:val="0053510D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1AF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2C50"/>
    <w:rsid w:val="005434C7"/>
    <w:rsid w:val="00543ACD"/>
    <w:rsid w:val="00543B34"/>
    <w:rsid w:val="00543B88"/>
    <w:rsid w:val="00544087"/>
    <w:rsid w:val="00544D02"/>
    <w:rsid w:val="005451F5"/>
    <w:rsid w:val="005456DD"/>
    <w:rsid w:val="005457A7"/>
    <w:rsid w:val="00545FC3"/>
    <w:rsid w:val="00545FCA"/>
    <w:rsid w:val="005460E5"/>
    <w:rsid w:val="005463FE"/>
    <w:rsid w:val="00546624"/>
    <w:rsid w:val="00546917"/>
    <w:rsid w:val="00546974"/>
    <w:rsid w:val="00546A5A"/>
    <w:rsid w:val="00546B8F"/>
    <w:rsid w:val="00546D59"/>
    <w:rsid w:val="00546D5D"/>
    <w:rsid w:val="005475E4"/>
    <w:rsid w:val="005478A4"/>
    <w:rsid w:val="0055007D"/>
    <w:rsid w:val="0055014A"/>
    <w:rsid w:val="0055035F"/>
    <w:rsid w:val="005504EB"/>
    <w:rsid w:val="005506B0"/>
    <w:rsid w:val="00550C1F"/>
    <w:rsid w:val="00551311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7DC"/>
    <w:rsid w:val="005528DF"/>
    <w:rsid w:val="00552AB1"/>
    <w:rsid w:val="00552C6E"/>
    <w:rsid w:val="00553123"/>
    <w:rsid w:val="005532B2"/>
    <w:rsid w:val="00553356"/>
    <w:rsid w:val="005535B1"/>
    <w:rsid w:val="005537DB"/>
    <w:rsid w:val="00553851"/>
    <w:rsid w:val="00553AE9"/>
    <w:rsid w:val="00553BF8"/>
    <w:rsid w:val="005545BD"/>
    <w:rsid w:val="005545E2"/>
    <w:rsid w:val="005561E8"/>
    <w:rsid w:val="00557071"/>
    <w:rsid w:val="005571A6"/>
    <w:rsid w:val="0055728E"/>
    <w:rsid w:val="00557493"/>
    <w:rsid w:val="005578E5"/>
    <w:rsid w:val="00557E17"/>
    <w:rsid w:val="00557F9C"/>
    <w:rsid w:val="00557FD4"/>
    <w:rsid w:val="0056012D"/>
    <w:rsid w:val="00560506"/>
    <w:rsid w:val="0056069F"/>
    <w:rsid w:val="00560748"/>
    <w:rsid w:val="005609CD"/>
    <w:rsid w:val="00560EC5"/>
    <w:rsid w:val="005614D0"/>
    <w:rsid w:val="00562193"/>
    <w:rsid w:val="00562729"/>
    <w:rsid w:val="00562754"/>
    <w:rsid w:val="00562BD7"/>
    <w:rsid w:val="00562BFC"/>
    <w:rsid w:val="00563074"/>
    <w:rsid w:val="005635F0"/>
    <w:rsid w:val="0056396F"/>
    <w:rsid w:val="00563D38"/>
    <w:rsid w:val="0056408D"/>
    <w:rsid w:val="00564254"/>
    <w:rsid w:val="00564911"/>
    <w:rsid w:val="005649AB"/>
    <w:rsid w:val="005649D5"/>
    <w:rsid w:val="00565006"/>
    <w:rsid w:val="0056515E"/>
    <w:rsid w:val="00565676"/>
    <w:rsid w:val="00565978"/>
    <w:rsid w:val="00565B93"/>
    <w:rsid w:val="00565F56"/>
    <w:rsid w:val="005665C0"/>
    <w:rsid w:val="00566619"/>
    <w:rsid w:val="00566B1A"/>
    <w:rsid w:val="00567269"/>
    <w:rsid w:val="00567511"/>
    <w:rsid w:val="0056767A"/>
    <w:rsid w:val="00567AA4"/>
    <w:rsid w:val="00567BAC"/>
    <w:rsid w:val="00567C4F"/>
    <w:rsid w:val="00567D59"/>
    <w:rsid w:val="00567FA8"/>
    <w:rsid w:val="0057057B"/>
    <w:rsid w:val="005705F4"/>
    <w:rsid w:val="005707C5"/>
    <w:rsid w:val="00570FD2"/>
    <w:rsid w:val="005713C7"/>
    <w:rsid w:val="005718ED"/>
    <w:rsid w:val="00571BAB"/>
    <w:rsid w:val="0057213F"/>
    <w:rsid w:val="005728C8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1B1"/>
    <w:rsid w:val="00575241"/>
    <w:rsid w:val="0057526B"/>
    <w:rsid w:val="005754FE"/>
    <w:rsid w:val="00575A27"/>
    <w:rsid w:val="0057641F"/>
    <w:rsid w:val="00576672"/>
    <w:rsid w:val="005767A5"/>
    <w:rsid w:val="00576B63"/>
    <w:rsid w:val="00576C27"/>
    <w:rsid w:val="00577196"/>
    <w:rsid w:val="005778FF"/>
    <w:rsid w:val="00577965"/>
    <w:rsid w:val="00577B93"/>
    <w:rsid w:val="00577DD1"/>
    <w:rsid w:val="005800A2"/>
    <w:rsid w:val="00580618"/>
    <w:rsid w:val="00580A42"/>
    <w:rsid w:val="00580C62"/>
    <w:rsid w:val="00580FAB"/>
    <w:rsid w:val="00581050"/>
    <w:rsid w:val="0058156E"/>
    <w:rsid w:val="00581668"/>
    <w:rsid w:val="005819A1"/>
    <w:rsid w:val="00581BEC"/>
    <w:rsid w:val="00581D0D"/>
    <w:rsid w:val="00581D10"/>
    <w:rsid w:val="00581E77"/>
    <w:rsid w:val="00581EA8"/>
    <w:rsid w:val="005820D2"/>
    <w:rsid w:val="0058278A"/>
    <w:rsid w:val="005827F0"/>
    <w:rsid w:val="00582BBA"/>
    <w:rsid w:val="005831E0"/>
    <w:rsid w:val="005832DF"/>
    <w:rsid w:val="00583305"/>
    <w:rsid w:val="0058379A"/>
    <w:rsid w:val="00583B2B"/>
    <w:rsid w:val="00583B9A"/>
    <w:rsid w:val="00583CF9"/>
    <w:rsid w:val="00583E92"/>
    <w:rsid w:val="005840D4"/>
    <w:rsid w:val="005840D9"/>
    <w:rsid w:val="00584320"/>
    <w:rsid w:val="005843D6"/>
    <w:rsid w:val="0058470D"/>
    <w:rsid w:val="00584953"/>
    <w:rsid w:val="00584C9B"/>
    <w:rsid w:val="00584FD1"/>
    <w:rsid w:val="00585762"/>
    <w:rsid w:val="005858CB"/>
    <w:rsid w:val="00585B8E"/>
    <w:rsid w:val="00585EEE"/>
    <w:rsid w:val="00586117"/>
    <w:rsid w:val="0058615D"/>
    <w:rsid w:val="005871EA"/>
    <w:rsid w:val="00590164"/>
    <w:rsid w:val="00590207"/>
    <w:rsid w:val="00590404"/>
    <w:rsid w:val="005905FC"/>
    <w:rsid w:val="005906FC"/>
    <w:rsid w:val="00590C58"/>
    <w:rsid w:val="00590C6C"/>
    <w:rsid w:val="005911DF"/>
    <w:rsid w:val="005911EE"/>
    <w:rsid w:val="0059139F"/>
    <w:rsid w:val="00591656"/>
    <w:rsid w:val="00591847"/>
    <w:rsid w:val="00591ED0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B00"/>
    <w:rsid w:val="00595E12"/>
    <w:rsid w:val="0059606F"/>
    <w:rsid w:val="0059640C"/>
    <w:rsid w:val="0059648F"/>
    <w:rsid w:val="00596934"/>
    <w:rsid w:val="00596964"/>
    <w:rsid w:val="00596D5A"/>
    <w:rsid w:val="00596F94"/>
    <w:rsid w:val="00597004"/>
    <w:rsid w:val="005974A5"/>
    <w:rsid w:val="00597B7E"/>
    <w:rsid w:val="00597C36"/>
    <w:rsid w:val="00597DC7"/>
    <w:rsid w:val="00597F53"/>
    <w:rsid w:val="00597FBF"/>
    <w:rsid w:val="005A04C3"/>
    <w:rsid w:val="005A0602"/>
    <w:rsid w:val="005A06ED"/>
    <w:rsid w:val="005A08C5"/>
    <w:rsid w:val="005A0F20"/>
    <w:rsid w:val="005A0F6D"/>
    <w:rsid w:val="005A1437"/>
    <w:rsid w:val="005A14E8"/>
    <w:rsid w:val="005A1628"/>
    <w:rsid w:val="005A1703"/>
    <w:rsid w:val="005A1E40"/>
    <w:rsid w:val="005A1ECC"/>
    <w:rsid w:val="005A1FE8"/>
    <w:rsid w:val="005A20FC"/>
    <w:rsid w:val="005A217F"/>
    <w:rsid w:val="005A224A"/>
    <w:rsid w:val="005A2393"/>
    <w:rsid w:val="005A25B4"/>
    <w:rsid w:val="005A273B"/>
    <w:rsid w:val="005A3477"/>
    <w:rsid w:val="005A3495"/>
    <w:rsid w:val="005A34F0"/>
    <w:rsid w:val="005A354F"/>
    <w:rsid w:val="005A356F"/>
    <w:rsid w:val="005A39EE"/>
    <w:rsid w:val="005A3B08"/>
    <w:rsid w:val="005A3EEB"/>
    <w:rsid w:val="005A3F43"/>
    <w:rsid w:val="005A4088"/>
    <w:rsid w:val="005A411C"/>
    <w:rsid w:val="005A4424"/>
    <w:rsid w:val="005A4499"/>
    <w:rsid w:val="005A44A3"/>
    <w:rsid w:val="005A4769"/>
    <w:rsid w:val="005A4B77"/>
    <w:rsid w:val="005A4E09"/>
    <w:rsid w:val="005A4E0B"/>
    <w:rsid w:val="005A4EA0"/>
    <w:rsid w:val="005A50EA"/>
    <w:rsid w:val="005A56E0"/>
    <w:rsid w:val="005A592D"/>
    <w:rsid w:val="005A5DBC"/>
    <w:rsid w:val="005A5EAF"/>
    <w:rsid w:val="005A6156"/>
    <w:rsid w:val="005A6247"/>
    <w:rsid w:val="005A632F"/>
    <w:rsid w:val="005A685C"/>
    <w:rsid w:val="005A71AE"/>
    <w:rsid w:val="005A7D9F"/>
    <w:rsid w:val="005B055A"/>
    <w:rsid w:val="005B0DDE"/>
    <w:rsid w:val="005B13C3"/>
    <w:rsid w:val="005B1444"/>
    <w:rsid w:val="005B16D8"/>
    <w:rsid w:val="005B17A9"/>
    <w:rsid w:val="005B1EEA"/>
    <w:rsid w:val="005B20D2"/>
    <w:rsid w:val="005B2120"/>
    <w:rsid w:val="005B232A"/>
    <w:rsid w:val="005B2C2C"/>
    <w:rsid w:val="005B2D1C"/>
    <w:rsid w:val="005B2D41"/>
    <w:rsid w:val="005B2E02"/>
    <w:rsid w:val="005B30AE"/>
    <w:rsid w:val="005B34F5"/>
    <w:rsid w:val="005B35B2"/>
    <w:rsid w:val="005B368F"/>
    <w:rsid w:val="005B3E04"/>
    <w:rsid w:val="005B4286"/>
    <w:rsid w:val="005B44A6"/>
    <w:rsid w:val="005B44E4"/>
    <w:rsid w:val="005B45C5"/>
    <w:rsid w:val="005B462B"/>
    <w:rsid w:val="005B4740"/>
    <w:rsid w:val="005B4813"/>
    <w:rsid w:val="005B4C3F"/>
    <w:rsid w:val="005B4DA6"/>
    <w:rsid w:val="005B4F92"/>
    <w:rsid w:val="005B5054"/>
    <w:rsid w:val="005B53B3"/>
    <w:rsid w:val="005B62EE"/>
    <w:rsid w:val="005B62FE"/>
    <w:rsid w:val="005B646A"/>
    <w:rsid w:val="005B6B0E"/>
    <w:rsid w:val="005B6CA4"/>
    <w:rsid w:val="005B6F5D"/>
    <w:rsid w:val="005B72AD"/>
    <w:rsid w:val="005B73F0"/>
    <w:rsid w:val="005B7AE1"/>
    <w:rsid w:val="005B7AE2"/>
    <w:rsid w:val="005B7BD0"/>
    <w:rsid w:val="005B7CDC"/>
    <w:rsid w:val="005C0619"/>
    <w:rsid w:val="005C0695"/>
    <w:rsid w:val="005C09E3"/>
    <w:rsid w:val="005C0FCF"/>
    <w:rsid w:val="005C1346"/>
    <w:rsid w:val="005C1601"/>
    <w:rsid w:val="005C1618"/>
    <w:rsid w:val="005C1BFC"/>
    <w:rsid w:val="005C1CDD"/>
    <w:rsid w:val="005C1F9F"/>
    <w:rsid w:val="005C24BF"/>
    <w:rsid w:val="005C2604"/>
    <w:rsid w:val="005C36FE"/>
    <w:rsid w:val="005C3839"/>
    <w:rsid w:val="005C3F33"/>
    <w:rsid w:val="005C4199"/>
    <w:rsid w:val="005C4256"/>
    <w:rsid w:val="005C43B9"/>
    <w:rsid w:val="005C4527"/>
    <w:rsid w:val="005C46B9"/>
    <w:rsid w:val="005C53B8"/>
    <w:rsid w:val="005C5931"/>
    <w:rsid w:val="005C5C87"/>
    <w:rsid w:val="005C5CE1"/>
    <w:rsid w:val="005C600F"/>
    <w:rsid w:val="005C6558"/>
    <w:rsid w:val="005C6714"/>
    <w:rsid w:val="005C67B3"/>
    <w:rsid w:val="005C6F72"/>
    <w:rsid w:val="005C7203"/>
    <w:rsid w:val="005C7312"/>
    <w:rsid w:val="005C7345"/>
    <w:rsid w:val="005C773D"/>
    <w:rsid w:val="005C7BBE"/>
    <w:rsid w:val="005C7DEE"/>
    <w:rsid w:val="005C7F8F"/>
    <w:rsid w:val="005D030B"/>
    <w:rsid w:val="005D0360"/>
    <w:rsid w:val="005D03F6"/>
    <w:rsid w:val="005D0711"/>
    <w:rsid w:val="005D0D89"/>
    <w:rsid w:val="005D12A7"/>
    <w:rsid w:val="005D13F4"/>
    <w:rsid w:val="005D1409"/>
    <w:rsid w:val="005D1ADF"/>
    <w:rsid w:val="005D22DA"/>
    <w:rsid w:val="005D230D"/>
    <w:rsid w:val="005D233C"/>
    <w:rsid w:val="005D284B"/>
    <w:rsid w:val="005D2931"/>
    <w:rsid w:val="005D2DE6"/>
    <w:rsid w:val="005D3859"/>
    <w:rsid w:val="005D3A12"/>
    <w:rsid w:val="005D3AC4"/>
    <w:rsid w:val="005D3D39"/>
    <w:rsid w:val="005D3E60"/>
    <w:rsid w:val="005D3F82"/>
    <w:rsid w:val="005D405C"/>
    <w:rsid w:val="005D45BF"/>
    <w:rsid w:val="005D4964"/>
    <w:rsid w:val="005D5287"/>
    <w:rsid w:val="005D530A"/>
    <w:rsid w:val="005D539D"/>
    <w:rsid w:val="005D554B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15F"/>
    <w:rsid w:val="005E2479"/>
    <w:rsid w:val="005E3254"/>
    <w:rsid w:val="005E388E"/>
    <w:rsid w:val="005E3C43"/>
    <w:rsid w:val="005E3D84"/>
    <w:rsid w:val="005E3EEE"/>
    <w:rsid w:val="005E46D2"/>
    <w:rsid w:val="005E4FDF"/>
    <w:rsid w:val="005E51B1"/>
    <w:rsid w:val="005E5451"/>
    <w:rsid w:val="005E548A"/>
    <w:rsid w:val="005E58C3"/>
    <w:rsid w:val="005E58E0"/>
    <w:rsid w:val="005E5B12"/>
    <w:rsid w:val="005E5ED8"/>
    <w:rsid w:val="005E5F9E"/>
    <w:rsid w:val="005E6331"/>
    <w:rsid w:val="005E63E4"/>
    <w:rsid w:val="005E64EF"/>
    <w:rsid w:val="005E656A"/>
    <w:rsid w:val="005E6608"/>
    <w:rsid w:val="005E6680"/>
    <w:rsid w:val="005E683D"/>
    <w:rsid w:val="005E6BBC"/>
    <w:rsid w:val="005E6C0C"/>
    <w:rsid w:val="005E7266"/>
    <w:rsid w:val="005E7382"/>
    <w:rsid w:val="005E79FC"/>
    <w:rsid w:val="005E7A25"/>
    <w:rsid w:val="005E7DBF"/>
    <w:rsid w:val="005F0217"/>
    <w:rsid w:val="005F03EB"/>
    <w:rsid w:val="005F0745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4C2"/>
    <w:rsid w:val="005F3654"/>
    <w:rsid w:val="005F3886"/>
    <w:rsid w:val="005F38D6"/>
    <w:rsid w:val="005F3E86"/>
    <w:rsid w:val="005F3FBE"/>
    <w:rsid w:val="005F440A"/>
    <w:rsid w:val="005F4586"/>
    <w:rsid w:val="005F46F9"/>
    <w:rsid w:val="005F470B"/>
    <w:rsid w:val="005F5004"/>
    <w:rsid w:val="005F50F1"/>
    <w:rsid w:val="005F54B9"/>
    <w:rsid w:val="005F5654"/>
    <w:rsid w:val="005F574C"/>
    <w:rsid w:val="005F58B3"/>
    <w:rsid w:val="005F58BA"/>
    <w:rsid w:val="005F5946"/>
    <w:rsid w:val="005F618B"/>
    <w:rsid w:val="005F6C9F"/>
    <w:rsid w:val="005F6F7B"/>
    <w:rsid w:val="005F72F2"/>
    <w:rsid w:val="005F7864"/>
    <w:rsid w:val="005F78D7"/>
    <w:rsid w:val="005F7CD9"/>
    <w:rsid w:val="006006B1"/>
    <w:rsid w:val="00600773"/>
    <w:rsid w:val="00600CD2"/>
    <w:rsid w:val="00600E68"/>
    <w:rsid w:val="00601080"/>
    <w:rsid w:val="006016AB"/>
    <w:rsid w:val="00601C06"/>
    <w:rsid w:val="00602340"/>
    <w:rsid w:val="006023A5"/>
    <w:rsid w:val="00602732"/>
    <w:rsid w:val="006029A8"/>
    <w:rsid w:val="00602C08"/>
    <w:rsid w:val="00602CB5"/>
    <w:rsid w:val="00603100"/>
    <w:rsid w:val="00603678"/>
    <w:rsid w:val="006038A3"/>
    <w:rsid w:val="00603CF4"/>
    <w:rsid w:val="006040AC"/>
    <w:rsid w:val="006043C6"/>
    <w:rsid w:val="006044A1"/>
    <w:rsid w:val="006044BF"/>
    <w:rsid w:val="00604AC8"/>
    <w:rsid w:val="00604FB6"/>
    <w:rsid w:val="0060518A"/>
    <w:rsid w:val="00605329"/>
    <w:rsid w:val="00605433"/>
    <w:rsid w:val="006056D3"/>
    <w:rsid w:val="006060C5"/>
    <w:rsid w:val="0060646B"/>
    <w:rsid w:val="00606638"/>
    <w:rsid w:val="00606BC2"/>
    <w:rsid w:val="00606FDC"/>
    <w:rsid w:val="006071C4"/>
    <w:rsid w:val="006073CC"/>
    <w:rsid w:val="0060762A"/>
    <w:rsid w:val="00607CFE"/>
    <w:rsid w:val="00607E9D"/>
    <w:rsid w:val="00610B1F"/>
    <w:rsid w:val="00610CD9"/>
    <w:rsid w:val="00610F71"/>
    <w:rsid w:val="0061122F"/>
    <w:rsid w:val="006117EE"/>
    <w:rsid w:val="00611C65"/>
    <w:rsid w:val="00611CFF"/>
    <w:rsid w:val="00611DC6"/>
    <w:rsid w:val="00611F43"/>
    <w:rsid w:val="00612788"/>
    <w:rsid w:val="00612F17"/>
    <w:rsid w:val="00612FB6"/>
    <w:rsid w:val="006130C6"/>
    <w:rsid w:val="00613102"/>
    <w:rsid w:val="006135E8"/>
    <w:rsid w:val="006136B0"/>
    <w:rsid w:val="00613E86"/>
    <w:rsid w:val="006141B5"/>
    <w:rsid w:val="006145BC"/>
    <w:rsid w:val="00614C8A"/>
    <w:rsid w:val="00614F90"/>
    <w:rsid w:val="00615045"/>
    <w:rsid w:val="006151EA"/>
    <w:rsid w:val="0061566E"/>
    <w:rsid w:val="00615855"/>
    <w:rsid w:val="00615962"/>
    <w:rsid w:val="00615A87"/>
    <w:rsid w:val="00616D1D"/>
    <w:rsid w:val="00616DF6"/>
    <w:rsid w:val="00616E4A"/>
    <w:rsid w:val="00616E88"/>
    <w:rsid w:val="00616F8D"/>
    <w:rsid w:val="00617513"/>
    <w:rsid w:val="00617938"/>
    <w:rsid w:val="00617C80"/>
    <w:rsid w:val="00617D52"/>
    <w:rsid w:val="0062003E"/>
    <w:rsid w:val="0062019C"/>
    <w:rsid w:val="006207C8"/>
    <w:rsid w:val="00620955"/>
    <w:rsid w:val="00620F0B"/>
    <w:rsid w:val="00620FA5"/>
    <w:rsid w:val="0062175E"/>
    <w:rsid w:val="0062176F"/>
    <w:rsid w:val="00621847"/>
    <w:rsid w:val="0062194D"/>
    <w:rsid w:val="00621BDF"/>
    <w:rsid w:val="006222C9"/>
    <w:rsid w:val="0062297A"/>
    <w:rsid w:val="00622C43"/>
    <w:rsid w:val="00622F49"/>
    <w:rsid w:val="006230AF"/>
    <w:rsid w:val="00623AAD"/>
    <w:rsid w:val="00623ACA"/>
    <w:rsid w:val="006241C1"/>
    <w:rsid w:val="0062422E"/>
    <w:rsid w:val="006244BB"/>
    <w:rsid w:val="006248A9"/>
    <w:rsid w:val="00624DD5"/>
    <w:rsid w:val="006251C9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081"/>
    <w:rsid w:val="00627168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924"/>
    <w:rsid w:val="00630A4D"/>
    <w:rsid w:val="00630B8D"/>
    <w:rsid w:val="00630DE5"/>
    <w:rsid w:val="006310D1"/>
    <w:rsid w:val="006310F4"/>
    <w:rsid w:val="00631107"/>
    <w:rsid w:val="00631134"/>
    <w:rsid w:val="006312DB"/>
    <w:rsid w:val="00631535"/>
    <w:rsid w:val="006317CB"/>
    <w:rsid w:val="00631903"/>
    <w:rsid w:val="00631A90"/>
    <w:rsid w:val="00631D3C"/>
    <w:rsid w:val="00631FA9"/>
    <w:rsid w:val="006321E5"/>
    <w:rsid w:val="0063223B"/>
    <w:rsid w:val="006328AF"/>
    <w:rsid w:val="00632FD3"/>
    <w:rsid w:val="00633302"/>
    <w:rsid w:val="0063332A"/>
    <w:rsid w:val="00633C6A"/>
    <w:rsid w:val="0063411A"/>
    <w:rsid w:val="0063411E"/>
    <w:rsid w:val="00634128"/>
    <w:rsid w:val="00634246"/>
    <w:rsid w:val="00634708"/>
    <w:rsid w:val="0063492E"/>
    <w:rsid w:val="00634A18"/>
    <w:rsid w:val="00634EC9"/>
    <w:rsid w:val="00634F15"/>
    <w:rsid w:val="0063537C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48"/>
    <w:rsid w:val="00640294"/>
    <w:rsid w:val="00640F8F"/>
    <w:rsid w:val="00641055"/>
    <w:rsid w:val="006410C3"/>
    <w:rsid w:val="006410D1"/>
    <w:rsid w:val="00641305"/>
    <w:rsid w:val="00641355"/>
    <w:rsid w:val="006413D1"/>
    <w:rsid w:val="006416CC"/>
    <w:rsid w:val="006416F6"/>
    <w:rsid w:val="0064186E"/>
    <w:rsid w:val="00641ADC"/>
    <w:rsid w:val="00641DC2"/>
    <w:rsid w:val="006420E4"/>
    <w:rsid w:val="00642164"/>
    <w:rsid w:val="006424F0"/>
    <w:rsid w:val="00642819"/>
    <w:rsid w:val="00642AF2"/>
    <w:rsid w:val="00643447"/>
    <w:rsid w:val="0064372D"/>
    <w:rsid w:val="00643C96"/>
    <w:rsid w:val="00644165"/>
    <w:rsid w:val="00644AE2"/>
    <w:rsid w:val="00644E92"/>
    <w:rsid w:val="006450DA"/>
    <w:rsid w:val="0064511D"/>
    <w:rsid w:val="006451DB"/>
    <w:rsid w:val="00645A95"/>
    <w:rsid w:val="00645C26"/>
    <w:rsid w:val="00646493"/>
    <w:rsid w:val="006464AA"/>
    <w:rsid w:val="00646F00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36F"/>
    <w:rsid w:val="006534EA"/>
    <w:rsid w:val="006534EC"/>
    <w:rsid w:val="0065370D"/>
    <w:rsid w:val="00654119"/>
    <w:rsid w:val="006541B9"/>
    <w:rsid w:val="006542F1"/>
    <w:rsid w:val="00654455"/>
    <w:rsid w:val="0065477E"/>
    <w:rsid w:val="00654930"/>
    <w:rsid w:val="00654A8B"/>
    <w:rsid w:val="00654AF8"/>
    <w:rsid w:val="00655175"/>
    <w:rsid w:val="006551BB"/>
    <w:rsid w:val="0065563C"/>
    <w:rsid w:val="0065579A"/>
    <w:rsid w:val="00655B1B"/>
    <w:rsid w:val="00655EF9"/>
    <w:rsid w:val="00655FBC"/>
    <w:rsid w:val="0065614E"/>
    <w:rsid w:val="00656424"/>
    <w:rsid w:val="00656467"/>
    <w:rsid w:val="00656534"/>
    <w:rsid w:val="006569DE"/>
    <w:rsid w:val="00656B00"/>
    <w:rsid w:val="00656B7C"/>
    <w:rsid w:val="006572AD"/>
    <w:rsid w:val="00657497"/>
    <w:rsid w:val="00657963"/>
    <w:rsid w:val="00657F55"/>
    <w:rsid w:val="00660042"/>
    <w:rsid w:val="00660257"/>
    <w:rsid w:val="006603E7"/>
    <w:rsid w:val="00660E3B"/>
    <w:rsid w:val="006613FD"/>
    <w:rsid w:val="006618C5"/>
    <w:rsid w:val="00661A10"/>
    <w:rsid w:val="00661B17"/>
    <w:rsid w:val="00662BB5"/>
    <w:rsid w:val="00662DA2"/>
    <w:rsid w:val="00662DB6"/>
    <w:rsid w:val="006632EA"/>
    <w:rsid w:val="006635AE"/>
    <w:rsid w:val="00663E5B"/>
    <w:rsid w:val="00663F9A"/>
    <w:rsid w:val="00664190"/>
    <w:rsid w:val="00664481"/>
    <w:rsid w:val="006646EB"/>
    <w:rsid w:val="00664805"/>
    <w:rsid w:val="00665100"/>
    <w:rsid w:val="0066538F"/>
    <w:rsid w:val="0066565D"/>
    <w:rsid w:val="006659FC"/>
    <w:rsid w:val="00665CFE"/>
    <w:rsid w:val="00665DB0"/>
    <w:rsid w:val="00666632"/>
    <w:rsid w:val="00666E6E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A6"/>
    <w:rsid w:val="006700F1"/>
    <w:rsid w:val="00670386"/>
    <w:rsid w:val="006707C7"/>
    <w:rsid w:val="00670FAB"/>
    <w:rsid w:val="006711E4"/>
    <w:rsid w:val="006712B2"/>
    <w:rsid w:val="00671891"/>
    <w:rsid w:val="00671A8F"/>
    <w:rsid w:val="0067202F"/>
    <w:rsid w:val="00672452"/>
    <w:rsid w:val="0067268C"/>
    <w:rsid w:val="006728EE"/>
    <w:rsid w:val="006729EB"/>
    <w:rsid w:val="00672AC1"/>
    <w:rsid w:val="00672C08"/>
    <w:rsid w:val="00672CE7"/>
    <w:rsid w:val="00672E89"/>
    <w:rsid w:val="00672F9A"/>
    <w:rsid w:val="00673581"/>
    <w:rsid w:val="0067362E"/>
    <w:rsid w:val="006737C8"/>
    <w:rsid w:val="00673B99"/>
    <w:rsid w:val="006741EB"/>
    <w:rsid w:val="006748D9"/>
    <w:rsid w:val="00674B8E"/>
    <w:rsid w:val="0067558B"/>
    <w:rsid w:val="00675809"/>
    <w:rsid w:val="00675A3B"/>
    <w:rsid w:val="00675CEC"/>
    <w:rsid w:val="0067609C"/>
    <w:rsid w:val="006761C1"/>
    <w:rsid w:val="0067661C"/>
    <w:rsid w:val="006766CC"/>
    <w:rsid w:val="006772A6"/>
    <w:rsid w:val="00677559"/>
    <w:rsid w:val="00677695"/>
    <w:rsid w:val="00677752"/>
    <w:rsid w:val="006777B7"/>
    <w:rsid w:val="006778F4"/>
    <w:rsid w:val="00677A20"/>
    <w:rsid w:val="00677C9B"/>
    <w:rsid w:val="00677E00"/>
    <w:rsid w:val="00677FAE"/>
    <w:rsid w:val="00680075"/>
    <w:rsid w:val="00680264"/>
    <w:rsid w:val="006802CA"/>
    <w:rsid w:val="00680397"/>
    <w:rsid w:val="006804EF"/>
    <w:rsid w:val="006805C7"/>
    <w:rsid w:val="006807FA"/>
    <w:rsid w:val="00681213"/>
    <w:rsid w:val="00681223"/>
    <w:rsid w:val="00681231"/>
    <w:rsid w:val="006814E3"/>
    <w:rsid w:val="00681CF6"/>
    <w:rsid w:val="00681E1F"/>
    <w:rsid w:val="00681E31"/>
    <w:rsid w:val="00681E88"/>
    <w:rsid w:val="0068251D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3E4F"/>
    <w:rsid w:val="00684565"/>
    <w:rsid w:val="00684745"/>
    <w:rsid w:val="00684AB0"/>
    <w:rsid w:val="00684D5F"/>
    <w:rsid w:val="00684E9C"/>
    <w:rsid w:val="00685013"/>
    <w:rsid w:val="006854BC"/>
    <w:rsid w:val="006856BD"/>
    <w:rsid w:val="00685906"/>
    <w:rsid w:val="00685F57"/>
    <w:rsid w:val="0068643A"/>
    <w:rsid w:val="0068658E"/>
    <w:rsid w:val="006866C7"/>
    <w:rsid w:val="006869A3"/>
    <w:rsid w:val="00686ABF"/>
    <w:rsid w:val="00686B07"/>
    <w:rsid w:val="00686C54"/>
    <w:rsid w:val="00686CD7"/>
    <w:rsid w:val="00686E4E"/>
    <w:rsid w:val="006871F3"/>
    <w:rsid w:val="0068725D"/>
    <w:rsid w:val="0068739E"/>
    <w:rsid w:val="0068772D"/>
    <w:rsid w:val="00687A6F"/>
    <w:rsid w:val="00687C2E"/>
    <w:rsid w:val="00687C63"/>
    <w:rsid w:val="0069008E"/>
    <w:rsid w:val="00690476"/>
    <w:rsid w:val="006905A4"/>
    <w:rsid w:val="00690A19"/>
    <w:rsid w:val="00690A73"/>
    <w:rsid w:val="00690BC6"/>
    <w:rsid w:val="0069109A"/>
    <w:rsid w:val="0069159C"/>
    <w:rsid w:val="00691A30"/>
    <w:rsid w:val="00691D49"/>
    <w:rsid w:val="00692183"/>
    <w:rsid w:val="006922A3"/>
    <w:rsid w:val="006922CB"/>
    <w:rsid w:val="006922F8"/>
    <w:rsid w:val="0069247B"/>
    <w:rsid w:val="006926BB"/>
    <w:rsid w:val="00692DB0"/>
    <w:rsid w:val="00692EA7"/>
    <w:rsid w:val="00693319"/>
    <w:rsid w:val="006933AA"/>
    <w:rsid w:val="0069342F"/>
    <w:rsid w:val="0069350E"/>
    <w:rsid w:val="00693723"/>
    <w:rsid w:val="006938FD"/>
    <w:rsid w:val="00693F79"/>
    <w:rsid w:val="006942DB"/>
    <w:rsid w:val="006943B2"/>
    <w:rsid w:val="00694603"/>
    <w:rsid w:val="00694C9C"/>
    <w:rsid w:val="0069573D"/>
    <w:rsid w:val="006958F0"/>
    <w:rsid w:val="00695B31"/>
    <w:rsid w:val="00695EA4"/>
    <w:rsid w:val="00695F2E"/>
    <w:rsid w:val="00696B26"/>
    <w:rsid w:val="00696D3A"/>
    <w:rsid w:val="00696E55"/>
    <w:rsid w:val="00696EB3"/>
    <w:rsid w:val="0069758E"/>
    <w:rsid w:val="0069784B"/>
    <w:rsid w:val="006978E9"/>
    <w:rsid w:val="006A0094"/>
    <w:rsid w:val="006A0414"/>
    <w:rsid w:val="006A0424"/>
    <w:rsid w:val="006A0499"/>
    <w:rsid w:val="006A0A36"/>
    <w:rsid w:val="006A0B46"/>
    <w:rsid w:val="006A0CA1"/>
    <w:rsid w:val="006A13C2"/>
    <w:rsid w:val="006A161C"/>
    <w:rsid w:val="006A1A6B"/>
    <w:rsid w:val="006A1B37"/>
    <w:rsid w:val="006A23C0"/>
    <w:rsid w:val="006A2674"/>
    <w:rsid w:val="006A2695"/>
    <w:rsid w:val="006A2BCB"/>
    <w:rsid w:val="006A2CF0"/>
    <w:rsid w:val="006A2F0A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B59"/>
    <w:rsid w:val="006A4C56"/>
    <w:rsid w:val="006A4EDD"/>
    <w:rsid w:val="006A5222"/>
    <w:rsid w:val="006A56FC"/>
    <w:rsid w:val="006A5906"/>
    <w:rsid w:val="006A5B0F"/>
    <w:rsid w:val="006A5B98"/>
    <w:rsid w:val="006A5CB6"/>
    <w:rsid w:val="006A5CB9"/>
    <w:rsid w:val="006A5E5C"/>
    <w:rsid w:val="006A5E70"/>
    <w:rsid w:val="006A65C6"/>
    <w:rsid w:val="006A6774"/>
    <w:rsid w:val="006A6A73"/>
    <w:rsid w:val="006A6AA3"/>
    <w:rsid w:val="006A6ACF"/>
    <w:rsid w:val="006A6B19"/>
    <w:rsid w:val="006A6CA7"/>
    <w:rsid w:val="006A708F"/>
    <w:rsid w:val="006A70BF"/>
    <w:rsid w:val="006A715B"/>
    <w:rsid w:val="006A75E8"/>
    <w:rsid w:val="006A7C85"/>
    <w:rsid w:val="006A7D84"/>
    <w:rsid w:val="006A7FFD"/>
    <w:rsid w:val="006B0025"/>
    <w:rsid w:val="006B028F"/>
    <w:rsid w:val="006B0349"/>
    <w:rsid w:val="006B0391"/>
    <w:rsid w:val="006B0C8A"/>
    <w:rsid w:val="006B0D30"/>
    <w:rsid w:val="006B13B7"/>
    <w:rsid w:val="006B1743"/>
    <w:rsid w:val="006B17EB"/>
    <w:rsid w:val="006B1D03"/>
    <w:rsid w:val="006B1F40"/>
    <w:rsid w:val="006B2118"/>
    <w:rsid w:val="006B2166"/>
    <w:rsid w:val="006B2478"/>
    <w:rsid w:val="006B25D3"/>
    <w:rsid w:val="006B2B7B"/>
    <w:rsid w:val="006B2C80"/>
    <w:rsid w:val="006B3496"/>
    <w:rsid w:val="006B3609"/>
    <w:rsid w:val="006B37B1"/>
    <w:rsid w:val="006B39E6"/>
    <w:rsid w:val="006B3B4D"/>
    <w:rsid w:val="006B3D21"/>
    <w:rsid w:val="006B420C"/>
    <w:rsid w:val="006B4995"/>
    <w:rsid w:val="006B49F7"/>
    <w:rsid w:val="006B4AA7"/>
    <w:rsid w:val="006B4B05"/>
    <w:rsid w:val="006B50FC"/>
    <w:rsid w:val="006B530E"/>
    <w:rsid w:val="006B5675"/>
    <w:rsid w:val="006B5927"/>
    <w:rsid w:val="006B59E7"/>
    <w:rsid w:val="006B5BF9"/>
    <w:rsid w:val="006B5FB6"/>
    <w:rsid w:val="006B63BD"/>
    <w:rsid w:val="006B6B1E"/>
    <w:rsid w:val="006B6F24"/>
    <w:rsid w:val="006B70E6"/>
    <w:rsid w:val="006B725B"/>
    <w:rsid w:val="006B7275"/>
    <w:rsid w:val="006B756D"/>
    <w:rsid w:val="006B7901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1D3E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D9C"/>
    <w:rsid w:val="006C2E9A"/>
    <w:rsid w:val="006C2F6F"/>
    <w:rsid w:val="006C3131"/>
    <w:rsid w:val="006C3157"/>
    <w:rsid w:val="006C3927"/>
    <w:rsid w:val="006C3CFA"/>
    <w:rsid w:val="006C4231"/>
    <w:rsid w:val="006C4309"/>
    <w:rsid w:val="006C430C"/>
    <w:rsid w:val="006C4745"/>
    <w:rsid w:val="006C480C"/>
    <w:rsid w:val="006C496A"/>
    <w:rsid w:val="006C4A37"/>
    <w:rsid w:val="006C4AFD"/>
    <w:rsid w:val="006C4D63"/>
    <w:rsid w:val="006C4DE5"/>
    <w:rsid w:val="006C4F56"/>
    <w:rsid w:val="006C5080"/>
    <w:rsid w:val="006C5101"/>
    <w:rsid w:val="006C5311"/>
    <w:rsid w:val="006C5CCC"/>
    <w:rsid w:val="006C67A1"/>
    <w:rsid w:val="006C6F67"/>
    <w:rsid w:val="006C714E"/>
    <w:rsid w:val="006C7271"/>
    <w:rsid w:val="006C79A8"/>
    <w:rsid w:val="006D05C6"/>
    <w:rsid w:val="006D07C7"/>
    <w:rsid w:val="006D0C4B"/>
    <w:rsid w:val="006D0D98"/>
    <w:rsid w:val="006D130C"/>
    <w:rsid w:val="006D1625"/>
    <w:rsid w:val="006D1A5F"/>
    <w:rsid w:val="006D1A9A"/>
    <w:rsid w:val="006D1C8F"/>
    <w:rsid w:val="006D1EE3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917"/>
    <w:rsid w:val="006D3A88"/>
    <w:rsid w:val="006D4323"/>
    <w:rsid w:val="006D49B8"/>
    <w:rsid w:val="006D4E36"/>
    <w:rsid w:val="006D506E"/>
    <w:rsid w:val="006D524D"/>
    <w:rsid w:val="006D53C5"/>
    <w:rsid w:val="006D5466"/>
    <w:rsid w:val="006D59B1"/>
    <w:rsid w:val="006D5C2F"/>
    <w:rsid w:val="006D5FC5"/>
    <w:rsid w:val="006D6583"/>
    <w:rsid w:val="006D67AC"/>
    <w:rsid w:val="006D6A0A"/>
    <w:rsid w:val="006D6B8D"/>
    <w:rsid w:val="006D6C33"/>
    <w:rsid w:val="006D734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7CA"/>
    <w:rsid w:val="006E0840"/>
    <w:rsid w:val="006E0DE7"/>
    <w:rsid w:val="006E0E73"/>
    <w:rsid w:val="006E15AE"/>
    <w:rsid w:val="006E190A"/>
    <w:rsid w:val="006E1BFD"/>
    <w:rsid w:val="006E1CDC"/>
    <w:rsid w:val="006E2434"/>
    <w:rsid w:val="006E270A"/>
    <w:rsid w:val="006E2854"/>
    <w:rsid w:val="006E2BB6"/>
    <w:rsid w:val="006E30F3"/>
    <w:rsid w:val="006E3896"/>
    <w:rsid w:val="006E3994"/>
    <w:rsid w:val="006E41BD"/>
    <w:rsid w:val="006E42F1"/>
    <w:rsid w:val="006E4537"/>
    <w:rsid w:val="006E4DAA"/>
    <w:rsid w:val="006E5000"/>
    <w:rsid w:val="006E51C7"/>
    <w:rsid w:val="006E5867"/>
    <w:rsid w:val="006E5AD8"/>
    <w:rsid w:val="006E5C1C"/>
    <w:rsid w:val="006E5C28"/>
    <w:rsid w:val="006E5CF6"/>
    <w:rsid w:val="006E5E24"/>
    <w:rsid w:val="006E5EA1"/>
    <w:rsid w:val="006E65F6"/>
    <w:rsid w:val="006E6BE4"/>
    <w:rsid w:val="006E6C20"/>
    <w:rsid w:val="006E7350"/>
    <w:rsid w:val="006E742C"/>
    <w:rsid w:val="006E754C"/>
    <w:rsid w:val="006E75E4"/>
    <w:rsid w:val="006E794E"/>
    <w:rsid w:val="006E7C4A"/>
    <w:rsid w:val="006F0053"/>
    <w:rsid w:val="006F0247"/>
    <w:rsid w:val="006F0372"/>
    <w:rsid w:val="006F06A7"/>
    <w:rsid w:val="006F098D"/>
    <w:rsid w:val="006F0EEF"/>
    <w:rsid w:val="006F128D"/>
    <w:rsid w:val="006F27DE"/>
    <w:rsid w:val="006F2C83"/>
    <w:rsid w:val="006F2CBB"/>
    <w:rsid w:val="006F30BF"/>
    <w:rsid w:val="006F357D"/>
    <w:rsid w:val="006F387C"/>
    <w:rsid w:val="006F3908"/>
    <w:rsid w:val="006F3909"/>
    <w:rsid w:val="006F3AE0"/>
    <w:rsid w:val="006F3C55"/>
    <w:rsid w:val="006F3E67"/>
    <w:rsid w:val="006F41C6"/>
    <w:rsid w:val="006F43CF"/>
    <w:rsid w:val="006F4F47"/>
    <w:rsid w:val="006F5506"/>
    <w:rsid w:val="006F580E"/>
    <w:rsid w:val="006F5B58"/>
    <w:rsid w:val="006F5B71"/>
    <w:rsid w:val="006F66B2"/>
    <w:rsid w:val="006F66D0"/>
    <w:rsid w:val="006F6EE1"/>
    <w:rsid w:val="006F6F6F"/>
    <w:rsid w:val="006F7097"/>
    <w:rsid w:val="006F713E"/>
    <w:rsid w:val="006F7572"/>
    <w:rsid w:val="006F7B9D"/>
    <w:rsid w:val="007001E2"/>
    <w:rsid w:val="0070032F"/>
    <w:rsid w:val="007009B5"/>
    <w:rsid w:val="00700BAA"/>
    <w:rsid w:val="00700C96"/>
    <w:rsid w:val="00700F02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06F"/>
    <w:rsid w:val="0070527A"/>
    <w:rsid w:val="00705B7B"/>
    <w:rsid w:val="00705F89"/>
    <w:rsid w:val="00706218"/>
    <w:rsid w:val="0070646E"/>
    <w:rsid w:val="00706495"/>
    <w:rsid w:val="00706919"/>
    <w:rsid w:val="00706C64"/>
    <w:rsid w:val="00706E61"/>
    <w:rsid w:val="0070704D"/>
    <w:rsid w:val="007072E2"/>
    <w:rsid w:val="007077B5"/>
    <w:rsid w:val="00710176"/>
    <w:rsid w:val="00710211"/>
    <w:rsid w:val="00710463"/>
    <w:rsid w:val="0071046A"/>
    <w:rsid w:val="00710506"/>
    <w:rsid w:val="0071051B"/>
    <w:rsid w:val="00710617"/>
    <w:rsid w:val="0071071D"/>
    <w:rsid w:val="00710825"/>
    <w:rsid w:val="00710AA6"/>
    <w:rsid w:val="00710F9F"/>
    <w:rsid w:val="0071119A"/>
    <w:rsid w:val="00711215"/>
    <w:rsid w:val="007117B2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81D"/>
    <w:rsid w:val="007139BC"/>
    <w:rsid w:val="00713D19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BD1"/>
    <w:rsid w:val="00715D75"/>
    <w:rsid w:val="00715E1F"/>
    <w:rsid w:val="00716588"/>
    <w:rsid w:val="007169D4"/>
    <w:rsid w:val="00716D88"/>
    <w:rsid w:val="00716DBD"/>
    <w:rsid w:val="0071744E"/>
    <w:rsid w:val="00717E4A"/>
    <w:rsid w:val="00717EC1"/>
    <w:rsid w:val="00717FCA"/>
    <w:rsid w:val="00720406"/>
    <w:rsid w:val="00720458"/>
    <w:rsid w:val="007205E4"/>
    <w:rsid w:val="00720612"/>
    <w:rsid w:val="007207A1"/>
    <w:rsid w:val="00721002"/>
    <w:rsid w:val="00721961"/>
    <w:rsid w:val="00721B0F"/>
    <w:rsid w:val="00721E75"/>
    <w:rsid w:val="007221B6"/>
    <w:rsid w:val="0072252D"/>
    <w:rsid w:val="0072260F"/>
    <w:rsid w:val="00722735"/>
    <w:rsid w:val="007228CB"/>
    <w:rsid w:val="00723321"/>
    <w:rsid w:val="00723635"/>
    <w:rsid w:val="007238A1"/>
    <w:rsid w:val="00723A3D"/>
    <w:rsid w:val="00723ADA"/>
    <w:rsid w:val="00724085"/>
    <w:rsid w:val="00724394"/>
    <w:rsid w:val="00724772"/>
    <w:rsid w:val="00724DED"/>
    <w:rsid w:val="00724F69"/>
    <w:rsid w:val="007250BB"/>
    <w:rsid w:val="0072563D"/>
    <w:rsid w:val="00725720"/>
    <w:rsid w:val="00725B0F"/>
    <w:rsid w:val="00726368"/>
    <w:rsid w:val="00726492"/>
    <w:rsid w:val="00726636"/>
    <w:rsid w:val="007268CA"/>
    <w:rsid w:val="00727061"/>
    <w:rsid w:val="007275DA"/>
    <w:rsid w:val="007275F3"/>
    <w:rsid w:val="00727702"/>
    <w:rsid w:val="00727909"/>
    <w:rsid w:val="00727D02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6E8"/>
    <w:rsid w:val="00733C2E"/>
    <w:rsid w:val="007344A3"/>
    <w:rsid w:val="0073453F"/>
    <w:rsid w:val="007346A4"/>
    <w:rsid w:val="00734F5B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646"/>
    <w:rsid w:val="00736F65"/>
    <w:rsid w:val="00736FC7"/>
    <w:rsid w:val="007372E9"/>
    <w:rsid w:val="00737537"/>
    <w:rsid w:val="007375BB"/>
    <w:rsid w:val="0073772D"/>
    <w:rsid w:val="00737D08"/>
    <w:rsid w:val="00737D8A"/>
    <w:rsid w:val="007403C2"/>
    <w:rsid w:val="007403CA"/>
    <w:rsid w:val="007406B9"/>
    <w:rsid w:val="007406E0"/>
    <w:rsid w:val="00740EC3"/>
    <w:rsid w:val="00740F1C"/>
    <w:rsid w:val="00741486"/>
    <w:rsid w:val="00741945"/>
    <w:rsid w:val="00741C0B"/>
    <w:rsid w:val="00741C5B"/>
    <w:rsid w:val="00741E8B"/>
    <w:rsid w:val="00741F92"/>
    <w:rsid w:val="0074210A"/>
    <w:rsid w:val="00742171"/>
    <w:rsid w:val="0074218C"/>
    <w:rsid w:val="00742345"/>
    <w:rsid w:val="0074250D"/>
    <w:rsid w:val="0074274D"/>
    <w:rsid w:val="00742831"/>
    <w:rsid w:val="007428C6"/>
    <w:rsid w:val="00742B9C"/>
    <w:rsid w:val="00742FEF"/>
    <w:rsid w:val="00743102"/>
    <w:rsid w:val="0074310F"/>
    <w:rsid w:val="007438AA"/>
    <w:rsid w:val="00743D9E"/>
    <w:rsid w:val="00743EAD"/>
    <w:rsid w:val="0074419F"/>
    <w:rsid w:val="007443F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496"/>
    <w:rsid w:val="00746904"/>
    <w:rsid w:val="00746C5D"/>
    <w:rsid w:val="00746D0B"/>
    <w:rsid w:val="00747321"/>
    <w:rsid w:val="00747354"/>
    <w:rsid w:val="0074736C"/>
    <w:rsid w:val="00747413"/>
    <w:rsid w:val="007478E5"/>
    <w:rsid w:val="00747BE1"/>
    <w:rsid w:val="007501BE"/>
    <w:rsid w:val="00750321"/>
    <w:rsid w:val="007504F4"/>
    <w:rsid w:val="007508BE"/>
    <w:rsid w:val="007509A7"/>
    <w:rsid w:val="007509EA"/>
    <w:rsid w:val="00750C5D"/>
    <w:rsid w:val="00750CDE"/>
    <w:rsid w:val="00750EC8"/>
    <w:rsid w:val="00750FF1"/>
    <w:rsid w:val="00751049"/>
    <w:rsid w:val="00751998"/>
    <w:rsid w:val="007519F7"/>
    <w:rsid w:val="00751A9D"/>
    <w:rsid w:val="00751BF4"/>
    <w:rsid w:val="00751C91"/>
    <w:rsid w:val="007525B5"/>
    <w:rsid w:val="00752892"/>
    <w:rsid w:val="00752B26"/>
    <w:rsid w:val="00752B8F"/>
    <w:rsid w:val="00752D57"/>
    <w:rsid w:val="00752E03"/>
    <w:rsid w:val="00752FB7"/>
    <w:rsid w:val="00752FD9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71C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57A50"/>
    <w:rsid w:val="007601A2"/>
    <w:rsid w:val="007601D4"/>
    <w:rsid w:val="00760770"/>
    <w:rsid w:val="00761565"/>
    <w:rsid w:val="007615FE"/>
    <w:rsid w:val="00761629"/>
    <w:rsid w:val="00761921"/>
    <w:rsid w:val="0076197D"/>
    <w:rsid w:val="007619AD"/>
    <w:rsid w:val="00761C1D"/>
    <w:rsid w:val="00761F72"/>
    <w:rsid w:val="0076272C"/>
    <w:rsid w:val="00762772"/>
    <w:rsid w:val="00762E69"/>
    <w:rsid w:val="007631E1"/>
    <w:rsid w:val="0076347B"/>
    <w:rsid w:val="00763627"/>
    <w:rsid w:val="0076389C"/>
    <w:rsid w:val="007638E8"/>
    <w:rsid w:val="00763BE1"/>
    <w:rsid w:val="00763E81"/>
    <w:rsid w:val="00764067"/>
    <w:rsid w:val="00764137"/>
    <w:rsid w:val="00764E45"/>
    <w:rsid w:val="00764EC1"/>
    <w:rsid w:val="00765027"/>
    <w:rsid w:val="0076576A"/>
    <w:rsid w:val="007657F1"/>
    <w:rsid w:val="00765A55"/>
    <w:rsid w:val="00765AC2"/>
    <w:rsid w:val="00765C1A"/>
    <w:rsid w:val="007660A0"/>
    <w:rsid w:val="00766A26"/>
    <w:rsid w:val="00766BA5"/>
    <w:rsid w:val="007673DC"/>
    <w:rsid w:val="00767422"/>
    <w:rsid w:val="00767450"/>
    <w:rsid w:val="00767AED"/>
    <w:rsid w:val="00767CA2"/>
    <w:rsid w:val="007700CF"/>
    <w:rsid w:val="00770106"/>
    <w:rsid w:val="00770293"/>
    <w:rsid w:val="007705A6"/>
    <w:rsid w:val="007705B6"/>
    <w:rsid w:val="00770666"/>
    <w:rsid w:val="007708DC"/>
    <w:rsid w:val="00770C67"/>
    <w:rsid w:val="00770C8D"/>
    <w:rsid w:val="00771381"/>
    <w:rsid w:val="0077186B"/>
    <w:rsid w:val="00771B9B"/>
    <w:rsid w:val="0077221C"/>
    <w:rsid w:val="007723B4"/>
    <w:rsid w:val="0077289F"/>
    <w:rsid w:val="00772F04"/>
    <w:rsid w:val="00772FCD"/>
    <w:rsid w:val="00773907"/>
    <w:rsid w:val="00773918"/>
    <w:rsid w:val="007739E6"/>
    <w:rsid w:val="00773B1F"/>
    <w:rsid w:val="00773B2A"/>
    <w:rsid w:val="00774464"/>
    <w:rsid w:val="007744ED"/>
    <w:rsid w:val="00774EB6"/>
    <w:rsid w:val="00774EEB"/>
    <w:rsid w:val="007750C9"/>
    <w:rsid w:val="0077573B"/>
    <w:rsid w:val="0077575E"/>
    <w:rsid w:val="007758A6"/>
    <w:rsid w:val="00775A74"/>
    <w:rsid w:val="00775BE4"/>
    <w:rsid w:val="0077623C"/>
    <w:rsid w:val="0077623E"/>
    <w:rsid w:val="00776464"/>
    <w:rsid w:val="0077647D"/>
    <w:rsid w:val="0077665F"/>
    <w:rsid w:val="00776BB2"/>
    <w:rsid w:val="00776DC3"/>
    <w:rsid w:val="007771AC"/>
    <w:rsid w:val="0077747A"/>
    <w:rsid w:val="007774B4"/>
    <w:rsid w:val="00777E03"/>
    <w:rsid w:val="007800C6"/>
    <w:rsid w:val="00780551"/>
    <w:rsid w:val="00780BCF"/>
    <w:rsid w:val="00780C2B"/>
    <w:rsid w:val="00780DBC"/>
    <w:rsid w:val="00780E2C"/>
    <w:rsid w:val="00781074"/>
    <w:rsid w:val="0078160B"/>
    <w:rsid w:val="00781898"/>
    <w:rsid w:val="00781C7B"/>
    <w:rsid w:val="00781D76"/>
    <w:rsid w:val="00782109"/>
    <w:rsid w:val="00782266"/>
    <w:rsid w:val="00782475"/>
    <w:rsid w:val="007824AC"/>
    <w:rsid w:val="0078258A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4B6D"/>
    <w:rsid w:val="00785045"/>
    <w:rsid w:val="00785104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2B1"/>
    <w:rsid w:val="007873FE"/>
    <w:rsid w:val="007877B7"/>
    <w:rsid w:val="00787819"/>
    <w:rsid w:val="00787A18"/>
    <w:rsid w:val="00787C6A"/>
    <w:rsid w:val="00787D1F"/>
    <w:rsid w:val="00787E62"/>
    <w:rsid w:val="00787EB2"/>
    <w:rsid w:val="007900B9"/>
    <w:rsid w:val="0079017F"/>
    <w:rsid w:val="00790279"/>
    <w:rsid w:val="007905F8"/>
    <w:rsid w:val="00790964"/>
    <w:rsid w:val="00790D78"/>
    <w:rsid w:val="007912DD"/>
    <w:rsid w:val="007916FE"/>
    <w:rsid w:val="00791A66"/>
    <w:rsid w:val="00791DEE"/>
    <w:rsid w:val="00791F08"/>
    <w:rsid w:val="00792412"/>
    <w:rsid w:val="007925B0"/>
    <w:rsid w:val="00792989"/>
    <w:rsid w:val="00792C4C"/>
    <w:rsid w:val="00792E81"/>
    <w:rsid w:val="00792EB9"/>
    <w:rsid w:val="007932D4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5DB4"/>
    <w:rsid w:val="00796046"/>
    <w:rsid w:val="0079610B"/>
    <w:rsid w:val="0079612F"/>
    <w:rsid w:val="00796459"/>
    <w:rsid w:val="007964C8"/>
    <w:rsid w:val="007968F7"/>
    <w:rsid w:val="00796C88"/>
    <w:rsid w:val="00796CF1"/>
    <w:rsid w:val="00796F1A"/>
    <w:rsid w:val="007973D5"/>
    <w:rsid w:val="007976B4"/>
    <w:rsid w:val="0079770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5"/>
    <w:rsid w:val="007A076D"/>
    <w:rsid w:val="007A0848"/>
    <w:rsid w:val="007A08F4"/>
    <w:rsid w:val="007A0A7A"/>
    <w:rsid w:val="007A0B96"/>
    <w:rsid w:val="007A0C40"/>
    <w:rsid w:val="007A12F2"/>
    <w:rsid w:val="007A1AA5"/>
    <w:rsid w:val="007A1C7E"/>
    <w:rsid w:val="007A1DA0"/>
    <w:rsid w:val="007A1DA3"/>
    <w:rsid w:val="007A23E8"/>
    <w:rsid w:val="007A25F2"/>
    <w:rsid w:val="007A26E0"/>
    <w:rsid w:val="007A2772"/>
    <w:rsid w:val="007A29ED"/>
    <w:rsid w:val="007A2A4C"/>
    <w:rsid w:val="007A3612"/>
    <w:rsid w:val="007A3737"/>
    <w:rsid w:val="007A3917"/>
    <w:rsid w:val="007A3BA2"/>
    <w:rsid w:val="007A3BA3"/>
    <w:rsid w:val="007A3E4A"/>
    <w:rsid w:val="007A3E87"/>
    <w:rsid w:val="007A3E96"/>
    <w:rsid w:val="007A4042"/>
    <w:rsid w:val="007A4144"/>
    <w:rsid w:val="007A41E2"/>
    <w:rsid w:val="007A44A8"/>
    <w:rsid w:val="007A45CD"/>
    <w:rsid w:val="007A4763"/>
    <w:rsid w:val="007A49CC"/>
    <w:rsid w:val="007A4BFA"/>
    <w:rsid w:val="007A4D5B"/>
    <w:rsid w:val="007A4E8E"/>
    <w:rsid w:val="007A4F2D"/>
    <w:rsid w:val="007A54DC"/>
    <w:rsid w:val="007A5F88"/>
    <w:rsid w:val="007A609A"/>
    <w:rsid w:val="007A67DB"/>
    <w:rsid w:val="007A6A7B"/>
    <w:rsid w:val="007A6C69"/>
    <w:rsid w:val="007A736C"/>
    <w:rsid w:val="007A782A"/>
    <w:rsid w:val="007A7BDA"/>
    <w:rsid w:val="007A7D2C"/>
    <w:rsid w:val="007A7E5C"/>
    <w:rsid w:val="007B0334"/>
    <w:rsid w:val="007B0E22"/>
    <w:rsid w:val="007B0EA8"/>
    <w:rsid w:val="007B0EAA"/>
    <w:rsid w:val="007B0EC0"/>
    <w:rsid w:val="007B151B"/>
    <w:rsid w:val="007B24D5"/>
    <w:rsid w:val="007B260B"/>
    <w:rsid w:val="007B2ABD"/>
    <w:rsid w:val="007B2BF0"/>
    <w:rsid w:val="007B3555"/>
    <w:rsid w:val="007B385C"/>
    <w:rsid w:val="007B3957"/>
    <w:rsid w:val="007B3CF7"/>
    <w:rsid w:val="007B413C"/>
    <w:rsid w:val="007B4264"/>
    <w:rsid w:val="007B442B"/>
    <w:rsid w:val="007B4590"/>
    <w:rsid w:val="007B4B9B"/>
    <w:rsid w:val="007B4C77"/>
    <w:rsid w:val="007B5381"/>
    <w:rsid w:val="007B5754"/>
    <w:rsid w:val="007B5828"/>
    <w:rsid w:val="007B58AE"/>
    <w:rsid w:val="007B595E"/>
    <w:rsid w:val="007B5BAA"/>
    <w:rsid w:val="007B5C05"/>
    <w:rsid w:val="007B6BCB"/>
    <w:rsid w:val="007B6BED"/>
    <w:rsid w:val="007B726E"/>
    <w:rsid w:val="007B7274"/>
    <w:rsid w:val="007B7B6F"/>
    <w:rsid w:val="007C031C"/>
    <w:rsid w:val="007C03CB"/>
    <w:rsid w:val="007C0F61"/>
    <w:rsid w:val="007C10BD"/>
    <w:rsid w:val="007C129C"/>
    <w:rsid w:val="007C16B9"/>
    <w:rsid w:val="007C18AC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5A7"/>
    <w:rsid w:val="007C49D0"/>
    <w:rsid w:val="007C4B56"/>
    <w:rsid w:val="007C5205"/>
    <w:rsid w:val="007C5239"/>
    <w:rsid w:val="007C5255"/>
    <w:rsid w:val="007C542B"/>
    <w:rsid w:val="007C57DE"/>
    <w:rsid w:val="007C5945"/>
    <w:rsid w:val="007C5B34"/>
    <w:rsid w:val="007C5CD3"/>
    <w:rsid w:val="007C605E"/>
    <w:rsid w:val="007C6064"/>
    <w:rsid w:val="007C6083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17B"/>
    <w:rsid w:val="007D1701"/>
    <w:rsid w:val="007D18AB"/>
    <w:rsid w:val="007D18C4"/>
    <w:rsid w:val="007D19A1"/>
    <w:rsid w:val="007D1B22"/>
    <w:rsid w:val="007D2265"/>
    <w:rsid w:val="007D22C1"/>
    <w:rsid w:val="007D22D9"/>
    <w:rsid w:val="007D28B2"/>
    <w:rsid w:val="007D292F"/>
    <w:rsid w:val="007D29D7"/>
    <w:rsid w:val="007D2B18"/>
    <w:rsid w:val="007D35EF"/>
    <w:rsid w:val="007D3814"/>
    <w:rsid w:val="007D3895"/>
    <w:rsid w:val="007D38BF"/>
    <w:rsid w:val="007D3C2B"/>
    <w:rsid w:val="007D3E09"/>
    <w:rsid w:val="007D40B6"/>
    <w:rsid w:val="007D4155"/>
    <w:rsid w:val="007D4DF2"/>
    <w:rsid w:val="007D4ED5"/>
    <w:rsid w:val="007D54DE"/>
    <w:rsid w:val="007D57B3"/>
    <w:rsid w:val="007D5A2E"/>
    <w:rsid w:val="007D5D26"/>
    <w:rsid w:val="007D5EA9"/>
    <w:rsid w:val="007D6124"/>
    <w:rsid w:val="007D631B"/>
    <w:rsid w:val="007D682A"/>
    <w:rsid w:val="007D6878"/>
    <w:rsid w:val="007D68A6"/>
    <w:rsid w:val="007D6D8A"/>
    <w:rsid w:val="007D7227"/>
    <w:rsid w:val="007D726A"/>
    <w:rsid w:val="007D7EE0"/>
    <w:rsid w:val="007E0031"/>
    <w:rsid w:val="007E054A"/>
    <w:rsid w:val="007E0636"/>
    <w:rsid w:val="007E0935"/>
    <w:rsid w:val="007E0B09"/>
    <w:rsid w:val="007E0EB2"/>
    <w:rsid w:val="007E141C"/>
    <w:rsid w:val="007E142E"/>
    <w:rsid w:val="007E1898"/>
    <w:rsid w:val="007E1AE3"/>
    <w:rsid w:val="007E1CAF"/>
    <w:rsid w:val="007E1E71"/>
    <w:rsid w:val="007E1F90"/>
    <w:rsid w:val="007E1FE4"/>
    <w:rsid w:val="007E20AD"/>
    <w:rsid w:val="007E2124"/>
    <w:rsid w:val="007E22B6"/>
    <w:rsid w:val="007E28AC"/>
    <w:rsid w:val="007E2B15"/>
    <w:rsid w:val="007E2BB4"/>
    <w:rsid w:val="007E3125"/>
    <w:rsid w:val="007E361B"/>
    <w:rsid w:val="007E3621"/>
    <w:rsid w:val="007E38AF"/>
    <w:rsid w:val="007E3BE0"/>
    <w:rsid w:val="007E3D77"/>
    <w:rsid w:val="007E4187"/>
    <w:rsid w:val="007E41CC"/>
    <w:rsid w:val="007E4408"/>
    <w:rsid w:val="007E4A71"/>
    <w:rsid w:val="007E503A"/>
    <w:rsid w:val="007E5296"/>
    <w:rsid w:val="007E5C29"/>
    <w:rsid w:val="007E5CE0"/>
    <w:rsid w:val="007E5D55"/>
    <w:rsid w:val="007E604F"/>
    <w:rsid w:val="007E63AD"/>
    <w:rsid w:val="007E668D"/>
    <w:rsid w:val="007E669C"/>
    <w:rsid w:val="007E6F26"/>
    <w:rsid w:val="007E70AC"/>
    <w:rsid w:val="007E71BA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84A"/>
    <w:rsid w:val="007F2A55"/>
    <w:rsid w:val="007F2A88"/>
    <w:rsid w:val="007F2B71"/>
    <w:rsid w:val="007F2E6D"/>
    <w:rsid w:val="007F3022"/>
    <w:rsid w:val="007F32ED"/>
    <w:rsid w:val="007F3B42"/>
    <w:rsid w:val="007F3E97"/>
    <w:rsid w:val="007F4294"/>
    <w:rsid w:val="007F42A9"/>
    <w:rsid w:val="007F42CB"/>
    <w:rsid w:val="007F4937"/>
    <w:rsid w:val="007F4A3C"/>
    <w:rsid w:val="007F4E47"/>
    <w:rsid w:val="007F51EB"/>
    <w:rsid w:val="007F5A8C"/>
    <w:rsid w:val="007F5FB2"/>
    <w:rsid w:val="007F600E"/>
    <w:rsid w:val="007F6031"/>
    <w:rsid w:val="007F60B5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2A3"/>
    <w:rsid w:val="00801574"/>
    <w:rsid w:val="00801E25"/>
    <w:rsid w:val="00801F07"/>
    <w:rsid w:val="008021BA"/>
    <w:rsid w:val="0080231E"/>
    <w:rsid w:val="008028FB"/>
    <w:rsid w:val="00802903"/>
    <w:rsid w:val="0080317A"/>
    <w:rsid w:val="0080329F"/>
    <w:rsid w:val="00803315"/>
    <w:rsid w:val="00803896"/>
    <w:rsid w:val="00803A47"/>
    <w:rsid w:val="00803CDC"/>
    <w:rsid w:val="00803D04"/>
    <w:rsid w:val="008042AF"/>
    <w:rsid w:val="008045A7"/>
    <w:rsid w:val="00804802"/>
    <w:rsid w:val="008049E6"/>
    <w:rsid w:val="00804E6F"/>
    <w:rsid w:val="00804EEE"/>
    <w:rsid w:val="00804F1E"/>
    <w:rsid w:val="008053E9"/>
    <w:rsid w:val="008054DE"/>
    <w:rsid w:val="00805548"/>
    <w:rsid w:val="008055A9"/>
    <w:rsid w:val="00805AD5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2FD"/>
    <w:rsid w:val="008076C6"/>
    <w:rsid w:val="0080778E"/>
    <w:rsid w:val="00807944"/>
    <w:rsid w:val="00807A61"/>
    <w:rsid w:val="00807B54"/>
    <w:rsid w:val="00807B5A"/>
    <w:rsid w:val="00807C2C"/>
    <w:rsid w:val="00810468"/>
    <w:rsid w:val="00810624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80E"/>
    <w:rsid w:val="00813E66"/>
    <w:rsid w:val="008145B1"/>
    <w:rsid w:val="00814A54"/>
    <w:rsid w:val="00814A98"/>
    <w:rsid w:val="00814B2F"/>
    <w:rsid w:val="00814D07"/>
    <w:rsid w:val="00814EA0"/>
    <w:rsid w:val="00815005"/>
    <w:rsid w:val="008153AB"/>
    <w:rsid w:val="008153E7"/>
    <w:rsid w:val="00815BE1"/>
    <w:rsid w:val="0081626F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48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B47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8B6"/>
    <w:rsid w:val="00824995"/>
    <w:rsid w:val="008249A9"/>
    <w:rsid w:val="00824CD1"/>
    <w:rsid w:val="00824DD0"/>
    <w:rsid w:val="00824F5D"/>
    <w:rsid w:val="008253D8"/>
    <w:rsid w:val="00825427"/>
    <w:rsid w:val="00825D32"/>
    <w:rsid w:val="00825F8F"/>
    <w:rsid w:val="008261E4"/>
    <w:rsid w:val="008262A4"/>
    <w:rsid w:val="008263F9"/>
    <w:rsid w:val="008264DD"/>
    <w:rsid w:val="0082678B"/>
    <w:rsid w:val="008269D8"/>
    <w:rsid w:val="00826C32"/>
    <w:rsid w:val="00826F36"/>
    <w:rsid w:val="0082707C"/>
    <w:rsid w:val="00827301"/>
    <w:rsid w:val="00827904"/>
    <w:rsid w:val="00827BCF"/>
    <w:rsid w:val="00830275"/>
    <w:rsid w:val="00830322"/>
    <w:rsid w:val="00830399"/>
    <w:rsid w:val="008303EE"/>
    <w:rsid w:val="008304BF"/>
    <w:rsid w:val="008305A8"/>
    <w:rsid w:val="00830C7F"/>
    <w:rsid w:val="00831992"/>
    <w:rsid w:val="00831B39"/>
    <w:rsid w:val="00831EE5"/>
    <w:rsid w:val="00832037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976"/>
    <w:rsid w:val="00835C33"/>
    <w:rsid w:val="00835E39"/>
    <w:rsid w:val="00835EA2"/>
    <w:rsid w:val="00835F44"/>
    <w:rsid w:val="008361DE"/>
    <w:rsid w:val="008362DE"/>
    <w:rsid w:val="008365B9"/>
    <w:rsid w:val="00837005"/>
    <w:rsid w:val="008370BB"/>
    <w:rsid w:val="0083763A"/>
    <w:rsid w:val="00837A7C"/>
    <w:rsid w:val="00837B14"/>
    <w:rsid w:val="00837D7E"/>
    <w:rsid w:val="00840132"/>
    <w:rsid w:val="00840688"/>
    <w:rsid w:val="00840732"/>
    <w:rsid w:val="00840D9D"/>
    <w:rsid w:val="0084112B"/>
    <w:rsid w:val="0084153D"/>
    <w:rsid w:val="008417AC"/>
    <w:rsid w:val="00841C13"/>
    <w:rsid w:val="00841C52"/>
    <w:rsid w:val="00841E0F"/>
    <w:rsid w:val="008420A2"/>
    <w:rsid w:val="008428F8"/>
    <w:rsid w:val="00842BED"/>
    <w:rsid w:val="00842CD0"/>
    <w:rsid w:val="0084307E"/>
    <w:rsid w:val="00843974"/>
    <w:rsid w:val="008441FE"/>
    <w:rsid w:val="00844334"/>
    <w:rsid w:val="00844727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7FC"/>
    <w:rsid w:val="00846ABD"/>
    <w:rsid w:val="008470AB"/>
    <w:rsid w:val="008475B2"/>
    <w:rsid w:val="00847836"/>
    <w:rsid w:val="008478B6"/>
    <w:rsid w:val="00847C11"/>
    <w:rsid w:val="00850204"/>
    <w:rsid w:val="0085045B"/>
    <w:rsid w:val="008506BF"/>
    <w:rsid w:val="008506FA"/>
    <w:rsid w:val="0085073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632"/>
    <w:rsid w:val="00852D95"/>
    <w:rsid w:val="00852E7E"/>
    <w:rsid w:val="008531FE"/>
    <w:rsid w:val="00853356"/>
    <w:rsid w:val="00853550"/>
    <w:rsid w:val="008538A2"/>
    <w:rsid w:val="00853D68"/>
    <w:rsid w:val="00853EB8"/>
    <w:rsid w:val="00854048"/>
    <w:rsid w:val="008542B8"/>
    <w:rsid w:val="0085434B"/>
    <w:rsid w:val="0085471A"/>
    <w:rsid w:val="008547C2"/>
    <w:rsid w:val="00854894"/>
    <w:rsid w:val="00854DAB"/>
    <w:rsid w:val="00854F7B"/>
    <w:rsid w:val="008551FF"/>
    <w:rsid w:val="0085546C"/>
    <w:rsid w:val="008555BB"/>
    <w:rsid w:val="0085587C"/>
    <w:rsid w:val="00855FD3"/>
    <w:rsid w:val="0085601F"/>
    <w:rsid w:val="0085643B"/>
    <w:rsid w:val="0085663D"/>
    <w:rsid w:val="00856A80"/>
    <w:rsid w:val="008570A5"/>
    <w:rsid w:val="00857517"/>
    <w:rsid w:val="00857899"/>
    <w:rsid w:val="0085794F"/>
    <w:rsid w:val="00857B14"/>
    <w:rsid w:val="00857C04"/>
    <w:rsid w:val="00857F42"/>
    <w:rsid w:val="00860246"/>
    <w:rsid w:val="00860336"/>
    <w:rsid w:val="008603C6"/>
    <w:rsid w:val="0086050C"/>
    <w:rsid w:val="00860542"/>
    <w:rsid w:val="00860714"/>
    <w:rsid w:val="008607D7"/>
    <w:rsid w:val="00860B2A"/>
    <w:rsid w:val="00860D5F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360"/>
    <w:rsid w:val="00862638"/>
    <w:rsid w:val="008628C0"/>
    <w:rsid w:val="00862A5F"/>
    <w:rsid w:val="00862A8A"/>
    <w:rsid w:val="00863495"/>
    <w:rsid w:val="0086368E"/>
    <w:rsid w:val="00863704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86B"/>
    <w:rsid w:val="008659BC"/>
    <w:rsid w:val="00865EBC"/>
    <w:rsid w:val="00866369"/>
    <w:rsid w:val="00866C3C"/>
    <w:rsid w:val="00866CFD"/>
    <w:rsid w:val="00867378"/>
    <w:rsid w:val="0086748A"/>
    <w:rsid w:val="008675A9"/>
    <w:rsid w:val="008675BD"/>
    <w:rsid w:val="00867963"/>
    <w:rsid w:val="00867D90"/>
    <w:rsid w:val="00867FBB"/>
    <w:rsid w:val="008704F1"/>
    <w:rsid w:val="00870BF9"/>
    <w:rsid w:val="008713F4"/>
    <w:rsid w:val="008719F2"/>
    <w:rsid w:val="00871BEC"/>
    <w:rsid w:val="00871C8F"/>
    <w:rsid w:val="00871D1D"/>
    <w:rsid w:val="00871F3B"/>
    <w:rsid w:val="00872363"/>
    <w:rsid w:val="008725D8"/>
    <w:rsid w:val="0087288B"/>
    <w:rsid w:val="008728F5"/>
    <w:rsid w:val="00872939"/>
    <w:rsid w:val="00872B71"/>
    <w:rsid w:val="00872EC5"/>
    <w:rsid w:val="008735CB"/>
    <w:rsid w:val="00873714"/>
    <w:rsid w:val="00873BD2"/>
    <w:rsid w:val="0087402B"/>
    <w:rsid w:val="008740A8"/>
    <w:rsid w:val="008746D4"/>
    <w:rsid w:val="00874A59"/>
    <w:rsid w:val="00874A5F"/>
    <w:rsid w:val="00874CB4"/>
    <w:rsid w:val="0087526C"/>
    <w:rsid w:val="008752F3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B2F"/>
    <w:rsid w:val="00880E75"/>
    <w:rsid w:val="00880F04"/>
    <w:rsid w:val="00880F60"/>
    <w:rsid w:val="00880FAF"/>
    <w:rsid w:val="008815BE"/>
    <w:rsid w:val="00881954"/>
    <w:rsid w:val="008822F9"/>
    <w:rsid w:val="00882459"/>
    <w:rsid w:val="00882F57"/>
    <w:rsid w:val="00883192"/>
    <w:rsid w:val="008831F5"/>
    <w:rsid w:val="008832E2"/>
    <w:rsid w:val="00883387"/>
    <w:rsid w:val="008836F7"/>
    <w:rsid w:val="008837EA"/>
    <w:rsid w:val="008837FC"/>
    <w:rsid w:val="008841F9"/>
    <w:rsid w:val="00884818"/>
    <w:rsid w:val="0088488C"/>
    <w:rsid w:val="00884A04"/>
    <w:rsid w:val="00884A3C"/>
    <w:rsid w:val="00884BC3"/>
    <w:rsid w:val="00884BC6"/>
    <w:rsid w:val="00884BFE"/>
    <w:rsid w:val="00884D92"/>
    <w:rsid w:val="00885A0C"/>
    <w:rsid w:val="00885C1B"/>
    <w:rsid w:val="00885F2D"/>
    <w:rsid w:val="008861C2"/>
    <w:rsid w:val="008862D6"/>
    <w:rsid w:val="008863FD"/>
    <w:rsid w:val="00886563"/>
    <w:rsid w:val="00886959"/>
    <w:rsid w:val="00886B75"/>
    <w:rsid w:val="00886CEF"/>
    <w:rsid w:val="00886DB3"/>
    <w:rsid w:val="00887002"/>
    <w:rsid w:val="008870BE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1F20"/>
    <w:rsid w:val="00892532"/>
    <w:rsid w:val="00892741"/>
    <w:rsid w:val="00892CFE"/>
    <w:rsid w:val="008930F4"/>
    <w:rsid w:val="0089326D"/>
    <w:rsid w:val="008933FB"/>
    <w:rsid w:val="008937B3"/>
    <w:rsid w:val="00893E86"/>
    <w:rsid w:val="00894433"/>
    <w:rsid w:val="008944AF"/>
    <w:rsid w:val="008944BC"/>
    <w:rsid w:val="008949C7"/>
    <w:rsid w:val="00894F55"/>
    <w:rsid w:val="00895038"/>
    <w:rsid w:val="00895082"/>
    <w:rsid w:val="0089553C"/>
    <w:rsid w:val="008956D3"/>
    <w:rsid w:val="00895713"/>
    <w:rsid w:val="00895B9C"/>
    <w:rsid w:val="00895C8E"/>
    <w:rsid w:val="00896465"/>
    <w:rsid w:val="008968CC"/>
    <w:rsid w:val="00896BDA"/>
    <w:rsid w:val="00896BFE"/>
    <w:rsid w:val="00896C99"/>
    <w:rsid w:val="008972C9"/>
    <w:rsid w:val="0089765E"/>
    <w:rsid w:val="00897795"/>
    <w:rsid w:val="008A032A"/>
    <w:rsid w:val="008A03BA"/>
    <w:rsid w:val="008A0A0A"/>
    <w:rsid w:val="008A1033"/>
    <w:rsid w:val="008A12C0"/>
    <w:rsid w:val="008A1636"/>
    <w:rsid w:val="008A19B6"/>
    <w:rsid w:val="008A1EAA"/>
    <w:rsid w:val="008A1F78"/>
    <w:rsid w:val="008A2285"/>
    <w:rsid w:val="008A25D4"/>
    <w:rsid w:val="008A2780"/>
    <w:rsid w:val="008A293A"/>
    <w:rsid w:val="008A2BC7"/>
    <w:rsid w:val="008A2D49"/>
    <w:rsid w:val="008A2E9D"/>
    <w:rsid w:val="008A3397"/>
    <w:rsid w:val="008A37EB"/>
    <w:rsid w:val="008A3F84"/>
    <w:rsid w:val="008A3FEF"/>
    <w:rsid w:val="008A40A1"/>
    <w:rsid w:val="008A445D"/>
    <w:rsid w:val="008A4915"/>
    <w:rsid w:val="008A49E2"/>
    <w:rsid w:val="008A4C75"/>
    <w:rsid w:val="008A4D7F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6E38"/>
    <w:rsid w:val="008A71F4"/>
    <w:rsid w:val="008A7221"/>
    <w:rsid w:val="008A7938"/>
    <w:rsid w:val="008A7A19"/>
    <w:rsid w:val="008A7C4B"/>
    <w:rsid w:val="008A7D7A"/>
    <w:rsid w:val="008B001E"/>
    <w:rsid w:val="008B0142"/>
    <w:rsid w:val="008B03EC"/>
    <w:rsid w:val="008B04B3"/>
    <w:rsid w:val="008B095F"/>
    <w:rsid w:val="008B0A57"/>
    <w:rsid w:val="008B0EE2"/>
    <w:rsid w:val="008B10F1"/>
    <w:rsid w:val="008B1301"/>
    <w:rsid w:val="008B1618"/>
    <w:rsid w:val="008B18ED"/>
    <w:rsid w:val="008B1DC2"/>
    <w:rsid w:val="008B1F26"/>
    <w:rsid w:val="008B2106"/>
    <w:rsid w:val="008B2194"/>
    <w:rsid w:val="008B24BC"/>
    <w:rsid w:val="008B24DC"/>
    <w:rsid w:val="008B25AC"/>
    <w:rsid w:val="008B2753"/>
    <w:rsid w:val="008B287D"/>
    <w:rsid w:val="008B2F72"/>
    <w:rsid w:val="008B2FCB"/>
    <w:rsid w:val="008B3867"/>
    <w:rsid w:val="008B3A33"/>
    <w:rsid w:val="008B3A63"/>
    <w:rsid w:val="008B3AF1"/>
    <w:rsid w:val="008B4519"/>
    <w:rsid w:val="008B4702"/>
    <w:rsid w:val="008B48B4"/>
    <w:rsid w:val="008B4A66"/>
    <w:rsid w:val="008B5163"/>
    <w:rsid w:val="008B5651"/>
    <w:rsid w:val="008B58C5"/>
    <w:rsid w:val="008B59A9"/>
    <w:rsid w:val="008B5F75"/>
    <w:rsid w:val="008B624B"/>
    <w:rsid w:val="008B6616"/>
    <w:rsid w:val="008B6B58"/>
    <w:rsid w:val="008B6CB5"/>
    <w:rsid w:val="008B6E28"/>
    <w:rsid w:val="008B7538"/>
    <w:rsid w:val="008B7C99"/>
    <w:rsid w:val="008C01C7"/>
    <w:rsid w:val="008C0490"/>
    <w:rsid w:val="008C049B"/>
    <w:rsid w:val="008C0C55"/>
    <w:rsid w:val="008C1163"/>
    <w:rsid w:val="008C15B0"/>
    <w:rsid w:val="008C15C9"/>
    <w:rsid w:val="008C1973"/>
    <w:rsid w:val="008C1F09"/>
    <w:rsid w:val="008C2138"/>
    <w:rsid w:val="008C2370"/>
    <w:rsid w:val="008C245C"/>
    <w:rsid w:val="008C2C1D"/>
    <w:rsid w:val="008C2ED8"/>
    <w:rsid w:val="008C3220"/>
    <w:rsid w:val="008C3898"/>
    <w:rsid w:val="008C3A35"/>
    <w:rsid w:val="008C3A9F"/>
    <w:rsid w:val="008C3C0D"/>
    <w:rsid w:val="008C3C99"/>
    <w:rsid w:val="008C4724"/>
    <w:rsid w:val="008C4840"/>
    <w:rsid w:val="008C4B7A"/>
    <w:rsid w:val="008C4BEF"/>
    <w:rsid w:val="008C51FF"/>
    <w:rsid w:val="008C5201"/>
    <w:rsid w:val="008C5216"/>
    <w:rsid w:val="008C5822"/>
    <w:rsid w:val="008C5ACA"/>
    <w:rsid w:val="008C61D3"/>
    <w:rsid w:val="008C65CF"/>
    <w:rsid w:val="008C65DA"/>
    <w:rsid w:val="008C6D2D"/>
    <w:rsid w:val="008C706F"/>
    <w:rsid w:val="008C71EB"/>
    <w:rsid w:val="008C72A8"/>
    <w:rsid w:val="008C7563"/>
    <w:rsid w:val="008C76B7"/>
    <w:rsid w:val="008C7729"/>
    <w:rsid w:val="008C7E45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1B97"/>
    <w:rsid w:val="008D23AB"/>
    <w:rsid w:val="008D299C"/>
    <w:rsid w:val="008D29EE"/>
    <w:rsid w:val="008D2A04"/>
    <w:rsid w:val="008D338D"/>
    <w:rsid w:val="008D369E"/>
    <w:rsid w:val="008D3BC0"/>
    <w:rsid w:val="008D4281"/>
    <w:rsid w:val="008D46CC"/>
    <w:rsid w:val="008D4BF2"/>
    <w:rsid w:val="008D4DC8"/>
    <w:rsid w:val="008D5146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B71"/>
    <w:rsid w:val="008D7C97"/>
    <w:rsid w:val="008D7E18"/>
    <w:rsid w:val="008E0A79"/>
    <w:rsid w:val="008E120F"/>
    <w:rsid w:val="008E143E"/>
    <w:rsid w:val="008E17D7"/>
    <w:rsid w:val="008E1A4C"/>
    <w:rsid w:val="008E1CB6"/>
    <w:rsid w:val="008E1E16"/>
    <w:rsid w:val="008E1E2D"/>
    <w:rsid w:val="008E1E7D"/>
    <w:rsid w:val="008E1EFE"/>
    <w:rsid w:val="008E2044"/>
    <w:rsid w:val="008E220F"/>
    <w:rsid w:val="008E242E"/>
    <w:rsid w:val="008E266C"/>
    <w:rsid w:val="008E269B"/>
    <w:rsid w:val="008E27E1"/>
    <w:rsid w:val="008E283A"/>
    <w:rsid w:val="008E3090"/>
    <w:rsid w:val="008E3917"/>
    <w:rsid w:val="008E3975"/>
    <w:rsid w:val="008E3999"/>
    <w:rsid w:val="008E3B0E"/>
    <w:rsid w:val="008E3C1A"/>
    <w:rsid w:val="008E3F51"/>
    <w:rsid w:val="008E4041"/>
    <w:rsid w:val="008E43F9"/>
    <w:rsid w:val="008E44B9"/>
    <w:rsid w:val="008E44BE"/>
    <w:rsid w:val="008E456F"/>
    <w:rsid w:val="008E4A77"/>
    <w:rsid w:val="008E4BC3"/>
    <w:rsid w:val="008E4CF6"/>
    <w:rsid w:val="008E5805"/>
    <w:rsid w:val="008E5827"/>
    <w:rsid w:val="008E584C"/>
    <w:rsid w:val="008E58CD"/>
    <w:rsid w:val="008E5A61"/>
    <w:rsid w:val="008E5FC2"/>
    <w:rsid w:val="008E60FF"/>
    <w:rsid w:val="008E668C"/>
    <w:rsid w:val="008E66B7"/>
    <w:rsid w:val="008E678C"/>
    <w:rsid w:val="008E6911"/>
    <w:rsid w:val="008E69B4"/>
    <w:rsid w:val="008E6DC4"/>
    <w:rsid w:val="008E6DFA"/>
    <w:rsid w:val="008E6E0F"/>
    <w:rsid w:val="008E6FEB"/>
    <w:rsid w:val="008E7025"/>
    <w:rsid w:val="008E716F"/>
    <w:rsid w:val="008E7286"/>
    <w:rsid w:val="008E738D"/>
    <w:rsid w:val="008E78F7"/>
    <w:rsid w:val="008E7925"/>
    <w:rsid w:val="008E7CEB"/>
    <w:rsid w:val="008E7D94"/>
    <w:rsid w:val="008E7EEB"/>
    <w:rsid w:val="008E7F80"/>
    <w:rsid w:val="008F00EF"/>
    <w:rsid w:val="008F032C"/>
    <w:rsid w:val="008F037B"/>
    <w:rsid w:val="008F082A"/>
    <w:rsid w:val="008F0AF8"/>
    <w:rsid w:val="008F0B59"/>
    <w:rsid w:val="008F0CE6"/>
    <w:rsid w:val="008F0ED8"/>
    <w:rsid w:val="008F113E"/>
    <w:rsid w:val="008F1354"/>
    <w:rsid w:val="008F13EC"/>
    <w:rsid w:val="008F1A4C"/>
    <w:rsid w:val="008F1B02"/>
    <w:rsid w:val="008F21EA"/>
    <w:rsid w:val="008F2216"/>
    <w:rsid w:val="008F2251"/>
    <w:rsid w:val="008F297E"/>
    <w:rsid w:val="008F2DEB"/>
    <w:rsid w:val="008F2F84"/>
    <w:rsid w:val="008F306C"/>
    <w:rsid w:val="008F3271"/>
    <w:rsid w:val="008F38E1"/>
    <w:rsid w:val="008F3E86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48E"/>
    <w:rsid w:val="008F7A05"/>
    <w:rsid w:val="008F7B8A"/>
    <w:rsid w:val="008F7CEC"/>
    <w:rsid w:val="008F7D67"/>
    <w:rsid w:val="008F7E41"/>
    <w:rsid w:val="008F7F5F"/>
    <w:rsid w:val="009000E1"/>
    <w:rsid w:val="0090035B"/>
    <w:rsid w:val="00900518"/>
    <w:rsid w:val="009009C7"/>
    <w:rsid w:val="009009EF"/>
    <w:rsid w:val="00900EA3"/>
    <w:rsid w:val="00901134"/>
    <w:rsid w:val="009014D4"/>
    <w:rsid w:val="00901A6E"/>
    <w:rsid w:val="00901B14"/>
    <w:rsid w:val="00901D0F"/>
    <w:rsid w:val="00901FEF"/>
    <w:rsid w:val="009020C3"/>
    <w:rsid w:val="00902274"/>
    <w:rsid w:val="00902505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100"/>
    <w:rsid w:val="009044EF"/>
    <w:rsid w:val="00904F83"/>
    <w:rsid w:val="009053AD"/>
    <w:rsid w:val="0090540F"/>
    <w:rsid w:val="009054B0"/>
    <w:rsid w:val="009056B0"/>
    <w:rsid w:val="00905832"/>
    <w:rsid w:val="00906EE3"/>
    <w:rsid w:val="00907044"/>
    <w:rsid w:val="009070AB"/>
    <w:rsid w:val="009073DE"/>
    <w:rsid w:val="0090774B"/>
    <w:rsid w:val="009079E5"/>
    <w:rsid w:val="00907CB1"/>
    <w:rsid w:val="00907E21"/>
    <w:rsid w:val="00907EC8"/>
    <w:rsid w:val="00907F6F"/>
    <w:rsid w:val="0091050E"/>
    <w:rsid w:val="00910716"/>
    <w:rsid w:val="00910AE7"/>
    <w:rsid w:val="00910D0D"/>
    <w:rsid w:val="009110F5"/>
    <w:rsid w:val="00911283"/>
    <w:rsid w:val="00911699"/>
    <w:rsid w:val="00911ADF"/>
    <w:rsid w:val="00911B2B"/>
    <w:rsid w:val="00911C93"/>
    <w:rsid w:val="00911DB1"/>
    <w:rsid w:val="00911EC7"/>
    <w:rsid w:val="00911EC9"/>
    <w:rsid w:val="00911F92"/>
    <w:rsid w:val="00912600"/>
    <w:rsid w:val="009127AE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6B64"/>
    <w:rsid w:val="00917093"/>
    <w:rsid w:val="009170AA"/>
    <w:rsid w:val="009173D7"/>
    <w:rsid w:val="009177A8"/>
    <w:rsid w:val="0091785E"/>
    <w:rsid w:val="00917866"/>
    <w:rsid w:val="00917DBE"/>
    <w:rsid w:val="00920081"/>
    <w:rsid w:val="00920082"/>
    <w:rsid w:val="00920243"/>
    <w:rsid w:val="00920316"/>
    <w:rsid w:val="00920A87"/>
    <w:rsid w:val="00921399"/>
    <w:rsid w:val="00921699"/>
    <w:rsid w:val="00921970"/>
    <w:rsid w:val="00921BC5"/>
    <w:rsid w:val="00921FE3"/>
    <w:rsid w:val="009222DC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D73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8FD"/>
    <w:rsid w:val="0092796D"/>
    <w:rsid w:val="00927E9E"/>
    <w:rsid w:val="00927F94"/>
    <w:rsid w:val="009300F4"/>
    <w:rsid w:val="00930298"/>
    <w:rsid w:val="00930544"/>
    <w:rsid w:val="00930B83"/>
    <w:rsid w:val="0093105B"/>
    <w:rsid w:val="00931373"/>
    <w:rsid w:val="00931561"/>
    <w:rsid w:val="009316FD"/>
    <w:rsid w:val="00931762"/>
    <w:rsid w:val="00931801"/>
    <w:rsid w:val="00931D46"/>
    <w:rsid w:val="00932091"/>
    <w:rsid w:val="009321DC"/>
    <w:rsid w:val="00932436"/>
    <w:rsid w:val="0093273D"/>
    <w:rsid w:val="009328EC"/>
    <w:rsid w:val="00932BA0"/>
    <w:rsid w:val="00932F15"/>
    <w:rsid w:val="00933345"/>
    <w:rsid w:val="009334D7"/>
    <w:rsid w:val="00933533"/>
    <w:rsid w:val="0093378F"/>
    <w:rsid w:val="00933845"/>
    <w:rsid w:val="009339DF"/>
    <w:rsid w:val="00933D95"/>
    <w:rsid w:val="00933E7C"/>
    <w:rsid w:val="00933FE1"/>
    <w:rsid w:val="0093431B"/>
    <w:rsid w:val="00934454"/>
    <w:rsid w:val="00934608"/>
    <w:rsid w:val="00934756"/>
    <w:rsid w:val="0093480B"/>
    <w:rsid w:val="00935849"/>
    <w:rsid w:val="009358AC"/>
    <w:rsid w:val="00935A65"/>
    <w:rsid w:val="00935A77"/>
    <w:rsid w:val="00935BE6"/>
    <w:rsid w:val="00935D1B"/>
    <w:rsid w:val="00935F8F"/>
    <w:rsid w:val="00936025"/>
    <w:rsid w:val="00936540"/>
    <w:rsid w:val="0093668C"/>
    <w:rsid w:val="0093675D"/>
    <w:rsid w:val="00936766"/>
    <w:rsid w:val="00936B1B"/>
    <w:rsid w:val="00936E0C"/>
    <w:rsid w:val="00937313"/>
    <w:rsid w:val="0093746A"/>
    <w:rsid w:val="00937670"/>
    <w:rsid w:val="00937CB7"/>
    <w:rsid w:val="00937DBF"/>
    <w:rsid w:val="00937F80"/>
    <w:rsid w:val="0094020D"/>
    <w:rsid w:val="0094063A"/>
    <w:rsid w:val="00940676"/>
    <w:rsid w:val="00940A3A"/>
    <w:rsid w:val="00940CF6"/>
    <w:rsid w:val="00940F41"/>
    <w:rsid w:val="0094114A"/>
    <w:rsid w:val="0094118F"/>
    <w:rsid w:val="009412DF"/>
    <w:rsid w:val="00941908"/>
    <w:rsid w:val="0094242C"/>
    <w:rsid w:val="00942ACE"/>
    <w:rsid w:val="00942CC5"/>
    <w:rsid w:val="00942D39"/>
    <w:rsid w:val="0094332C"/>
    <w:rsid w:val="00943422"/>
    <w:rsid w:val="009438B5"/>
    <w:rsid w:val="009439E9"/>
    <w:rsid w:val="00944005"/>
    <w:rsid w:val="00944098"/>
    <w:rsid w:val="00944477"/>
    <w:rsid w:val="009444BA"/>
    <w:rsid w:val="009444EE"/>
    <w:rsid w:val="00944612"/>
    <w:rsid w:val="00944A8D"/>
    <w:rsid w:val="00944A9F"/>
    <w:rsid w:val="00944B69"/>
    <w:rsid w:val="00944E1C"/>
    <w:rsid w:val="0094551D"/>
    <w:rsid w:val="00945523"/>
    <w:rsid w:val="00945724"/>
    <w:rsid w:val="00945836"/>
    <w:rsid w:val="00945A9E"/>
    <w:rsid w:val="00946570"/>
    <w:rsid w:val="009465C8"/>
    <w:rsid w:val="00946614"/>
    <w:rsid w:val="009469A2"/>
    <w:rsid w:val="009469B1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2664"/>
    <w:rsid w:val="00953117"/>
    <w:rsid w:val="0095332B"/>
    <w:rsid w:val="009537D5"/>
    <w:rsid w:val="0095383F"/>
    <w:rsid w:val="009538EB"/>
    <w:rsid w:val="0095411B"/>
    <w:rsid w:val="009543D2"/>
    <w:rsid w:val="00954B19"/>
    <w:rsid w:val="00954EF7"/>
    <w:rsid w:val="00954F58"/>
    <w:rsid w:val="00955165"/>
    <w:rsid w:val="0095532E"/>
    <w:rsid w:val="009553B2"/>
    <w:rsid w:val="009553BC"/>
    <w:rsid w:val="00955D04"/>
    <w:rsid w:val="00955DDC"/>
    <w:rsid w:val="00956661"/>
    <w:rsid w:val="00956C26"/>
    <w:rsid w:val="00956C53"/>
    <w:rsid w:val="00956FB1"/>
    <w:rsid w:val="009576B4"/>
    <w:rsid w:val="009578AD"/>
    <w:rsid w:val="00957902"/>
    <w:rsid w:val="00957A40"/>
    <w:rsid w:val="00957BD5"/>
    <w:rsid w:val="00957D0A"/>
    <w:rsid w:val="00957D78"/>
    <w:rsid w:val="00957EE4"/>
    <w:rsid w:val="00960C1B"/>
    <w:rsid w:val="00960C46"/>
    <w:rsid w:val="00960E0E"/>
    <w:rsid w:val="00960F4E"/>
    <w:rsid w:val="00960F8C"/>
    <w:rsid w:val="00961710"/>
    <w:rsid w:val="00961D8B"/>
    <w:rsid w:val="00961DF1"/>
    <w:rsid w:val="00962208"/>
    <w:rsid w:val="00962DE5"/>
    <w:rsid w:val="009630F3"/>
    <w:rsid w:val="00963209"/>
    <w:rsid w:val="00963B8A"/>
    <w:rsid w:val="00963E8E"/>
    <w:rsid w:val="0096429D"/>
    <w:rsid w:val="00964390"/>
    <w:rsid w:val="00964499"/>
    <w:rsid w:val="00964881"/>
    <w:rsid w:val="00964AB7"/>
    <w:rsid w:val="00964F78"/>
    <w:rsid w:val="0096514D"/>
    <w:rsid w:val="0096521E"/>
    <w:rsid w:val="00965397"/>
    <w:rsid w:val="00965B88"/>
    <w:rsid w:val="0096603F"/>
    <w:rsid w:val="009666DB"/>
    <w:rsid w:val="00966A63"/>
    <w:rsid w:val="00966D38"/>
    <w:rsid w:val="00967385"/>
    <w:rsid w:val="00967476"/>
    <w:rsid w:val="00967712"/>
    <w:rsid w:val="00967B90"/>
    <w:rsid w:val="00967BA0"/>
    <w:rsid w:val="00967D8D"/>
    <w:rsid w:val="0097029F"/>
    <w:rsid w:val="009702DC"/>
    <w:rsid w:val="009705FE"/>
    <w:rsid w:val="00970845"/>
    <w:rsid w:val="009708B4"/>
    <w:rsid w:val="009709EC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1C2"/>
    <w:rsid w:val="009723BC"/>
    <w:rsid w:val="009724EB"/>
    <w:rsid w:val="00972766"/>
    <w:rsid w:val="009728AA"/>
    <w:rsid w:val="009729B8"/>
    <w:rsid w:val="00973651"/>
    <w:rsid w:val="00973932"/>
    <w:rsid w:val="00973A9E"/>
    <w:rsid w:val="00973FC5"/>
    <w:rsid w:val="00973FD9"/>
    <w:rsid w:val="009741F4"/>
    <w:rsid w:val="009743F5"/>
    <w:rsid w:val="00974640"/>
    <w:rsid w:val="00975653"/>
    <w:rsid w:val="00975966"/>
    <w:rsid w:val="00975AA2"/>
    <w:rsid w:val="00975ACA"/>
    <w:rsid w:val="00975C9B"/>
    <w:rsid w:val="00975F80"/>
    <w:rsid w:val="0097686A"/>
    <w:rsid w:val="00976DAC"/>
    <w:rsid w:val="00976EA8"/>
    <w:rsid w:val="0097711B"/>
    <w:rsid w:val="009771CA"/>
    <w:rsid w:val="0097738C"/>
    <w:rsid w:val="0097756A"/>
    <w:rsid w:val="009776E7"/>
    <w:rsid w:val="00977EDC"/>
    <w:rsid w:val="00980143"/>
    <w:rsid w:val="00980289"/>
    <w:rsid w:val="00981528"/>
    <w:rsid w:val="00981545"/>
    <w:rsid w:val="00981977"/>
    <w:rsid w:val="00981B9E"/>
    <w:rsid w:val="00981DA2"/>
    <w:rsid w:val="00981E7E"/>
    <w:rsid w:val="00982385"/>
    <w:rsid w:val="0098273A"/>
    <w:rsid w:val="00982875"/>
    <w:rsid w:val="00982935"/>
    <w:rsid w:val="00982A92"/>
    <w:rsid w:val="00983477"/>
    <w:rsid w:val="009840A4"/>
    <w:rsid w:val="00984241"/>
    <w:rsid w:val="009842B1"/>
    <w:rsid w:val="0098479E"/>
    <w:rsid w:val="009847D0"/>
    <w:rsid w:val="00984BAB"/>
    <w:rsid w:val="00984C12"/>
    <w:rsid w:val="00984CB0"/>
    <w:rsid w:val="00985482"/>
    <w:rsid w:val="009858AA"/>
    <w:rsid w:val="0098595E"/>
    <w:rsid w:val="00985E4F"/>
    <w:rsid w:val="00986037"/>
    <w:rsid w:val="00986301"/>
    <w:rsid w:val="009868BE"/>
    <w:rsid w:val="00986902"/>
    <w:rsid w:val="009869D7"/>
    <w:rsid w:val="00986DED"/>
    <w:rsid w:val="0098730F"/>
    <w:rsid w:val="0098774F"/>
    <w:rsid w:val="009877A3"/>
    <w:rsid w:val="00987995"/>
    <w:rsid w:val="00987B4D"/>
    <w:rsid w:val="00987F3B"/>
    <w:rsid w:val="0099045B"/>
    <w:rsid w:val="00990706"/>
    <w:rsid w:val="00990840"/>
    <w:rsid w:val="00991AB4"/>
    <w:rsid w:val="00991B0E"/>
    <w:rsid w:val="00991B29"/>
    <w:rsid w:val="00991B5D"/>
    <w:rsid w:val="00991CD8"/>
    <w:rsid w:val="00991E7B"/>
    <w:rsid w:val="0099200F"/>
    <w:rsid w:val="00992298"/>
    <w:rsid w:val="009923A4"/>
    <w:rsid w:val="009926F3"/>
    <w:rsid w:val="00992D61"/>
    <w:rsid w:val="00992D92"/>
    <w:rsid w:val="00992FB0"/>
    <w:rsid w:val="00993420"/>
    <w:rsid w:val="009935CB"/>
    <w:rsid w:val="0099380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4FF9"/>
    <w:rsid w:val="0099513A"/>
    <w:rsid w:val="0099521A"/>
    <w:rsid w:val="00995231"/>
    <w:rsid w:val="00995437"/>
    <w:rsid w:val="00995463"/>
    <w:rsid w:val="009956A8"/>
    <w:rsid w:val="00995A05"/>
    <w:rsid w:val="00995A80"/>
    <w:rsid w:val="00995BE7"/>
    <w:rsid w:val="00995CA4"/>
    <w:rsid w:val="009964A6"/>
    <w:rsid w:val="009966EF"/>
    <w:rsid w:val="009967DC"/>
    <w:rsid w:val="00996DF3"/>
    <w:rsid w:val="00997A7B"/>
    <w:rsid w:val="00997D4B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8A0"/>
    <w:rsid w:val="009A2A67"/>
    <w:rsid w:val="009A2F85"/>
    <w:rsid w:val="009A318A"/>
    <w:rsid w:val="009A3216"/>
    <w:rsid w:val="009A323D"/>
    <w:rsid w:val="009A32F1"/>
    <w:rsid w:val="009A34CA"/>
    <w:rsid w:val="009A39A4"/>
    <w:rsid w:val="009A3B7C"/>
    <w:rsid w:val="009A3B8B"/>
    <w:rsid w:val="009A3D15"/>
    <w:rsid w:val="009A3F0A"/>
    <w:rsid w:val="009A44F6"/>
    <w:rsid w:val="009A4627"/>
    <w:rsid w:val="009A4989"/>
    <w:rsid w:val="009A4A79"/>
    <w:rsid w:val="009A5338"/>
    <w:rsid w:val="009A58DA"/>
    <w:rsid w:val="009A5C93"/>
    <w:rsid w:val="009A5EBA"/>
    <w:rsid w:val="009A6189"/>
    <w:rsid w:val="009A7123"/>
    <w:rsid w:val="009A72D9"/>
    <w:rsid w:val="009A77B7"/>
    <w:rsid w:val="009A7C7A"/>
    <w:rsid w:val="009A7EF8"/>
    <w:rsid w:val="009B0049"/>
    <w:rsid w:val="009B00CC"/>
    <w:rsid w:val="009B0351"/>
    <w:rsid w:val="009B0608"/>
    <w:rsid w:val="009B0E83"/>
    <w:rsid w:val="009B1059"/>
    <w:rsid w:val="009B13AA"/>
    <w:rsid w:val="009B14D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BC"/>
    <w:rsid w:val="009B20F8"/>
    <w:rsid w:val="009B26AE"/>
    <w:rsid w:val="009B2862"/>
    <w:rsid w:val="009B2C1E"/>
    <w:rsid w:val="009B311F"/>
    <w:rsid w:val="009B3345"/>
    <w:rsid w:val="009B3457"/>
    <w:rsid w:val="009B35FA"/>
    <w:rsid w:val="009B4212"/>
    <w:rsid w:val="009B4313"/>
    <w:rsid w:val="009B4808"/>
    <w:rsid w:val="009B48C4"/>
    <w:rsid w:val="009B4B8B"/>
    <w:rsid w:val="009B50AA"/>
    <w:rsid w:val="009B563F"/>
    <w:rsid w:val="009B5A50"/>
    <w:rsid w:val="009B5A95"/>
    <w:rsid w:val="009B5B9B"/>
    <w:rsid w:val="009B63C8"/>
    <w:rsid w:val="009B6ABD"/>
    <w:rsid w:val="009B6E62"/>
    <w:rsid w:val="009B6EC2"/>
    <w:rsid w:val="009B6F11"/>
    <w:rsid w:val="009B6F4D"/>
    <w:rsid w:val="009B7161"/>
    <w:rsid w:val="009B7DB4"/>
    <w:rsid w:val="009B7DDA"/>
    <w:rsid w:val="009C0057"/>
    <w:rsid w:val="009C00B5"/>
    <w:rsid w:val="009C07A9"/>
    <w:rsid w:val="009C094D"/>
    <w:rsid w:val="009C0C22"/>
    <w:rsid w:val="009C0C59"/>
    <w:rsid w:val="009C104E"/>
    <w:rsid w:val="009C1383"/>
    <w:rsid w:val="009C1688"/>
    <w:rsid w:val="009C1A33"/>
    <w:rsid w:val="009C1AF1"/>
    <w:rsid w:val="009C1B68"/>
    <w:rsid w:val="009C1C22"/>
    <w:rsid w:val="009C2183"/>
    <w:rsid w:val="009C21A2"/>
    <w:rsid w:val="009C2343"/>
    <w:rsid w:val="009C250C"/>
    <w:rsid w:val="009C2C09"/>
    <w:rsid w:val="009C2E06"/>
    <w:rsid w:val="009C3277"/>
    <w:rsid w:val="009C356A"/>
    <w:rsid w:val="009C3859"/>
    <w:rsid w:val="009C3B4C"/>
    <w:rsid w:val="009C4070"/>
    <w:rsid w:val="009C4269"/>
    <w:rsid w:val="009C476B"/>
    <w:rsid w:val="009C4C4A"/>
    <w:rsid w:val="009C4EE7"/>
    <w:rsid w:val="009C4F6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6F6B"/>
    <w:rsid w:val="009C7481"/>
    <w:rsid w:val="009C7D5F"/>
    <w:rsid w:val="009C7E59"/>
    <w:rsid w:val="009C7F24"/>
    <w:rsid w:val="009C7F81"/>
    <w:rsid w:val="009D0056"/>
    <w:rsid w:val="009D06C2"/>
    <w:rsid w:val="009D07F9"/>
    <w:rsid w:val="009D0A0A"/>
    <w:rsid w:val="009D0B21"/>
    <w:rsid w:val="009D0C20"/>
    <w:rsid w:val="009D16A3"/>
    <w:rsid w:val="009D19F6"/>
    <w:rsid w:val="009D1D30"/>
    <w:rsid w:val="009D1EB4"/>
    <w:rsid w:val="009D2252"/>
    <w:rsid w:val="009D2335"/>
    <w:rsid w:val="009D26CA"/>
    <w:rsid w:val="009D26DB"/>
    <w:rsid w:val="009D27E8"/>
    <w:rsid w:val="009D29DA"/>
    <w:rsid w:val="009D2D14"/>
    <w:rsid w:val="009D31CF"/>
    <w:rsid w:val="009D348E"/>
    <w:rsid w:val="009D391A"/>
    <w:rsid w:val="009D3AE6"/>
    <w:rsid w:val="009D3B30"/>
    <w:rsid w:val="009D3E12"/>
    <w:rsid w:val="009D4313"/>
    <w:rsid w:val="009D4D28"/>
    <w:rsid w:val="009D4DDA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6FFD"/>
    <w:rsid w:val="009D72D0"/>
    <w:rsid w:val="009D79AA"/>
    <w:rsid w:val="009D7A2A"/>
    <w:rsid w:val="009E0490"/>
    <w:rsid w:val="009E04B6"/>
    <w:rsid w:val="009E0591"/>
    <w:rsid w:val="009E065B"/>
    <w:rsid w:val="009E0AE2"/>
    <w:rsid w:val="009E0CA7"/>
    <w:rsid w:val="009E0D32"/>
    <w:rsid w:val="009E0EF1"/>
    <w:rsid w:val="009E128C"/>
    <w:rsid w:val="009E15AA"/>
    <w:rsid w:val="009E15D8"/>
    <w:rsid w:val="009E1634"/>
    <w:rsid w:val="009E16D8"/>
    <w:rsid w:val="009E19FB"/>
    <w:rsid w:val="009E1A4C"/>
    <w:rsid w:val="009E1A6B"/>
    <w:rsid w:val="009E20C0"/>
    <w:rsid w:val="009E2277"/>
    <w:rsid w:val="009E2643"/>
    <w:rsid w:val="009E29DA"/>
    <w:rsid w:val="009E2CC1"/>
    <w:rsid w:val="009E2D7B"/>
    <w:rsid w:val="009E3190"/>
    <w:rsid w:val="009E355C"/>
    <w:rsid w:val="009E38B3"/>
    <w:rsid w:val="009E396E"/>
    <w:rsid w:val="009E3F90"/>
    <w:rsid w:val="009E4018"/>
    <w:rsid w:val="009E413C"/>
    <w:rsid w:val="009E421E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057"/>
    <w:rsid w:val="009E745B"/>
    <w:rsid w:val="009E794E"/>
    <w:rsid w:val="009E7E8A"/>
    <w:rsid w:val="009F0519"/>
    <w:rsid w:val="009F062C"/>
    <w:rsid w:val="009F0A3D"/>
    <w:rsid w:val="009F1365"/>
    <w:rsid w:val="009F14FB"/>
    <w:rsid w:val="009F1971"/>
    <w:rsid w:val="009F1BD5"/>
    <w:rsid w:val="009F1ECF"/>
    <w:rsid w:val="009F1F4C"/>
    <w:rsid w:val="009F243A"/>
    <w:rsid w:val="009F2914"/>
    <w:rsid w:val="009F329E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0BB"/>
    <w:rsid w:val="009F5438"/>
    <w:rsid w:val="009F58CB"/>
    <w:rsid w:val="009F59D4"/>
    <w:rsid w:val="009F5B2C"/>
    <w:rsid w:val="009F64A8"/>
    <w:rsid w:val="009F6710"/>
    <w:rsid w:val="009F6763"/>
    <w:rsid w:val="009F678C"/>
    <w:rsid w:val="009F6A3D"/>
    <w:rsid w:val="009F6DBA"/>
    <w:rsid w:val="009F6EAB"/>
    <w:rsid w:val="009F723F"/>
    <w:rsid w:val="009F7448"/>
    <w:rsid w:val="009F74C4"/>
    <w:rsid w:val="009F7509"/>
    <w:rsid w:val="009F75BF"/>
    <w:rsid w:val="009F7842"/>
    <w:rsid w:val="009F7885"/>
    <w:rsid w:val="009F7D13"/>
    <w:rsid w:val="00A0049D"/>
    <w:rsid w:val="00A008C3"/>
    <w:rsid w:val="00A009E2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2FAF"/>
    <w:rsid w:val="00A03017"/>
    <w:rsid w:val="00A0335E"/>
    <w:rsid w:val="00A03574"/>
    <w:rsid w:val="00A03681"/>
    <w:rsid w:val="00A03A3D"/>
    <w:rsid w:val="00A03D07"/>
    <w:rsid w:val="00A03DF7"/>
    <w:rsid w:val="00A03FBE"/>
    <w:rsid w:val="00A041C4"/>
    <w:rsid w:val="00A051AC"/>
    <w:rsid w:val="00A059B7"/>
    <w:rsid w:val="00A05BCF"/>
    <w:rsid w:val="00A0668A"/>
    <w:rsid w:val="00A06BE3"/>
    <w:rsid w:val="00A07603"/>
    <w:rsid w:val="00A07A2B"/>
    <w:rsid w:val="00A07D3D"/>
    <w:rsid w:val="00A10123"/>
    <w:rsid w:val="00A1029B"/>
    <w:rsid w:val="00A10348"/>
    <w:rsid w:val="00A10719"/>
    <w:rsid w:val="00A11005"/>
    <w:rsid w:val="00A1100B"/>
    <w:rsid w:val="00A11E75"/>
    <w:rsid w:val="00A1220E"/>
    <w:rsid w:val="00A12373"/>
    <w:rsid w:val="00A127A9"/>
    <w:rsid w:val="00A12AF1"/>
    <w:rsid w:val="00A13035"/>
    <w:rsid w:val="00A136E1"/>
    <w:rsid w:val="00A1396F"/>
    <w:rsid w:val="00A13C71"/>
    <w:rsid w:val="00A1425A"/>
    <w:rsid w:val="00A14634"/>
    <w:rsid w:val="00A14780"/>
    <w:rsid w:val="00A1478A"/>
    <w:rsid w:val="00A14D76"/>
    <w:rsid w:val="00A15006"/>
    <w:rsid w:val="00A1519E"/>
    <w:rsid w:val="00A15691"/>
    <w:rsid w:val="00A15E63"/>
    <w:rsid w:val="00A1618C"/>
    <w:rsid w:val="00A163FE"/>
    <w:rsid w:val="00A16498"/>
    <w:rsid w:val="00A166DA"/>
    <w:rsid w:val="00A166F6"/>
    <w:rsid w:val="00A17688"/>
    <w:rsid w:val="00A17A37"/>
    <w:rsid w:val="00A17C5A"/>
    <w:rsid w:val="00A17F87"/>
    <w:rsid w:val="00A17FB3"/>
    <w:rsid w:val="00A2041A"/>
    <w:rsid w:val="00A205B7"/>
    <w:rsid w:val="00A20791"/>
    <w:rsid w:val="00A20C3F"/>
    <w:rsid w:val="00A20CFC"/>
    <w:rsid w:val="00A2117B"/>
    <w:rsid w:val="00A211AC"/>
    <w:rsid w:val="00A21231"/>
    <w:rsid w:val="00A21B1F"/>
    <w:rsid w:val="00A21D4E"/>
    <w:rsid w:val="00A21F2B"/>
    <w:rsid w:val="00A220A5"/>
    <w:rsid w:val="00A22165"/>
    <w:rsid w:val="00A22405"/>
    <w:rsid w:val="00A22430"/>
    <w:rsid w:val="00A229F9"/>
    <w:rsid w:val="00A22C45"/>
    <w:rsid w:val="00A23102"/>
    <w:rsid w:val="00A2342B"/>
    <w:rsid w:val="00A234C9"/>
    <w:rsid w:val="00A23E10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357"/>
    <w:rsid w:val="00A26484"/>
    <w:rsid w:val="00A269FB"/>
    <w:rsid w:val="00A26A58"/>
    <w:rsid w:val="00A26B3D"/>
    <w:rsid w:val="00A26C4D"/>
    <w:rsid w:val="00A27118"/>
    <w:rsid w:val="00A27581"/>
    <w:rsid w:val="00A27E2E"/>
    <w:rsid w:val="00A30635"/>
    <w:rsid w:val="00A307B9"/>
    <w:rsid w:val="00A308B0"/>
    <w:rsid w:val="00A30F1D"/>
    <w:rsid w:val="00A31672"/>
    <w:rsid w:val="00A31842"/>
    <w:rsid w:val="00A318BF"/>
    <w:rsid w:val="00A319E5"/>
    <w:rsid w:val="00A327B9"/>
    <w:rsid w:val="00A328E5"/>
    <w:rsid w:val="00A328F0"/>
    <w:rsid w:val="00A32C7F"/>
    <w:rsid w:val="00A32F18"/>
    <w:rsid w:val="00A33AB9"/>
    <w:rsid w:val="00A33C39"/>
    <w:rsid w:val="00A33C59"/>
    <w:rsid w:val="00A34C79"/>
    <w:rsid w:val="00A350A0"/>
    <w:rsid w:val="00A3539F"/>
    <w:rsid w:val="00A35515"/>
    <w:rsid w:val="00A35691"/>
    <w:rsid w:val="00A356C6"/>
    <w:rsid w:val="00A35C99"/>
    <w:rsid w:val="00A36121"/>
    <w:rsid w:val="00A364DA"/>
    <w:rsid w:val="00A36567"/>
    <w:rsid w:val="00A36EFC"/>
    <w:rsid w:val="00A37125"/>
    <w:rsid w:val="00A371A6"/>
    <w:rsid w:val="00A3764D"/>
    <w:rsid w:val="00A37730"/>
    <w:rsid w:val="00A3782B"/>
    <w:rsid w:val="00A378E9"/>
    <w:rsid w:val="00A379E9"/>
    <w:rsid w:val="00A37AF5"/>
    <w:rsid w:val="00A37C2E"/>
    <w:rsid w:val="00A37EEE"/>
    <w:rsid w:val="00A40086"/>
    <w:rsid w:val="00A401C9"/>
    <w:rsid w:val="00A4042D"/>
    <w:rsid w:val="00A408C1"/>
    <w:rsid w:val="00A40A82"/>
    <w:rsid w:val="00A40D81"/>
    <w:rsid w:val="00A4145F"/>
    <w:rsid w:val="00A416AE"/>
    <w:rsid w:val="00A4239C"/>
    <w:rsid w:val="00A423FA"/>
    <w:rsid w:val="00A42A83"/>
    <w:rsid w:val="00A42B5F"/>
    <w:rsid w:val="00A42BCA"/>
    <w:rsid w:val="00A43162"/>
    <w:rsid w:val="00A43485"/>
    <w:rsid w:val="00A4356A"/>
    <w:rsid w:val="00A439B6"/>
    <w:rsid w:val="00A43D16"/>
    <w:rsid w:val="00A441CD"/>
    <w:rsid w:val="00A4422F"/>
    <w:rsid w:val="00A4426B"/>
    <w:rsid w:val="00A44536"/>
    <w:rsid w:val="00A44557"/>
    <w:rsid w:val="00A445C1"/>
    <w:rsid w:val="00A446F9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3BD"/>
    <w:rsid w:val="00A4649A"/>
    <w:rsid w:val="00A469BF"/>
    <w:rsid w:val="00A4799A"/>
    <w:rsid w:val="00A47A08"/>
    <w:rsid w:val="00A501AB"/>
    <w:rsid w:val="00A5074D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1B9E"/>
    <w:rsid w:val="00A52109"/>
    <w:rsid w:val="00A52110"/>
    <w:rsid w:val="00A522E1"/>
    <w:rsid w:val="00A525B2"/>
    <w:rsid w:val="00A5274F"/>
    <w:rsid w:val="00A528C8"/>
    <w:rsid w:val="00A52AB3"/>
    <w:rsid w:val="00A53490"/>
    <w:rsid w:val="00A53522"/>
    <w:rsid w:val="00A53827"/>
    <w:rsid w:val="00A539B2"/>
    <w:rsid w:val="00A53E31"/>
    <w:rsid w:val="00A53ED4"/>
    <w:rsid w:val="00A53F2E"/>
    <w:rsid w:val="00A54194"/>
    <w:rsid w:val="00A541A7"/>
    <w:rsid w:val="00A543C7"/>
    <w:rsid w:val="00A5449B"/>
    <w:rsid w:val="00A545CC"/>
    <w:rsid w:val="00A545FC"/>
    <w:rsid w:val="00A54E41"/>
    <w:rsid w:val="00A55281"/>
    <w:rsid w:val="00A552FB"/>
    <w:rsid w:val="00A554CF"/>
    <w:rsid w:val="00A55570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C3"/>
    <w:rsid w:val="00A61FD5"/>
    <w:rsid w:val="00A627CE"/>
    <w:rsid w:val="00A6299A"/>
    <w:rsid w:val="00A62A4F"/>
    <w:rsid w:val="00A62DC5"/>
    <w:rsid w:val="00A62FD0"/>
    <w:rsid w:val="00A630F8"/>
    <w:rsid w:val="00A6311F"/>
    <w:rsid w:val="00A635F3"/>
    <w:rsid w:val="00A638B9"/>
    <w:rsid w:val="00A63B6E"/>
    <w:rsid w:val="00A63E3B"/>
    <w:rsid w:val="00A63E4E"/>
    <w:rsid w:val="00A6425F"/>
    <w:rsid w:val="00A642FD"/>
    <w:rsid w:val="00A64458"/>
    <w:rsid w:val="00A6460D"/>
    <w:rsid w:val="00A64661"/>
    <w:rsid w:val="00A6559E"/>
    <w:rsid w:val="00A65965"/>
    <w:rsid w:val="00A65AB5"/>
    <w:rsid w:val="00A65B8F"/>
    <w:rsid w:val="00A65D91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67E9A"/>
    <w:rsid w:val="00A70295"/>
    <w:rsid w:val="00A70494"/>
    <w:rsid w:val="00A705CB"/>
    <w:rsid w:val="00A70834"/>
    <w:rsid w:val="00A70A73"/>
    <w:rsid w:val="00A714EA"/>
    <w:rsid w:val="00A71E21"/>
    <w:rsid w:val="00A7212D"/>
    <w:rsid w:val="00A7212E"/>
    <w:rsid w:val="00A722A6"/>
    <w:rsid w:val="00A729FD"/>
    <w:rsid w:val="00A7378D"/>
    <w:rsid w:val="00A73951"/>
    <w:rsid w:val="00A73D44"/>
    <w:rsid w:val="00A73DD4"/>
    <w:rsid w:val="00A73E85"/>
    <w:rsid w:val="00A7417D"/>
    <w:rsid w:val="00A74200"/>
    <w:rsid w:val="00A74275"/>
    <w:rsid w:val="00A74461"/>
    <w:rsid w:val="00A7454B"/>
    <w:rsid w:val="00A747A8"/>
    <w:rsid w:val="00A74D59"/>
    <w:rsid w:val="00A755BF"/>
    <w:rsid w:val="00A75C12"/>
    <w:rsid w:val="00A761BD"/>
    <w:rsid w:val="00A7668B"/>
    <w:rsid w:val="00A766D3"/>
    <w:rsid w:val="00A76FAF"/>
    <w:rsid w:val="00A77516"/>
    <w:rsid w:val="00A77F08"/>
    <w:rsid w:val="00A80AED"/>
    <w:rsid w:val="00A810D7"/>
    <w:rsid w:val="00A8144A"/>
    <w:rsid w:val="00A81858"/>
    <w:rsid w:val="00A81995"/>
    <w:rsid w:val="00A81BE2"/>
    <w:rsid w:val="00A820A7"/>
    <w:rsid w:val="00A821CB"/>
    <w:rsid w:val="00A82818"/>
    <w:rsid w:val="00A8286D"/>
    <w:rsid w:val="00A82AAF"/>
    <w:rsid w:val="00A82C17"/>
    <w:rsid w:val="00A82C7B"/>
    <w:rsid w:val="00A82CDA"/>
    <w:rsid w:val="00A83234"/>
    <w:rsid w:val="00A84006"/>
    <w:rsid w:val="00A84032"/>
    <w:rsid w:val="00A8414F"/>
    <w:rsid w:val="00A841A8"/>
    <w:rsid w:val="00A84590"/>
    <w:rsid w:val="00A84772"/>
    <w:rsid w:val="00A8499E"/>
    <w:rsid w:val="00A849AB"/>
    <w:rsid w:val="00A84CFB"/>
    <w:rsid w:val="00A84FFA"/>
    <w:rsid w:val="00A852C0"/>
    <w:rsid w:val="00A855EC"/>
    <w:rsid w:val="00A856BE"/>
    <w:rsid w:val="00A85743"/>
    <w:rsid w:val="00A8583F"/>
    <w:rsid w:val="00A8589C"/>
    <w:rsid w:val="00A85BB5"/>
    <w:rsid w:val="00A85E0E"/>
    <w:rsid w:val="00A85E85"/>
    <w:rsid w:val="00A85EF1"/>
    <w:rsid w:val="00A863A4"/>
    <w:rsid w:val="00A86532"/>
    <w:rsid w:val="00A8675A"/>
    <w:rsid w:val="00A867A4"/>
    <w:rsid w:val="00A86BAC"/>
    <w:rsid w:val="00A86BE9"/>
    <w:rsid w:val="00A86C1B"/>
    <w:rsid w:val="00A86DD7"/>
    <w:rsid w:val="00A870C4"/>
    <w:rsid w:val="00A87286"/>
    <w:rsid w:val="00A8732D"/>
    <w:rsid w:val="00A87C7A"/>
    <w:rsid w:val="00A9012A"/>
    <w:rsid w:val="00A90552"/>
    <w:rsid w:val="00A908E4"/>
    <w:rsid w:val="00A9093E"/>
    <w:rsid w:val="00A90A66"/>
    <w:rsid w:val="00A90AB5"/>
    <w:rsid w:val="00A90F2E"/>
    <w:rsid w:val="00A91037"/>
    <w:rsid w:val="00A911C0"/>
    <w:rsid w:val="00A9120A"/>
    <w:rsid w:val="00A918D0"/>
    <w:rsid w:val="00A91A28"/>
    <w:rsid w:val="00A91B95"/>
    <w:rsid w:val="00A91F5F"/>
    <w:rsid w:val="00A923CA"/>
    <w:rsid w:val="00A92723"/>
    <w:rsid w:val="00A927B8"/>
    <w:rsid w:val="00A9283B"/>
    <w:rsid w:val="00A92A0D"/>
    <w:rsid w:val="00A92A3E"/>
    <w:rsid w:val="00A92B28"/>
    <w:rsid w:val="00A92C7A"/>
    <w:rsid w:val="00A92D48"/>
    <w:rsid w:val="00A92EA7"/>
    <w:rsid w:val="00A92FB0"/>
    <w:rsid w:val="00A93A29"/>
    <w:rsid w:val="00A93B63"/>
    <w:rsid w:val="00A942F0"/>
    <w:rsid w:val="00A945CE"/>
    <w:rsid w:val="00A94778"/>
    <w:rsid w:val="00A94CCE"/>
    <w:rsid w:val="00A94CEA"/>
    <w:rsid w:val="00A95063"/>
    <w:rsid w:val="00A951A0"/>
    <w:rsid w:val="00A95353"/>
    <w:rsid w:val="00A954BA"/>
    <w:rsid w:val="00A95584"/>
    <w:rsid w:val="00A955C9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2C1"/>
    <w:rsid w:val="00A975EC"/>
    <w:rsid w:val="00A97601"/>
    <w:rsid w:val="00A97A5B"/>
    <w:rsid w:val="00A97CAC"/>
    <w:rsid w:val="00AA0264"/>
    <w:rsid w:val="00AA028F"/>
    <w:rsid w:val="00AA0819"/>
    <w:rsid w:val="00AA0875"/>
    <w:rsid w:val="00AA0A9E"/>
    <w:rsid w:val="00AA0E9C"/>
    <w:rsid w:val="00AA12D0"/>
    <w:rsid w:val="00AA12EC"/>
    <w:rsid w:val="00AA149C"/>
    <w:rsid w:val="00AA17A0"/>
    <w:rsid w:val="00AA17B7"/>
    <w:rsid w:val="00AA1C2F"/>
    <w:rsid w:val="00AA2000"/>
    <w:rsid w:val="00AA2238"/>
    <w:rsid w:val="00AA22D9"/>
    <w:rsid w:val="00AA25E5"/>
    <w:rsid w:val="00AA2B0F"/>
    <w:rsid w:val="00AA2E68"/>
    <w:rsid w:val="00AA2E74"/>
    <w:rsid w:val="00AA3760"/>
    <w:rsid w:val="00AA3BF1"/>
    <w:rsid w:val="00AA3CA3"/>
    <w:rsid w:val="00AA3E9F"/>
    <w:rsid w:val="00AA40E7"/>
    <w:rsid w:val="00AA44ED"/>
    <w:rsid w:val="00AA4518"/>
    <w:rsid w:val="00AA475A"/>
    <w:rsid w:val="00AA47C9"/>
    <w:rsid w:val="00AA4BC0"/>
    <w:rsid w:val="00AA4FB7"/>
    <w:rsid w:val="00AA5791"/>
    <w:rsid w:val="00AA5CF2"/>
    <w:rsid w:val="00AA67BB"/>
    <w:rsid w:val="00AA6C43"/>
    <w:rsid w:val="00AA6C55"/>
    <w:rsid w:val="00AA7451"/>
    <w:rsid w:val="00AA7720"/>
    <w:rsid w:val="00AA7966"/>
    <w:rsid w:val="00AA79EA"/>
    <w:rsid w:val="00AA7AA1"/>
    <w:rsid w:val="00AB01FB"/>
    <w:rsid w:val="00AB0A1A"/>
    <w:rsid w:val="00AB0AF9"/>
    <w:rsid w:val="00AB0BAF"/>
    <w:rsid w:val="00AB0E8F"/>
    <w:rsid w:val="00AB0F66"/>
    <w:rsid w:val="00AB0F6C"/>
    <w:rsid w:val="00AB103D"/>
    <w:rsid w:val="00AB1223"/>
    <w:rsid w:val="00AB162E"/>
    <w:rsid w:val="00AB1C0B"/>
    <w:rsid w:val="00AB1FB0"/>
    <w:rsid w:val="00AB25D5"/>
    <w:rsid w:val="00AB26FA"/>
    <w:rsid w:val="00AB3050"/>
    <w:rsid w:val="00AB37D4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B17"/>
    <w:rsid w:val="00AB7CD3"/>
    <w:rsid w:val="00AC016B"/>
    <w:rsid w:val="00AC038A"/>
    <w:rsid w:val="00AC04EE"/>
    <w:rsid w:val="00AC084D"/>
    <w:rsid w:val="00AC09E6"/>
    <w:rsid w:val="00AC0DB8"/>
    <w:rsid w:val="00AC1002"/>
    <w:rsid w:val="00AC144D"/>
    <w:rsid w:val="00AC15D6"/>
    <w:rsid w:val="00AC166A"/>
    <w:rsid w:val="00AC17BA"/>
    <w:rsid w:val="00AC1B6C"/>
    <w:rsid w:val="00AC1D2C"/>
    <w:rsid w:val="00AC2070"/>
    <w:rsid w:val="00AC218F"/>
    <w:rsid w:val="00AC25B4"/>
    <w:rsid w:val="00AC27E6"/>
    <w:rsid w:val="00AC289E"/>
    <w:rsid w:val="00AC2A2C"/>
    <w:rsid w:val="00AC2EC9"/>
    <w:rsid w:val="00AC32D6"/>
    <w:rsid w:val="00AC3B64"/>
    <w:rsid w:val="00AC3FBD"/>
    <w:rsid w:val="00AC4188"/>
    <w:rsid w:val="00AC43A9"/>
    <w:rsid w:val="00AC4453"/>
    <w:rsid w:val="00AC445B"/>
    <w:rsid w:val="00AC46AF"/>
    <w:rsid w:val="00AC49D1"/>
    <w:rsid w:val="00AC49E0"/>
    <w:rsid w:val="00AC4F44"/>
    <w:rsid w:val="00AC51D2"/>
    <w:rsid w:val="00AC51DF"/>
    <w:rsid w:val="00AC5543"/>
    <w:rsid w:val="00AC5673"/>
    <w:rsid w:val="00AC590E"/>
    <w:rsid w:val="00AC59D5"/>
    <w:rsid w:val="00AC59E4"/>
    <w:rsid w:val="00AC5B38"/>
    <w:rsid w:val="00AC5BD4"/>
    <w:rsid w:val="00AC5F1A"/>
    <w:rsid w:val="00AC6012"/>
    <w:rsid w:val="00AC623A"/>
    <w:rsid w:val="00AC6400"/>
    <w:rsid w:val="00AC65AA"/>
    <w:rsid w:val="00AC6858"/>
    <w:rsid w:val="00AC6B00"/>
    <w:rsid w:val="00AC6D94"/>
    <w:rsid w:val="00AC6E79"/>
    <w:rsid w:val="00AC6FD4"/>
    <w:rsid w:val="00AC7090"/>
    <w:rsid w:val="00AD0086"/>
    <w:rsid w:val="00AD018C"/>
    <w:rsid w:val="00AD02EB"/>
    <w:rsid w:val="00AD080A"/>
    <w:rsid w:val="00AD0AF9"/>
    <w:rsid w:val="00AD0C61"/>
    <w:rsid w:val="00AD1035"/>
    <w:rsid w:val="00AD123B"/>
    <w:rsid w:val="00AD1350"/>
    <w:rsid w:val="00AD1499"/>
    <w:rsid w:val="00AD1665"/>
    <w:rsid w:val="00AD1A1A"/>
    <w:rsid w:val="00AD1B8D"/>
    <w:rsid w:val="00AD1BD5"/>
    <w:rsid w:val="00AD1ED8"/>
    <w:rsid w:val="00AD1F36"/>
    <w:rsid w:val="00AD21AD"/>
    <w:rsid w:val="00AD231F"/>
    <w:rsid w:val="00AD288F"/>
    <w:rsid w:val="00AD2AE7"/>
    <w:rsid w:val="00AD2F41"/>
    <w:rsid w:val="00AD34C1"/>
    <w:rsid w:val="00AD3974"/>
    <w:rsid w:val="00AD3A56"/>
    <w:rsid w:val="00AD3D70"/>
    <w:rsid w:val="00AD3E88"/>
    <w:rsid w:val="00AD442F"/>
    <w:rsid w:val="00AD4630"/>
    <w:rsid w:val="00AD5488"/>
    <w:rsid w:val="00AD573E"/>
    <w:rsid w:val="00AD586B"/>
    <w:rsid w:val="00AD5D49"/>
    <w:rsid w:val="00AD5E35"/>
    <w:rsid w:val="00AD5F7D"/>
    <w:rsid w:val="00AD6199"/>
    <w:rsid w:val="00AD6213"/>
    <w:rsid w:val="00AD67B8"/>
    <w:rsid w:val="00AD6A1B"/>
    <w:rsid w:val="00AD6C54"/>
    <w:rsid w:val="00AD6E93"/>
    <w:rsid w:val="00AD7138"/>
    <w:rsid w:val="00AD750E"/>
    <w:rsid w:val="00AD756D"/>
    <w:rsid w:val="00AD7FC0"/>
    <w:rsid w:val="00AE03F2"/>
    <w:rsid w:val="00AE0571"/>
    <w:rsid w:val="00AE0802"/>
    <w:rsid w:val="00AE0831"/>
    <w:rsid w:val="00AE0AAC"/>
    <w:rsid w:val="00AE0E46"/>
    <w:rsid w:val="00AE1441"/>
    <w:rsid w:val="00AE1646"/>
    <w:rsid w:val="00AE22D9"/>
    <w:rsid w:val="00AE2565"/>
    <w:rsid w:val="00AE2BA4"/>
    <w:rsid w:val="00AE2E4A"/>
    <w:rsid w:val="00AE311A"/>
    <w:rsid w:val="00AE31A3"/>
    <w:rsid w:val="00AE3296"/>
    <w:rsid w:val="00AE394F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997"/>
    <w:rsid w:val="00AE5D89"/>
    <w:rsid w:val="00AE6241"/>
    <w:rsid w:val="00AE6313"/>
    <w:rsid w:val="00AE651E"/>
    <w:rsid w:val="00AE6549"/>
    <w:rsid w:val="00AE6F8B"/>
    <w:rsid w:val="00AE7033"/>
    <w:rsid w:val="00AE776D"/>
    <w:rsid w:val="00AE780B"/>
    <w:rsid w:val="00AE7819"/>
    <w:rsid w:val="00AE7A80"/>
    <w:rsid w:val="00AE7B2C"/>
    <w:rsid w:val="00AE7E49"/>
    <w:rsid w:val="00AF0260"/>
    <w:rsid w:val="00AF02E2"/>
    <w:rsid w:val="00AF034D"/>
    <w:rsid w:val="00AF0A3E"/>
    <w:rsid w:val="00AF15D6"/>
    <w:rsid w:val="00AF165A"/>
    <w:rsid w:val="00AF238D"/>
    <w:rsid w:val="00AF2391"/>
    <w:rsid w:val="00AF256D"/>
    <w:rsid w:val="00AF26F9"/>
    <w:rsid w:val="00AF2D06"/>
    <w:rsid w:val="00AF2D62"/>
    <w:rsid w:val="00AF2EBC"/>
    <w:rsid w:val="00AF2F86"/>
    <w:rsid w:val="00AF3109"/>
    <w:rsid w:val="00AF3516"/>
    <w:rsid w:val="00AF366A"/>
    <w:rsid w:val="00AF367B"/>
    <w:rsid w:val="00AF3781"/>
    <w:rsid w:val="00AF3D48"/>
    <w:rsid w:val="00AF4006"/>
    <w:rsid w:val="00AF4717"/>
    <w:rsid w:val="00AF4996"/>
    <w:rsid w:val="00AF4A03"/>
    <w:rsid w:val="00AF4BC6"/>
    <w:rsid w:val="00AF4FD6"/>
    <w:rsid w:val="00AF558F"/>
    <w:rsid w:val="00AF58A4"/>
    <w:rsid w:val="00AF58AC"/>
    <w:rsid w:val="00AF62C5"/>
    <w:rsid w:val="00AF6613"/>
    <w:rsid w:val="00AF682C"/>
    <w:rsid w:val="00AF687B"/>
    <w:rsid w:val="00AF6A1B"/>
    <w:rsid w:val="00AF6C5C"/>
    <w:rsid w:val="00AF6C81"/>
    <w:rsid w:val="00AF70A4"/>
    <w:rsid w:val="00AF73D4"/>
    <w:rsid w:val="00AF73E6"/>
    <w:rsid w:val="00AF75C2"/>
    <w:rsid w:val="00AF763E"/>
    <w:rsid w:val="00AF78F8"/>
    <w:rsid w:val="00AF7A49"/>
    <w:rsid w:val="00AF7CDC"/>
    <w:rsid w:val="00AF7D14"/>
    <w:rsid w:val="00AF7EB1"/>
    <w:rsid w:val="00B00195"/>
    <w:rsid w:val="00B003E5"/>
    <w:rsid w:val="00B004EF"/>
    <w:rsid w:val="00B00667"/>
    <w:rsid w:val="00B0067D"/>
    <w:rsid w:val="00B006ED"/>
    <w:rsid w:val="00B007E5"/>
    <w:rsid w:val="00B00857"/>
    <w:rsid w:val="00B00E7F"/>
    <w:rsid w:val="00B01065"/>
    <w:rsid w:val="00B01724"/>
    <w:rsid w:val="00B017BB"/>
    <w:rsid w:val="00B01BEF"/>
    <w:rsid w:val="00B01BF3"/>
    <w:rsid w:val="00B01D91"/>
    <w:rsid w:val="00B027DB"/>
    <w:rsid w:val="00B0295C"/>
    <w:rsid w:val="00B02CBF"/>
    <w:rsid w:val="00B03105"/>
    <w:rsid w:val="00B0320C"/>
    <w:rsid w:val="00B034C5"/>
    <w:rsid w:val="00B04104"/>
    <w:rsid w:val="00B04347"/>
    <w:rsid w:val="00B04350"/>
    <w:rsid w:val="00B044C2"/>
    <w:rsid w:val="00B044EC"/>
    <w:rsid w:val="00B0493D"/>
    <w:rsid w:val="00B04C97"/>
    <w:rsid w:val="00B0597F"/>
    <w:rsid w:val="00B05B10"/>
    <w:rsid w:val="00B05B8A"/>
    <w:rsid w:val="00B05FBE"/>
    <w:rsid w:val="00B06AF8"/>
    <w:rsid w:val="00B06E0F"/>
    <w:rsid w:val="00B06EC6"/>
    <w:rsid w:val="00B06F53"/>
    <w:rsid w:val="00B06F65"/>
    <w:rsid w:val="00B07266"/>
    <w:rsid w:val="00B07656"/>
    <w:rsid w:val="00B1022E"/>
    <w:rsid w:val="00B102FA"/>
    <w:rsid w:val="00B10B02"/>
    <w:rsid w:val="00B10DEB"/>
    <w:rsid w:val="00B10F4D"/>
    <w:rsid w:val="00B11812"/>
    <w:rsid w:val="00B118E8"/>
    <w:rsid w:val="00B1199B"/>
    <w:rsid w:val="00B11AB0"/>
    <w:rsid w:val="00B11BA9"/>
    <w:rsid w:val="00B11BE9"/>
    <w:rsid w:val="00B12319"/>
    <w:rsid w:val="00B128E9"/>
    <w:rsid w:val="00B12B3D"/>
    <w:rsid w:val="00B12BED"/>
    <w:rsid w:val="00B12CD2"/>
    <w:rsid w:val="00B12D6E"/>
    <w:rsid w:val="00B1341D"/>
    <w:rsid w:val="00B1347A"/>
    <w:rsid w:val="00B13518"/>
    <w:rsid w:val="00B13D58"/>
    <w:rsid w:val="00B1404A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53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66C"/>
    <w:rsid w:val="00B227C2"/>
    <w:rsid w:val="00B22814"/>
    <w:rsid w:val="00B2287C"/>
    <w:rsid w:val="00B228F1"/>
    <w:rsid w:val="00B22B1B"/>
    <w:rsid w:val="00B22B82"/>
    <w:rsid w:val="00B22CAB"/>
    <w:rsid w:val="00B22E03"/>
    <w:rsid w:val="00B22F38"/>
    <w:rsid w:val="00B22FC8"/>
    <w:rsid w:val="00B231C4"/>
    <w:rsid w:val="00B232EE"/>
    <w:rsid w:val="00B23451"/>
    <w:rsid w:val="00B23584"/>
    <w:rsid w:val="00B2397D"/>
    <w:rsid w:val="00B239A2"/>
    <w:rsid w:val="00B239C9"/>
    <w:rsid w:val="00B23A75"/>
    <w:rsid w:val="00B23C8F"/>
    <w:rsid w:val="00B23FB6"/>
    <w:rsid w:val="00B2401A"/>
    <w:rsid w:val="00B24391"/>
    <w:rsid w:val="00B2493C"/>
    <w:rsid w:val="00B2495D"/>
    <w:rsid w:val="00B24C5C"/>
    <w:rsid w:val="00B24DBB"/>
    <w:rsid w:val="00B253D1"/>
    <w:rsid w:val="00B25578"/>
    <w:rsid w:val="00B255A8"/>
    <w:rsid w:val="00B25692"/>
    <w:rsid w:val="00B25EC6"/>
    <w:rsid w:val="00B25EE4"/>
    <w:rsid w:val="00B261D5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348"/>
    <w:rsid w:val="00B314E6"/>
    <w:rsid w:val="00B317D8"/>
    <w:rsid w:val="00B31BCA"/>
    <w:rsid w:val="00B31E97"/>
    <w:rsid w:val="00B322C9"/>
    <w:rsid w:val="00B322F5"/>
    <w:rsid w:val="00B32307"/>
    <w:rsid w:val="00B323F4"/>
    <w:rsid w:val="00B32680"/>
    <w:rsid w:val="00B329F2"/>
    <w:rsid w:val="00B32B7F"/>
    <w:rsid w:val="00B32D71"/>
    <w:rsid w:val="00B33072"/>
    <w:rsid w:val="00B330DB"/>
    <w:rsid w:val="00B3365A"/>
    <w:rsid w:val="00B3373F"/>
    <w:rsid w:val="00B33DB9"/>
    <w:rsid w:val="00B33E01"/>
    <w:rsid w:val="00B340F4"/>
    <w:rsid w:val="00B34E13"/>
    <w:rsid w:val="00B35255"/>
    <w:rsid w:val="00B35824"/>
    <w:rsid w:val="00B35D32"/>
    <w:rsid w:val="00B35DE7"/>
    <w:rsid w:val="00B35F43"/>
    <w:rsid w:val="00B3601B"/>
    <w:rsid w:val="00B36327"/>
    <w:rsid w:val="00B36AD2"/>
    <w:rsid w:val="00B36C8D"/>
    <w:rsid w:val="00B3703F"/>
    <w:rsid w:val="00B370CC"/>
    <w:rsid w:val="00B37294"/>
    <w:rsid w:val="00B374CC"/>
    <w:rsid w:val="00B376AA"/>
    <w:rsid w:val="00B37790"/>
    <w:rsid w:val="00B377E0"/>
    <w:rsid w:val="00B378C0"/>
    <w:rsid w:val="00B40162"/>
    <w:rsid w:val="00B4022D"/>
    <w:rsid w:val="00B40821"/>
    <w:rsid w:val="00B40906"/>
    <w:rsid w:val="00B40CE0"/>
    <w:rsid w:val="00B41294"/>
    <w:rsid w:val="00B4156A"/>
    <w:rsid w:val="00B415D8"/>
    <w:rsid w:val="00B41AB6"/>
    <w:rsid w:val="00B421FC"/>
    <w:rsid w:val="00B424A9"/>
    <w:rsid w:val="00B42AEC"/>
    <w:rsid w:val="00B42D23"/>
    <w:rsid w:val="00B42DEF"/>
    <w:rsid w:val="00B43638"/>
    <w:rsid w:val="00B436E0"/>
    <w:rsid w:val="00B437D0"/>
    <w:rsid w:val="00B43E90"/>
    <w:rsid w:val="00B43FA3"/>
    <w:rsid w:val="00B4417E"/>
    <w:rsid w:val="00B443BF"/>
    <w:rsid w:val="00B443FD"/>
    <w:rsid w:val="00B4468B"/>
    <w:rsid w:val="00B448B1"/>
    <w:rsid w:val="00B44B28"/>
    <w:rsid w:val="00B44FBF"/>
    <w:rsid w:val="00B45141"/>
    <w:rsid w:val="00B451CB"/>
    <w:rsid w:val="00B452F8"/>
    <w:rsid w:val="00B45520"/>
    <w:rsid w:val="00B4560D"/>
    <w:rsid w:val="00B45BD8"/>
    <w:rsid w:val="00B45C87"/>
    <w:rsid w:val="00B45ECE"/>
    <w:rsid w:val="00B463D3"/>
    <w:rsid w:val="00B4643A"/>
    <w:rsid w:val="00B46445"/>
    <w:rsid w:val="00B464FD"/>
    <w:rsid w:val="00B46921"/>
    <w:rsid w:val="00B47248"/>
    <w:rsid w:val="00B47328"/>
    <w:rsid w:val="00B47D96"/>
    <w:rsid w:val="00B500BA"/>
    <w:rsid w:val="00B50217"/>
    <w:rsid w:val="00B504FC"/>
    <w:rsid w:val="00B50609"/>
    <w:rsid w:val="00B506F2"/>
    <w:rsid w:val="00B50760"/>
    <w:rsid w:val="00B50B91"/>
    <w:rsid w:val="00B50C58"/>
    <w:rsid w:val="00B50D2D"/>
    <w:rsid w:val="00B511D0"/>
    <w:rsid w:val="00B51262"/>
    <w:rsid w:val="00B5144A"/>
    <w:rsid w:val="00B51823"/>
    <w:rsid w:val="00B5216C"/>
    <w:rsid w:val="00B5252D"/>
    <w:rsid w:val="00B52E6A"/>
    <w:rsid w:val="00B5318C"/>
    <w:rsid w:val="00B531E1"/>
    <w:rsid w:val="00B53311"/>
    <w:rsid w:val="00B5337B"/>
    <w:rsid w:val="00B534F3"/>
    <w:rsid w:val="00B53609"/>
    <w:rsid w:val="00B53883"/>
    <w:rsid w:val="00B53CAA"/>
    <w:rsid w:val="00B53F1F"/>
    <w:rsid w:val="00B53F80"/>
    <w:rsid w:val="00B53FAE"/>
    <w:rsid w:val="00B540C0"/>
    <w:rsid w:val="00B541FD"/>
    <w:rsid w:val="00B54337"/>
    <w:rsid w:val="00B5442F"/>
    <w:rsid w:val="00B5451D"/>
    <w:rsid w:val="00B546AF"/>
    <w:rsid w:val="00B54955"/>
    <w:rsid w:val="00B54BD3"/>
    <w:rsid w:val="00B54D1E"/>
    <w:rsid w:val="00B550C8"/>
    <w:rsid w:val="00B550F7"/>
    <w:rsid w:val="00B55320"/>
    <w:rsid w:val="00B55456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53"/>
    <w:rsid w:val="00B567AD"/>
    <w:rsid w:val="00B56DC7"/>
    <w:rsid w:val="00B56DF2"/>
    <w:rsid w:val="00B57130"/>
    <w:rsid w:val="00B57336"/>
    <w:rsid w:val="00B575C2"/>
    <w:rsid w:val="00B57698"/>
    <w:rsid w:val="00B579F6"/>
    <w:rsid w:val="00B57D4B"/>
    <w:rsid w:val="00B6054E"/>
    <w:rsid w:val="00B60E6C"/>
    <w:rsid w:val="00B60EB5"/>
    <w:rsid w:val="00B6178E"/>
    <w:rsid w:val="00B619B7"/>
    <w:rsid w:val="00B61DBC"/>
    <w:rsid w:val="00B61F25"/>
    <w:rsid w:val="00B620B8"/>
    <w:rsid w:val="00B620EB"/>
    <w:rsid w:val="00B621E1"/>
    <w:rsid w:val="00B623B3"/>
    <w:rsid w:val="00B6273D"/>
    <w:rsid w:val="00B628BF"/>
    <w:rsid w:val="00B629A7"/>
    <w:rsid w:val="00B63112"/>
    <w:rsid w:val="00B639B8"/>
    <w:rsid w:val="00B639EF"/>
    <w:rsid w:val="00B63B1A"/>
    <w:rsid w:val="00B63C3A"/>
    <w:rsid w:val="00B63C74"/>
    <w:rsid w:val="00B63CC7"/>
    <w:rsid w:val="00B6429E"/>
    <w:rsid w:val="00B646B9"/>
    <w:rsid w:val="00B646D4"/>
    <w:rsid w:val="00B646FF"/>
    <w:rsid w:val="00B64CD0"/>
    <w:rsid w:val="00B64D80"/>
    <w:rsid w:val="00B64F7B"/>
    <w:rsid w:val="00B64F9C"/>
    <w:rsid w:val="00B6511F"/>
    <w:rsid w:val="00B6520B"/>
    <w:rsid w:val="00B65288"/>
    <w:rsid w:val="00B652C2"/>
    <w:rsid w:val="00B657B1"/>
    <w:rsid w:val="00B65A44"/>
    <w:rsid w:val="00B66008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4D7"/>
    <w:rsid w:val="00B67837"/>
    <w:rsid w:val="00B67ED4"/>
    <w:rsid w:val="00B67EE4"/>
    <w:rsid w:val="00B700B7"/>
    <w:rsid w:val="00B70151"/>
    <w:rsid w:val="00B702E2"/>
    <w:rsid w:val="00B70302"/>
    <w:rsid w:val="00B705C1"/>
    <w:rsid w:val="00B70678"/>
    <w:rsid w:val="00B70A16"/>
    <w:rsid w:val="00B70AEA"/>
    <w:rsid w:val="00B70B54"/>
    <w:rsid w:val="00B71351"/>
    <w:rsid w:val="00B71402"/>
    <w:rsid w:val="00B7142C"/>
    <w:rsid w:val="00B71564"/>
    <w:rsid w:val="00B7183B"/>
    <w:rsid w:val="00B718D6"/>
    <w:rsid w:val="00B71DC7"/>
    <w:rsid w:val="00B71E4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4568"/>
    <w:rsid w:val="00B748E9"/>
    <w:rsid w:val="00B75DA2"/>
    <w:rsid w:val="00B75DE8"/>
    <w:rsid w:val="00B763ED"/>
    <w:rsid w:val="00B7647B"/>
    <w:rsid w:val="00B7669A"/>
    <w:rsid w:val="00B766A5"/>
    <w:rsid w:val="00B767DF"/>
    <w:rsid w:val="00B769C7"/>
    <w:rsid w:val="00B76A82"/>
    <w:rsid w:val="00B76B38"/>
    <w:rsid w:val="00B76BB4"/>
    <w:rsid w:val="00B76D19"/>
    <w:rsid w:val="00B77935"/>
    <w:rsid w:val="00B8094F"/>
    <w:rsid w:val="00B80FE1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62C"/>
    <w:rsid w:val="00B8484A"/>
    <w:rsid w:val="00B84872"/>
    <w:rsid w:val="00B849AB"/>
    <w:rsid w:val="00B84E82"/>
    <w:rsid w:val="00B85444"/>
    <w:rsid w:val="00B8555B"/>
    <w:rsid w:val="00B85B37"/>
    <w:rsid w:val="00B85C2C"/>
    <w:rsid w:val="00B85D50"/>
    <w:rsid w:val="00B861A7"/>
    <w:rsid w:val="00B86843"/>
    <w:rsid w:val="00B868E2"/>
    <w:rsid w:val="00B8697B"/>
    <w:rsid w:val="00B869A6"/>
    <w:rsid w:val="00B86EF6"/>
    <w:rsid w:val="00B870BA"/>
    <w:rsid w:val="00B870D5"/>
    <w:rsid w:val="00B87171"/>
    <w:rsid w:val="00B872C3"/>
    <w:rsid w:val="00B872E0"/>
    <w:rsid w:val="00B87956"/>
    <w:rsid w:val="00B879E9"/>
    <w:rsid w:val="00B87B07"/>
    <w:rsid w:val="00B87E2B"/>
    <w:rsid w:val="00B90CFF"/>
    <w:rsid w:val="00B90D05"/>
    <w:rsid w:val="00B91469"/>
    <w:rsid w:val="00B91705"/>
    <w:rsid w:val="00B9175E"/>
    <w:rsid w:val="00B919F3"/>
    <w:rsid w:val="00B91AFD"/>
    <w:rsid w:val="00B91B2E"/>
    <w:rsid w:val="00B92865"/>
    <w:rsid w:val="00B92E8F"/>
    <w:rsid w:val="00B933DC"/>
    <w:rsid w:val="00B9340F"/>
    <w:rsid w:val="00B9343A"/>
    <w:rsid w:val="00B9370A"/>
    <w:rsid w:val="00B93993"/>
    <w:rsid w:val="00B93DF9"/>
    <w:rsid w:val="00B940D4"/>
    <w:rsid w:val="00B945B0"/>
    <w:rsid w:val="00B95295"/>
    <w:rsid w:val="00B958D2"/>
    <w:rsid w:val="00B95A9B"/>
    <w:rsid w:val="00B95CBD"/>
    <w:rsid w:val="00B95EB4"/>
    <w:rsid w:val="00B96288"/>
    <w:rsid w:val="00B963C8"/>
    <w:rsid w:val="00B964E2"/>
    <w:rsid w:val="00B96A34"/>
    <w:rsid w:val="00B97B0B"/>
    <w:rsid w:val="00BA0018"/>
    <w:rsid w:val="00BA0386"/>
    <w:rsid w:val="00BA038E"/>
    <w:rsid w:val="00BA03C7"/>
    <w:rsid w:val="00BA0619"/>
    <w:rsid w:val="00BA0653"/>
    <w:rsid w:val="00BA0997"/>
    <w:rsid w:val="00BA0A97"/>
    <w:rsid w:val="00BA0C27"/>
    <w:rsid w:val="00BA0FF2"/>
    <w:rsid w:val="00BA109B"/>
    <w:rsid w:val="00BA1600"/>
    <w:rsid w:val="00BA188B"/>
    <w:rsid w:val="00BA1AEE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3F0"/>
    <w:rsid w:val="00BA48CC"/>
    <w:rsid w:val="00BA4A94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A6A0C"/>
    <w:rsid w:val="00BA7F43"/>
    <w:rsid w:val="00BB00FD"/>
    <w:rsid w:val="00BB0672"/>
    <w:rsid w:val="00BB0704"/>
    <w:rsid w:val="00BB0841"/>
    <w:rsid w:val="00BB09DC"/>
    <w:rsid w:val="00BB0B50"/>
    <w:rsid w:val="00BB0F87"/>
    <w:rsid w:val="00BB1382"/>
    <w:rsid w:val="00BB141B"/>
    <w:rsid w:val="00BB1A9E"/>
    <w:rsid w:val="00BB22D3"/>
    <w:rsid w:val="00BB23AC"/>
    <w:rsid w:val="00BB2ABE"/>
    <w:rsid w:val="00BB2CD8"/>
    <w:rsid w:val="00BB2DC8"/>
    <w:rsid w:val="00BB32AE"/>
    <w:rsid w:val="00BB32E1"/>
    <w:rsid w:val="00BB342E"/>
    <w:rsid w:val="00BB382A"/>
    <w:rsid w:val="00BB392B"/>
    <w:rsid w:val="00BB3B0C"/>
    <w:rsid w:val="00BB3CA0"/>
    <w:rsid w:val="00BB4450"/>
    <w:rsid w:val="00BB4977"/>
    <w:rsid w:val="00BB4D2A"/>
    <w:rsid w:val="00BB4F85"/>
    <w:rsid w:val="00BB5522"/>
    <w:rsid w:val="00BB5827"/>
    <w:rsid w:val="00BB6120"/>
    <w:rsid w:val="00BB614C"/>
    <w:rsid w:val="00BB61C5"/>
    <w:rsid w:val="00BB61EB"/>
    <w:rsid w:val="00BB6A9F"/>
    <w:rsid w:val="00BB6AE7"/>
    <w:rsid w:val="00BB6BC0"/>
    <w:rsid w:val="00BB6C07"/>
    <w:rsid w:val="00BB6D01"/>
    <w:rsid w:val="00BB7133"/>
    <w:rsid w:val="00BB7142"/>
    <w:rsid w:val="00BB734A"/>
    <w:rsid w:val="00BB7732"/>
    <w:rsid w:val="00BB7E69"/>
    <w:rsid w:val="00BC0007"/>
    <w:rsid w:val="00BC00E7"/>
    <w:rsid w:val="00BC0210"/>
    <w:rsid w:val="00BC025C"/>
    <w:rsid w:val="00BC0523"/>
    <w:rsid w:val="00BC057B"/>
    <w:rsid w:val="00BC0B86"/>
    <w:rsid w:val="00BC0BF1"/>
    <w:rsid w:val="00BC123B"/>
    <w:rsid w:val="00BC14B2"/>
    <w:rsid w:val="00BC2665"/>
    <w:rsid w:val="00BC2F42"/>
    <w:rsid w:val="00BC398A"/>
    <w:rsid w:val="00BC3CB1"/>
    <w:rsid w:val="00BC3DBA"/>
    <w:rsid w:val="00BC3FD1"/>
    <w:rsid w:val="00BC3FF2"/>
    <w:rsid w:val="00BC45B7"/>
    <w:rsid w:val="00BC46CC"/>
    <w:rsid w:val="00BC48C2"/>
    <w:rsid w:val="00BC4A17"/>
    <w:rsid w:val="00BC508B"/>
    <w:rsid w:val="00BC5419"/>
    <w:rsid w:val="00BC5447"/>
    <w:rsid w:val="00BC5720"/>
    <w:rsid w:val="00BC5831"/>
    <w:rsid w:val="00BC5C94"/>
    <w:rsid w:val="00BC68F1"/>
    <w:rsid w:val="00BC69C7"/>
    <w:rsid w:val="00BC6D5E"/>
    <w:rsid w:val="00BC741B"/>
    <w:rsid w:val="00BC78B9"/>
    <w:rsid w:val="00BD03C4"/>
    <w:rsid w:val="00BD0A63"/>
    <w:rsid w:val="00BD0D25"/>
    <w:rsid w:val="00BD1017"/>
    <w:rsid w:val="00BD1369"/>
    <w:rsid w:val="00BD13A0"/>
    <w:rsid w:val="00BD15E9"/>
    <w:rsid w:val="00BD1B38"/>
    <w:rsid w:val="00BD1BA1"/>
    <w:rsid w:val="00BD1BCC"/>
    <w:rsid w:val="00BD22F8"/>
    <w:rsid w:val="00BD242B"/>
    <w:rsid w:val="00BD2A64"/>
    <w:rsid w:val="00BD2C95"/>
    <w:rsid w:val="00BD2E29"/>
    <w:rsid w:val="00BD302B"/>
    <w:rsid w:val="00BD3166"/>
    <w:rsid w:val="00BD38F8"/>
    <w:rsid w:val="00BD3922"/>
    <w:rsid w:val="00BD3977"/>
    <w:rsid w:val="00BD3EE5"/>
    <w:rsid w:val="00BD43DF"/>
    <w:rsid w:val="00BD445D"/>
    <w:rsid w:val="00BD493F"/>
    <w:rsid w:val="00BD4A9D"/>
    <w:rsid w:val="00BD4BFE"/>
    <w:rsid w:val="00BD4E1B"/>
    <w:rsid w:val="00BD4F3F"/>
    <w:rsid w:val="00BD528E"/>
    <w:rsid w:val="00BD53F5"/>
    <w:rsid w:val="00BD5B41"/>
    <w:rsid w:val="00BD5BE7"/>
    <w:rsid w:val="00BD5FEE"/>
    <w:rsid w:val="00BD608C"/>
    <w:rsid w:val="00BD6204"/>
    <w:rsid w:val="00BD62AB"/>
    <w:rsid w:val="00BD6563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C3F"/>
    <w:rsid w:val="00BE1D4C"/>
    <w:rsid w:val="00BE1FC9"/>
    <w:rsid w:val="00BE21A4"/>
    <w:rsid w:val="00BE22E5"/>
    <w:rsid w:val="00BE2864"/>
    <w:rsid w:val="00BE2936"/>
    <w:rsid w:val="00BE29DC"/>
    <w:rsid w:val="00BE2AC1"/>
    <w:rsid w:val="00BE2E38"/>
    <w:rsid w:val="00BE2EF0"/>
    <w:rsid w:val="00BE3043"/>
    <w:rsid w:val="00BE3156"/>
    <w:rsid w:val="00BE3227"/>
    <w:rsid w:val="00BE352E"/>
    <w:rsid w:val="00BE3898"/>
    <w:rsid w:val="00BE3ED6"/>
    <w:rsid w:val="00BE411D"/>
    <w:rsid w:val="00BE42C0"/>
    <w:rsid w:val="00BE44B2"/>
    <w:rsid w:val="00BE48AF"/>
    <w:rsid w:val="00BE4B58"/>
    <w:rsid w:val="00BE554B"/>
    <w:rsid w:val="00BE5705"/>
    <w:rsid w:val="00BE6557"/>
    <w:rsid w:val="00BE69EB"/>
    <w:rsid w:val="00BE6A68"/>
    <w:rsid w:val="00BE6A7D"/>
    <w:rsid w:val="00BE6A90"/>
    <w:rsid w:val="00BE6BC0"/>
    <w:rsid w:val="00BE6E9C"/>
    <w:rsid w:val="00BE7333"/>
    <w:rsid w:val="00BE7584"/>
    <w:rsid w:val="00BE7745"/>
    <w:rsid w:val="00BE7982"/>
    <w:rsid w:val="00BE799D"/>
    <w:rsid w:val="00BE7D6D"/>
    <w:rsid w:val="00BE7D83"/>
    <w:rsid w:val="00BF01A4"/>
    <w:rsid w:val="00BF0A30"/>
    <w:rsid w:val="00BF1334"/>
    <w:rsid w:val="00BF136A"/>
    <w:rsid w:val="00BF142D"/>
    <w:rsid w:val="00BF1678"/>
    <w:rsid w:val="00BF1BC6"/>
    <w:rsid w:val="00BF2398"/>
    <w:rsid w:val="00BF23EA"/>
    <w:rsid w:val="00BF2463"/>
    <w:rsid w:val="00BF247A"/>
    <w:rsid w:val="00BF24BD"/>
    <w:rsid w:val="00BF285E"/>
    <w:rsid w:val="00BF29C2"/>
    <w:rsid w:val="00BF2B94"/>
    <w:rsid w:val="00BF2D60"/>
    <w:rsid w:val="00BF2E15"/>
    <w:rsid w:val="00BF2EA5"/>
    <w:rsid w:val="00BF37EC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2D1"/>
    <w:rsid w:val="00BF532D"/>
    <w:rsid w:val="00BF5D14"/>
    <w:rsid w:val="00BF5EDF"/>
    <w:rsid w:val="00BF5F3F"/>
    <w:rsid w:val="00BF5F4A"/>
    <w:rsid w:val="00BF6036"/>
    <w:rsid w:val="00BF60A3"/>
    <w:rsid w:val="00BF62BB"/>
    <w:rsid w:val="00BF62EB"/>
    <w:rsid w:val="00BF64D2"/>
    <w:rsid w:val="00BF6E26"/>
    <w:rsid w:val="00BF70E5"/>
    <w:rsid w:val="00BF7288"/>
    <w:rsid w:val="00BF7CD4"/>
    <w:rsid w:val="00C0017C"/>
    <w:rsid w:val="00C0039A"/>
    <w:rsid w:val="00C0048B"/>
    <w:rsid w:val="00C0068D"/>
    <w:rsid w:val="00C00FA4"/>
    <w:rsid w:val="00C0100F"/>
    <w:rsid w:val="00C01068"/>
    <w:rsid w:val="00C01240"/>
    <w:rsid w:val="00C014F1"/>
    <w:rsid w:val="00C01A8E"/>
    <w:rsid w:val="00C01AA5"/>
    <w:rsid w:val="00C01FB4"/>
    <w:rsid w:val="00C021BB"/>
    <w:rsid w:val="00C024D4"/>
    <w:rsid w:val="00C02639"/>
    <w:rsid w:val="00C02881"/>
    <w:rsid w:val="00C02F08"/>
    <w:rsid w:val="00C03063"/>
    <w:rsid w:val="00C031F3"/>
    <w:rsid w:val="00C0362F"/>
    <w:rsid w:val="00C03F50"/>
    <w:rsid w:val="00C04184"/>
    <w:rsid w:val="00C04406"/>
    <w:rsid w:val="00C04DE0"/>
    <w:rsid w:val="00C05164"/>
    <w:rsid w:val="00C053DD"/>
    <w:rsid w:val="00C059D4"/>
    <w:rsid w:val="00C05C34"/>
    <w:rsid w:val="00C05CA8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07DE2"/>
    <w:rsid w:val="00C100F2"/>
    <w:rsid w:val="00C1015A"/>
    <w:rsid w:val="00C10254"/>
    <w:rsid w:val="00C10469"/>
    <w:rsid w:val="00C106AF"/>
    <w:rsid w:val="00C107AC"/>
    <w:rsid w:val="00C1091D"/>
    <w:rsid w:val="00C10B82"/>
    <w:rsid w:val="00C10CD8"/>
    <w:rsid w:val="00C11A2C"/>
    <w:rsid w:val="00C11E17"/>
    <w:rsid w:val="00C11E54"/>
    <w:rsid w:val="00C11F4E"/>
    <w:rsid w:val="00C1276F"/>
    <w:rsid w:val="00C12810"/>
    <w:rsid w:val="00C12A86"/>
    <w:rsid w:val="00C131C4"/>
    <w:rsid w:val="00C1324E"/>
    <w:rsid w:val="00C13D47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4EA"/>
    <w:rsid w:val="00C1652C"/>
    <w:rsid w:val="00C16B25"/>
    <w:rsid w:val="00C1743B"/>
    <w:rsid w:val="00C17704"/>
    <w:rsid w:val="00C17B8B"/>
    <w:rsid w:val="00C17C1D"/>
    <w:rsid w:val="00C17E04"/>
    <w:rsid w:val="00C20BDA"/>
    <w:rsid w:val="00C20C62"/>
    <w:rsid w:val="00C20C82"/>
    <w:rsid w:val="00C2127A"/>
    <w:rsid w:val="00C21314"/>
    <w:rsid w:val="00C21A83"/>
    <w:rsid w:val="00C21AB7"/>
    <w:rsid w:val="00C21C09"/>
    <w:rsid w:val="00C22045"/>
    <w:rsid w:val="00C2209D"/>
    <w:rsid w:val="00C22223"/>
    <w:rsid w:val="00C22462"/>
    <w:rsid w:val="00C22903"/>
    <w:rsid w:val="00C22CC9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1E9"/>
    <w:rsid w:val="00C24613"/>
    <w:rsid w:val="00C2475E"/>
    <w:rsid w:val="00C24B7C"/>
    <w:rsid w:val="00C24C2F"/>
    <w:rsid w:val="00C24ED8"/>
    <w:rsid w:val="00C2515F"/>
    <w:rsid w:val="00C25CBF"/>
    <w:rsid w:val="00C25DAF"/>
    <w:rsid w:val="00C260DF"/>
    <w:rsid w:val="00C268F6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24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24A"/>
    <w:rsid w:val="00C32474"/>
    <w:rsid w:val="00C326A2"/>
    <w:rsid w:val="00C3283E"/>
    <w:rsid w:val="00C329C3"/>
    <w:rsid w:val="00C33430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C25"/>
    <w:rsid w:val="00C35FED"/>
    <w:rsid w:val="00C360A9"/>
    <w:rsid w:val="00C36A46"/>
    <w:rsid w:val="00C36F34"/>
    <w:rsid w:val="00C370BD"/>
    <w:rsid w:val="00C37101"/>
    <w:rsid w:val="00C37331"/>
    <w:rsid w:val="00C374C5"/>
    <w:rsid w:val="00C377B0"/>
    <w:rsid w:val="00C37B4D"/>
    <w:rsid w:val="00C37CCA"/>
    <w:rsid w:val="00C37CEE"/>
    <w:rsid w:val="00C37F8D"/>
    <w:rsid w:val="00C40111"/>
    <w:rsid w:val="00C40165"/>
    <w:rsid w:val="00C40365"/>
    <w:rsid w:val="00C409A8"/>
    <w:rsid w:val="00C4115F"/>
    <w:rsid w:val="00C412F5"/>
    <w:rsid w:val="00C41648"/>
    <w:rsid w:val="00C416DB"/>
    <w:rsid w:val="00C421F8"/>
    <w:rsid w:val="00C422A8"/>
    <w:rsid w:val="00C42635"/>
    <w:rsid w:val="00C42764"/>
    <w:rsid w:val="00C4280A"/>
    <w:rsid w:val="00C42B38"/>
    <w:rsid w:val="00C42CEE"/>
    <w:rsid w:val="00C430E7"/>
    <w:rsid w:val="00C431B6"/>
    <w:rsid w:val="00C432E7"/>
    <w:rsid w:val="00C4360D"/>
    <w:rsid w:val="00C43699"/>
    <w:rsid w:val="00C43880"/>
    <w:rsid w:val="00C43AF1"/>
    <w:rsid w:val="00C43BA1"/>
    <w:rsid w:val="00C43CFC"/>
    <w:rsid w:val="00C43E24"/>
    <w:rsid w:val="00C43E41"/>
    <w:rsid w:val="00C43E46"/>
    <w:rsid w:val="00C43ECE"/>
    <w:rsid w:val="00C43EEE"/>
    <w:rsid w:val="00C44905"/>
    <w:rsid w:val="00C44D8C"/>
    <w:rsid w:val="00C450FA"/>
    <w:rsid w:val="00C4521D"/>
    <w:rsid w:val="00C452BF"/>
    <w:rsid w:val="00C452C9"/>
    <w:rsid w:val="00C45340"/>
    <w:rsid w:val="00C4574F"/>
    <w:rsid w:val="00C45887"/>
    <w:rsid w:val="00C4598D"/>
    <w:rsid w:val="00C459B6"/>
    <w:rsid w:val="00C45B27"/>
    <w:rsid w:val="00C45BF3"/>
    <w:rsid w:val="00C45D3A"/>
    <w:rsid w:val="00C45E80"/>
    <w:rsid w:val="00C46118"/>
    <w:rsid w:val="00C46461"/>
    <w:rsid w:val="00C46912"/>
    <w:rsid w:val="00C46A5D"/>
    <w:rsid w:val="00C4715A"/>
    <w:rsid w:val="00C472E3"/>
    <w:rsid w:val="00C4743C"/>
    <w:rsid w:val="00C47960"/>
    <w:rsid w:val="00C5020D"/>
    <w:rsid w:val="00C50356"/>
    <w:rsid w:val="00C50A57"/>
    <w:rsid w:val="00C50BE6"/>
    <w:rsid w:val="00C50D99"/>
    <w:rsid w:val="00C51335"/>
    <w:rsid w:val="00C514B6"/>
    <w:rsid w:val="00C51A4B"/>
    <w:rsid w:val="00C51DC4"/>
    <w:rsid w:val="00C51F02"/>
    <w:rsid w:val="00C52072"/>
    <w:rsid w:val="00C528EE"/>
    <w:rsid w:val="00C52AF1"/>
    <w:rsid w:val="00C52B43"/>
    <w:rsid w:val="00C52B98"/>
    <w:rsid w:val="00C53065"/>
    <w:rsid w:val="00C531A6"/>
    <w:rsid w:val="00C53400"/>
    <w:rsid w:val="00C537DC"/>
    <w:rsid w:val="00C5382D"/>
    <w:rsid w:val="00C53929"/>
    <w:rsid w:val="00C53AFC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5739"/>
    <w:rsid w:val="00C55A47"/>
    <w:rsid w:val="00C5603E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57D55"/>
    <w:rsid w:val="00C60039"/>
    <w:rsid w:val="00C60128"/>
    <w:rsid w:val="00C60AAE"/>
    <w:rsid w:val="00C60BD7"/>
    <w:rsid w:val="00C61072"/>
    <w:rsid w:val="00C61075"/>
    <w:rsid w:val="00C61107"/>
    <w:rsid w:val="00C61258"/>
    <w:rsid w:val="00C61306"/>
    <w:rsid w:val="00C61D1D"/>
    <w:rsid w:val="00C623CA"/>
    <w:rsid w:val="00C62467"/>
    <w:rsid w:val="00C62527"/>
    <w:rsid w:val="00C625A4"/>
    <w:rsid w:val="00C6274A"/>
    <w:rsid w:val="00C62F93"/>
    <w:rsid w:val="00C63485"/>
    <w:rsid w:val="00C6369A"/>
    <w:rsid w:val="00C64F45"/>
    <w:rsid w:val="00C6520A"/>
    <w:rsid w:val="00C65332"/>
    <w:rsid w:val="00C6536C"/>
    <w:rsid w:val="00C655B5"/>
    <w:rsid w:val="00C6566C"/>
    <w:rsid w:val="00C65B84"/>
    <w:rsid w:val="00C65CE6"/>
    <w:rsid w:val="00C65F29"/>
    <w:rsid w:val="00C66089"/>
    <w:rsid w:val="00C66CB2"/>
    <w:rsid w:val="00C66FC5"/>
    <w:rsid w:val="00C67182"/>
    <w:rsid w:val="00C672B3"/>
    <w:rsid w:val="00C67349"/>
    <w:rsid w:val="00C67949"/>
    <w:rsid w:val="00C67C1E"/>
    <w:rsid w:val="00C67D57"/>
    <w:rsid w:val="00C67E43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3FD9"/>
    <w:rsid w:val="00C74192"/>
    <w:rsid w:val="00C74810"/>
    <w:rsid w:val="00C748D5"/>
    <w:rsid w:val="00C748FA"/>
    <w:rsid w:val="00C74DCC"/>
    <w:rsid w:val="00C74F1E"/>
    <w:rsid w:val="00C7506E"/>
    <w:rsid w:val="00C75584"/>
    <w:rsid w:val="00C75CA2"/>
    <w:rsid w:val="00C761D0"/>
    <w:rsid w:val="00C771C0"/>
    <w:rsid w:val="00C7781A"/>
    <w:rsid w:val="00C77A37"/>
    <w:rsid w:val="00C77D6C"/>
    <w:rsid w:val="00C803B1"/>
    <w:rsid w:val="00C80570"/>
    <w:rsid w:val="00C8088D"/>
    <w:rsid w:val="00C80D3D"/>
    <w:rsid w:val="00C80F82"/>
    <w:rsid w:val="00C81247"/>
    <w:rsid w:val="00C818DE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3DE6"/>
    <w:rsid w:val="00C8423E"/>
    <w:rsid w:val="00C84850"/>
    <w:rsid w:val="00C849B2"/>
    <w:rsid w:val="00C84B53"/>
    <w:rsid w:val="00C84C2D"/>
    <w:rsid w:val="00C84EEC"/>
    <w:rsid w:val="00C85146"/>
    <w:rsid w:val="00C8543D"/>
    <w:rsid w:val="00C85594"/>
    <w:rsid w:val="00C85756"/>
    <w:rsid w:val="00C8579A"/>
    <w:rsid w:val="00C85E81"/>
    <w:rsid w:val="00C8629C"/>
    <w:rsid w:val="00C864CF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021"/>
    <w:rsid w:val="00C911D6"/>
    <w:rsid w:val="00C9124F"/>
    <w:rsid w:val="00C912F6"/>
    <w:rsid w:val="00C91556"/>
    <w:rsid w:val="00C91EAB"/>
    <w:rsid w:val="00C92261"/>
    <w:rsid w:val="00C92788"/>
    <w:rsid w:val="00C92866"/>
    <w:rsid w:val="00C92BA0"/>
    <w:rsid w:val="00C92CD6"/>
    <w:rsid w:val="00C931E7"/>
    <w:rsid w:val="00C9339D"/>
    <w:rsid w:val="00C93469"/>
    <w:rsid w:val="00C93AA1"/>
    <w:rsid w:val="00C93B24"/>
    <w:rsid w:val="00C93BB1"/>
    <w:rsid w:val="00C93D6A"/>
    <w:rsid w:val="00C93E50"/>
    <w:rsid w:val="00C943A2"/>
    <w:rsid w:val="00C94B5B"/>
    <w:rsid w:val="00C94CAF"/>
    <w:rsid w:val="00C94D2F"/>
    <w:rsid w:val="00C956EE"/>
    <w:rsid w:val="00C95AF1"/>
    <w:rsid w:val="00C95E74"/>
    <w:rsid w:val="00C95F78"/>
    <w:rsid w:val="00C96D53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373"/>
    <w:rsid w:val="00CA071D"/>
    <w:rsid w:val="00CA0955"/>
    <w:rsid w:val="00CA0983"/>
    <w:rsid w:val="00CA1088"/>
    <w:rsid w:val="00CA11D5"/>
    <w:rsid w:val="00CA1485"/>
    <w:rsid w:val="00CA1753"/>
    <w:rsid w:val="00CA1A6C"/>
    <w:rsid w:val="00CA1B23"/>
    <w:rsid w:val="00CA1D49"/>
    <w:rsid w:val="00CA1D5D"/>
    <w:rsid w:val="00CA1E6E"/>
    <w:rsid w:val="00CA1F95"/>
    <w:rsid w:val="00CA1FE5"/>
    <w:rsid w:val="00CA25B2"/>
    <w:rsid w:val="00CA2727"/>
    <w:rsid w:val="00CA2A24"/>
    <w:rsid w:val="00CA2C71"/>
    <w:rsid w:val="00CA302D"/>
    <w:rsid w:val="00CA305D"/>
    <w:rsid w:val="00CA3249"/>
    <w:rsid w:val="00CA347D"/>
    <w:rsid w:val="00CA3655"/>
    <w:rsid w:val="00CA3D82"/>
    <w:rsid w:val="00CA3DEC"/>
    <w:rsid w:val="00CA40C5"/>
    <w:rsid w:val="00CA49BD"/>
    <w:rsid w:val="00CA4B88"/>
    <w:rsid w:val="00CA5435"/>
    <w:rsid w:val="00CA55A0"/>
    <w:rsid w:val="00CA578C"/>
    <w:rsid w:val="00CA57FC"/>
    <w:rsid w:val="00CA5A85"/>
    <w:rsid w:val="00CA5E8E"/>
    <w:rsid w:val="00CA634D"/>
    <w:rsid w:val="00CA6383"/>
    <w:rsid w:val="00CA68FA"/>
    <w:rsid w:val="00CA69AA"/>
    <w:rsid w:val="00CA6A3C"/>
    <w:rsid w:val="00CA6BCC"/>
    <w:rsid w:val="00CA6CD5"/>
    <w:rsid w:val="00CA6D5D"/>
    <w:rsid w:val="00CA7009"/>
    <w:rsid w:val="00CA70A9"/>
    <w:rsid w:val="00CA73F7"/>
    <w:rsid w:val="00CA7435"/>
    <w:rsid w:val="00CA786A"/>
    <w:rsid w:val="00CA7DFB"/>
    <w:rsid w:val="00CB008C"/>
    <w:rsid w:val="00CB00E4"/>
    <w:rsid w:val="00CB01C4"/>
    <w:rsid w:val="00CB0BA5"/>
    <w:rsid w:val="00CB0D74"/>
    <w:rsid w:val="00CB0E9C"/>
    <w:rsid w:val="00CB0EB9"/>
    <w:rsid w:val="00CB1109"/>
    <w:rsid w:val="00CB1138"/>
    <w:rsid w:val="00CB1558"/>
    <w:rsid w:val="00CB1681"/>
    <w:rsid w:val="00CB1701"/>
    <w:rsid w:val="00CB21BD"/>
    <w:rsid w:val="00CB21EF"/>
    <w:rsid w:val="00CB23AE"/>
    <w:rsid w:val="00CB270A"/>
    <w:rsid w:val="00CB2A54"/>
    <w:rsid w:val="00CB2BEE"/>
    <w:rsid w:val="00CB2C55"/>
    <w:rsid w:val="00CB2D0C"/>
    <w:rsid w:val="00CB2FED"/>
    <w:rsid w:val="00CB3591"/>
    <w:rsid w:val="00CB37DA"/>
    <w:rsid w:val="00CB382C"/>
    <w:rsid w:val="00CB3962"/>
    <w:rsid w:val="00CB3C42"/>
    <w:rsid w:val="00CB3C4B"/>
    <w:rsid w:val="00CB4738"/>
    <w:rsid w:val="00CB4801"/>
    <w:rsid w:val="00CB52CB"/>
    <w:rsid w:val="00CB55CF"/>
    <w:rsid w:val="00CB5748"/>
    <w:rsid w:val="00CB5784"/>
    <w:rsid w:val="00CB5934"/>
    <w:rsid w:val="00CB61D9"/>
    <w:rsid w:val="00CB6A85"/>
    <w:rsid w:val="00CB6F3D"/>
    <w:rsid w:val="00CB702D"/>
    <w:rsid w:val="00CB70CD"/>
    <w:rsid w:val="00CB726B"/>
    <w:rsid w:val="00CB7898"/>
    <w:rsid w:val="00CB792B"/>
    <w:rsid w:val="00CB7E89"/>
    <w:rsid w:val="00CB7EB1"/>
    <w:rsid w:val="00CC0186"/>
    <w:rsid w:val="00CC03B2"/>
    <w:rsid w:val="00CC0598"/>
    <w:rsid w:val="00CC0779"/>
    <w:rsid w:val="00CC0DE4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2E46"/>
    <w:rsid w:val="00CC302E"/>
    <w:rsid w:val="00CC31A2"/>
    <w:rsid w:val="00CC35D3"/>
    <w:rsid w:val="00CC35F7"/>
    <w:rsid w:val="00CC3976"/>
    <w:rsid w:val="00CC4556"/>
    <w:rsid w:val="00CC4601"/>
    <w:rsid w:val="00CC4616"/>
    <w:rsid w:val="00CC470A"/>
    <w:rsid w:val="00CC4781"/>
    <w:rsid w:val="00CC4E30"/>
    <w:rsid w:val="00CC4F65"/>
    <w:rsid w:val="00CC5479"/>
    <w:rsid w:val="00CC57E3"/>
    <w:rsid w:val="00CC586C"/>
    <w:rsid w:val="00CC5921"/>
    <w:rsid w:val="00CC59CA"/>
    <w:rsid w:val="00CC5E8A"/>
    <w:rsid w:val="00CC5E9B"/>
    <w:rsid w:val="00CC6315"/>
    <w:rsid w:val="00CC6474"/>
    <w:rsid w:val="00CC6559"/>
    <w:rsid w:val="00CC6B60"/>
    <w:rsid w:val="00CC72EE"/>
    <w:rsid w:val="00CC7317"/>
    <w:rsid w:val="00CC7778"/>
    <w:rsid w:val="00CC77D0"/>
    <w:rsid w:val="00CC7C01"/>
    <w:rsid w:val="00CD0117"/>
    <w:rsid w:val="00CD02E3"/>
    <w:rsid w:val="00CD0393"/>
    <w:rsid w:val="00CD0675"/>
    <w:rsid w:val="00CD06C0"/>
    <w:rsid w:val="00CD07DB"/>
    <w:rsid w:val="00CD0DB9"/>
    <w:rsid w:val="00CD10C4"/>
    <w:rsid w:val="00CD11A5"/>
    <w:rsid w:val="00CD12E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0CB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860"/>
    <w:rsid w:val="00CD69E7"/>
    <w:rsid w:val="00CD6EEF"/>
    <w:rsid w:val="00CD72EA"/>
    <w:rsid w:val="00CD75FD"/>
    <w:rsid w:val="00CD7678"/>
    <w:rsid w:val="00CE01DD"/>
    <w:rsid w:val="00CE0271"/>
    <w:rsid w:val="00CE0402"/>
    <w:rsid w:val="00CE068D"/>
    <w:rsid w:val="00CE0CF2"/>
    <w:rsid w:val="00CE0EF3"/>
    <w:rsid w:val="00CE120C"/>
    <w:rsid w:val="00CE12D0"/>
    <w:rsid w:val="00CE13EF"/>
    <w:rsid w:val="00CE167F"/>
    <w:rsid w:val="00CE16AB"/>
    <w:rsid w:val="00CE16DA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3E3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43D"/>
    <w:rsid w:val="00CE57E6"/>
    <w:rsid w:val="00CE5C63"/>
    <w:rsid w:val="00CE6446"/>
    <w:rsid w:val="00CE692C"/>
    <w:rsid w:val="00CE6DCC"/>
    <w:rsid w:val="00CE7132"/>
    <w:rsid w:val="00CE715C"/>
    <w:rsid w:val="00CE7512"/>
    <w:rsid w:val="00CE753A"/>
    <w:rsid w:val="00CE7877"/>
    <w:rsid w:val="00CE78AD"/>
    <w:rsid w:val="00CE7A4E"/>
    <w:rsid w:val="00CE7F64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04B"/>
    <w:rsid w:val="00CF31A2"/>
    <w:rsid w:val="00CF34C0"/>
    <w:rsid w:val="00CF34E6"/>
    <w:rsid w:val="00CF3747"/>
    <w:rsid w:val="00CF3BAA"/>
    <w:rsid w:val="00CF3E3C"/>
    <w:rsid w:val="00CF4428"/>
    <w:rsid w:val="00CF4594"/>
    <w:rsid w:val="00CF45E4"/>
    <w:rsid w:val="00CF48F5"/>
    <w:rsid w:val="00CF4C43"/>
    <w:rsid w:val="00CF5175"/>
    <w:rsid w:val="00CF57FB"/>
    <w:rsid w:val="00CF5954"/>
    <w:rsid w:val="00CF5A16"/>
    <w:rsid w:val="00CF5D7A"/>
    <w:rsid w:val="00CF6328"/>
    <w:rsid w:val="00CF67B5"/>
    <w:rsid w:val="00CF696C"/>
    <w:rsid w:val="00CF6F66"/>
    <w:rsid w:val="00CF723C"/>
    <w:rsid w:val="00CF7637"/>
    <w:rsid w:val="00CF7895"/>
    <w:rsid w:val="00CF7C3D"/>
    <w:rsid w:val="00CF7FB5"/>
    <w:rsid w:val="00D0091D"/>
    <w:rsid w:val="00D00C68"/>
    <w:rsid w:val="00D01312"/>
    <w:rsid w:val="00D0176C"/>
    <w:rsid w:val="00D019DA"/>
    <w:rsid w:val="00D02212"/>
    <w:rsid w:val="00D0246C"/>
    <w:rsid w:val="00D0250B"/>
    <w:rsid w:val="00D02981"/>
    <w:rsid w:val="00D02AD2"/>
    <w:rsid w:val="00D03197"/>
    <w:rsid w:val="00D03223"/>
    <w:rsid w:val="00D033F1"/>
    <w:rsid w:val="00D03597"/>
    <w:rsid w:val="00D035B6"/>
    <w:rsid w:val="00D037AB"/>
    <w:rsid w:val="00D037CD"/>
    <w:rsid w:val="00D03BA8"/>
    <w:rsid w:val="00D0427D"/>
    <w:rsid w:val="00D04827"/>
    <w:rsid w:val="00D04F76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6D86"/>
    <w:rsid w:val="00D06E06"/>
    <w:rsid w:val="00D06F54"/>
    <w:rsid w:val="00D0710A"/>
    <w:rsid w:val="00D0712C"/>
    <w:rsid w:val="00D07D5D"/>
    <w:rsid w:val="00D07DF3"/>
    <w:rsid w:val="00D1035D"/>
    <w:rsid w:val="00D10D3D"/>
    <w:rsid w:val="00D117DB"/>
    <w:rsid w:val="00D11961"/>
    <w:rsid w:val="00D11A1D"/>
    <w:rsid w:val="00D11DCC"/>
    <w:rsid w:val="00D12314"/>
    <w:rsid w:val="00D123A4"/>
    <w:rsid w:val="00D131C1"/>
    <w:rsid w:val="00D133F4"/>
    <w:rsid w:val="00D13694"/>
    <w:rsid w:val="00D13DD9"/>
    <w:rsid w:val="00D1400F"/>
    <w:rsid w:val="00D1438F"/>
    <w:rsid w:val="00D14550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6619"/>
    <w:rsid w:val="00D16957"/>
    <w:rsid w:val="00D170B8"/>
    <w:rsid w:val="00D17348"/>
    <w:rsid w:val="00D173BE"/>
    <w:rsid w:val="00D17523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8AA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0FB"/>
    <w:rsid w:val="00D254E9"/>
    <w:rsid w:val="00D25642"/>
    <w:rsid w:val="00D25934"/>
    <w:rsid w:val="00D25ECB"/>
    <w:rsid w:val="00D2608F"/>
    <w:rsid w:val="00D2617E"/>
    <w:rsid w:val="00D262A5"/>
    <w:rsid w:val="00D26C52"/>
    <w:rsid w:val="00D26FB3"/>
    <w:rsid w:val="00D2705B"/>
    <w:rsid w:val="00D270C1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D27"/>
    <w:rsid w:val="00D31FB6"/>
    <w:rsid w:val="00D32060"/>
    <w:rsid w:val="00D3239F"/>
    <w:rsid w:val="00D324FF"/>
    <w:rsid w:val="00D32797"/>
    <w:rsid w:val="00D3285F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3B35"/>
    <w:rsid w:val="00D3456C"/>
    <w:rsid w:val="00D34F9D"/>
    <w:rsid w:val="00D35358"/>
    <w:rsid w:val="00D353BA"/>
    <w:rsid w:val="00D35862"/>
    <w:rsid w:val="00D358AB"/>
    <w:rsid w:val="00D35FD0"/>
    <w:rsid w:val="00D36486"/>
    <w:rsid w:val="00D3669F"/>
    <w:rsid w:val="00D36A01"/>
    <w:rsid w:val="00D36B26"/>
    <w:rsid w:val="00D37285"/>
    <w:rsid w:val="00D3734F"/>
    <w:rsid w:val="00D376E2"/>
    <w:rsid w:val="00D37912"/>
    <w:rsid w:val="00D37EFB"/>
    <w:rsid w:val="00D40284"/>
    <w:rsid w:val="00D404CB"/>
    <w:rsid w:val="00D405AF"/>
    <w:rsid w:val="00D40958"/>
    <w:rsid w:val="00D40B8A"/>
    <w:rsid w:val="00D41104"/>
    <w:rsid w:val="00D413D4"/>
    <w:rsid w:val="00D4158D"/>
    <w:rsid w:val="00D4163E"/>
    <w:rsid w:val="00D416F2"/>
    <w:rsid w:val="00D41790"/>
    <w:rsid w:val="00D419D5"/>
    <w:rsid w:val="00D41E18"/>
    <w:rsid w:val="00D42086"/>
    <w:rsid w:val="00D4240B"/>
    <w:rsid w:val="00D4291B"/>
    <w:rsid w:val="00D42F23"/>
    <w:rsid w:val="00D42FD6"/>
    <w:rsid w:val="00D4306D"/>
    <w:rsid w:val="00D437CE"/>
    <w:rsid w:val="00D43891"/>
    <w:rsid w:val="00D438F8"/>
    <w:rsid w:val="00D442DA"/>
    <w:rsid w:val="00D443B1"/>
    <w:rsid w:val="00D444D4"/>
    <w:rsid w:val="00D445A4"/>
    <w:rsid w:val="00D44846"/>
    <w:rsid w:val="00D44894"/>
    <w:rsid w:val="00D44963"/>
    <w:rsid w:val="00D44C53"/>
    <w:rsid w:val="00D44CEA"/>
    <w:rsid w:val="00D4539B"/>
    <w:rsid w:val="00D45577"/>
    <w:rsid w:val="00D45682"/>
    <w:rsid w:val="00D45B20"/>
    <w:rsid w:val="00D45BFB"/>
    <w:rsid w:val="00D46367"/>
    <w:rsid w:val="00D46681"/>
    <w:rsid w:val="00D46A44"/>
    <w:rsid w:val="00D46B50"/>
    <w:rsid w:val="00D474D2"/>
    <w:rsid w:val="00D475F6"/>
    <w:rsid w:val="00D47688"/>
    <w:rsid w:val="00D47809"/>
    <w:rsid w:val="00D47BC0"/>
    <w:rsid w:val="00D5094B"/>
    <w:rsid w:val="00D50C86"/>
    <w:rsid w:val="00D50CAE"/>
    <w:rsid w:val="00D50CB5"/>
    <w:rsid w:val="00D50CC1"/>
    <w:rsid w:val="00D50E62"/>
    <w:rsid w:val="00D515C3"/>
    <w:rsid w:val="00D517B3"/>
    <w:rsid w:val="00D518D7"/>
    <w:rsid w:val="00D51C17"/>
    <w:rsid w:val="00D51FC4"/>
    <w:rsid w:val="00D51FDD"/>
    <w:rsid w:val="00D5200F"/>
    <w:rsid w:val="00D520EE"/>
    <w:rsid w:val="00D524D5"/>
    <w:rsid w:val="00D52DC0"/>
    <w:rsid w:val="00D52DE0"/>
    <w:rsid w:val="00D5301F"/>
    <w:rsid w:val="00D530AE"/>
    <w:rsid w:val="00D531C4"/>
    <w:rsid w:val="00D5363A"/>
    <w:rsid w:val="00D53658"/>
    <w:rsid w:val="00D53888"/>
    <w:rsid w:val="00D538EF"/>
    <w:rsid w:val="00D53A02"/>
    <w:rsid w:val="00D53C18"/>
    <w:rsid w:val="00D53C20"/>
    <w:rsid w:val="00D53FD0"/>
    <w:rsid w:val="00D54415"/>
    <w:rsid w:val="00D54584"/>
    <w:rsid w:val="00D546F5"/>
    <w:rsid w:val="00D5471F"/>
    <w:rsid w:val="00D54E21"/>
    <w:rsid w:val="00D54EF9"/>
    <w:rsid w:val="00D54F93"/>
    <w:rsid w:val="00D55054"/>
    <w:rsid w:val="00D55128"/>
    <w:rsid w:val="00D55188"/>
    <w:rsid w:val="00D55642"/>
    <w:rsid w:val="00D55684"/>
    <w:rsid w:val="00D55AB7"/>
    <w:rsid w:val="00D55FC9"/>
    <w:rsid w:val="00D565CE"/>
    <w:rsid w:val="00D565D5"/>
    <w:rsid w:val="00D5662F"/>
    <w:rsid w:val="00D566BC"/>
    <w:rsid w:val="00D56C04"/>
    <w:rsid w:val="00D56D8F"/>
    <w:rsid w:val="00D56DF6"/>
    <w:rsid w:val="00D573D0"/>
    <w:rsid w:val="00D575DD"/>
    <w:rsid w:val="00D5768A"/>
    <w:rsid w:val="00D605F6"/>
    <w:rsid w:val="00D60F08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552E"/>
    <w:rsid w:val="00D663F1"/>
    <w:rsid w:val="00D669B1"/>
    <w:rsid w:val="00D67346"/>
    <w:rsid w:val="00D674A3"/>
    <w:rsid w:val="00D67BEC"/>
    <w:rsid w:val="00D67D5F"/>
    <w:rsid w:val="00D67D73"/>
    <w:rsid w:val="00D67D91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1F60"/>
    <w:rsid w:val="00D7209B"/>
    <w:rsid w:val="00D72322"/>
    <w:rsid w:val="00D72388"/>
    <w:rsid w:val="00D72656"/>
    <w:rsid w:val="00D72729"/>
    <w:rsid w:val="00D7278F"/>
    <w:rsid w:val="00D728E1"/>
    <w:rsid w:val="00D72CE7"/>
    <w:rsid w:val="00D72D26"/>
    <w:rsid w:val="00D73515"/>
    <w:rsid w:val="00D73676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98E"/>
    <w:rsid w:val="00D75B6B"/>
    <w:rsid w:val="00D75D4D"/>
    <w:rsid w:val="00D75F92"/>
    <w:rsid w:val="00D762C6"/>
    <w:rsid w:val="00D7633E"/>
    <w:rsid w:val="00D76B82"/>
    <w:rsid w:val="00D76E01"/>
    <w:rsid w:val="00D76E9C"/>
    <w:rsid w:val="00D76EBC"/>
    <w:rsid w:val="00D7708D"/>
    <w:rsid w:val="00D772CA"/>
    <w:rsid w:val="00D7746C"/>
    <w:rsid w:val="00D7755E"/>
    <w:rsid w:val="00D7760A"/>
    <w:rsid w:val="00D77715"/>
    <w:rsid w:val="00D77A1C"/>
    <w:rsid w:val="00D77C5E"/>
    <w:rsid w:val="00D77DD9"/>
    <w:rsid w:val="00D77EEB"/>
    <w:rsid w:val="00D80AD4"/>
    <w:rsid w:val="00D80C31"/>
    <w:rsid w:val="00D80D51"/>
    <w:rsid w:val="00D810F4"/>
    <w:rsid w:val="00D817F9"/>
    <w:rsid w:val="00D81825"/>
    <w:rsid w:val="00D818BA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AA5"/>
    <w:rsid w:val="00D83C5F"/>
    <w:rsid w:val="00D83C71"/>
    <w:rsid w:val="00D83DF9"/>
    <w:rsid w:val="00D84287"/>
    <w:rsid w:val="00D84410"/>
    <w:rsid w:val="00D85306"/>
    <w:rsid w:val="00D85895"/>
    <w:rsid w:val="00D85D4E"/>
    <w:rsid w:val="00D860AD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1D44"/>
    <w:rsid w:val="00D92125"/>
    <w:rsid w:val="00D926C1"/>
    <w:rsid w:val="00D92EE8"/>
    <w:rsid w:val="00D93077"/>
    <w:rsid w:val="00D9401F"/>
    <w:rsid w:val="00D94520"/>
    <w:rsid w:val="00D946AB"/>
    <w:rsid w:val="00D946AF"/>
    <w:rsid w:val="00D94C10"/>
    <w:rsid w:val="00D952A6"/>
    <w:rsid w:val="00D953D3"/>
    <w:rsid w:val="00D9550E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97C31"/>
    <w:rsid w:val="00DA0010"/>
    <w:rsid w:val="00DA00D8"/>
    <w:rsid w:val="00DA068C"/>
    <w:rsid w:val="00DA06FF"/>
    <w:rsid w:val="00DA074B"/>
    <w:rsid w:val="00DA0B05"/>
    <w:rsid w:val="00DA0B35"/>
    <w:rsid w:val="00DA0C42"/>
    <w:rsid w:val="00DA0C92"/>
    <w:rsid w:val="00DA0D84"/>
    <w:rsid w:val="00DA13C2"/>
    <w:rsid w:val="00DA186E"/>
    <w:rsid w:val="00DA1AB1"/>
    <w:rsid w:val="00DA1D8F"/>
    <w:rsid w:val="00DA2389"/>
    <w:rsid w:val="00DA300F"/>
    <w:rsid w:val="00DA307B"/>
    <w:rsid w:val="00DA30EC"/>
    <w:rsid w:val="00DA3349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083"/>
    <w:rsid w:val="00DA52B3"/>
    <w:rsid w:val="00DA5420"/>
    <w:rsid w:val="00DA54A3"/>
    <w:rsid w:val="00DA587D"/>
    <w:rsid w:val="00DA5ECB"/>
    <w:rsid w:val="00DA66BB"/>
    <w:rsid w:val="00DA6858"/>
    <w:rsid w:val="00DA692D"/>
    <w:rsid w:val="00DA6B02"/>
    <w:rsid w:val="00DB008F"/>
    <w:rsid w:val="00DB0120"/>
    <w:rsid w:val="00DB062B"/>
    <w:rsid w:val="00DB08EF"/>
    <w:rsid w:val="00DB0C6C"/>
    <w:rsid w:val="00DB0CD9"/>
    <w:rsid w:val="00DB0EA0"/>
    <w:rsid w:val="00DB0EE6"/>
    <w:rsid w:val="00DB1024"/>
    <w:rsid w:val="00DB11B1"/>
    <w:rsid w:val="00DB12F0"/>
    <w:rsid w:val="00DB13E7"/>
    <w:rsid w:val="00DB1673"/>
    <w:rsid w:val="00DB1802"/>
    <w:rsid w:val="00DB1897"/>
    <w:rsid w:val="00DB1917"/>
    <w:rsid w:val="00DB19A2"/>
    <w:rsid w:val="00DB1AE0"/>
    <w:rsid w:val="00DB1B74"/>
    <w:rsid w:val="00DB1EBF"/>
    <w:rsid w:val="00DB2020"/>
    <w:rsid w:val="00DB20C4"/>
    <w:rsid w:val="00DB21A8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B37"/>
    <w:rsid w:val="00DB4E30"/>
    <w:rsid w:val="00DB53C7"/>
    <w:rsid w:val="00DB542B"/>
    <w:rsid w:val="00DB5655"/>
    <w:rsid w:val="00DB57B6"/>
    <w:rsid w:val="00DB5892"/>
    <w:rsid w:val="00DB591A"/>
    <w:rsid w:val="00DB5D67"/>
    <w:rsid w:val="00DB6105"/>
    <w:rsid w:val="00DB617E"/>
    <w:rsid w:val="00DB6802"/>
    <w:rsid w:val="00DB6868"/>
    <w:rsid w:val="00DB71BD"/>
    <w:rsid w:val="00DB74FF"/>
    <w:rsid w:val="00DB7898"/>
    <w:rsid w:val="00DB7FBD"/>
    <w:rsid w:val="00DC03C8"/>
    <w:rsid w:val="00DC04B2"/>
    <w:rsid w:val="00DC05E9"/>
    <w:rsid w:val="00DC06D7"/>
    <w:rsid w:val="00DC09DA"/>
    <w:rsid w:val="00DC0B37"/>
    <w:rsid w:val="00DC0C08"/>
    <w:rsid w:val="00DC1402"/>
    <w:rsid w:val="00DC1493"/>
    <w:rsid w:val="00DC1C28"/>
    <w:rsid w:val="00DC1E8B"/>
    <w:rsid w:val="00DC1F04"/>
    <w:rsid w:val="00DC27F8"/>
    <w:rsid w:val="00DC2843"/>
    <w:rsid w:val="00DC2911"/>
    <w:rsid w:val="00DC2D43"/>
    <w:rsid w:val="00DC361F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1F9"/>
    <w:rsid w:val="00DC68EC"/>
    <w:rsid w:val="00DC6A58"/>
    <w:rsid w:val="00DC6BFC"/>
    <w:rsid w:val="00DC70B6"/>
    <w:rsid w:val="00DC73C8"/>
    <w:rsid w:val="00DC7600"/>
    <w:rsid w:val="00DC7A17"/>
    <w:rsid w:val="00DC7AD2"/>
    <w:rsid w:val="00DC7FC7"/>
    <w:rsid w:val="00DD005C"/>
    <w:rsid w:val="00DD0859"/>
    <w:rsid w:val="00DD0AC5"/>
    <w:rsid w:val="00DD0C4B"/>
    <w:rsid w:val="00DD11EA"/>
    <w:rsid w:val="00DD130C"/>
    <w:rsid w:val="00DD1375"/>
    <w:rsid w:val="00DD1AC9"/>
    <w:rsid w:val="00DD1B08"/>
    <w:rsid w:val="00DD1BCB"/>
    <w:rsid w:val="00DD1DDF"/>
    <w:rsid w:val="00DD2713"/>
    <w:rsid w:val="00DD28B6"/>
    <w:rsid w:val="00DD2993"/>
    <w:rsid w:val="00DD2B78"/>
    <w:rsid w:val="00DD2BEB"/>
    <w:rsid w:val="00DD2DF2"/>
    <w:rsid w:val="00DD2E4C"/>
    <w:rsid w:val="00DD2FB5"/>
    <w:rsid w:val="00DD3158"/>
    <w:rsid w:val="00DD3279"/>
    <w:rsid w:val="00DD358B"/>
    <w:rsid w:val="00DD35F2"/>
    <w:rsid w:val="00DD3720"/>
    <w:rsid w:val="00DD3768"/>
    <w:rsid w:val="00DD4559"/>
    <w:rsid w:val="00DD45CB"/>
    <w:rsid w:val="00DD4723"/>
    <w:rsid w:val="00DD4C42"/>
    <w:rsid w:val="00DD4C54"/>
    <w:rsid w:val="00DD4FBB"/>
    <w:rsid w:val="00DD5003"/>
    <w:rsid w:val="00DD506F"/>
    <w:rsid w:val="00DD50A6"/>
    <w:rsid w:val="00DD51A0"/>
    <w:rsid w:val="00DD550D"/>
    <w:rsid w:val="00DD57FA"/>
    <w:rsid w:val="00DD5E4F"/>
    <w:rsid w:val="00DD5F3B"/>
    <w:rsid w:val="00DD6036"/>
    <w:rsid w:val="00DD623E"/>
    <w:rsid w:val="00DD637A"/>
    <w:rsid w:val="00DD66C2"/>
    <w:rsid w:val="00DD6D64"/>
    <w:rsid w:val="00DD6EBA"/>
    <w:rsid w:val="00DD73C0"/>
    <w:rsid w:val="00DD7463"/>
    <w:rsid w:val="00DD752E"/>
    <w:rsid w:val="00DD7670"/>
    <w:rsid w:val="00DD7853"/>
    <w:rsid w:val="00DD7DE5"/>
    <w:rsid w:val="00DD7F09"/>
    <w:rsid w:val="00DE0A04"/>
    <w:rsid w:val="00DE16BD"/>
    <w:rsid w:val="00DE1975"/>
    <w:rsid w:val="00DE1CEE"/>
    <w:rsid w:val="00DE1D57"/>
    <w:rsid w:val="00DE1E28"/>
    <w:rsid w:val="00DE1F58"/>
    <w:rsid w:val="00DE2CD5"/>
    <w:rsid w:val="00DE2E70"/>
    <w:rsid w:val="00DE32BD"/>
    <w:rsid w:val="00DE37D4"/>
    <w:rsid w:val="00DE3819"/>
    <w:rsid w:val="00DE3B4B"/>
    <w:rsid w:val="00DE4103"/>
    <w:rsid w:val="00DE4142"/>
    <w:rsid w:val="00DE4327"/>
    <w:rsid w:val="00DE43D1"/>
    <w:rsid w:val="00DE455D"/>
    <w:rsid w:val="00DE45E9"/>
    <w:rsid w:val="00DE4752"/>
    <w:rsid w:val="00DE47B2"/>
    <w:rsid w:val="00DE47D5"/>
    <w:rsid w:val="00DE4EAE"/>
    <w:rsid w:val="00DE4F28"/>
    <w:rsid w:val="00DE4F91"/>
    <w:rsid w:val="00DE5018"/>
    <w:rsid w:val="00DE54F8"/>
    <w:rsid w:val="00DE59F0"/>
    <w:rsid w:val="00DE5A51"/>
    <w:rsid w:val="00DE62C1"/>
    <w:rsid w:val="00DE653D"/>
    <w:rsid w:val="00DE6856"/>
    <w:rsid w:val="00DE6D05"/>
    <w:rsid w:val="00DE6D8B"/>
    <w:rsid w:val="00DE6EC1"/>
    <w:rsid w:val="00DE7417"/>
    <w:rsid w:val="00DE7839"/>
    <w:rsid w:val="00DE790C"/>
    <w:rsid w:val="00DE7BFA"/>
    <w:rsid w:val="00DE7E53"/>
    <w:rsid w:val="00DF01EA"/>
    <w:rsid w:val="00DF133E"/>
    <w:rsid w:val="00DF1723"/>
    <w:rsid w:val="00DF19D9"/>
    <w:rsid w:val="00DF1C8B"/>
    <w:rsid w:val="00DF1D78"/>
    <w:rsid w:val="00DF1DBE"/>
    <w:rsid w:val="00DF2251"/>
    <w:rsid w:val="00DF24B5"/>
    <w:rsid w:val="00DF2AA2"/>
    <w:rsid w:val="00DF3179"/>
    <w:rsid w:val="00DF32C5"/>
    <w:rsid w:val="00DF39DB"/>
    <w:rsid w:val="00DF45CF"/>
    <w:rsid w:val="00DF483F"/>
    <w:rsid w:val="00DF48AE"/>
    <w:rsid w:val="00DF4A0C"/>
    <w:rsid w:val="00DF4C24"/>
    <w:rsid w:val="00DF5115"/>
    <w:rsid w:val="00DF513A"/>
    <w:rsid w:val="00DF55E3"/>
    <w:rsid w:val="00DF5799"/>
    <w:rsid w:val="00DF5D75"/>
    <w:rsid w:val="00DF5F96"/>
    <w:rsid w:val="00DF7009"/>
    <w:rsid w:val="00DF71D3"/>
    <w:rsid w:val="00DF73D8"/>
    <w:rsid w:val="00DF7791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2D7"/>
    <w:rsid w:val="00E01302"/>
    <w:rsid w:val="00E015E2"/>
    <w:rsid w:val="00E0160B"/>
    <w:rsid w:val="00E0169B"/>
    <w:rsid w:val="00E019BE"/>
    <w:rsid w:val="00E01C87"/>
    <w:rsid w:val="00E02237"/>
    <w:rsid w:val="00E02432"/>
    <w:rsid w:val="00E02614"/>
    <w:rsid w:val="00E026E5"/>
    <w:rsid w:val="00E0284E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CAD"/>
    <w:rsid w:val="00E04EF4"/>
    <w:rsid w:val="00E04FE7"/>
    <w:rsid w:val="00E05812"/>
    <w:rsid w:val="00E058EC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0E93"/>
    <w:rsid w:val="00E1111C"/>
    <w:rsid w:val="00E11915"/>
    <w:rsid w:val="00E11BF2"/>
    <w:rsid w:val="00E11CA6"/>
    <w:rsid w:val="00E120BD"/>
    <w:rsid w:val="00E1240D"/>
    <w:rsid w:val="00E12580"/>
    <w:rsid w:val="00E12839"/>
    <w:rsid w:val="00E1290D"/>
    <w:rsid w:val="00E12BBF"/>
    <w:rsid w:val="00E131A2"/>
    <w:rsid w:val="00E1343B"/>
    <w:rsid w:val="00E1391E"/>
    <w:rsid w:val="00E14086"/>
    <w:rsid w:val="00E14238"/>
    <w:rsid w:val="00E1490B"/>
    <w:rsid w:val="00E1490D"/>
    <w:rsid w:val="00E151E3"/>
    <w:rsid w:val="00E151EF"/>
    <w:rsid w:val="00E151FF"/>
    <w:rsid w:val="00E152AD"/>
    <w:rsid w:val="00E155AB"/>
    <w:rsid w:val="00E15CE1"/>
    <w:rsid w:val="00E15F27"/>
    <w:rsid w:val="00E162DD"/>
    <w:rsid w:val="00E16926"/>
    <w:rsid w:val="00E171A0"/>
    <w:rsid w:val="00E174D0"/>
    <w:rsid w:val="00E1753E"/>
    <w:rsid w:val="00E17EF1"/>
    <w:rsid w:val="00E20108"/>
    <w:rsid w:val="00E20139"/>
    <w:rsid w:val="00E20367"/>
    <w:rsid w:val="00E20568"/>
    <w:rsid w:val="00E207F3"/>
    <w:rsid w:val="00E2080C"/>
    <w:rsid w:val="00E211C3"/>
    <w:rsid w:val="00E21B5F"/>
    <w:rsid w:val="00E21BD8"/>
    <w:rsid w:val="00E21DAC"/>
    <w:rsid w:val="00E21DC7"/>
    <w:rsid w:val="00E21E6C"/>
    <w:rsid w:val="00E21F3F"/>
    <w:rsid w:val="00E22401"/>
    <w:rsid w:val="00E226A7"/>
    <w:rsid w:val="00E227C9"/>
    <w:rsid w:val="00E228A3"/>
    <w:rsid w:val="00E22DAD"/>
    <w:rsid w:val="00E22E16"/>
    <w:rsid w:val="00E23A79"/>
    <w:rsid w:val="00E23EEC"/>
    <w:rsid w:val="00E23F3C"/>
    <w:rsid w:val="00E240E4"/>
    <w:rsid w:val="00E2435C"/>
    <w:rsid w:val="00E243FC"/>
    <w:rsid w:val="00E24497"/>
    <w:rsid w:val="00E24624"/>
    <w:rsid w:val="00E24E35"/>
    <w:rsid w:val="00E24F43"/>
    <w:rsid w:val="00E254F9"/>
    <w:rsid w:val="00E25E78"/>
    <w:rsid w:val="00E25F30"/>
    <w:rsid w:val="00E25FEA"/>
    <w:rsid w:val="00E26924"/>
    <w:rsid w:val="00E26B34"/>
    <w:rsid w:val="00E26C28"/>
    <w:rsid w:val="00E26E2E"/>
    <w:rsid w:val="00E271C8"/>
    <w:rsid w:val="00E27444"/>
    <w:rsid w:val="00E27521"/>
    <w:rsid w:val="00E2764A"/>
    <w:rsid w:val="00E279C3"/>
    <w:rsid w:val="00E27EF2"/>
    <w:rsid w:val="00E27F18"/>
    <w:rsid w:val="00E300D2"/>
    <w:rsid w:val="00E30464"/>
    <w:rsid w:val="00E304B3"/>
    <w:rsid w:val="00E3055E"/>
    <w:rsid w:val="00E306A3"/>
    <w:rsid w:val="00E30B44"/>
    <w:rsid w:val="00E30C6B"/>
    <w:rsid w:val="00E31164"/>
    <w:rsid w:val="00E31353"/>
    <w:rsid w:val="00E31956"/>
    <w:rsid w:val="00E31B2D"/>
    <w:rsid w:val="00E31D4B"/>
    <w:rsid w:val="00E320C5"/>
    <w:rsid w:val="00E322C7"/>
    <w:rsid w:val="00E3241A"/>
    <w:rsid w:val="00E327B9"/>
    <w:rsid w:val="00E327C1"/>
    <w:rsid w:val="00E32D13"/>
    <w:rsid w:val="00E32E8B"/>
    <w:rsid w:val="00E33079"/>
    <w:rsid w:val="00E33142"/>
    <w:rsid w:val="00E338F4"/>
    <w:rsid w:val="00E33B0E"/>
    <w:rsid w:val="00E33BF4"/>
    <w:rsid w:val="00E33FFC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16C"/>
    <w:rsid w:val="00E3765B"/>
    <w:rsid w:val="00E376AF"/>
    <w:rsid w:val="00E37857"/>
    <w:rsid w:val="00E37B07"/>
    <w:rsid w:val="00E37E08"/>
    <w:rsid w:val="00E411E7"/>
    <w:rsid w:val="00E41435"/>
    <w:rsid w:val="00E41688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6E59"/>
    <w:rsid w:val="00E47481"/>
    <w:rsid w:val="00E478EE"/>
    <w:rsid w:val="00E504C4"/>
    <w:rsid w:val="00E5091B"/>
    <w:rsid w:val="00E5096B"/>
    <w:rsid w:val="00E50AC4"/>
    <w:rsid w:val="00E50D6B"/>
    <w:rsid w:val="00E50FDF"/>
    <w:rsid w:val="00E5117F"/>
    <w:rsid w:val="00E512DD"/>
    <w:rsid w:val="00E518A8"/>
    <w:rsid w:val="00E51951"/>
    <w:rsid w:val="00E51AC5"/>
    <w:rsid w:val="00E51AC8"/>
    <w:rsid w:val="00E51ACD"/>
    <w:rsid w:val="00E51CA5"/>
    <w:rsid w:val="00E521C6"/>
    <w:rsid w:val="00E525BA"/>
    <w:rsid w:val="00E5274C"/>
    <w:rsid w:val="00E52843"/>
    <w:rsid w:val="00E52EFB"/>
    <w:rsid w:val="00E531C2"/>
    <w:rsid w:val="00E539DA"/>
    <w:rsid w:val="00E5409F"/>
    <w:rsid w:val="00E54842"/>
    <w:rsid w:val="00E54A56"/>
    <w:rsid w:val="00E5566A"/>
    <w:rsid w:val="00E55783"/>
    <w:rsid w:val="00E55DC1"/>
    <w:rsid w:val="00E55E5B"/>
    <w:rsid w:val="00E562F4"/>
    <w:rsid w:val="00E56934"/>
    <w:rsid w:val="00E5739A"/>
    <w:rsid w:val="00E5760B"/>
    <w:rsid w:val="00E57B87"/>
    <w:rsid w:val="00E57CAB"/>
    <w:rsid w:val="00E57EED"/>
    <w:rsid w:val="00E600A3"/>
    <w:rsid w:val="00E60148"/>
    <w:rsid w:val="00E60224"/>
    <w:rsid w:val="00E602FE"/>
    <w:rsid w:val="00E60DEA"/>
    <w:rsid w:val="00E61064"/>
    <w:rsid w:val="00E615AE"/>
    <w:rsid w:val="00E617FA"/>
    <w:rsid w:val="00E6190F"/>
    <w:rsid w:val="00E619ED"/>
    <w:rsid w:val="00E61DE9"/>
    <w:rsid w:val="00E62696"/>
    <w:rsid w:val="00E626A1"/>
    <w:rsid w:val="00E62898"/>
    <w:rsid w:val="00E62A37"/>
    <w:rsid w:val="00E62AC5"/>
    <w:rsid w:val="00E62DFB"/>
    <w:rsid w:val="00E62E16"/>
    <w:rsid w:val="00E63267"/>
    <w:rsid w:val="00E6385E"/>
    <w:rsid w:val="00E6387E"/>
    <w:rsid w:val="00E639B6"/>
    <w:rsid w:val="00E63DF3"/>
    <w:rsid w:val="00E63EC2"/>
    <w:rsid w:val="00E64578"/>
    <w:rsid w:val="00E6462C"/>
    <w:rsid w:val="00E646B3"/>
    <w:rsid w:val="00E646D1"/>
    <w:rsid w:val="00E64C7C"/>
    <w:rsid w:val="00E64DBC"/>
    <w:rsid w:val="00E65670"/>
    <w:rsid w:val="00E6576B"/>
    <w:rsid w:val="00E65890"/>
    <w:rsid w:val="00E65ACE"/>
    <w:rsid w:val="00E65BFC"/>
    <w:rsid w:val="00E65D74"/>
    <w:rsid w:val="00E65DA8"/>
    <w:rsid w:val="00E65ED4"/>
    <w:rsid w:val="00E66003"/>
    <w:rsid w:val="00E661AE"/>
    <w:rsid w:val="00E661B8"/>
    <w:rsid w:val="00E6621B"/>
    <w:rsid w:val="00E66767"/>
    <w:rsid w:val="00E667F8"/>
    <w:rsid w:val="00E66BC6"/>
    <w:rsid w:val="00E6701D"/>
    <w:rsid w:val="00E675C6"/>
    <w:rsid w:val="00E675E2"/>
    <w:rsid w:val="00E67738"/>
    <w:rsid w:val="00E67B73"/>
    <w:rsid w:val="00E67E3A"/>
    <w:rsid w:val="00E70272"/>
    <w:rsid w:val="00E70413"/>
    <w:rsid w:val="00E70433"/>
    <w:rsid w:val="00E704F4"/>
    <w:rsid w:val="00E707E5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4CF6"/>
    <w:rsid w:val="00E751E2"/>
    <w:rsid w:val="00E75220"/>
    <w:rsid w:val="00E7550B"/>
    <w:rsid w:val="00E7569F"/>
    <w:rsid w:val="00E756E8"/>
    <w:rsid w:val="00E75BA5"/>
    <w:rsid w:val="00E75FA2"/>
    <w:rsid w:val="00E764F6"/>
    <w:rsid w:val="00E76C8B"/>
    <w:rsid w:val="00E7735A"/>
    <w:rsid w:val="00E773C8"/>
    <w:rsid w:val="00E77ADF"/>
    <w:rsid w:val="00E77B9B"/>
    <w:rsid w:val="00E77D45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768"/>
    <w:rsid w:val="00E829BD"/>
    <w:rsid w:val="00E82B0B"/>
    <w:rsid w:val="00E83699"/>
    <w:rsid w:val="00E8393B"/>
    <w:rsid w:val="00E83FE3"/>
    <w:rsid w:val="00E84581"/>
    <w:rsid w:val="00E845EA"/>
    <w:rsid w:val="00E847B7"/>
    <w:rsid w:val="00E847DB"/>
    <w:rsid w:val="00E84916"/>
    <w:rsid w:val="00E854E6"/>
    <w:rsid w:val="00E85585"/>
    <w:rsid w:val="00E85C12"/>
    <w:rsid w:val="00E861FC"/>
    <w:rsid w:val="00E86353"/>
    <w:rsid w:val="00E86963"/>
    <w:rsid w:val="00E86976"/>
    <w:rsid w:val="00E86E6E"/>
    <w:rsid w:val="00E87068"/>
    <w:rsid w:val="00E8749C"/>
    <w:rsid w:val="00E877C1"/>
    <w:rsid w:val="00E87A07"/>
    <w:rsid w:val="00E87BD6"/>
    <w:rsid w:val="00E87C39"/>
    <w:rsid w:val="00E87E5B"/>
    <w:rsid w:val="00E900F0"/>
    <w:rsid w:val="00E90867"/>
    <w:rsid w:val="00E909FD"/>
    <w:rsid w:val="00E90ADB"/>
    <w:rsid w:val="00E90B3E"/>
    <w:rsid w:val="00E90C7C"/>
    <w:rsid w:val="00E913CA"/>
    <w:rsid w:val="00E9162B"/>
    <w:rsid w:val="00E9165B"/>
    <w:rsid w:val="00E91769"/>
    <w:rsid w:val="00E917F4"/>
    <w:rsid w:val="00E9187D"/>
    <w:rsid w:val="00E9189E"/>
    <w:rsid w:val="00E91C1E"/>
    <w:rsid w:val="00E924BD"/>
    <w:rsid w:val="00E92864"/>
    <w:rsid w:val="00E92B31"/>
    <w:rsid w:val="00E9316F"/>
    <w:rsid w:val="00E936EC"/>
    <w:rsid w:val="00E938D1"/>
    <w:rsid w:val="00E938EA"/>
    <w:rsid w:val="00E938F6"/>
    <w:rsid w:val="00E93A26"/>
    <w:rsid w:val="00E93C7B"/>
    <w:rsid w:val="00E93D2F"/>
    <w:rsid w:val="00E93FEE"/>
    <w:rsid w:val="00E94685"/>
    <w:rsid w:val="00E94872"/>
    <w:rsid w:val="00E95728"/>
    <w:rsid w:val="00E95806"/>
    <w:rsid w:val="00E95B22"/>
    <w:rsid w:val="00E95B8C"/>
    <w:rsid w:val="00E96124"/>
    <w:rsid w:val="00E96458"/>
    <w:rsid w:val="00E967D5"/>
    <w:rsid w:val="00E96801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97F7D"/>
    <w:rsid w:val="00EA00CE"/>
    <w:rsid w:val="00EA030D"/>
    <w:rsid w:val="00EA03CB"/>
    <w:rsid w:val="00EA053D"/>
    <w:rsid w:val="00EA0722"/>
    <w:rsid w:val="00EA0948"/>
    <w:rsid w:val="00EA0983"/>
    <w:rsid w:val="00EA0B26"/>
    <w:rsid w:val="00EA0C4C"/>
    <w:rsid w:val="00EA0D93"/>
    <w:rsid w:val="00EA0F99"/>
    <w:rsid w:val="00EA1304"/>
    <w:rsid w:val="00EA1707"/>
    <w:rsid w:val="00EA191D"/>
    <w:rsid w:val="00EA1A7E"/>
    <w:rsid w:val="00EA1B92"/>
    <w:rsid w:val="00EA2042"/>
    <w:rsid w:val="00EA217A"/>
    <w:rsid w:val="00EA223E"/>
    <w:rsid w:val="00EA2536"/>
    <w:rsid w:val="00EA2538"/>
    <w:rsid w:val="00EA27B8"/>
    <w:rsid w:val="00EA2B14"/>
    <w:rsid w:val="00EA2E47"/>
    <w:rsid w:val="00EA2FA4"/>
    <w:rsid w:val="00EA3094"/>
    <w:rsid w:val="00EA32BD"/>
    <w:rsid w:val="00EA34A8"/>
    <w:rsid w:val="00EA3E64"/>
    <w:rsid w:val="00EA4013"/>
    <w:rsid w:val="00EA41E8"/>
    <w:rsid w:val="00EA42B4"/>
    <w:rsid w:val="00EA42F2"/>
    <w:rsid w:val="00EA4433"/>
    <w:rsid w:val="00EA44AC"/>
    <w:rsid w:val="00EA4ADB"/>
    <w:rsid w:val="00EA4B5F"/>
    <w:rsid w:val="00EA4D37"/>
    <w:rsid w:val="00EA50C6"/>
    <w:rsid w:val="00EA533F"/>
    <w:rsid w:val="00EA53D5"/>
    <w:rsid w:val="00EA5561"/>
    <w:rsid w:val="00EA571A"/>
    <w:rsid w:val="00EA57E3"/>
    <w:rsid w:val="00EA593F"/>
    <w:rsid w:val="00EA59F8"/>
    <w:rsid w:val="00EA5A89"/>
    <w:rsid w:val="00EA5CFE"/>
    <w:rsid w:val="00EA60C3"/>
    <w:rsid w:val="00EA657B"/>
    <w:rsid w:val="00EA686E"/>
    <w:rsid w:val="00EA69E9"/>
    <w:rsid w:val="00EA6D9D"/>
    <w:rsid w:val="00EA7912"/>
    <w:rsid w:val="00EA79D9"/>
    <w:rsid w:val="00EA7BEA"/>
    <w:rsid w:val="00EA7D20"/>
    <w:rsid w:val="00EB08C6"/>
    <w:rsid w:val="00EB0E21"/>
    <w:rsid w:val="00EB1145"/>
    <w:rsid w:val="00EB1728"/>
    <w:rsid w:val="00EB17F4"/>
    <w:rsid w:val="00EB1E18"/>
    <w:rsid w:val="00EB24BB"/>
    <w:rsid w:val="00EB2641"/>
    <w:rsid w:val="00EB266D"/>
    <w:rsid w:val="00EB2804"/>
    <w:rsid w:val="00EB2AB1"/>
    <w:rsid w:val="00EB2D2A"/>
    <w:rsid w:val="00EB2F1D"/>
    <w:rsid w:val="00EB34F9"/>
    <w:rsid w:val="00EB3531"/>
    <w:rsid w:val="00EB3AC7"/>
    <w:rsid w:val="00EB3B10"/>
    <w:rsid w:val="00EB3EE9"/>
    <w:rsid w:val="00EB3F38"/>
    <w:rsid w:val="00EB4828"/>
    <w:rsid w:val="00EB4AE6"/>
    <w:rsid w:val="00EB4D31"/>
    <w:rsid w:val="00EB52A2"/>
    <w:rsid w:val="00EB52A3"/>
    <w:rsid w:val="00EB55A9"/>
    <w:rsid w:val="00EB5A2C"/>
    <w:rsid w:val="00EB5AFA"/>
    <w:rsid w:val="00EB5E7D"/>
    <w:rsid w:val="00EB60B3"/>
    <w:rsid w:val="00EB64CB"/>
    <w:rsid w:val="00EB683F"/>
    <w:rsid w:val="00EB6881"/>
    <w:rsid w:val="00EB6F68"/>
    <w:rsid w:val="00EB71BB"/>
    <w:rsid w:val="00EB71BF"/>
    <w:rsid w:val="00EB74CC"/>
    <w:rsid w:val="00EB7816"/>
    <w:rsid w:val="00EC03B7"/>
    <w:rsid w:val="00EC09B5"/>
    <w:rsid w:val="00EC0A2C"/>
    <w:rsid w:val="00EC0A82"/>
    <w:rsid w:val="00EC1694"/>
    <w:rsid w:val="00EC171A"/>
    <w:rsid w:val="00EC1DB8"/>
    <w:rsid w:val="00EC1FF1"/>
    <w:rsid w:val="00EC2666"/>
    <w:rsid w:val="00EC2863"/>
    <w:rsid w:val="00EC2977"/>
    <w:rsid w:val="00EC2D83"/>
    <w:rsid w:val="00EC2E8F"/>
    <w:rsid w:val="00EC2F7B"/>
    <w:rsid w:val="00EC2FE2"/>
    <w:rsid w:val="00EC3081"/>
    <w:rsid w:val="00EC3103"/>
    <w:rsid w:val="00EC3235"/>
    <w:rsid w:val="00EC32F5"/>
    <w:rsid w:val="00EC3521"/>
    <w:rsid w:val="00EC376F"/>
    <w:rsid w:val="00EC3AF1"/>
    <w:rsid w:val="00EC3D95"/>
    <w:rsid w:val="00EC4665"/>
    <w:rsid w:val="00EC4BCE"/>
    <w:rsid w:val="00EC56DD"/>
    <w:rsid w:val="00EC59C9"/>
    <w:rsid w:val="00EC6250"/>
    <w:rsid w:val="00EC637C"/>
    <w:rsid w:val="00EC63E1"/>
    <w:rsid w:val="00EC665A"/>
    <w:rsid w:val="00EC6706"/>
    <w:rsid w:val="00EC6DFB"/>
    <w:rsid w:val="00EC6F0C"/>
    <w:rsid w:val="00EC78C4"/>
    <w:rsid w:val="00EC7A47"/>
    <w:rsid w:val="00ED006A"/>
    <w:rsid w:val="00ED0173"/>
    <w:rsid w:val="00ED035D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1D7"/>
    <w:rsid w:val="00ED420A"/>
    <w:rsid w:val="00ED44A6"/>
    <w:rsid w:val="00ED49C8"/>
    <w:rsid w:val="00ED4C42"/>
    <w:rsid w:val="00ED4CDA"/>
    <w:rsid w:val="00ED5352"/>
    <w:rsid w:val="00ED5997"/>
    <w:rsid w:val="00ED5A90"/>
    <w:rsid w:val="00ED5BD2"/>
    <w:rsid w:val="00ED63F6"/>
    <w:rsid w:val="00ED684F"/>
    <w:rsid w:val="00ED6991"/>
    <w:rsid w:val="00ED734B"/>
    <w:rsid w:val="00ED734D"/>
    <w:rsid w:val="00ED743B"/>
    <w:rsid w:val="00ED74B2"/>
    <w:rsid w:val="00ED7612"/>
    <w:rsid w:val="00ED7A78"/>
    <w:rsid w:val="00ED7C86"/>
    <w:rsid w:val="00ED7D31"/>
    <w:rsid w:val="00ED7D57"/>
    <w:rsid w:val="00ED7DA3"/>
    <w:rsid w:val="00ED7DD4"/>
    <w:rsid w:val="00ED7DEE"/>
    <w:rsid w:val="00ED7F3A"/>
    <w:rsid w:val="00EE084E"/>
    <w:rsid w:val="00EE0BE4"/>
    <w:rsid w:val="00EE0C16"/>
    <w:rsid w:val="00EE1320"/>
    <w:rsid w:val="00EE1493"/>
    <w:rsid w:val="00EE1557"/>
    <w:rsid w:val="00EE15B2"/>
    <w:rsid w:val="00EE1E66"/>
    <w:rsid w:val="00EE1E71"/>
    <w:rsid w:val="00EE22F9"/>
    <w:rsid w:val="00EE246C"/>
    <w:rsid w:val="00EE246D"/>
    <w:rsid w:val="00EE25F2"/>
    <w:rsid w:val="00EE277B"/>
    <w:rsid w:val="00EE2A91"/>
    <w:rsid w:val="00EE2AD1"/>
    <w:rsid w:val="00EE2B21"/>
    <w:rsid w:val="00EE2EFF"/>
    <w:rsid w:val="00EE2F19"/>
    <w:rsid w:val="00EE3027"/>
    <w:rsid w:val="00EE3574"/>
    <w:rsid w:val="00EE3875"/>
    <w:rsid w:val="00EE3C17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9B7"/>
    <w:rsid w:val="00EE7A4F"/>
    <w:rsid w:val="00EE7DF4"/>
    <w:rsid w:val="00EE7EAD"/>
    <w:rsid w:val="00EE7FBD"/>
    <w:rsid w:val="00EF029A"/>
    <w:rsid w:val="00EF03CB"/>
    <w:rsid w:val="00EF06C8"/>
    <w:rsid w:val="00EF0743"/>
    <w:rsid w:val="00EF076C"/>
    <w:rsid w:val="00EF09F3"/>
    <w:rsid w:val="00EF0C9D"/>
    <w:rsid w:val="00EF0D2D"/>
    <w:rsid w:val="00EF0D80"/>
    <w:rsid w:val="00EF11E1"/>
    <w:rsid w:val="00EF12DD"/>
    <w:rsid w:val="00EF17D4"/>
    <w:rsid w:val="00EF1900"/>
    <w:rsid w:val="00EF1B8D"/>
    <w:rsid w:val="00EF1C82"/>
    <w:rsid w:val="00EF1EC3"/>
    <w:rsid w:val="00EF22F3"/>
    <w:rsid w:val="00EF23EE"/>
    <w:rsid w:val="00EF2694"/>
    <w:rsid w:val="00EF298C"/>
    <w:rsid w:val="00EF2A01"/>
    <w:rsid w:val="00EF2C13"/>
    <w:rsid w:val="00EF2F93"/>
    <w:rsid w:val="00EF3109"/>
    <w:rsid w:val="00EF35A0"/>
    <w:rsid w:val="00EF36B2"/>
    <w:rsid w:val="00EF3813"/>
    <w:rsid w:val="00EF3F70"/>
    <w:rsid w:val="00EF42D5"/>
    <w:rsid w:val="00EF434B"/>
    <w:rsid w:val="00EF4495"/>
    <w:rsid w:val="00EF4A2B"/>
    <w:rsid w:val="00EF4DD2"/>
    <w:rsid w:val="00EF505A"/>
    <w:rsid w:val="00EF51B9"/>
    <w:rsid w:val="00EF5249"/>
    <w:rsid w:val="00EF56A8"/>
    <w:rsid w:val="00EF5801"/>
    <w:rsid w:val="00EF58AA"/>
    <w:rsid w:val="00EF5AFD"/>
    <w:rsid w:val="00EF610F"/>
    <w:rsid w:val="00EF618F"/>
    <w:rsid w:val="00EF6A3A"/>
    <w:rsid w:val="00EF6EB8"/>
    <w:rsid w:val="00EF7025"/>
    <w:rsid w:val="00EF735C"/>
    <w:rsid w:val="00EF753D"/>
    <w:rsid w:val="00EF7E34"/>
    <w:rsid w:val="00EF7FB0"/>
    <w:rsid w:val="00F00311"/>
    <w:rsid w:val="00F00AF7"/>
    <w:rsid w:val="00F00D3D"/>
    <w:rsid w:val="00F00DBD"/>
    <w:rsid w:val="00F00F55"/>
    <w:rsid w:val="00F00FF5"/>
    <w:rsid w:val="00F01015"/>
    <w:rsid w:val="00F0132A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319"/>
    <w:rsid w:val="00F03DC8"/>
    <w:rsid w:val="00F042BD"/>
    <w:rsid w:val="00F0437E"/>
    <w:rsid w:val="00F044D9"/>
    <w:rsid w:val="00F044DC"/>
    <w:rsid w:val="00F045AA"/>
    <w:rsid w:val="00F0481E"/>
    <w:rsid w:val="00F04DF1"/>
    <w:rsid w:val="00F04E85"/>
    <w:rsid w:val="00F0553E"/>
    <w:rsid w:val="00F05559"/>
    <w:rsid w:val="00F058E6"/>
    <w:rsid w:val="00F05AC1"/>
    <w:rsid w:val="00F05F3D"/>
    <w:rsid w:val="00F0602C"/>
    <w:rsid w:val="00F067C7"/>
    <w:rsid w:val="00F06A17"/>
    <w:rsid w:val="00F06BCC"/>
    <w:rsid w:val="00F06C5F"/>
    <w:rsid w:val="00F06D26"/>
    <w:rsid w:val="00F0729E"/>
    <w:rsid w:val="00F075AC"/>
    <w:rsid w:val="00F07F94"/>
    <w:rsid w:val="00F1032C"/>
    <w:rsid w:val="00F10547"/>
    <w:rsid w:val="00F10608"/>
    <w:rsid w:val="00F10846"/>
    <w:rsid w:val="00F10931"/>
    <w:rsid w:val="00F10DD6"/>
    <w:rsid w:val="00F1138F"/>
    <w:rsid w:val="00F114A3"/>
    <w:rsid w:val="00F114AA"/>
    <w:rsid w:val="00F116DB"/>
    <w:rsid w:val="00F11921"/>
    <w:rsid w:val="00F11C83"/>
    <w:rsid w:val="00F11FEA"/>
    <w:rsid w:val="00F1200D"/>
    <w:rsid w:val="00F1201E"/>
    <w:rsid w:val="00F123C4"/>
    <w:rsid w:val="00F1259E"/>
    <w:rsid w:val="00F12A46"/>
    <w:rsid w:val="00F12CAA"/>
    <w:rsid w:val="00F131E5"/>
    <w:rsid w:val="00F135C9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4C0"/>
    <w:rsid w:val="00F16581"/>
    <w:rsid w:val="00F1666A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175AF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1D69"/>
    <w:rsid w:val="00F222C8"/>
    <w:rsid w:val="00F22445"/>
    <w:rsid w:val="00F22533"/>
    <w:rsid w:val="00F225AA"/>
    <w:rsid w:val="00F22BCD"/>
    <w:rsid w:val="00F22D97"/>
    <w:rsid w:val="00F22F62"/>
    <w:rsid w:val="00F230EF"/>
    <w:rsid w:val="00F2327A"/>
    <w:rsid w:val="00F2384F"/>
    <w:rsid w:val="00F2395F"/>
    <w:rsid w:val="00F239CD"/>
    <w:rsid w:val="00F23B5F"/>
    <w:rsid w:val="00F23EC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684C"/>
    <w:rsid w:val="00F271B6"/>
    <w:rsid w:val="00F27340"/>
    <w:rsid w:val="00F27915"/>
    <w:rsid w:val="00F27DE6"/>
    <w:rsid w:val="00F27E79"/>
    <w:rsid w:val="00F301F2"/>
    <w:rsid w:val="00F3042F"/>
    <w:rsid w:val="00F30498"/>
    <w:rsid w:val="00F30E53"/>
    <w:rsid w:val="00F30EB7"/>
    <w:rsid w:val="00F30FB1"/>
    <w:rsid w:val="00F310A0"/>
    <w:rsid w:val="00F310BF"/>
    <w:rsid w:val="00F3163F"/>
    <w:rsid w:val="00F31F56"/>
    <w:rsid w:val="00F32038"/>
    <w:rsid w:val="00F32139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476"/>
    <w:rsid w:val="00F34C0E"/>
    <w:rsid w:val="00F34D7F"/>
    <w:rsid w:val="00F35726"/>
    <w:rsid w:val="00F3575F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37C53"/>
    <w:rsid w:val="00F37E86"/>
    <w:rsid w:val="00F40165"/>
    <w:rsid w:val="00F4028F"/>
    <w:rsid w:val="00F40378"/>
    <w:rsid w:val="00F40478"/>
    <w:rsid w:val="00F40801"/>
    <w:rsid w:val="00F40931"/>
    <w:rsid w:val="00F40D46"/>
    <w:rsid w:val="00F40F24"/>
    <w:rsid w:val="00F41331"/>
    <w:rsid w:val="00F41361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9FE"/>
    <w:rsid w:val="00F43BEC"/>
    <w:rsid w:val="00F43BF4"/>
    <w:rsid w:val="00F43F72"/>
    <w:rsid w:val="00F44173"/>
    <w:rsid w:val="00F441BA"/>
    <w:rsid w:val="00F44C35"/>
    <w:rsid w:val="00F44DA4"/>
    <w:rsid w:val="00F44E15"/>
    <w:rsid w:val="00F44EA0"/>
    <w:rsid w:val="00F452F0"/>
    <w:rsid w:val="00F46226"/>
    <w:rsid w:val="00F46271"/>
    <w:rsid w:val="00F4664B"/>
    <w:rsid w:val="00F47157"/>
    <w:rsid w:val="00F47349"/>
    <w:rsid w:val="00F47592"/>
    <w:rsid w:val="00F47621"/>
    <w:rsid w:val="00F476D6"/>
    <w:rsid w:val="00F47DF8"/>
    <w:rsid w:val="00F47E42"/>
    <w:rsid w:val="00F47F0F"/>
    <w:rsid w:val="00F509A9"/>
    <w:rsid w:val="00F50DDA"/>
    <w:rsid w:val="00F512FD"/>
    <w:rsid w:val="00F5148A"/>
    <w:rsid w:val="00F51585"/>
    <w:rsid w:val="00F517AA"/>
    <w:rsid w:val="00F51B26"/>
    <w:rsid w:val="00F51DA5"/>
    <w:rsid w:val="00F51E62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4EEB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6960"/>
    <w:rsid w:val="00F57248"/>
    <w:rsid w:val="00F57A18"/>
    <w:rsid w:val="00F57E43"/>
    <w:rsid w:val="00F604FA"/>
    <w:rsid w:val="00F605AC"/>
    <w:rsid w:val="00F60D9E"/>
    <w:rsid w:val="00F6100B"/>
    <w:rsid w:val="00F61217"/>
    <w:rsid w:val="00F614CE"/>
    <w:rsid w:val="00F61551"/>
    <w:rsid w:val="00F6168A"/>
    <w:rsid w:val="00F61BEF"/>
    <w:rsid w:val="00F6209D"/>
    <w:rsid w:val="00F621CA"/>
    <w:rsid w:val="00F6233C"/>
    <w:rsid w:val="00F6245E"/>
    <w:rsid w:val="00F625FD"/>
    <w:rsid w:val="00F62C4D"/>
    <w:rsid w:val="00F62D40"/>
    <w:rsid w:val="00F632C3"/>
    <w:rsid w:val="00F63EA1"/>
    <w:rsid w:val="00F63FA6"/>
    <w:rsid w:val="00F64429"/>
    <w:rsid w:val="00F644EE"/>
    <w:rsid w:val="00F64B78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02"/>
    <w:rsid w:val="00F661D7"/>
    <w:rsid w:val="00F663F2"/>
    <w:rsid w:val="00F66440"/>
    <w:rsid w:val="00F664E9"/>
    <w:rsid w:val="00F664EB"/>
    <w:rsid w:val="00F66564"/>
    <w:rsid w:val="00F66ACD"/>
    <w:rsid w:val="00F6733A"/>
    <w:rsid w:val="00F67720"/>
    <w:rsid w:val="00F67F46"/>
    <w:rsid w:val="00F70087"/>
    <w:rsid w:val="00F700DC"/>
    <w:rsid w:val="00F700E5"/>
    <w:rsid w:val="00F70C98"/>
    <w:rsid w:val="00F7127A"/>
    <w:rsid w:val="00F719D9"/>
    <w:rsid w:val="00F71AE4"/>
    <w:rsid w:val="00F71F24"/>
    <w:rsid w:val="00F723D5"/>
    <w:rsid w:val="00F7317A"/>
    <w:rsid w:val="00F733E1"/>
    <w:rsid w:val="00F7379A"/>
    <w:rsid w:val="00F73A63"/>
    <w:rsid w:val="00F74A33"/>
    <w:rsid w:val="00F74D0F"/>
    <w:rsid w:val="00F75075"/>
    <w:rsid w:val="00F753E8"/>
    <w:rsid w:val="00F7560A"/>
    <w:rsid w:val="00F75971"/>
    <w:rsid w:val="00F75F67"/>
    <w:rsid w:val="00F7602F"/>
    <w:rsid w:val="00F760E5"/>
    <w:rsid w:val="00F764CF"/>
    <w:rsid w:val="00F7651B"/>
    <w:rsid w:val="00F77018"/>
    <w:rsid w:val="00F770F1"/>
    <w:rsid w:val="00F7724A"/>
    <w:rsid w:val="00F77608"/>
    <w:rsid w:val="00F77855"/>
    <w:rsid w:val="00F80096"/>
    <w:rsid w:val="00F80529"/>
    <w:rsid w:val="00F8110A"/>
    <w:rsid w:val="00F81217"/>
    <w:rsid w:val="00F81280"/>
    <w:rsid w:val="00F81B1E"/>
    <w:rsid w:val="00F81CDB"/>
    <w:rsid w:val="00F81E28"/>
    <w:rsid w:val="00F82156"/>
    <w:rsid w:val="00F821A5"/>
    <w:rsid w:val="00F82542"/>
    <w:rsid w:val="00F82758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39D"/>
    <w:rsid w:val="00F8584B"/>
    <w:rsid w:val="00F85927"/>
    <w:rsid w:val="00F85AA2"/>
    <w:rsid w:val="00F861BA"/>
    <w:rsid w:val="00F862BE"/>
    <w:rsid w:val="00F86B14"/>
    <w:rsid w:val="00F86E91"/>
    <w:rsid w:val="00F86FA4"/>
    <w:rsid w:val="00F87494"/>
    <w:rsid w:val="00F87B4E"/>
    <w:rsid w:val="00F87BBE"/>
    <w:rsid w:val="00F87D3D"/>
    <w:rsid w:val="00F9016B"/>
    <w:rsid w:val="00F90429"/>
    <w:rsid w:val="00F9066D"/>
    <w:rsid w:val="00F907D9"/>
    <w:rsid w:val="00F90E10"/>
    <w:rsid w:val="00F91648"/>
    <w:rsid w:val="00F91721"/>
    <w:rsid w:val="00F9187D"/>
    <w:rsid w:val="00F91BB2"/>
    <w:rsid w:val="00F91BCF"/>
    <w:rsid w:val="00F91E6D"/>
    <w:rsid w:val="00F91F60"/>
    <w:rsid w:val="00F9292E"/>
    <w:rsid w:val="00F929F0"/>
    <w:rsid w:val="00F92D34"/>
    <w:rsid w:val="00F92EF6"/>
    <w:rsid w:val="00F932D0"/>
    <w:rsid w:val="00F932D8"/>
    <w:rsid w:val="00F93749"/>
    <w:rsid w:val="00F93EA0"/>
    <w:rsid w:val="00F94201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8B9"/>
    <w:rsid w:val="00F96C47"/>
    <w:rsid w:val="00F96CD9"/>
    <w:rsid w:val="00F96D56"/>
    <w:rsid w:val="00F96E32"/>
    <w:rsid w:val="00F96FE6"/>
    <w:rsid w:val="00F97146"/>
    <w:rsid w:val="00F971B6"/>
    <w:rsid w:val="00F97BEA"/>
    <w:rsid w:val="00F97D07"/>
    <w:rsid w:val="00F97DD8"/>
    <w:rsid w:val="00FA0533"/>
    <w:rsid w:val="00FA058C"/>
    <w:rsid w:val="00FA0996"/>
    <w:rsid w:val="00FA0CB2"/>
    <w:rsid w:val="00FA0EE8"/>
    <w:rsid w:val="00FA0F48"/>
    <w:rsid w:val="00FA0FFD"/>
    <w:rsid w:val="00FA14B1"/>
    <w:rsid w:val="00FA1897"/>
    <w:rsid w:val="00FA18D1"/>
    <w:rsid w:val="00FA1FB4"/>
    <w:rsid w:val="00FA2117"/>
    <w:rsid w:val="00FA21FD"/>
    <w:rsid w:val="00FA2383"/>
    <w:rsid w:val="00FA23B2"/>
    <w:rsid w:val="00FA2915"/>
    <w:rsid w:val="00FA2EDA"/>
    <w:rsid w:val="00FA31E7"/>
    <w:rsid w:val="00FA325B"/>
    <w:rsid w:val="00FA343E"/>
    <w:rsid w:val="00FA3867"/>
    <w:rsid w:val="00FA3FA2"/>
    <w:rsid w:val="00FA4058"/>
    <w:rsid w:val="00FA453C"/>
    <w:rsid w:val="00FA47D8"/>
    <w:rsid w:val="00FA4C6B"/>
    <w:rsid w:val="00FA4ED3"/>
    <w:rsid w:val="00FA5261"/>
    <w:rsid w:val="00FA5274"/>
    <w:rsid w:val="00FA55B0"/>
    <w:rsid w:val="00FA59BC"/>
    <w:rsid w:val="00FA5AC2"/>
    <w:rsid w:val="00FA5CA9"/>
    <w:rsid w:val="00FA5D75"/>
    <w:rsid w:val="00FA5E68"/>
    <w:rsid w:val="00FA622E"/>
    <w:rsid w:val="00FA6884"/>
    <w:rsid w:val="00FA6983"/>
    <w:rsid w:val="00FA744A"/>
    <w:rsid w:val="00FA74ED"/>
    <w:rsid w:val="00FA76A6"/>
    <w:rsid w:val="00FA7704"/>
    <w:rsid w:val="00FA771D"/>
    <w:rsid w:val="00FA7D07"/>
    <w:rsid w:val="00FB0776"/>
    <w:rsid w:val="00FB0818"/>
    <w:rsid w:val="00FB11C3"/>
    <w:rsid w:val="00FB133A"/>
    <w:rsid w:val="00FB15D1"/>
    <w:rsid w:val="00FB15E6"/>
    <w:rsid w:val="00FB1779"/>
    <w:rsid w:val="00FB1BE2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E3F"/>
    <w:rsid w:val="00FB416A"/>
    <w:rsid w:val="00FB4189"/>
    <w:rsid w:val="00FB453C"/>
    <w:rsid w:val="00FB470F"/>
    <w:rsid w:val="00FB4A64"/>
    <w:rsid w:val="00FB4D1F"/>
    <w:rsid w:val="00FB57EA"/>
    <w:rsid w:val="00FB5802"/>
    <w:rsid w:val="00FB5ADE"/>
    <w:rsid w:val="00FB6A8D"/>
    <w:rsid w:val="00FB6B6B"/>
    <w:rsid w:val="00FB6BD8"/>
    <w:rsid w:val="00FB6CC6"/>
    <w:rsid w:val="00FB734C"/>
    <w:rsid w:val="00FB7473"/>
    <w:rsid w:val="00FB7618"/>
    <w:rsid w:val="00FB7A2A"/>
    <w:rsid w:val="00FB7BD5"/>
    <w:rsid w:val="00FB7CDE"/>
    <w:rsid w:val="00FB7D4E"/>
    <w:rsid w:val="00FC0078"/>
    <w:rsid w:val="00FC0247"/>
    <w:rsid w:val="00FC0686"/>
    <w:rsid w:val="00FC0952"/>
    <w:rsid w:val="00FC0B98"/>
    <w:rsid w:val="00FC0CCB"/>
    <w:rsid w:val="00FC1392"/>
    <w:rsid w:val="00FC19A2"/>
    <w:rsid w:val="00FC1A95"/>
    <w:rsid w:val="00FC1B97"/>
    <w:rsid w:val="00FC1D32"/>
    <w:rsid w:val="00FC2684"/>
    <w:rsid w:val="00FC2D55"/>
    <w:rsid w:val="00FC3409"/>
    <w:rsid w:val="00FC35E8"/>
    <w:rsid w:val="00FC38D4"/>
    <w:rsid w:val="00FC38F4"/>
    <w:rsid w:val="00FC3AD5"/>
    <w:rsid w:val="00FC3BAC"/>
    <w:rsid w:val="00FC3CA0"/>
    <w:rsid w:val="00FC3DDC"/>
    <w:rsid w:val="00FC3FFD"/>
    <w:rsid w:val="00FC4076"/>
    <w:rsid w:val="00FC4080"/>
    <w:rsid w:val="00FC4241"/>
    <w:rsid w:val="00FC4792"/>
    <w:rsid w:val="00FC4A4E"/>
    <w:rsid w:val="00FC4C2A"/>
    <w:rsid w:val="00FC5022"/>
    <w:rsid w:val="00FC598E"/>
    <w:rsid w:val="00FC599D"/>
    <w:rsid w:val="00FC5A7B"/>
    <w:rsid w:val="00FC5C46"/>
    <w:rsid w:val="00FC5CE1"/>
    <w:rsid w:val="00FC61C8"/>
    <w:rsid w:val="00FC626E"/>
    <w:rsid w:val="00FC684E"/>
    <w:rsid w:val="00FC70B9"/>
    <w:rsid w:val="00FC70FA"/>
    <w:rsid w:val="00FC755E"/>
    <w:rsid w:val="00FC771A"/>
    <w:rsid w:val="00FC7D55"/>
    <w:rsid w:val="00FD02D6"/>
    <w:rsid w:val="00FD059E"/>
    <w:rsid w:val="00FD070D"/>
    <w:rsid w:val="00FD073A"/>
    <w:rsid w:val="00FD08A2"/>
    <w:rsid w:val="00FD0CD1"/>
    <w:rsid w:val="00FD0EDD"/>
    <w:rsid w:val="00FD1260"/>
    <w:rsid w:val="00FD154E"/>
    <w:rsid w:val="00FD15F0"/>
    <w:rsid w:val="00FD1BFD"/>
    <w:rsid w:val="00FD1D53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A15"/>
    <w:rsid w:val="00FD4B66"/>
    <w:rsid w:val="00FD4E22"/>
    <w:rsid w:val="00FD5159"/>
    <w:rsid w:val="00FD53BC"/>
    <w:rsid w:val="00FD5DE3"/>
    <w:rsid w:val="00FD5E49"/>
    <w:rsid w:val="00FD5F5B"/>
    <w:rsid w:val="00FD6115"/>
    <w:rsid w:val="00FD6AD2"/>
    <w:rsid w:val="00FD7248"/>
    <w:rsid w:val="00FD75FA"/>
    <w:rsid w:val="00FD7808"/>
    <w:rsid w:val="00FD780B"/>
    <w:rsid w:val="00FD7EE3"/>
    <w:rsid w:val="00FE0034"/>
    <w:rsid w:val="00FE0421"/>
    <w:rsid w:val="00FE0E57"/>
    <w:rsid w:val="00FE100F"/>
    <w:rsid w:val="00FE10BB"/>
    <w:rsid w:val="00FE1564"/>
    <w:rsid w:val="00FE1A4C"/>
    <w:rsid w:val="00FE1F0D"/>
    <w:rsid w:val="00FE1FE8"/>
    <w:rsid w:val="00FE20FB"/>
    <w:rsid w:val="00FE24ED"/>
    <w:rsid w:val="00FE2867"/>
    <w:rsid w:val="00FE2A07"/>
    <w:rsid w:val="00FE2A09"/>
    <w:rsid w:val="00FE2B83"/>
    <w:rsid w:val="00FE2CB5"/>
    <w:rsid w:val="00FE38A2"/>
    <w:rsid w:val="00FE39D1"/>
    <w:rsid w:val="00FE3CFC"/>
    <w:rsid w:val="00FE3E8F"/>
    <w:rsid w:val="00FE40AE"/>
    <w:rsid w:val="00FE4223"/>
    <w:rsid w:val="00FE47F0"/>
    <w:rsid w:val="00FE492C"/>
    <w:rsid w:val="00FE4FF8"/>
    <w:rsid w:val="00FE54F9"/>
    <w:rsid w:val="00FE5858"/>
    <w:rsid w:val="00FE5990"/>
    <w:rsid w:val="00FE5ED6"/>
    <w:rsid w:val="00FE6A8C"/>
    <w:rsid w:val="00FE6CFE"/>
    <w:rsid w:val="00FE6FAC"/>
    <w:rsid w:val="00FE71B2"/>
    <w:rsid w:val="00FE7356"/>
    <w:rsid w:val="00FE74C1"/>
    <w:rsid w:val="00FE7B41"/>
    <w:rsid w:val="00FE7E46"/>
    <w:rsid w:val="00FE7E57"/>
    <w:rsid w:val="00FE7F15"/>
    <w:rsid w:val="00FF0014"/>
    <w:rsid w:val="00FF0069"/>
    <w:rsid w:val="00FF04D9"/>
    <w:rsid w:val="00FF0ABD"/>
    <w:rsid w:val="00FF0AF7"/>
    <w:rsid w:val="00FF0C86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A8"/>
    <w:rsid w:val="00FF25F1"/>
    <w:rsid w:val="00FF27A5"/>
    <w:rsid w:val="00FF33F9"/>
    <w:rsid w:val="00FF3497"/>
    <w:rsid w:val="00FF3526"/>
    <w:rsid w:val="00FF4167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0F5"/>
    <w:rsid w:val="00FF7186"/>
    <w:rsid w:val="00FF76C9"/>
    <w:rsid w:val="00FF7732"/>
    <w:rsid w:val="00FF7771"/>
    <w:rsid w:val="00FF779B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17741EB5-FE95-4C6A-9BC5-1A3C8187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8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E28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B0A4DCA-30F0-4F74-BEE3-12B1259EF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5731</TotalTime>
  <Pages>13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Prathprawee, Saengcharee</cp:lastModifiedBy>
  <cp:revision>226</cp:revision>
  <cp:lastPrinted>2026-08-10T10:18:00Z</cp:lastPrinted>
  <dcterms:created xsi:type="dcterms:W3CDTF">2026-08-04T17:38:00Z</dcterms:created>
  <dcterms:modified xsi:type="dcterms:W3CDTF">2026-08-11T08:37:00Z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