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EC1F" w14:textId="77777777" w:rsidR="00886800" w:rsidRPr="003F2D5F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F2D5F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7B1248F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F2D5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AE828F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9D378CB" w14:textId="30D49553" w:rsidR="004B37A4" w:rsidRPr="003F2D5F" w:rsidRDefault="002E645F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03A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D28C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03AE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5D28C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D28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F03A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5D28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D28C2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70CE0392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A6BF399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826DF8" w14:textId="4D2A802C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5C1A1BA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FA1FB6" w14:textId="77777777" w:rsidR="00886800" w:rsidRDefault="00886800" w:rsidP="00492B94">
      <w:pPr>
        <w:rPr>
          <w:rFonts w:ascii="Angsana New" w:hAnsi="Angsana New"/>
          <w:sz w:val="32"/>
          <w:szCs w:val="32"/>
        </w:rPr>
      </w:pPr>
    </w:p>
    <w:p w14:paraId="477CAE23" w14:textId="77777777" w:rsidR="002E645F" w:rsidRPr="003F2D5F" w:rsidRDefault="002E645F" w:rsidP="00492B94">
      <w:pPr>
        <w:rPr>
          <w:rFonts w:ascii="Angsana New" w:hAnsi="Angsana New"/>
          <w:sz w:val="32"/>
          <w:szCs w:val="32"/>
        </w:rPr>
        <w:sectPr w:rsidR="002E645F" w:rsidRPr="003F2D5F" w:rsidSect="008868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FD6C2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238F1EBB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CC25B37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00FB283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0150888" w14:textId="47324F0E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F2D5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F5183B" w14:textId="77777777" w:rsidR="00886800" w:rsidRPr="003F2D5F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F2D5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5742A3" w14:textId="1EE40094" w:rsidR="00456DC2" w:rsidRPr="003F2D5F" w:rsidRDefault="00456DC2" w:rsidP="00456DC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F2D5F">
        <w:rPr>
          <w:rFonts w:ascii="Angsana New" w:hAnsi="Angsana New"/>
          <w:sz w:val="30"/>
          <w:szCs w:val="30"/>
        </w:rPr>
        <w:t xml:space="preserve">30 </w:t>
      </w:r>
      <w:r w:rsidRPr="003F2D5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F2D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3F2D5F">
        <w:rPr>
          <w:rFonts w:ascii="Angsana New" w:hAnsi="Angsana New"/>
          <w:sz w:val="30"/>
          <w:szCs w:val="30"/>
          <w:cs/>
        </w:rPr>
        <w:t xml:space="preserve"> งบกำไรขาดทุนรวม</w:t>
      </w:r>
      <w:r w:rsidRPr="003F2D5F">
        <w:rPr>
          <w:rFonts w:ascii="Angsana New" w:hAnsi="Angsana New"/>
          <w:spacing w:val="2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</w:t>
      </w:r>
      <w:r w:rsidRPr="003F2D5F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Pr="003F2D5F">
        <w:rPr>
          <w:rFonts w:ascii="Angsana New" w:hAnsi="Angsana New"/>
          <w:sz w:val="30"/>
          <w:szCs w:val="30"/>
        </w:rPr>
        <w:t>30</w:t>
      </w:r>
      <w:r w:rsidRPr="003F2D5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F2D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3F2D5F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</w:t>
      </w:r>
      <w:r w:rsidRPr="003F2D5F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</w:t>
      </w:r>
      <w:r w:rsidRPr="003F2D5F">
        <w:rPr>
          <w:rFonts w:ascii="Angsana New" w:hAnsi="Angsana New"/>
          <w:sz w:val="30"/>
          <w:szCs w:val="30"/>
          <w:cs/>
        </w:rPr>
        <w:t xml:space="preserve"> </w:t>
      </w:r>
      <w:r w:rsidRPr="003F2D5F">
        <w:rPr>
          <w:rFonts w:ascii="Angsana New" w:hAnsi="Angsana New"/>
          <w:spacing w:val="-2"/>
          <w:sz w:val="30"/>
          <w:szCs w:val="30"/>
        </w:rPr>
        <w:t xml:space="preserve">30 </w:t>
      </w:r>
      <w:r w:rsidRPr="003F2D5F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3F2D5F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3F2D5F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3F2D5F">
        <w:rPr>
          <w:rFonts w:ascii="Angsana New" w:hAnsi="Angsana New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2D5F">
        <w:rPr>
          <w:rFonts w:ascii="Angsana New" w:hAnsi="Angsana New"/>
          <w:sz w:val="30"/>
          <w:szCs w:val="30"/>
        </w:rPr>
        <w:t xml:space="preserve">34 </w:t>
      </w:r>
      <w:r w:rsidRPr="003F2D5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รหัส</w:t>
      </w:r>
      <w:r w:rsidRPr="003F2D5F">
        <w:rPr>
          <w:rFonts w:ascii="Angsana New" w:hAnsi="Angsana New"/>
          <w:sz w:val="30"/>
          <w:szCs w:val="30"/>
        </w:rPr>
        <w:t xml:space="preserve"> 2410 “</w:t>
      </w:r>
      <w:r w:rsidRPr="003F2D5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2D5F">
        <w:rPr>
          <w:rFonts w:ascii="Angsana New" w:hAnsi="Angsana New"/>
          <w:sz w:val="30"/>
          <w:szCs w:val="30"/>
        </w:rPr>
        <w:t>”</w:t>
      </w:r>
      <w:r w:rsidRPr="003F2D5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8222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3F2D5F" w:rsidSect="006762BE"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3F2D5F">
        <w:rPr>
          <w:rFonts w:ascii="Angsana New" w:hAnsi="Angsana New"/>
          <w:sz w:val="30"/>
          <w:szCs w:val="30"/>
        </w:rPr>
        <w:t>34</w:t>
      </w:r>
      <w:r w:rsidRPr="003F2D5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E58575B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3F2D5F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3F2D5F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</w:rPr>
        <w:t>(</w:t>
      </w:r>
      <w:r w:rsidRPr="003F2D5F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3F2D5F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F2D5F">
        <w:rPr>
          <w:rFonts w:ascii="Angsana New" w:hAnsi="Angsana New"/>
          <w:sz w:val="30"/>
          <w:szCs w:val="30"/>
        </w:rPr>
        <w:t>109</w:t>
      </w:r>
      <w:r w:rsidR="00523B7F" w:rsidRPr="003F2D5F">
        <w:rPr>
          <w:rFonts w:ascii="Angsana New" w:hAnsi="Angsana New"/>
          <w:sz w:val="30"/>
          <w:szCs w:val="30"/>
        </w:rPr>
        <w:t>9</w:t>
      </w:r>
      <w:r w:rsidRPr="003F2D5F"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B9CED7" w14:textId="73DB5B72" w:rsidR="003B1AEA" w:rsidRPr="003F2D5F" w:rsidRDefault="00AB4F3B" w:rsidP="003B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5D28C2">
        <w:rPr>
          <w:rFonts w:ascii="Angsana New" w:hAnsi="Angsana New" w:hint="cs"/>
          <w:sz w:val="30"/>
          <w:szCs w:val="30"/>
          <w:cs/>
        </w:rPr>
        <w:t xml:space="preserve"> </w:t>
      </w:r>
      <w:r w:rsidR="00F03AEC">
        <w:rPr>
          <w:rFonts w:ascii="Angsana New" w:hAnsi="Angsana New" w:hint="cs"/>
          <w:sz w:val="30"/>
          <w:szCs w:val="30"/>
          <w:cs/>
        </w:rPr>
        <w:t>สิงหาคม</w:t>
      </w:r>
      <w:r w:rsidR="00F03AEC">
        <w:rPr>
          <w:rFonts w:ascii="Angsana New" w:hAnsi="Angsana New"/>
          <w:sz w:val="30"/>
          <w:szCs w:val="30"/>
        </w:rPr>
        <w:t xml:space="preserve"> </w:t>
      </w:r>
      <w:r w:rsidR="005D28C2">
        <w:rPr>
          <w:rFonts w:ascii="Angsana New" w:hAnsi="Angsana New"/>
          <w:sz w:val="30"/>
          <w:szCs w:val="30"/>
        </w:rPr>
        <w:t>2569</w:t>
      </w:r>
    </w:p>
    <w:p w14:paraId="3A689656" w14:textId="3AB0F3F8" w:rsidR="00771F12" w:rsidRPr="003F2D5F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3F2D5F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3F2D5F" w:rsidSect="0008252F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19B2" w14:textId="77777777" w:rsidR="007270FC" w:rsidRDefault="007270FC">
      <w:r>
        <w:separator/>
      </w:r>
    </w:p>
  </w:endnote>
  <w:endnote w:type="continuationSeparator" w:id="0">
    <w:p w14:paraId="0DCD0ABF" w14:textId="77777777" w:rsidR="007270FC" w:rsidRDefault="0072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21C24F" w14:textId="49F6E05E" w:rsidR="00365C9A" w:rsidRPr="008B5228" w:rsidRDefault="00580B49" w:rsidP="00580B4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B5228">
          <w:rPr>
            <w:rFonts w:ascii="Angsana New" w:hAnsi="Angsana New"/>
            <w:sz w:val="30"/>
            <w:szCs w:val="30"/>
          </w:rPr>
          <w:fldChar w:fldCharType="begin"/>
        </w:r>
        <w:r w:rsidRPr="008B522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B5228">
          <w:rPr>
            <w:rFonts w:ascii="Angsana New" w:hAnsi="Angsana New"/>
            <w:sz w:val="30"/>
            <w:szCs w:val="30"/>
          </w:rPr>
          <w:fldChar w:fldCharType="separate"/>
        </w:r>
        <w:r w:rsidRPr="008B5228">
          <w:rPr>
            <w:rFonts w:ascii="Angsana New" w:hAnsi="Angsana New"/>
            <w:noProof/>
            <w:sz w:val="30"/>
            <w:szCs w:val="30"/>
          </w:rPr>
          <w:t>2</w:t>
        </w:r>
        <w:r w:rsidRPr="008B522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02CA4" w14:textId="77777777" w:rsidR="007270FC" w:rsidRDefault="007270FC">
      <w:r>
        <w:separator/>
      </w:r>
    </w:p>
  </w:footnote>
  <w:footnote w:type="continuationSeparator" w:id="0">
    <w:p w14:paraId="33372E1A" w14:textId="77777777" w:rsidR="007270FC" w:rsidRDefault="00727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6845" w14:textId="77777777" w:rsidR="008B5228" w:rsidRDefault="008B52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D036" w14:textId="77777777" w:rsidR="008B5228" w:rsidRDefault="008B5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D514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7F0A2056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65150F5D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084EB7EE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17E5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3ECF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937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5B7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45F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25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49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6B9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AE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D5F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7E0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DC2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37A4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6BC6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1CD9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8C2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E7C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6EEE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8C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1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4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6B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0FC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7B3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68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2F12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228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E9C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3B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B14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1C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201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E27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995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D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2C7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1F2B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22F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A42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6FAC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3AEC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3A0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64C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39F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66977D-2D88-4049-A1AA-846998255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6882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Kornsiri, Chongaksorn</cp:lastModifiedBy>
  <cp:revision>1127</cp:revision>
  <cp:lastPrinted>2026-07-27T11:06:00Z</cp:lastPrinted>
  <dcterms:created xsi:type="dcterms:W3CDTF">2022-07-15T08:03:00Z</dcterms:created>
  <dcterms:modified xsi:type="dcterms:W3CDTF">2026-08-10T07:48:00Z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