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411BB0" w14:paraId="29C7FE15" w14:textId="77777777" w:rsidTr="00E37BB8">
        <w:tc>
          <w:tcPr>
            <w:tcW w:w="1188" w:type="dxa"/>
          </w:tcPr>
          <w:p w14:paraId="39FA3D2F" w14:textId="533F49D0" w:rsidR="00E807EC" w:rsidRPr="00411BB0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11BB0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411BB0" w14:paraId="434308BC" w14:textId="77777777" w:rsidTr="00E37BB8">
        <w:tc>
          <w:tcPr>
            <w:tcW w:w="1188" w:type="dxa"/>
          </w:tcPr>
          <w:p w14:paraId="786B34AE" w14:textId="77777777" w:rsidR="005777E7" w:rsidRPr="00411BB0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11BB0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411BB0" w14:paraId="7C5D7A88" w14:textId="77777777" w:rsidTr="00E37BB8">
        <w:tc>
          <w:tcPr>
            <w:tcW w:w="1188" w:type="dxa"/>
          </w:tcPr>
          <w:p w14:paraId="7DB2E943" w14:textId="4DE64259" w:rsidR="00E807EC" w:rsidRPr="00411BB0" w:rsidRDefault="008C36E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11BB0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11BB0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411BB0" w14:paraId="030372B2" w14:textId="77777777" w:rsidTr="00E37BB8">
        <w:tc>
          <w:tcPr>
            <w:tcW w:w="1188" w:type="dxa"/>
          </w:tcPr>
          <w:p w14:paraId="2932BCFA" w14:textId="6801A8C7" w:rsidR="00AD7733" w:rsidRPr="00411BB0" w:rsidRDefault="008C36E1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11BB0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11BB0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411BB0" w14:paraId="4D95BC83" w14:textId="77777777" w:rsidTr="00E37BB8">
        <w:tc>
          <w:tcPr>
            <w:tcW w:w="1188" w:type="dxa"/>
          </w:tcPr>
          <w:p w14:paraId="20559E16" w14:textId="7A9D2E69" w:rsidR="00136421" w:rsidRPr="00411BB0" w:rsidRDefault="008C36E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11BB0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411BB0" w14:paraId="01ABF178" w14:textId="77777777" w:rsidTr="00E37BB8">
        <w:tc>
          <w:tcPr>
            <w:tcW w:w="1188" w:type="dxa"/>
          </w:tcPr>
          <w:p w14:paraId="65563BAE" w14:textId="193AFBBF" w:rsidR="005737E2" w:rsidRPr="00411BB0" w:rsidRDefault="008C3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FE4BDE7" w:rsidR="005737E2" w:rsidRPr="00411BB0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5E04C6" w:rsidRPr="00411BB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5E04C6" w:rsidRPr="00411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11BB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411BB0" w14:paraId="6A4E8F49" w14:textId="77777777" w:rsidTr="00E37BB8">
        <w:tc>
          <w:tcPr>
            <w:tcW w:w="1188" w:type="dxa"/>
          </w:tcPr>
          <w:p w14:paraId="3270A8F3" w14:textId="3336588E" w:rsidR="005737E2" w:rsidRPr="00411BB0" w:rsidRDefault="008C3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270E4A8B" w14:textId="0A6D93EC" w:rsidR="005737E2" w:rsidRPr="00411BB0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737E2" w:rsidRPr="00411BB0" w14:paraId="2C507E7C" w14:textId="77777777" w:rsidTr="00E37BB8">
        <w:tc>
          <w:tcPr>
            <w:tcW w:w="1188" w:type="dxa"/>
          </w:tcPr>
          <w:p w14:paraId="6F7EF7BE" w14:textId="5269A406" w:rsidR="005737E2" w:rsidRPr="00411BB0" w:rsidRDefault="008C36E1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74F313EE" w14:textId="3FFA768A" w:rsidR="00782815" w:rsidRPr="00411BB0" w:rsidRDefault="004E4569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E4427" w:rsidRPr="00411BB0" w14:paraId="2F3C55AA" w14:textId="77777777" w:rsidTr="00E37BB8">
        <w:tc>
          <w:tcPr>
            <w:tcW w:w="1188" w:type="dxa"/>
          </w:tcPr>
          <w:p w14:paraId="091E64D0" w14:textId="588CD1F3" w:rsidR="00AE4427" w:rsidRPr="00411BB0" w:rsidRDefault="008C36E1" w:rsidP="00AE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6E0E2207" w14:textId="29944B1B" w:rsidR="00AE4427" w:rsidRPr="00411BB0" w:rsidRDefault="00AE4427" w:rsidP="00AE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AE4427" w:rsidRPr="00411BB0" w14:paraId="10AAAD15" w14:textId="77777777" w:rsidTr="00E37BB8">
        <w:tc>
          <w:tcPr>
            <w:tcW w:w="1188" w:type="dxa"/>
          </w:tcPr>
          <w:p w14:paraId="685703AA" w14:textId="7DDAB290" w:rsidR="00AE4427" w:rsidRPr="00411BB0" w:rsidRDefault="008C36E1" w:rsidP="00AE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6D347649" w14:textId="099E0416" w:rsidR="00AE4427" w:rsidRPr="00411BB0" w:rsidRDefault="00AE4427" w:rsidP="00AE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E4427" w:rsidRPr="00411BB0" w14:paraId="4EA119E7" w14:textId="77777777" w:rsidTr="00E37BB8">
        <w:tc>
          <w:tcPr>
            <w:tcW w:w="1188" w:type="dxa"/>
          </w:tcPr>
          <w:p w14:paraId="2711199D" w14:textId="5644D8E0" w:rsidR="00AE4427" w:rsidRPr="00411BB0" w:rsidRDefault="008C36E1" w:rsidP="00AE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56106936" w14:textId="0222AD1A" w:rsidR="00AE4427" w:rsidRPr="00411BB0" w:rsidRDefault="00AE4427" w:rsidP="00AE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E4427" w:rsidRPr="00411BB0" w14:paraId="4D5ED5D2" w14:textId="77777777" w:rsidTr="00E37BB8">
        <w:tc>
          <w:tcPr>
            <w:tcW w:w="1188" w:type="dxa"/>
          </w:tcPr>
          <w:p w14:paraId="1ABDBA8C" w14:textId="3E545EFC" w:rsidR="00AE4427" w:rsidRPr="00411BB0" w:rsidRDefault="008C36E1" w:rsidP="00AE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45" w:type="dxa"/>
          </w:tcPr>
          <w:p w14:paraId="7BAA3FCF" w14:textId="7D3B22B7" w:rsidR="00AE4427" w:rsidRPr="00411BB0" w:rsidRDefault="00AE4427" w:rsidP="00AE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E4427" w:rsidRPr="00411BB0" w14:paraId="387CD313" w14:textId="77777777" w:rsidTr="00E37BB8">
        <w:tc>
          <w:tcPr>
            <w:tcW w:w="1188" w:type="dxa"/>
          </w:tcPr>
          <w:p w14:paraId="4C0A6DE5" w14:textId="4C24EC92" w:rsidR="00AE4427" w:rsidRPr="00411BB0" w:rsidRDefault="008C36E1" w:rsidP="00AE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345" w:type="dxa"/>
          </w:tcPr>
          <w:p w14:paraId="4726D9C2" w14:textId="29DAF69E" w:rsidR="00AE4427" w:rsidRPr="00411BB0" w:rsidRDefault="004D5FAC" w:rsidP="00AE4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66F82399" w14:textId="77777777" w:rsidR="00547DEC" w:rsidRPr="00411BB0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6469A1B2" w14:textId="77777777" w:rsidR="00547DEC" w:rsidRPr="00411BB0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cs/>
        </w:rPr>
        <w:sectPr w:rsidR="00547DEC" w:rsidRPr="00411BB0" w:rsidSect="00123C96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 w:chapStyle="1"/>
          <w:cols w:space="720"/>
          <w:docGrid w:linePitch="245"/>
        </w:sectPr>
      </w:pPr>
    </w:p>
    <w:p w14:paraId="6250A5B5" w14:textId="77777777" w:rsidR="00547DEC" w:rsidRPr="00411BB0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11BB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AF1F60E" w14:textId="77777777" w:rsidR="00547DEC" w:rsidRPr="00411BB0" w:rsidRDefault="00547DEC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79671B" w14:textId="15E0CC16" w:rsidR="00547DEC" w:rsidRPr="00411BB0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411BB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Pr="00411BB0">
        <w:rPr>
          <w:rFonts w:ascii="Angsana New" w:hAnsi="Angsana New" w:hint="cs"/>
          <w:sz w:val="30"/>
          <w:szCs w:val="30"/>
          <w:cs/>
        </w:rPr>
        <w:t xml:space="preserve">่ </w:t>
      </w:r>
      <w:r w:rsidR="008C36E1" w:rsidRPr="00411BB0">
        <w:rPr>
          <w:rFonts w:ascii="Angsana New" w:hAnsi="Angsana New"/>
          <w:sz w:val="30"/>
          <w:szCs w:val="30"/>
        </w:rPr>
        <w:t>10</w:t>
      </w:r>
      <w:r w:rsidR="00F93C83" w:rsidRPr="00411BB0">
        <w:rPr>
          <w:rFonts w:ascii="Angsana New" w:hAnsi="Angsana New"/>
          <w:sz w:val="30"/>
          <w:szCs w:val="30"/>
          <w:cs/>
        </w:rPr>
        <w:t xml:space="preserve"> </w:t>
      </w:r>
      <w:r w:rsidR="008928E2" w:rsidRPr="00411BB0">
        <w:rPr>
          <w:rFonts w:ascii="Angsana New" w:hAnsi="Angsana New" w:hint="cs"/>
          <w:sz w:val="30"/>
          <w:szCs w:val="30"/>
          <w:cs/>
        </w:rPr>
        <w:t>สิงหาคม</w:t>
      </w:r>
      <w:r w:rsidR="00F93C83" w:rsidRPr="00411BB0">
        <w:rPr>
          <w:rFonts w:ascii="Angsana New" w:hAnsi="Angsana New" w:hint="cs"/>
          <w:sz w:val="30"/>
          <w:szCs w:val="30"/>
          <w:cs/>
        </w:rPr>
        <w:t xml:space="preserve"> </w:t>
      </w:r>
      <w:r w:rsidR="008C36E1" w:rsidRPr="00411BB0">
        <w:rPr>
          <w:rFonts w:ascii="Angsana New" w:hAnsi="Angsana New"/>
          <w:sz w:val="30"/>
          <w:szCs w:val="30"/>
        </w:rPr>
        <w:t>2569</w:t>
      </w:r>
    </w:p>
    <w:p w14:paraId="2F753F7E" w14:textId="77777777" w:rsidR="00547DEC" w:rsidRPr="00411BB0" w:rsidRDefault="00547DEC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117F98" w14:textId="63A152C0" w:rsidR="00547DEC" w:rsidRPr="00411BB0" w:rsidRDefault="008C36E1" w:rsidP="00547DE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411BB0">
        <w:rPr>
          <w:rFonts w:ascii="Angsana New" w:hAnsi="Angsana New" w:cs="Angsana New"/>
          <w:b/>
          <w:bCs/>
          <w:lang w:val="en-US"/>
        </w:rPr>
        <w:t>1</w:t>
      </w:r>
      <w:r w:rsidR="00547DEC" w:rsidRPr="00411BB0">
        <w:rPr>
          <w:rFonts w:ascii="Angsana New" w:hAnsi="Angsana New" w:cs="Angsana New"/>
          <w:b/>
          <w:bCs/>
          <w:cs/>
        </w:rPr>
        <w:tab/>
        <w:t>ข้อมูลทั่วไป</w:t>
      </w:r>
    </w:p>
    <w:p w14:paraId="7A58B43F" w14:textId="77777777" w:rsidR="00547DEC" w:rsidRPr="00411BB0" w:rsidRDefault="00547DEC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807C069" w14:textId="2AC47B29" w:rsidR="00547DEC" w:rsidRPr="00411BB0" w:rsidRDefault="00547DEC" w:rsidP="00547DE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411BB0">
        <w:rPr>
          <w:rFonts w:ascii="Angsana New" w:hAnsi="Angsana New" w:cs="Angsana New" w:hint="cs"/>
          <w:cs/>
        </w:rPr>
        <w:t>กลุ่ม</w:t>
      </w:r>
      <w:r w:rsidRPr="00411BB0">
        <w:rPr>
          <w:rFonts w:ascii="Angsana New" w:hAnsi="Angsana New" w:cs="Angsana New"/>
          <w:cs/>
        </w:rPr>
        <w:t>บริษัทดำเนินธุรกิจหลักเกี่ยวกับการผลิตเพลา</w:t>
      </w:r>
      <w:r w:rsidRPr="00411BB0">
        <w:rPr>
          <w:rFonts w:ascii="Angsana New" w:hAnsi="Angsana New" w:cs="Angsana New" w:hint="cs"/>
          <w:cs/>
        </w:rPr>
        <w:t>ข้าง</w:t>
      </w:r>
      <w:r w:rsidRPr="00411BB0">
        <w:rPr>
          <w:rFonts w:ascii="Angsana New" w:hAnsi="Angsana New" w:cs="Angsana New"/>
          <w:cs/>
        </w:rPr>
        <w:t>และ</w:t>
      </w:r>
      <w:r w:rsidRPr="00411BB0">
        <w:rPr>
          <w:rFonts w:ascii="Angsana New" w:hAnsi="Angsana New" w:cs="Angsana New" w:hint="cs"/>
          <w:cs/>
        </w:rPr>
        <w:t>เพลา</w:t>
      </w:r>
      <w:r w:rsidRPr="00411BB0">
        <w:rPr>
          <w:rFonts w:ascii="Angsana New" w:hAnsi="Angsana New" w:cs="Angsana New"/>
          <w:cs/>
        </w:rPr>
        <w:t>รองแหนบ รายละเอียดของบริษัทย่อย</w:t>
      </w:r>
      <w:r w:rsidRPr="00411BB0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Pr="00411BB0">
        <w:rPr>
          <w:rFonts w:ascii="Angsana New" w:hAnsi="Angsana New" w:cs="Angsana New"/>
          <w:cs/>
        </w:rPr>
        <w:t xml:space="preserve"> ณ </w:t>
      </w:r>
      <w:r w:rsidRPr="00411BB0">
        <w:rPr>
          <w:rFonts w:ascii="Angsana New" w:hAnsi="Angsana New" w:cs="Angsana New" w:hint="cs"/>
          <w:cs/>
        </w:rPr>
        <w:t xml:space="preserve">วันที่ </w:t>
      </w:r>
      <w:r w:rsidR="008C36E1" w:rsidRPr="00411BB0">
        <w:rPr>
          <w:rFonts w:ascii="Angsana New" w:hAnsi="Angsana New" w:cs="Angsana New"/>
          <w:lang w:val="en-US"/>
        </w:rPr>
        <w:t>30</w:t>
      </w:r>
      <w:r w:rsidR="00F93C83" w:rsidRPr="00411BB0">
        <w:rPr>
          <w:rFonts w:ascii="Angsana New" w:hAnsi="Angsana New" w:cs="Angsana New"/>
          <w:lang w:val="en-US"/>
        </w:rPr>
        <w:t xml:space="preserve"> </w:t>
      </w:r>
      <w:r w:rsidR="008928E2" w:rsidRPr="00411BB0">
        <w:rPr>
          <w:rFonts w:ascii="Angsana New" w:hAnsi="Angsana New" w:cs="Angsana New" w:hint="cs"/>
          <w:cs/>
          <w:lang w:val="en-US"/>
        </w:rPr>
        <w:t>มิถุนายน</w:t>
      </w:r>
      <w:r w:rsidR="00F93C83" w:rsidRPr="00411BB0">
        <w:rPr>
          <w:rFonts w:ascii="Angsana New" w:hAnsi="Angsana New" w:cs="Angsana New" w:hint="cs"/>
          <w:cs/>
          <w:lang w:val="en-US"/>
        </w:rPr>
        <w:t xml:space="preserve"> </w:t>
      </w:r>
      <w:r w:rsidR="008C36E1" w:rsidRPr="00411BB0">
        <w:rPr>
          <w:rFonts w:ascii="Angsana New" w:hAnsi="Angsana New" w:cs="Angsana New"/>
          <w:lang w:val="en-US"/>
        </w:rPr>
        <w:t>2569</w:t>
      </w:r>
      <w:r w:rsidRPr="00411BB0">
        <w:rPr>
          <w:rFonts w:ascii="Angsana New" w:hAnsi="Angsana New" w:cs="Angsana New" w:hint="cs"/>
          <w:cs/>
          <w:lang w:val="en-US"/>
        </w:rPr>
        <w:t xml:space="preserve"> </w:t>
      </w:r>
      <w:r w:rsidRPr="00411BB0">
        <w:rPr>
          <w:rFonts w:ascii="Angsana New" w:hAnsi="Angsana New" w:cs="Angsana New" w:hint="cs"/>
          <w:cs/>
        </w:rPr>
        <w:t xml:space="preserve">และ </w:t>
      </w:r>
      <w:r w:rsidR="008C36E1" w:rsidRPr="00411BB0">
        <w:rPr>
          <w:rFonts w:ascii="Angsana New" w:hAnsi="Angsana New" w:cs="Angsana New"/>
          <w:lang w:val="en-US"/>
        </w:rPr>
        <w:t>31</w:t>
      </w:r>
      <w:r w:rsidRPr="00411BB0">
        <w:rPr>
          <w:rFonts w:ascii="Angsana New" w:hAnsi="Angsana New" w:cs="Angsana New"/>
          <w:cs/>
        </w:rPr>
        <w:t xml:space="preserve"> ธันวาค</w:t>
      </w:r>
      <w:r w:rsidRPr="00411BB0">
        <w:rPr>
          <w:rFonts w:ascii="Angsana New" w:hAnsi="Angsana New" w:cs="Angsana New" w:hint="cs"/>
          <w:cs/>
        </w:rPr>
        <w:t xml:space="preserve">ม </w:t>
      </w:r>
      <w:r w:rsidR="008C36E1" w:rsidRPr="00411BB0">
        <w:rPr>
          <w:rFonts w:ascii="Angsana New" w:hAnsi="Angsana New" w:cs="Angsana New"/>
          <w:lang w:val="en-US"/>
        </w:rPr>
        <w:t>2568</w:t>
      </w:r>
      <w:r w:rsidRPr="00411BB0">
        <w:rPr>
          <w:rFonts w:ascii="Angsana New" w:hAnsi="Angsana New" w:cs="Angsana New"/>
          <w:cs/>
        </w:rPr>
        <w:t xml:space="preserve"> </w:t>
      </w:r>
      <w:r w:rsidRPr="00411BB0">
        <w:rPr>
          <w:rFonts w:ascii="Angsana New" w:hAnsi="Angsana New" w:cs="Angsana New" w:hint="cs"/>
          <w:cs/>
        </w:rPr>
        <w:t xml:space="preserve">ได้เปิดเผยไว้ในหมายเหตุประกอบงบการเงินข้อ </w:t>
      </w:r>
      <w:r w:rsidR="008C36E1" w:rsidRPr="00411BB0">
        <w:rPr>
          <w:rFonts w:ascii="Angsana New" w:hAnsi="Angsana New" w:cs="Angsana New"/>
          <w:lang w:val="en-US"/>
        </w:rPr>
        <w:t>4</w:t>
      </w:r>
    </w:p>
    <w:p w14:paraId="1C6D48CC" w14:textId="65F170E1" w:rsidR="00547DEC" w:rsidRPr="00411BB0" w:rsidRDefault="00547DEC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8E8CFB" w14:textId="4DE15546" w:rsidR="00547DEC" w:rsidRPr="00411BB0" w:rsidRDefault="008C36E1" w:rsidP="00547DE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411BB0">
        <w:rPr>
          <w:rFonts w:ascii="Angsana New" w:hAnsi="Angsana New" w:cs="Angsana New"/>
          <w:b/>
          <w:bCs/>
          <w:lang w:val="en-US"/>
        </w:rPr>
        <w:t>2</w:t>
      </w:r>
      <w:r w:rsidR="00547DEC" w:rsidRPr="00411BB0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22C34EFB" w14:textId="77777777" w:rsidR="00547DEC" w:rsidRPr="00411BB0" w:rsidRDefault="00547DEC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B9A5D6" w14:textId="32C80E06" w:rsidR="00547DEC" w:rsidRPr="00411BB0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11BB0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</w:t>
      </w:r>
      <w:r w:rsidRPr="00411BB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11BB0">
        <w:rPr>
          <w:rFonts w:ascii="Angsana New" w:hAnsi="Angsana New" w:hint="cs"/>
          <w:spacing w:val="-6"/>
          <w:sz w:val="30"/>
          <w:szCs w:val="30"/>
          <w:cs/>
        </w:rPr>
        <w:t>และจัดทำหมายเหตุ</w:t>
      </w:r>
      <w:r w:rsidRPr="00411BB0">
        <w:rPr>
          <w:rFonts w:ascii="Angsana New" w:hAnsi="Angsana New" w:hint="cs"/>
          <w:cs/>
        </w:rPr>
        <w:t xml:space="preserve">    </w:t>
      </w:r>
      <w:r w:rsidRPr="00411BB0">
        <w:rPr>
          <w:rFonts w:ascii="Angsana New" w:hAnsi="Angsana New"/>
          <w:cs/>
        </w:rPr>
        <w:br/>
      </w:r>
      <w:r w:rsidRPr="00411BB0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ประกอบงบการเงินระหว่างกาลในรูปแบบย่อ (</w:t>
      </w:r>
      <w:r w:rsidRPr="00411BB0">
        <w:rPr>
          <w:rFonts w:ascii="Angsana New" w:hAnsi="Angsana New"/>
          <w:sz w:val="30"/>
          <w:szCs w:val="30"/>
          <w:cs/>
        </w:rPr>
        <w:t>“</w:t>
      </w:r>
      <w:r w:rsidRPr="00411BB0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411BB0">
        <w:rPr>
          <w:rFonts w:ascii="Angsana New" w:hAnsi="Angsana New"/>
          <w:sz w:val="30"/>
          <w:szCs w:val="30"/>
          <w:cs/>
        </w:rPr>
        <w:t>”</w:t>
      </w:r>
      <w:r w:rsidRPr="00411BB0">
        <w:rPr>
          <w:rFonts w:ascii="Angsana New" w:hAnsi="Angsana New" w:hint="cs"/>
          <w:sz w:val="30"/>
          <w:szCs w:val="30"/>
          <w:cs/>
        </w:rPr>
        <w:t>) ตามมาตรฐานการบัญชี</w:t>
      </w:r>
      <w:r w:rsidRPr="00411BB0">
        <w:rPr>
          <w:rFonts w:ascii="Angsana New" w:hAnsi="Angsana New"/>
          <w:sz w:val="30"/>
          <w:szCs w:val="30"/>
          <w:cs/>
        </w:rPr>
        <w:t xml:space="preserve"> </w:t>
      </w:r>
      <w:r w:rsidRPr="00411BB0">
        <w:rPr>
          <w:rFonts w:ascii="Angsana New" w:hAnsi="Angsana New" w:hint="cs"/>
          <w:sz w:val="30"/>
          <w:szCs w:val="30"/>
          <w:cs/>
        </w:rPr>
        <w:t>ฉบับที่</w:t>
      </w:r>
      <w:r w:rsidRPr="00411BB0">
        <w:rPr>
          <w:rFonts w:ascii="Angsana New" w:hAnsi="Angsana New"/>
          <w:sz w:val="30"/>
          <w:szCs w:val="30"/>
          <w:cs/>
        </w:rPr>
        <w:t xml:space="preserve"> </w:t>
      </w:r>
      <w:r w:rsidR="008C36E1" w:rsidRPr="00411BB0">
        <w:rPr>
          <w:rFonts w:ascii="Angsana New" w:hAnsi="Angsana New"/>
          <w:sz w:val="30"/>
          <w:szCs w:val="30"/>
        </w:rPr>
        <w:t>34</w:t>
      </w:r>
      <w:r w:rsidRPr="00411BB0">
        <w:rPr>
          <w:rFonts w:ascii="Angsana New" w:hAnsi="Angsana New"/>
          <w:sz w:val="30"/>
          <w:szCs w:val="30"/>
          <w:cs/>
        </w:rPr>
        <w:t xml:space="preserve"> </w:t>
      </w:r>
      <w:r w:rsidRPr="00411BB0">
        <w:rPr>
          <w:rFonts w:ascii="Angsana New" w:hAnsi="Angsana New" w:hint="cs"/>
          <w:sz w:val="30"/>
          <w:szCs w:val="30"/>
          <w:cs/>
        </w:rPr>
        <w:t>เรื่อง</w:t>
      </w:r>
      <w:r w:rsidRPr="00411BB0">
        <w:rPr>
          <w:rFonts w:ascii="Angsana New" w:hAnsi="Angsana New"/>
          <w:sz w:val="30"/>
          <w:szCs w:val="30"/>
          <w:cs/>
        </w:rPr>
        <w:t xml:space="preserve"> </w:t>
      </w:r>
      <w:r w:rsidRPr="00411BB0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11BB0">
        <w:rPr>
          <w:rFonts w:ascii="Angsana New" w:hAnsi="Angsana New"/>
          <w:sz w:val="30"/>
          <w:szCs w:val="30"/>
          <w:cs/>
        </w:rPr>
        <w:t xml:space="preserve"> </w:t>
      </w:r>
      <w:r w:rsidRPr="00411BB0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11BB0">
        <w:rPr>
          <w:rFonts w:ascii="Angsana New" w:hAnsi="Angsana New"/>
          <w:sz w:val="30"/>
          <w:szCs w:val="30"/>
          <w:cs/>
        </w:rPr>
        <w:t xml:space="preserve"> </w:t>
      </w:r>
      <w:r w:rsidRPr="00411BB0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411BB0">
        <w:rPr>
          <w:rFonts w:ascii="Angsana New" w:hAnsi="Angsana New"/>
          <w:sz w:val="30"/>
          <w:szCs w:val="30"/>
          <w:cs/>
        </w:rPr>
        <w:t xml:space="preserve"> งบการเงิน</w:t>
      </w:r>
      <w:r w:rsidRPr="00411BB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11BB0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Pr="00411BB0">
        <w:rPr>
          <w:rFonts w:ascii="Angsana New" w:hAnsi="Angsana New" w:hint="cs"/>
          <w:sz w:val="30"/>
          <w:szCs w:val="30"/>
          <w:cs/>
        </w:rPr>
        <w:t xml:space="preserve"> </w:t>
      </w:r>
      <w:r w:rsidRPr="00411BB0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เพื่อไม่ให้ซ้ำซ้อนกับข้อมูลที่ได้เคยนำเสนอไปแล้ว</w:t>
      </w:r>
      <w:r w:rsidRPr="00411BB0">
        <w:rPr>
          <w:rFonts w:ascii="Angsana New" w:hAnsi="Angsana New" w:hint="cs"/>
          <w:sz w:val="30"/>
          <w:szCs w:val="30"/>
          <w:cs/>
        </w:rPr>
        <w:t>ใน</w:t>
      </w:r>
      <w:r w:rsidRPr="00411BB0">
        <w:rPr>
          <w:rFonts w:ascii="Angsana New" w:hAnsi="Angsana New" w:hint="cs"/>
          <w:cs/>
        </w:rPr>
        <w:t xml:space="preserve">    </w:t>
      </w:r>
      <w:r w:rsidRPr="00411BB0">
        <w:rPr>
          <w:rFonts w:ascii="Angsana New" w:hAnsi="Angsana New"/>
          <w:cs/>
        </w:rPr>
        <w:br/>
      </w:r>
      <w:r w:rsidRPr="00411BB0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Pr="00411BB0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C36E1" w:rsidRPr="00411BB0">
        <w:rPr>
          <w:rFonts w:ascii="Angsana New" w:hAnsi="Angsana New"/>
          <w:sz w:val="30"/>
          <w:szCs w:val="30"/>
        </w:rPr>
        <w:t>31</w:t>
      </w:r>
      <w:r w:rsidRPr="00411BB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C36E1" w:rsidRPr="00411BB0">
        <w:rPr>
          <w:rFonts w:ascii="Angsana New" w:hAnsi="Angsana New"/>
          <w:sz w:val="30"/>
          <w:szCs w:val="30"/>
        </w:rPr>
        <w:t>2568</w:t>
      </w:r>
    </w:p>
    <w:p w14:paraId="221BD47E" w14:textId="77777777" w:rsidR="00547DEC" w:rsidRPr="00411BB0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B39FC5" w14:textId="7DD58566" w:rsidR="00547DEC" w:rsidRPr="00411BB0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11BB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411BB0">
        <w:rPr>
          <w:rFonts w:ascii="Angsana New" w:hAnsi="Angsana New"/>
          <w:sz w:val="30"/>
          <w:szCs w:val="30"/>
          <w:cs/>
        </w:rPr>
        <w:t xml:space="preserve"> </w:t>
      </w:r>
      <w:r w:rsidRPr="00411BB0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11BB0">
        <w:rPr>
          <w:rFonts w:ascii="Angsana New" w:hAnsi="Angsana New"/>
          <w:sz w:val="30"/>
          <w:szCs w:val="30"/>
          <w:cs/>
        </w:rPr>
        <w:t xml:space="preserve"> </w:t>
      </w:r>
      <w:r w:rsidRPr="00411BB0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411BB0">
        <w:rPr>
          <w:rFonts w:ascii="Angsana New" w:hAnsi="Angsana New"/>
          <w:sz w:val="30"/>
          <w:szCs w:val="30"/>
          <w:cs/>
        </w:rPr>
        <w:t xml:space="preserve"> </w:t>
      </w:r>
      <w:r w:rsidRPr="00411BB0">
        <w:rPr>
          <w:rFonts w:ascii="Angsana New" w:hAnsi="Angsana New" w:hint="cs"/>
          <w:sz w:val="30"/>
          <w:szCs w:val="30"/>
          <w:cs/>
        </w:rPr>
        <w:t>ทั้งนี้</w:t>
      </w:r>
      <w:r w:rsidRPr="00411BB0">
        <w:rPr>
          <w:rFonts w:ascii="Angsana New" w:hAnsi="Angsana New"/>
          <w:sz w:val="30"/>
          <w:szCs w:val="30"/>
          <w:cs/>
        </w:rPr>
        <w:t xml:space="preserve"> </w:t>
      </w:r>
      <w:r w:rsidRPr="00411BB0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411BB0">
        <w:rPr>
          <w:rFonts w:ascii="Angsana New" w:hAnsi="Angsana New"/>
          <w:sz w:val="30"/>
          <w:szCs w:val="30"/>
          <w:cs/>
        </w:rPr>
        <w:t xml:space="preserve"> </w:t>
      </w:r>
      <w:r w:rsidRPr="00411BB0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411BB0">
        <w:rPr>
          <w:rFonts w:ascii="Angsana New" w:hAnsi="Angsana New"/>
          <w:sz w:val="30"/>
          <w:szCs w:val="30"/>
          <w:cs/>
        </w:rPr>
        <w:t xml:space="preserve"> </w:t>
      </w:r>
      <w:r w:rsidR="008C36E1" w:rsidRPr="00411BB0">
        <w:rPr>
          <w:rFonts w:ascii="Angsana New" w:hAnsi="Angsana New"/>
          <w:sz w:val="30"/>
          <w:szCs w:val="30"/>
        </w:rPr>
        <w:t>31</w:t>
      </w:r>
      <w:r w:rsidRPr="00411BB0">
        <w:rPr>
          <w:rFonts w:ascii="Angsana New" w:hAnsi="Angsana New"/>
          <w:sz w:val="30"/>
          <w:szCs w:val="30"/>
          <w:cs/>
        </w:rPr>
        <w:t xml:space="preserve"> </w:t>
      </w:r>
      <w:r w:rsidRPr="00411BB0">
        <w:rPr>
          <w:rFonts w:ascii="Angsana New" w:hAnsi="Angsana New" w:hint="cs"/>
          <w:sz w:val="30"/>
          <w:szCs w:val="30"/>
          <w:cs/>
        </w:rPr>
        <w:t>ธันวาคม</w:t>
      </w:r>
      <w:r w:rsidRPr="00411BB0">
        <w:rPr>
          <w:rFonts w:ascii="Angsana New" w:hAnsi="Angsana New"/>
          <w:sz w:val="30"/>
          <w:szCs w:val="30"/>
          <w:cs/>
        </w:rPr>
        <w:t xml:space="preserve"> </w:t>
      </w:r>
      <w:r w:rsidR="008C36E1" w:rsidRPr="00411BB0">
        <w:rPr>
          <w:rFonts w:ascii="Angsana New" w:hAnsi="Angsana New"/>
          <w:sz w:val="30"/>
          <w:szCs w:val="30"/>
        </w:rPr>
        <w:t>2568</w:t>
      </w:r>
      <w:r w:rsidRPr="00411BB0">
        <w:rPr>
          <w:rFonts w:ascii="Angsana New" w:hAnsi="Angsana New"/>
          <w:sz w:val="30"/>
          <w:szCs w:val="30"/>
          <w:cs/>
        </w:rPr>
        <w:t xml:space="preserve"> </w:t>
      </w:r>
    </w:p>
    <w:p w14:paraId="4590DB2B" w14:textId="77777777" w:rsidR="001B3715" w:rsidRPr="00411BB0" w:rsidRDefault="001B3715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79F4DE" w14:textId="77777777" w:rsidR="001B3715" w:rsidRPr="00411BB0" w:rsidRDefault="001B3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11BB0">
        <w:rPr>
          <w:rFonts w:ascii="Angsana New" w:hAnsi="Angsana New"/>
          <w:b/>
          <w:bCs/>
          <w:cs/>
        </w:rPr>
        <w:br w:type="page"/>
      </w:r>
    </w:p>
    <w:p w14:paraId="67E73983" w14:textId="1E565284" w:rsidR="0091427E" w:rsidRPr="00411BB0" w:rsidRDefault="008C36E1" w:rsidP="0091427E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411BB0">
        <w:rPr>
          <w:rFonts w:ascii="Angsana New" w:hAnsi="Angsana New" w:cs="Angsana New" w:hint="cs"/>
          <w:b/>
          <w:bCs/>
          <w:lang w:val="en-US"/>
        </w:rPr>
        <w:lastRenderedPageBreak/>
        <w:t>3</w:t>
      </w:r>
      <w:r w:rsidR="0091427E" w:rsidRPr="00411BB0">
        <w:rPr>
          <w:rFonts w:ascii="Angsana New" w:hAnsi="Angsana New" w:cs="Angsana New"/>
          <w:b/>
          <w:bCs/>
          <w:cs/>
        </w:rPr>
        <w:tab/>
        <w:t>บุคคลหรือกิจการที่เกี่ยวข้องกัน</w:t>
      </w:r>
    </w:p>
    <w:p w14:paraId="2C963F0B" w14:textId="77777777" w:rsidR="0091427E" w:rsidRPr="00411BB0" w:rsidRDefault="0091427E" w:rsidP="0091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61"/>
        <w:gridCol w:w="990"/>
        <w:gridCol w:w="279"/>
        <w:gridCol w:w="1080"/>
        <w:gridCol w:w="270"/>
        <w:gridCol w:w="1071"/>
      </w:tblGrid>
      <w:tr w:rsidR="00504B97" w:rsidRPr="00411BB0" w14:paraId="4D9354DE" w14:textId="77777777" w:rsidTr="00ED4273">
        <w:trPr>
          <w:trHeight w:val="87"/>
        </w:trPr>
        <w:tc>
          <w:tcPr>
            <w:tcW w:w="4500" w:type="dxa"/>
          </w:tcPr>
          <w:p w14:paraId="6CEECD71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31" w:type="dxa"/>
            <w:gridSpan w:val="3"/>
          </w:tcPr>
          <w:p w14:paraId="204C6C57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EE50047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22485FE3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09C2" w:rsidRPr="00411BB0" w14:paraId="572E90D8" w14:textId="77777777" w:rsidTr="00ED4273">
        <w:tc>
          <w:tcPr>
            <w:tcW w:w="4500" w:type="dxa"/>
          </w:tcPr>
          <w:p w14:paraId="282B947A" w14:textId="0498C653" w:rsidR="001809C2" w:rsidRPr="00411BB0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083849" w:rsidRPr="00411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083849" w:rsidRPr="00411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="00083849" w:rsidRPr="00411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C36E1" w:rsidRPr="00411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83849" w:rsidRPr="00411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="00083849" w:rsidRPr="00411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080" w:type="dxa"/>
          </w:tcPr>
          <w:p w14:paraId="2AEBDF44" w14:textId="27EB7898" w:rsidR="001809C2" w:rsidRPr="00411BB0" w:rsidRDefault="008C36E1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14:paraId="35E11077" w14:textId="77777777" w:rsidR="001809C2" w:rsidRPr="00411BB0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417A21" w14:textId="4FCAC196" w:rsidR="001809C2" w:rsidRPr="00411BB0" w:rsidRDefault="008C36E1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68F6EFBF" w14:textId="77777777" w:rsidR="001809C2" w:rsidRPr="00411BB0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84F39" w14:textId="77E70B8D" w:rsidR="001809C2" w:rsidRPr="00411BB0" w:rsidRDefault="008C36E1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E41992" w14:textId="77777777" w:rsidR="001809C2" w:rsidRPr="00411BB0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B5C40B" w14:textId="0ED8903B" w:rsidR="001809C2" w:rsidRPr="00411BB0" w:rsidRDefault="008C36E1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809C2" w:rsidRPr="00411BB0" w14:paraId="43C1A017" w14:textId="77777777" w:rsidTr="00ED4273">
        <w:tc>
          <w:tcPr>
            <w:tcW w:w="4500" w:type="dxa"/>
          </w:tcPr>
          <w:p w14:paraId="307786CF" w14:textId="77777777" w:rsidR="001809C2" w:rsidRPr="00411BB0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7"/>
          </w:tcPr>
          <w:p w14:paraId="747B92F4" w14:textId="77777777" w:rsidR="001809C2" w:rsidRPr="00411BB0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1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809C2" w:rsidRPr="00411BB0" w14:paraId="0C97ADF6" w14:textId="77777777" w:rsidTr="00ED4273">
        <w:tc>
          <w:tcPr>
            <w:tcW w:w="4500" w:type="dxa"/>
          </w:tcPr>
          <w:p w14:paraId="76275929" w14:textId="77777777" w:rsidR="001809C2" w:rsidRPr="00411BB0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E946CAF" w14:textId="77777777" w:rsidR="001809C2" w:rsidRPr="00411BB0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F1A59E6" w14:textId="77777777" w:rsidR="001809C2" w:rsidRPr="00411BB0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F7D513" w14:textId="77777777" w:rsidR="001809C2" w:rsidRPr="00411BB0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EB611F2" w14:textId="77777777" w:rsidR="001809C2" w:rsidRPr="00411BB0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DB34CD" w14:textId="77777777" w:rsidR="001809C2" w:rsidRPr="00411BB0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565AE" w14:textId="77777777" w:rsidR="001809C2" w:rsidRPr="00411BB0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D9A8971" w14:textId="77777777" w:rsidR="001809C2" w:rsidRPr="00411BB0" w:rsidRDefault="001809C2" w:rsidP="0018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6A05" w:rsidRPr="00411BB0" w14:paraId="4C893D4C" w14:textId="77777777" w:rsidTr="00ED4273">
        <w:tc>
          <w:tcPr>
            <w:tcW w:w="4500" w:type="dxa"/>
          </w:tcPr>
          <w:p w14:paraId="25F7267A" w14:textId="4D3B2166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158BCE85" w14:textId="09530E75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F7E80A3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9A929" w14:textId="405D3DA3" w:rsidR="00886A05" w:rsidRPr="00411BB0" w:rsidRDefault="00886A05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A7B495C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BA227E" w14:textId="6CFC0907" w:rsidR="00886A05" w:rsidRPr="00411BB0" w:rsidRDefault="008C36E1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5</w:t>
            </w:r>
            <w:r w:rsidR="00F924D7" w:rsidRPr="00411BB0">
              <w:rPr>
                <w:rFonts w:ascii="Angsana New" w:hAnsi="Angsana New"/>
                <w:sz w:val="30"/>
                <w:szCs w:val="30"/>
              </w:rPr>
              <w:t>5</w:t>
            </w:r>
            <w:r w:rsidRPr="00411BB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CA0DF8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B86C6E7" w14:textId="78FF3F8A" w:rsidR="00886A05" w:rsidRPr="00411BB0" w:rsidRDefault="008C36E1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886A05" w:rsidRPr="00411BB0" w14:paraId="38609F36" w14:textId="77777777" w:rsidTr="00ED4273">
        <w:tc>
          <w:tcPr>
            <w:tcW w:w="4500" w:type="dxa"/>
          </w:tcPr>
          <w:p w14:paraId="27B4B7FC" w14:textId="0A4BF0BB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5B02F518" w14:textId="525E6563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B817C8D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93F71A" w14:textId="5FC6B8C2" w:rsidR="00886A05" w:rsidRPr="00411BB0" w:rsidRDefault="00886A05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47B7E08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9ECDBB" w14:textId="6DED8FDE" w:rsidR="00886A05" w:rsidRPr="00411BB0" w:rsidRDefault="008C36E1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74723B9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32512B" w14:textId="38DC7E05" w:rsidR="00886A05" w:rsidRPr="00411BB0" w:rsidRDefault="008C36E1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86A05" w:rsidRPr="00411BB0" w14:paraId="52454303" w14:textId="77777777" w:rsidTr="00ED4273">
        <w:tc>
          <w:tcPr>
            <w:tcW w:w="4500" w:type="dxa"/>
          </w:tcPr>
          <w:p w14:paraId="60D2E3AE" w14:textId="1E5EEA03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15756E3E" w14:textId="0A645A5D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51306CE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F8F536" w14:textId="65AAE73B" w:rsidR="00886A05" w:rsidRPr="00411BB0" w:rsidRDefault="00886A05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AE3F36E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FEA27F" w14:textId="295F92B1" w:rsidR="00886A05" w:rsidRPr="00411BB0" w:rsidRDefault="008C36E1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4ACAC51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F5B7285" w14:textId="6217370A" w:rsidR="00886A05" w:rsidRPr="00411BB0" w:rsidRDefault="008C36E1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86A05" w:rsidRPr="00411BB0" w14:paraId="7A184A14" w14:textId="77777777" w:rsidTr="00ED4273">
        <w:tc>
          <w:tcPr>
            <w:tcW w:w="4500" w:type="dxa"/>
          </w:tcPr>
          <w:p w14:paraId="6DC8A41F" w14:textId="6536A470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  <w:vAlign w:val="bottom"/>
          </w:tcPr>
          <w:p w14:paraId="454D1A5E" w14:textId="46EB5BA1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39F97193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86DDAF" w14:textId="05743E86" w:rsidR="00886A05" w:rsidRPr="00411BB0" w:rsidRDefault="00886A05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1DF34EC7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21F7B8" w14:textId="710FE873" w:rsidR="00886A05" w:rsidRPr="00411BB0" w:rsidRDefault="008C36E1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69</w:t>
            </w:r>
          </w:p>
        </w:tc>
        <w:tc>
          <w:tcPr>
            <w:tcW w:w="270" w:type="dxa"/>
            <w:vAlign w:val="bottom"/>
          </w:tcPr>
          <w:p w14:paraId="24291600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73DD4C4" w14:textId="3DC34248" w:rsidR="00886A05" w:rsidRPr="00411BB0" w:rsidRDefault="008C36E1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886A05" w:rsidRPr="00411BB0" w14:paraId="67B519FC" w14:textId="77777777" w:rsidTr="00ED4273">
        <w:tc>
          <w:tcPr>
            <w:tcW w:w="4500" w:type="dxa"/>
          </w:tcPr>
          <w:p w14:paraId="59FAAE06" w14:textId="0A60D760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00F30E4D" w14:textId="4BEB1E2F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7784597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126C61" w14:textId="312335C8" w:rsidR="00886A05" w:rsidRPr="00411BB0" w:rsidRDefault="00886A05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9D47EE5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4FB7C" w14:textId="0C9C8667" w:rsidR="00886A05" w:rsidRPr="00411BB0" w:rsidRDefault="008C36E1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8008F93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890D7D6" w14:textId="1112F532" w:rsidR="00886A05" w:rsidRPr="00411BB0" w:rsidRDefault="008C36E1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86A05" w:rsidRPr="00411BB0" w14:paraId="1C3E6841" w14:textId="77777777" w:rsidTr="00ED4273">
        <w:tc>
          <w:tcPr>
            <w:tcW w:w="4500" w:type="dxa"/>
          </w:tcPr>
          <w:p w14:paraId="29B2D275" w14:textId="08F3049C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4C409A49" w14:textId="15F1DF26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56BBCCE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372651" w14:textId="6EDCCC21" w:rsidR="00886A05" w:rsidRPr="00411BB0" w:rsidRDefault="00886A05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BC5D873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0DAAB1" w14:textId="79777993" w:rsidR="00886A05" w:rsidRPr="00411BB0" w:rsidRDefault="00A71EC6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75A05F7" w14:textId="77777777" w:rsidR="00886A05" w:rsidRPr="00411BB0" w:rsidRDefault="00886A05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A3C160" w14:textId="457C884C" w:rsidR="00886A05" w:rsidRPr="00411BB0" w:rsidRDefault="008C36E1" w:rsidP="00886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83849" w:rsidRPr="00411BB0" w14:paraId="0D82BF57" w14:textId="77777777" w:rsidTr="00ED4273">
        <w:tc>
          <w:tcPr>
            <w:tcW w:w="4500" w:type="dxa"/>
          </w:tcPr>
          <w:p w14:paraId="21323A11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EA5759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F25BB83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763B0" w14:textId="306FABA9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BD81B46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9B1915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1E0D7F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CF8BD4C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3849" w:rsidRPr="00411BB0" w14:paraId="4235A18E" w14:textId="77777777" w:rsidTr="00ED4273">
        <w:tc>
          <w:tcPr>
            <w:tcW w:w="4500" w:type="dxa"/>
          </w:tcPr>
          <w:p w14:paraId="6BF31EF4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8F7793D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8F30A13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D670D8" w14:textId="1E4F7BAB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3B3BE5A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9A38CB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81A321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C5C0B99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4D7" w:rsidRPr="00411BB0" w14:paraId="69CA04D6" w14:textId="77777777" w:rsidTr="00ED4273">
        <w:tc>
          <w:tcPr>
            <w:tcW w:w="4500" w:type="dxa"/>
          </w:tcPr>
          <w:p w14:paraId="11B6EC91" w14:textId="035378CD" w:rsidR="00F924D7" w:rsidRPr="00411BB0" w:rsidRDefault="00F924D7" w:rsidP="00F9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319E359E" w14:textId="344E0273" w:rsidR="00F924D7" w:rsidRPr="00411BB0" w:rsidRDefault="00F924D7" w:rsidP="00E3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D7BB80E" w14:textId="77777777" w:rsidR="00F924D7" w:rsidRPr="00411BB0" w:rsidRDefault="00F924D7" w:rsidP="00F9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50B9C5" w14:textId="2FC0D58A" w:rsidR="00F924D7" w:rsidRPr="00411BB0" w:rsidRDefault="00F924D7" w:rsidP="00E3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9F37562" w14:textId="77777777" w:rsidR="00F924D7" w:rsidRPr="00411BB0" w:rsidRDefault="00F924D7" w:rsidP="00F9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B20FF" w14:textId="25BC5743" w:rsidR="00F924D7" w:rsidRPr="00411BB0" w:rsidRDefault="00F924D7" w:rsidP="00F9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65D9BCC" w14:textId="77777777" w:rsidR="00F924D7" w:rsidRPr="00411BB0" w:rsidRDefault="00F924D7" w:rsidP="00F9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02EADB0" w14:textId="432D0517" w:rsidR="00F924D7" w:rsidRPr="00411BB0" w:rsidRDefault="00F924D7" w:rsidP="00F9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24D7" w:rsidRPr="00411BB0" w14:paraId="163055A8" w14:textId="77777777" w:rsidTr="00ED4273">
        <w:tc>
          <w:tcPr>
            <w:tcW w:w="4500" w:type="dxa"/>
          </w:tcPr>
          <w:p w14:paraId="7BEED0CC" w14:textId="7D1304D6" w:rsidR="00F924D7" w:rsidRPr="00411BB0" w:rsidRDefault="00F924D7" w:rsidP="00F9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</w:tcPr>
          <w:p w14:paraId="13CD1354" w14:textId="5DAD7708" w:rsidR="00F924D7" w:rsidRPr="00411BB0" w:rsidRDefault="00F924D7" w:rsidP="00F9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3D6B42AD" w14:textId="77777777" w:rsidR="00F924D7" w:rsidRPr="00411BB0" w:rsidRDefault="00F924D7" w:rsidP="00F9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E9B36C" w14:textId="62BC6052" w:rsidR="00F924D7" w:rsidRPr="00411BB0" w:rsidRDefault="00F924D7" w:rsidP="00F9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5E952880" w14:textId="77777777" w:rsidR="00F924D7" w:rsidRPr="00411BB0" w:rsidRDefault="00F924D7" w:rsidP="00F9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3F906B" w14:textId="6FC811A3" w:rsidR="00F924D7" w:rsidRPr="00411BB0" w:rsidRDefault="00F924D7" w:rsidP="00F9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940B25" w14:textId="77777777" w:rsidR="00F924D7" w:rsidRPr="00411BB0" w:rsidRDefault="00F924D7" w:rsidP="00F9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A7C8612" w14:textId="695990F9" w:rsidR="00F924D7" w:rsidRPr="00411BB0" w:rsidRDefault="00F924D7" w:rsidP="00F92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83849" w:rsidRPr="00411BB0" w14:paraId="035DC5E0" w14:textId="77777777" w:rsidTr="00ED4273">
        <w:tc>
          <w:tcPr>
            <w:tcW w:w="4500" w:type="dxa"/>
          </w:tcPr>
          <w:p w14:paraId="13E3103F" w14:textId="77777777" w:rsidR="00083849" w:rsidRPr="00411BB0" w:rsidRDefault="00083849" w:rsidP="00083849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F30573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E24C7F8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1861F8" w14:textId="7C34698B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67317BA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61E9A1" w14:textId="430176E6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4C7BAA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30E8C0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3849" w:rsidRPr="00411BB0" w14:paraId="567A7AD7" w14:textId="77777777" w:rsidTr="00ED4273">
        <w:tc>
          <w:tcPr>
            <w:tcW w:w="4500" w:type="dxa"/>
          </w:tcPr>
          <w:p w14:paraId="3F7CD7B9" w14:textId="77777777" w:rsidR="00083849" w:rsidRPr="00411BB0" w:rsidRDefault="00083849" w:rsidP="00083849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1080" w:type="dxa"/>
          </w:tcPr>
          <w:p w14:paraId="336CBAA3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D40BE4D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D18DED" w14:textId="22A33FF8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6D3EA3F9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5705C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54384A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003192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3849" w:rsidRPr="00411BB0" w14:paraId="21A64AD2" w14:textId="77777777" w:rsidTr="00ED4273">
        <w:tc>
          <w:tcPr>
            <w:tcW w:w="4500" w:type="dxa"/>
          </w:tcPr>
          <w:p w14:paraId="33C76AEA" w14:textId="77777777" w:rsidR="00083849" w:rsidRPr="00411BB0" w:rsidRDefault="00083849" w:rsidP="00083849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045D6090" w14:textId="558BD945" w:rsidR="00083849" w:rsidRPr="00411BB0" w:rsidRDefault="008C36E1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1" w:type="dxa"/>
          </w:tcPr>
          <w:p w14:paraId="0D4E27B7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566230" w14:textId="148CE458" w:rsidR="00083849" w:rsidRPr="00411BB0" w:rsidRDefault="008C36E1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9" w:type="dxa"/>
          </w:tcPr>
          <w:p w14:paraId="2F018296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B8257" w14:textId="66E4B8C2" w:rsidR="00083849" w:rsidRPr="00411BB0" w:rsidRDefault="00B35735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C4393E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0D4E01C" w14:textId="22A3DA83" w:rsidR="00083849" w:rsidRPr="00411BB0" w:rsidRDefault="00083849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3849" w:rsidRPr="00411BB0" w14:paraId="7F901DCF" w14:textId="77777777" w:rsidTr="00ED4273">
        <w:tc>
          <w:tcPr>
            <w:tcW w:w="4500" w:type="dxa"/>
          </w:tcPr>
          <w:p w14:paraId="03911A0F" w14:textId="77777777" w:rsidR="00083849" w:rsidRPr="00411BB0" w:rsidRDefault="00083849" w:rsidP="00083849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A154AA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839E5D5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3301C1" w14:textId="275448F9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FD7402D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C5C9E1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E73D1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E0DB972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3849" w:rsidRPr="00411BB0" w14:paraId="7672D793" w14:textId="77777777" w:rsidTr="00ED4273">
        <w:tc>
          <w:tcPr>
            <w:tcW w:w="4500" w:type="dxa"/>
          </w:tcPr>
          <w:p w14:paraId="56D48569" w14:textId="77777777" w:rsidR="00083849" w:rsidRPr="00411BB0" w:rsidRDefault="00083849" w:rsidP="00083849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20EE6AF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0B4A3BD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FA4D2C" w14:textId="0AC2EC20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96F5DB7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AF475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310CD4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EC5D46B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3849" w:rsidRPr="00411BB0" w14:paraId="6C8EF45D" w14:textId="77777777" w:rsidTr="00ED4273">
        <w:tc>
          <w:tcPr>
            <w:tcW w:w="4500" w:type="dxa"/>
          </w:tcPr>
          <w:p w14:paraId="2EC516EB" w14:textId="77777777" w:rsidR="00083849" w:rsidRPr="00411BB0" w:rsidRDefault="00083849" w:rsidP="00083849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A0CFA3B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EE88080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968AE2" w14:textId="6BD9C7C3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25AFEE1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0E477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98432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D13945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F53" w:rsidRPr="00411BB0" w14:paraId="59C40301" w14:textId="77777777" w:rsidTr="00ED4273">
        <w:tc>
          <w:tcPr>
            <w:tcW w:w="4500" w:type="dxa"/>
          </w:tcPr>
          <w:p w14:paraId="43418DFE" w14:textId="77777777" w:rsidR="009B2F53" w:rsidRPr="00411BB0" w:rsidRDefault="009B2F53" w:rsidP="009B2F5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44F12D01" w14:textId="1197A3CE" w:rsidR="009B2F53" w:rsidRPr="00411BB0" w:rsidRDefault="008C36E1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61" w:type="dxa"/>
          </w:tcPr>
          <w:p w14:paraId="73585022" w14:textId="77777777" w:rsidR="009B2F53" w:rsidRPr="00411BB0" w:rsidRDefault="009B2F53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072137" w14:textId="494B7A8F" w:rsidR="009B2F53" w:rsidRPr="00411BB0" w:rsidRDefault="008C36E1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9" w:type="dxa"/>
          </w:tcPr>
          <w:p w14:paraId="1291EE02" w14:textId="77777777" w:rsidR="009B2F53" w:rsidRPr="00411BB0" w:rsidRDefault="009B2F53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6490F5" w14:textId="43A8DA12" w:rsidR="009B2F53" w:rsidRPr="00411BB0" w:rsidRDefault="008C36E1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419AC65" w14:textId="77777777" w:rsidR="009B2F53" w:rsidRPr="00411BB0" w:rsidRDefault="009B2F53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7F76AAC" w14:textId="5B520B77" w:rsidR="009B2F53" w:rsidRPr="00411BB0" w:rsidRDefault="008C36E1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9B2F53" w:rsidRPr="00411BB0" w14:paraId="1D31807C" w14:textId="77777777" w:rsidTr="00ED4273">
        <w:tc>
          <w:tcPr>
            <w:tcW w:w="4500" w:type="dxa"/>
          </w:tcPr>
          <w:p w14:paraId="4FB411E2" w14:textId="77777777" w:rsidR="009B2F53" w:rsidRPr="00411BB0" w:rsidRDefault="009B2F53" w:rsidP="009B2F5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EE0BF" w14:textId="6B3297CE" w:rsidR="009B2F53" w:rsidRPr="00411BB0" w:rsidRDefault="008C36E1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1DA0CA78" w14:textId="77777777" w:rsidR="009B2F53" w:rsidRPr="00411BB0" w:rsidRDefault="009B2F53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841138" w14:textId="130DB7B8" w:rsidR="009B2F53" w:rsidRPr="00411BB0" w:rsidRDefault="009B2F53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19570F4" w14:textId="77777777" w:rsidR="009B2F53" w:rsidRPr="00411BB0" w:rsidRDefault="009B2F53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1B11CA" w14:textId="29157159" w:rsidR="009B2F53" w:rsidRPr="00411BB0" w:rsidRDefault="008C36E1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286415C" w14:textId="77777777" w:rsidR="009B2F53" w:rsidRPr="00411BB0" w:rsidRDefault="009B2F53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3862B22" w14:textId="0C33EE91" w:rsidR="009B2F53" w:rsidRPr="00411BB0" w:rsidRDefault="009B2F53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3849" w:rsidRPr="00411BB0" w14:paraId="2F3783CA" w14:textId="77777777" w:rsidTr="00ED4273">
        <w:tc>
          <w:tcPr>
            <w:tcW w:w="4500" w:type="dxa"/>
          </w:tcPr>
          <w:p w14:paraId="0F1AD351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297BBB" w14:textId="60AE25BC" w:rsidR="00083849" w:rsidRPr="00411BB0" w:rsidRDefault="008C36E1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61" w:type="dxa"/>
          </w:tcPr>
          <w:p w14:paraId="397C7C57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BAF36A" w14:textId="7D45BF61" w:rsidR="00083849" w:rsidRPr="00411BB0" w:rsidRDefault="008C36E1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9" w:type="dxa"/>
          </w:tcPr>
          <w:p w14:paraId="5A19133B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03A3AA" w14:textId="5E02BF68" w:rsidR="00083849" w:rsidRPr="00411BB0" w:rsidRDefault="008C36E1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9AA7372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B1BA937" w14:textId="66E3E9A8" w:rsidR="00083849" w:rsidRPr="00411BB0" w:rsidRDefault="008C36E1" w:rsidP="0034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  <w:tr w:rsidR="00083849" w:rsidRPr="00411BB0" w14:paraId="74578262" w14:textId="77777777" w:rsidTr="00ED4273">
        <w:tc>
          <w:tcPr>
            <w:tcW w:w="4500" w:type="dxa"/>
          </w:tcPr>
          <w:p w14:paraId="29CF0F97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795DEB6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B8DB134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5D3DD80" w14:textId="3E866A99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4BE54786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5F5B938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F7582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67DBBFBC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3849" w:rsidRPr="00411BB0" w14:paraId="1EC69348" w14:textId="77777777" w:rsidTr="00ED4273">
        <w:tc>
          <w:tcPr>
            <w:tcW w:w="4500" w:type="dxa"/>
          </w:tcPr>
          <w:p w14:paraId="5C31E9CD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1E35596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957157E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CE02684" w14:textId="5CD9E1A8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E327912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BA472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07B76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A4D33BD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3849" w:rsidRPr="00411BB0" w14:paraId="4B0685C0" w14:textId="77777777" w:rsidTr="00ED4273">
        <w:tc>
          <w:tcPr>
            <w:tcW w:w="4500" w:type="dxa"/>
          </w:tcPr>
          <w:p w14:paraId="430CFEC8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4971F63" w14:textId="0BC64FD3" w:rsidR="00083849" w:rsidRPr="00411BB0" w:rsidRDefault="000F335F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49C05EA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09B9988" w14:textId="6B7C1A79" w:rsidR="00083849" w:rsidRPr="00411BB0" w:rsidRDefault="008C36E1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2C5DC0BD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B7CD55" w14:textId="7CA28974" w:rsidR="00083849" w:rsidRPr="00411BB0" w:rsidRDefault="00CC0B74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4CF1F8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EBAADB" w14:textId="23877AFB" w:rsidR="00083849" w:rsidRPr="00411BB0" w:rsidRDefault="00083849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3849" w:rsidRPr="00411BB0" w14:paraId="1D22E5FE" w14:textId="77777777" w:rsidTr="00ED4273">
        <w:tc>
          <w:tcPr>
            <w:tcW w:w="4500" w:type="dxa"/>
          </w:tcPr>
          <w:p w14:paraId="5445E9B2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19232E6E" w14:textId="51F107AD" w:rsidR="00083849" w:rsidRPr="00411BB0" w:rsidRDefault="000F335F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5B8E07D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8913E5" w14:textId="016BC995" w:rsidR="00083849" w:rsidRPr="00411BB0" w:rsidRDefault="008C36E1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14:paraId="35CD1507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AC8968" w14:textId="028019A3" w:rsidR="00083849" w:rsidRPr="00411BB0" w:rsidRDefault="00CC0B74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2028C8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9C95DDE" w14:textId="68B79148" w:rsidR="00083849" w:rsidRPr="00411BB0" w:rsidRDefault="00083849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3849" w:rsidRPr="00411BB0" w14:paraId="398E9B34" w14:textId="77777777" w:rsidTr="00ED4273">
        <w:tc>
          <w:tcPr>
            <w:tcW w:w="4500" w:type="dxa"/>
          </w:tcPr>
          <w:p w14:paraId="5EDDFAAB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1080" w:type="dxa"/>
          </w:tcPr>
          <w:p w14:paraId="04E65136" w14:textId="659A4A14" w:rsidR="00083849" w:rsidRPr="00411BB0" w:rsidRDefault="008C36E1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12C624FD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685C35E" w14:textId="31866D2F" w:rsidR="00083849" w:rsidRPr="00411BB0" w:rsidRDefault="008C36E1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64A4D599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A3305E" w14:textId="593ACC32" w:rsidR="00083849" w:rsidRPr="00411BB0" w:rsidRDefault="008C36E1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9833B32" w14:textId="77777777" w:rsidR="00083849" w:rsidRPr="00411BB0" w:rsidRDefault="00083849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A82DE14" w14:textId="24AE405D" w:rsidR="00083849" w:rsidRPr="00411BB0" w:rsidRDefault="008C36E1" w:rsidP="0034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B68C4" w:rsidRPr="00411BB0" w14:paraId="64B3B517" w14:textId="77777777" w:rsidTr="00ED4273">
        <w:tc>
          <w:tcPr>
            <w:tcW w:w="4500" w:type="dxa"/>
          </w:tcPr>
          <w:p w14:paraId="1FCC70E2" w14:textId="77777777" w:rsidR="005B68C4" w:rsidRPr="00411BB0" w:rsidRDefault="005B68C4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135EBB" w14:textId="77777777" w:rsidR="005B68C4" w:rsidRPr="00411BB0" w:rsidRDefault="005B68C4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F25CA21" w14:textId="77777777" w:rsidR="005B68C4" w:rsidRPr="00411BB0" w:rsidRDefault="005B68C4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7C8358C" w14:textId="77777777" w:rsidR="005B68C4" w:rsidRPr="00411BB0" w:rsidRDefault="005B68C4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6BB0DD4" w14:textId="77777777" w:rsidR="005B68C4" w:rsidRPr="00411BB0" w:rsidRDefault="005B68C4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0E7348" w14:textId="77777777" w:rsidR="005B68C4" w:rsidRPr="00411BB0" w:rsidRDefault="005B68C4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94EE6" w14:textId="77777777" w:rsidR="005B68C4" w:rsidRPr="00411BB0" w:rsidRDefault="005B68C4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D049ACE" w14:textId="77777777" w:rsidR="005B68C4" w:rsidRPr="00411BB0" w:rsidRDefault="005B68C4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085F" w:rsidRPr="00411BB0" w14:paraId="0F9A40FA" w14:textId="77777777" w:rsidTr="00ED4273">
        <w:tc>
          <w:tcPr>
            <w:tcW w:w="4500" w:type="dxa"/>
          </w:tcPr>
          <w:p w14:paraId="4E285C6F" w14:textId="77777777" w:rsidR="0024085F" w:rsidRPr="00411BB0" w:rsidRDefault="0024085F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6EEFA7" w14:textId="77777777" w:rsidR="0024085F" w:rsidRPr="00411BB0" w:rsidRDefault="0024085F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3ECD800" w14:textId="77777777" w:rsidR="0024085F" w:rsidRPr="00411BB0" w:rsidRDefault="0024085F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273511" w14:textId="77777777" w:rsidR="0024085F" w:rsidRPr="00411BB0" w:rsidRDefault="0024085F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B2BA871" w14:textId="77777777" w:rsidR="0024085F" w:rsidRPr="00411BB0" w:rsidRDefault="0024085F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E9B3AB" w14:textId="77777777" w:rsidR="0024085F" w:rsidRPr="00411BB0" w:rsidRDefault="0024085F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E7EF0" w14:textId="77777777" w:rsidR="0024085F" w:rsidRPr="00411BB0" w:rsidRDefault="0024085F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F789288" w14:textId="77777777" w:rsidR="0024085F" w:rsidRPr="00411BB0" w:rsidRDefault="0024085F" w:rsidP="00083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4273" w:rsidRPr="00411BB0" w14:paraId="3484D964" w14:textId="77777777" w:rsidTr="00732493">
        <w:trPr>
          <w:trHeight w:val="87"/>
          <w:tblHeader/>
        </w:trPr>
        <w:tc>
          <w:tcPr>
            <w:tcW w:w="4500" w:type="dxa"/>
          </w:tcPr>
          <w:p w14:paraId="1C21295E" w14:textId="77777777" w:rsidR="00ED4273" w:rsidRPr="00411BB0" w:rsidRDefault="00ED4273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31" w:type="dxa"/>
            <w:gridSpan w:val="3"/>
          </w:tcPr>
          <w:p w14:paraId="3F3CB059" w14:textId="77777777" w:rsidR="00ED4273" w:rsidRPr="00411BB0" w:rsidRDefault="00ED4273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16461ED3" w14:textId="77777777" w:rsidR="00ED4273" w:rsidRPr="00411BB0" w:rsidRDefault="00ED4273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1B194BFD" w14:textId="77777777" w:rsidR="00ED4273" w:rsidRPr="00411BB0" w:rsidRDefault="00ED4273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4273" w:rsidRPr="00411BB0" w14:paraId="72EEED91" w14:textId="77777777" w:rsidTr="00732493">
        <w:trPr>
          <w:tblHeader/>
        </w:trPr>
        <w:tc>
          <w:tcPr>
            <w:tcW w:w="4500" w:type="dxa"/>
          </w:tcPr>
          <w:p w14:paraId="679498CF" w14:textId="2211946D" w:rsidR="00ED4273" w:rsidRPr="00411BB0" w:rsidRDefault="00ED4273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</w:t>
            </w:r>
            <w:r w:rsidRPr="00411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411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C36E1" w:rsidRPr="00411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11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Pr="00411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080" w:type="dxa"/>
          </w:tcPr>
          <w:p w14:paraId="4AB721FA" w14:textId="0BD21BA9" w:rsidR="00ED4273" w:rsidRPr="00411BB0" w:rsidRDefault="008C36E1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14:paraId="6E9F596C" w14:textId="77777777" w:rsidR="00ED4273" w:rsidRPr="00411BB0" w:rsidRDefault="00ED4273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3669C2" w14:textId="1EDACE30" w:rsidR="00ED4273" w:rsidRPr="00411BB0" w:rsidRDefault="008C36E1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2C843C7A" w14:textId="77777777" w:rsidR="00ED4273" w:rsidRPr="00411BB0" w:rsidRDefault="00ED4273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0D7AE" w14:textId="2907AF55" w:rsidR="00ED4273" w:rsidRPr="00411BB0" w:rsidRDefault="008C36E1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92F135D" w14:textId="77777777" w:rsidR="00ED4273" w:rsidRPr="00411BB0" w:rsidRDefault="00ED4273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E06B8DE" w14:textId="6033DA5A" w:rsidR="00ED4273" w:rsidRPr="00411BB0" w:rsidRDefault="008C36E1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D4273" w:rsidRPr="00411BB0" w14:paraId="41FA4BC9" w14:textId="77777777" w:rsidTr="00732493">
        <w:trPr>
          <w:tblHeader/>
        </w:trPr>
        <w:tc>
          <w:tcPr>
            <w:tcW w:w="4500" w:type="dxa"/>
          </w:tcPr>
          <w:p w14:paraId="531CDA79" w14:textId="77777777" w:rsidR="00ED4273" w:rsidRPr="00411BB0" w:rsidRDefault="00ED4273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31" w:type="dxa"/>
            <w:gridSpan w:val="7"/>
          </w:tcPr>
          <w:p w14:paraId="14F6251B" w14:textId="77777777" w:rsidR="00ED4273" w:rsidRPr="00411BB0" w:rsidRDefault="00ED4273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1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B68C4" w:rsidRPr="00411BB0" w14:paraId="761E9362" w14:textId="77777777" w:rsidTr="00ED4273">
        <w:tc>
          <w:tcPr>
            <w:tcW w:w="4500" w:type="dxa"/>
          </w:tcPr>
          <w:p w14:paraId="6340E6B2" w14:textId="305DAAC9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BDF36C8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D457F68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359012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7E4F3D4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AFE6E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FA9D1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21260F5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58F2" w:rsidRPr="00411BB0" w14:paraId="5CD3ACFD" w14:textId="77777777" w:rsidTr="00ED4273">
        <w:tc>
          <w:tcPr>
            <w:tcW w:w="4500" w:type="dxa"/>
          </w:tcPr>
          <w:p w14:paraId="0CC01C41" w14:textId="146DB0D2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4108A721" w14:textId="07C90492" w:rsidR="000058F2" w:rsidRPr="00411BB0" w:rsidRDefault="000058F2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4007BB4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1964C49" w14:textId="206A8D2C" w:rsidR="000058F2" w:rsidRPr="00411BB0" w:rsidRDefault="000058F2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DF94039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218AEB" w14:textId="0B883F44" w:rsidR="000058F2" w:rsidRPr="00411BB0" w:rsidRDefault="00E37499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11BB0">
              <w:rPr>
                <w:rFonts w:ascii="Angsana New" w:hAnsi="Angsana New"/>
                <w:sz w:val="30"/>
                <w:szCs w:val="30"/>
              </w:rPr>
              <w:t>5</w:t>
            </w:r>
            <w:r w:rsidRPr="00411BB0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7DB4CC2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1CA430" w14:textId="1A065304" w:rsidR="000058F2" w:rsidRPr="00411BB0" w:rsidRDefault="008C36E1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420</w:t>
            </w:r>
          </w:p>
        </w:tc>
      </w:tr>
      <w:tr w:rsidR="000058F2" w:rsidRPr="00411BB0" w14:paraId="13143B6C" w14:textId="77777777" w:rsidTr="00ED4273">
        <w:tc>
          <w:tcPr>
            <w:tcW w:w="4500" w:type="dxa"/>
          </w:tcPr>
          <w:p w14:paraId="67900B3A" w14:textId="4F252CEC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C0B99E9" w14:textId="45C0F81B" w:rsidR="000058F2" w:rsidRPr="00411BB0" w:rsidRDefault="000058F2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41C35BF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469968" w14:textId="32AF01FB" w:rsidR="000058F2" w:rsidRPr="00411BB0" w:rsidRDefault="000058F2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4780D63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66A4D" w14:textId="4CC730C0" w:rsidR="000058F2" w:rsidRPr="00411BB0" w:rsidRDefault="008C36E1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48F5ED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50F3294" w14:textId="4E579E07" w:rsidR="000058F2" w:rsidRPr="00411BB0" w:rsidRDefault="008C36E1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058F2" w:rsidRPr="00411BB0" w14:paraId="36C08C88" w14:textId="77777777" w:rsidTr="00ED4273">
        <w:tc>
          <w:tcPr>
            <w:tcW w:w="4500" w:type="dxa"/>
          </w:tcPr>
          <w:p w14:paraId="3AE96FDA" w14:textId="60394242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2874DF74" w14:textId="16FAFDF3" w:rsidR="000058F2" w:rsidRPr="00411BB0" w:rsidRDefault="000058F2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6AD3624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E02C41D" w14:textId="1E28A888" w:rsidR="000058F2" w:rsidRPr="00411BB0" w:rsidRDefault="000058F2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B2A7FDA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79694" w14:textId="1258AD50" w:rsidR="000058F2" w:rsidRPr="00411BB0" w:rsidRDefault="008C36E1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ED87113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076C06B" w14:textId="7C788D01" w:rsidR="000058F2" w:rsidRPr="00411BB0" w:rsidRDefault="008C36E1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058F2" w:rsidRPr="00411BB0" w14:paraId="33F524ED" w14:textId="77777777" w:rsidTr="00ED4273">
        <w:tc>
          <w:tcPr>
            <w:tcW w:w="4500" w:type="dxa"/>
          </w:tcPr>
          <w:p w14:paraId="02BE1CDF" w14:textId="0FAFC6BB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  <w:vAlign w:val="bottom"/>
          </w:tcPr>
          <w:p w14:paraId="526646E4" w14:textId="35ED1A76" w:rsidR="000058F2" w:rsidRPr="00411BB0" w:rsidRDefault="000058F2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38BA754B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328E45" w14:textId="47C1407A" w:rsidR="000058F2" w:rsidRPr="00411BB0" w:rsidRDefault="000058F2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0288C69C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380478" w14:textId="2E926777" w:rsidR="000058F2" w:rsidRPr="00411BB0" w:rsidRDefault="008C36E1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179</w:t>
            </w:r>
          </w:p>
        </w:tc>
        <w:tc>
          <w:tcPr>
            <w:tcW w:w="270" w:type="dxa"/>
            <w:vAlign w:val="bottom"/>
          </w:tcPr>
          <w:p w14:paraId="04105979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2453454" w14:textId="4832BA48" w:rsidR="000058F2" w:rsidRPr="00411BB0" w:rsidRDefault="008C36E1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127</w:t>
            </w:r>
          </w:p>
        </w:tc>
      </w:tr>
      <w:tr w:rsidR="000058F2" w:rsidRPr="00411BB0" w14:paraId="27A96239" w14:textId="77777777" w:rsidTr="00ED4273">
        <w:tc>
          <w:tcPr>
            <w:tcW w:w="4500" w:type="dxa"/>
          </w:tcPr>
          <w:p w14:paraId="62DB0151" w14:textId="16A8A9A2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6CE6C8D" w14:textId="444120A7" w:rsidR="000058F2" w:rsidRPr="00411BB0" w:rsidRDefault="000058F2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82714D2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568D96" w14:textId="34F222FF" w:rsidR="000058F2" w:rsidRPr="00411BB0" w:rsidRDefault="000058F2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9829067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EAA23F" w14:textId="05E7D0D9" w:rsidR="000058F2" w:rsidRPr="00411BB0" w:rsidRDefault="008C36E1" w:rsidP="0014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5F3B21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46C3E92" w14:textId="614A7DAC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58F2" w:rsidRPr="00411BB0" w14:paraId="528DA1F8" w14:textId="77777777" w:rsidTr="00ED4273">
        <w:tc>
          <w:tcPr>
            <w:tcW w:w="4500" w:type="dxa"/>
          </w:tcPr>
          <w:p w14:paraId="052653F4" w14:textId="49CC7308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2A6F6CD7" w14:textId="118E8AB3" w:rsidR="000058F2" w:rsidRPr="00411BB0" w:rsidRDefault="000058F2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FAF4C99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31A50EA" w14:textId="02521976" w:rsidR="000058F2" w:rsidRPr="00411BB0" w:rsidRDefault="000058F2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39EF7DA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72DAD" w14:textId="1CB2EC19" w:rsidR="000058F2" w:rsidRPr="00411BB0" w:rsidRDefault="008C36E1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C02AA0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53021CD" w14:textId="151DFCDE" w:rsidR="000058F2" w:rsidRPr="00411BB0" w:rsidRDefault="008C36E1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058F2" w:rsidRPr="00411BB0" w14:paraId="12B620DF" w14:textId="77777777" w:rsidTr="00ED4273">
        <w:tc>
          <w:tcPr>
            <w:tcW w:w="4500" w:type="dxa"/>
          </w:tcPr>
          <w:p w14:paraId="4B6CF4D7" w14:textId="4365E1C2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2DF9AD8E" w14:textId="246BBB50" w:rsidR="000058F2" w:rsidRPr="00411BB0" w:rsidRDefault="000058F2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E83E512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F7BE22" w14:textId="5D9650BA" w:rsidR="000058F2" w:rsidRPr="00411BB0" w:rsidRDefault="000058F2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F45C29E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47FDF1" w14:textId="27237EFD" w:rsidR="000058F2" w:rsidRPr="00411BB0" w:rsidRDefault="008C36E1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EE5D886" w14:textId="77777777" w:rsidR="000058F2" w:rsidRPr="00411BB0" w:rsidRDefault="000058F2" w:rsidP="00005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2B05B95" w14:textId="716B763A" w:rsidR="000058F2" w:rsidRPr="00411BB0" w:rsidRDefault="008C36E1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B68C4" w:rsidRPr="00411BB0" w14:paraId="0A8E64D3" w14:textId="77777777" w:rsidTr="00ED4273">
        <w:tc>
          <w:tcPr>
            <w:tcW w:w="4500" w:type="dxa"/>
          </w:tcPr>
          <w:p w14:paraId="66A70C06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8527B5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C512950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AAC4BF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24A8F55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696F58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15709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3D4ECD5" w14:textId="77777777" w:rsidR="005B68C4" w:rsidRPr="00411BB0" w:rsidRDefault="005B68C4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8C4" w:rsidRPr="00411BB0" w14:paraId="69FE72BD" w14:textId="77777777" w:rsidTr="00ED4273">
        <w:tc>
          <w:tcPr>
            <w:tcW w:w="4500" w:type="dxa"/>
          </w:tcPr>
          <w:p w14:paraId="5B8125EC" w14:textId="36929FE0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498ABF3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0093B40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330C60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A6E77C0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F4AF0F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C8FAB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95055F6" w14:textId="77777777" w:rsidR="005B68C4" w:rsidRPr="00411BB0" w:rsidRDefault="005B68C4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499" w:rsidRPr="00411BB0" w14:paraId="7C21DCA6" w14:textId="77777777" w:rsidTr="00ED4273">
        <w:tc>
          <w:tcPr>
            <w:tcW w:w="4500" w:type="dxa"/>
          </w:tcPr>
          <w:p w14:paraId="04D257DB" w14:textId="58E2B594" w:rsidR="00E37499" w:rsidRPr="00411BB0" w:rsidRDefault="00E37499" w:rsidP="00E3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14811732" w14:textId="0C5CDFD6" w:rsidR="00E37499" w:rsidRPr="00411BB0" w:rsidRDefault="00E37499" w:rsidP="00E3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7639A34" w14:textId="77777777" w:rsidR="00E37499" w:rsidRPr="00411BB0" w:rsidRDefault="00E37499" w:rsidP="00E3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F89D9" w14:textId="6203CBE3" w:rsidR="00E37499" w:rsidRPr="00411BB0" w:rsidRDefault="00E37499" w:rsidP="00E3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BF7EBD9" w14:textId="77777777" w:rsidR="00E37499" w:rsidRPr="00411BB0" w:rsidRDefault="00E37499" w:rsidP="00E3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FCF82" w14:textId="46B1B7AE" w:rsidR="00E37499" w:rsidRPr="00411BB0" w:rsidRDefault="00E37499" w:rsidP="00E3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5C687961" w14:textId="77777777" w:rsidR="00E37499" w:rsidRPr="00411BB0" w:rsidRDefault="00E37499" w:rsidP="00E3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F055F32" w14:textId="2AE05D7D" w:rsidR="00E37499" w:rsidRPr="00411BB0" w:rsidRDefault="00E37499" w:rsidP="00E374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68C4" w:rsidRPr="00411BB0" w14:paraId="5EB3E9F3" w14:textId="77777777" w:rsidTr="00ED4273">
        <w:tc>
          <w:tcPr>
            <w:tcW w:w="4500" w:type="dxa"/>
          </w:tcPr>
          <w:p w14:paraId="78608C92" w14:textId="320C2A65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</w:tcPr>
          <w:p w14:paraId="2AFDBDEB" w14:textId="17C4E1DE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636BA408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380A192" w14:textId="30717C5C" w:rsidR="005B68C4" w:rsidRPr="00411BB0" w:rsidRDefault="008C36E1" w:rsidP="0034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68C32FA2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0752A3" w14:textId="3A0A5823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FA098F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54DA4B1" w14:textId="7E365F6D" w:rsidR="005B68C4" w:rsidRPr="00411BB0" w:rsidRDefault="008C36E1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B68C4" w:rsidRPr="00411BB0" w14:paraId="165C9691" w14:textId="77777777" w:rsidTr="00ED4273">
        <w:tc>
          <w:tcPr>
            <w:tcW w:w="4500" w:type="dxa"/>
          </w:tcPr>
          <w:p w14:paraId="61CE9763" w14:textId="17C32C40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4D92A4CE" w14:textId="23B75190" w:rsidR="005B68C4" w:rsidRPr="00411BB0" w:rsidRDefault="002744FD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DC945A3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8126AC" w14:textId="6C424DDB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5EB597FB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946FFE" w14:textId="2210BF3B" w:rsidR="005B68C4" w:rsidRPr="00411BB0" w:rsidRDefault="00145269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94E20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56D600" w14:textId="2CCDD73F" w:rsidR="005B68C4" w:rsidRPr="00411BB0" w:rsidRDefault="008C36E1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B68C4" w:rsidRPr="00411BB0" w14:paraId="088622F9" w14:textId="77777777" w:rsidTr="00ED4273">
        <w:tc>
          <w:tcPr>
            <w:tcW w:w="4500" w:type="dxa"/>
          </w:tcPr>
          <w:p w14:paraId="7B58521E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6534535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392C2EB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4C81D7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21E1874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D0404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FDA2D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E51F08C" w14:textId="77777777" w:rsidR="005B68C4" w:rsidRPr="00411BB0" w:rsidRDefault="005B68C4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8C4" w:rsidRPr="00411BB0" w14:paraId="64FC7E42" w14:textId="77777777" w:rsidTr="00ED4273">
        <w:tc>
          <w:tcPr>
            <w:tcW w:w="4500" w:type="dxa"/>
          </w:tcPr>
          <w:p w14:paraId="6A7ADAA9" w14:textId="57A62055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62378A3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9D7C6A1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5EBD7EC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3C72C83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364C5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DC8D5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94E8977" w14:textId="77777777" w:rsidR="005B68C4" w:rsidRPr="00411BB0" w:rsidRDefault="005B68C4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8C4" w:rsidRPr="00411BB0" w14:paraId="1C716289" w14:textId="77777777" w:rsidTr="00ED4273">
        <w:tc>
          <w:tcPr>
            <w:tcW w:w="4500" w:type="dxa"/>
          </w:tcPr>
          <w:p w14:paraId="7DD02ABD" w14:textId="1B3342C9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360480B5" w14:textId="32ABB61C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261" w:type="dxa"/>
          </w:tcPr>
          <w:p w14:paraId="65CA76E5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40128C" w14:textId="0931510B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9" w:type="dxa"/>
          </w:tcPr>
          <w:p w14:paraId="6C145927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D1444" w14:textId="771A506B" w:rsidR="005B68C4" w:rsidRPr="00411BB0" w:rsidRDefault="00D90AC9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1EF7283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08BE17" w14:textId="2F53244A" w:rsidR="005B68C4" w:rsidRPr="00411BB0" w:rsidRDefault="005B68C4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68C4" w:rsidRPr="00411BB0" w14:paraId="32C6AC61" w14:textId="77777777" w:rsidTr="00ED4273">
        <w:tc>
          <w:tcPr>
            <w:tcW w:w="4500" w:type="dxa"/>
          </w:tcPr>
          <w:p w14:paraId="193B8580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7D318E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CE2D4F3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10493E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CD696A2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D86CA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08C73B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5CFDFBA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8C4" w:rsidRPr="00411BB0" w14:paraId="7BBA8D3D" w14:textId="77777777" w:rsidTr="00ED4273">
        <w:tc>
          <w:tcPr>
            <w:tcW w:w="4500" w:type="dxa"/>
          </w:tcPr>
          <w:p w14:paraId="73E85852" w14:textId="55BCBBF4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3914630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73E77C7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285ED0D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6E3EACE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B3CDEF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00F48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087259C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8C4" w:rsidRPr="00411BB0" w14:paraId="059C8C74" w14:textId="77777777" w:rsidTr="00ED4273">
        <w:tc>
          <w:tcPr>
            <w:tcW w:w="4500" w:type="dxa"/>
          </w:tcPr>
          <w:p w14:paraId="56632C15" w14:textId="448364CB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359EFB2B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F167CC9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DEE89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D74A421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C98631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DD78D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DB2F637" w14:textId="77777777" w:rsidR="005B68C4" w:rsidRPr="00411BB0" w:rsidRDefault="005B68C4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8C4" w:rsidRPr="00411BB0" w14:paraId="184F3B99" w14:textId="77777777" w:rsidTr="00ED4273">
        <w:tc>
          <w:tcPr>
            <w:tcW w:w="4500" w:type="dxa"/>
          </w:tcPr>
          <w:p w14:paraId="33B00F69" w14:textId="7FBEA1D3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044BFB33" w14:textId="7FF9BB11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61" w:type="dxa"/>
          </w:tcPr>
          <w:p w14:paraId="71F09503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5918ADA" w14:textId="563AFD9E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9" w:type="dxa"/>
          </w:tcPr>
          <w:p w14:paraId="2B88A34A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D1C69" w14:textId="1B64842A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A67A969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5DADCA3" w14:textId="68D4B671" w:rsidR="005B68C4" w:rsidRPr="00411BB0" w:rsidRDefault="008C36E1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5B68C4" w:rsidRPr="00411BB0" w14:paraId="0DED51EB" w14:textId="77777777" w:rsidTr="00ED4273">
        <w:tc>
          <w:tcPr>
            <w:tcW w:w="4500" w:type="dxa"/>
          </w:tcPr>
          <w:p w14:paraId="4C6E93B8" w14:textId="4F5312F0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25D76E" w14:textId="6C84C294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4BC66BC8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21A2D0" w14:textId="4DCF3BFD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236FC029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2B9A06" w14:textId="206EFCD9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0C08356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47B6C10" w14:textId="1F161557" w:rsidR="005B68C4" w:rsidRPr="00411BB0" w:rsidRDefault="008C36E1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B68C4" w:rsidRPr="00411BB0" w14:paraId="5680C176" w14:textId="77777777" w:rsidTr="00ED4273">
        <w:tc>
          <w:tcPr>
            <w:tcW w:w="4500" w:type="dxa"/>
          </w:tcPr>
          <w:p w14:paraId="5EBCD002" w14:textId="410A619F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84CED9" w14:textId="6BA6D0B1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61" w:type="dxa"/>
          </w:tcPr>
          <w:p w14:paraId="5E000072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11DF64C" w14:textId="7AB4D354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9" w:type="dxa"/>
          </w:tcPr>
          <w:p w14:paraId="357E9621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5245A1" w14:textId="2FE9D2A7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734622ED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4B6DE73" w14:textId="06053BBF" w:rsidR="005B68C4" w:rsidRPr="00411BB0" w:rsidRDefault="008C36E1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</w:tr>
      <w:tr w:rsidR="005B68C4" w:rsidRPr="00411BB0" w14:paraId="0D54DEE0" w14:textId="77777777" w:rsidTr="00ED4273">
        <w:tc>
          <w:tcPr>
            <w:tcW w:w="4500" w:type="dxa"/>
          </w:tcPr>
          <w:p w14:paraId="1C6292AA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A14267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17D1734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EFD8B1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A58DDFC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48E4A9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9189C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9B2041F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8C4" w:rsidRPr="00411BB0" w14:paraId="21DBE555" w14:textId="77777777" w:rsidTr="00ED4273">
        <w:tc>
          <w:tcPr>
            <w:tcW w:w="4500" w:type="dxa"/>
          </w:tcPr>
          <w:p w14:paraId="364831DD" w14:textId="464FE1D6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0AADB159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4795070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0FBFDC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0405FB1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A40469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49F454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2F1F98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68C4" w:rsidRPr="00411BB0" w14:paraId="703E8960" w14:textId="77777777" w:rsidTr="00ED4273">
        <w:tc>
          <w:tcPr>
            <w:tcW w:w="4500" w:type="dxa"/>
          </w:tcPr>
          <w:p w14:paraId="59E7D446" w14:textId="019796C1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DC76B88" w14:textId="28DE8122" w:rsidR="005B68C4" w:rsidRPr="00411BB0" w:rsidRDefault="00A40E8B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5674FBAC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0E7E952" w14:textId="09D43000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14:paraId="3BEEE7F3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45241A" w14:textId="15D8AB17" w:rsidR="005B68C4" w:rsidRPr="00411BB0" w:rsidRDefault="00D90AC9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286D696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9E2E380" w14:textId="75E3F16B" w:rsidR="005B68C4" w:rsidRPr="00411BB0" w:rsidRDefault="005B68C4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68C4" w:rsidRPr="00411BB0" w14:paraId="7D13F788" w14:textId="77777777" w:rsidTr="00ED4273">
        <w:tc>
          <w:tcPr>
            <w:tcW w:w="4500" w:type="dxa"/>
          </w:tcPr>
          <w:p w14:paraId="217596C4" w14:textId="2F7F0C95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3725AC1A" w14:textId="7B0CAAEC" w:rsidR="005B68C4" w:rsidRPr="00411BB0" w:rsidRDefault="00A40E8B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3B48458D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EA0FF79" w14:textId="006435B3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6175A936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957CD" w14:textId="34284F3F" w:rsidR="005B68C4" w:rsidRPr="00411BB0" w:rsidRDefault="00D90AC9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7DA55DA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E1C41C4" w14:textId="0D26E078" w:rsidR="005B68C4" w:rsidRPr="00411BB0" w:rsidRDefault="005B68C4" w:rsidP="009B2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68C4" w:rsidRPr="00411BB0" w14:paraId="6383696C" w14:textId="77777777" w:rsidTr="00ED4273">
        <w:tc>
          <w:tcPr>
            <w:tcW w:w="4500" w:type="dxa"/>
          </w:tcPr>
          <w:p w14:paraId="0C7034D4" w14:textId="381278E3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1080" w:type="dxa"/>
          </w:tcPr>
          <w:p w14:paraId="47A76FAC" w14:textId="053F5CED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7D73FE56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5F115D0" w14:textId="2BCFC358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6CDEAE0B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7C1E6" w14:textId="17087722" w:rsidR="005B68C4" w:rsidRPr="00411BB0" w:rsidRDefault="008C36E1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B666F98" w14:textId="77777777" w:rsidR="005B68C4" w:rsidRPr="00411BB0" w:rsidRDefault="005B68C4" w:rsidP="005B6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3D3E84C" w14:textId="3470B73D" w:rsidR="005B68C4" w:rsidRPr="00411BB0" w:rsidRDefault="008C36E1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3A9859BC" w14:textId="36BFDBAD" w:rsidR="0086655A" w:rsidRPr="00411BB0" w:rsidRDefault="0086655A" w:rsidP="001B3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28C0EBED" w14:textId="77777777" w:rsidR="00504B97" w:rsidRPr="00411BB0" w:rsidRDefault="00504B97" w:rsidP="001B3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26" w:type="dxa"/>
        <w:tblInd w:w="458" w:type="dxa"/>
        <w:tblLayout w:type="fixed"/>
        <w:tblLook w:val="01E0" w:firstRow="1" w:lastRow="1" w:firstColumn="1" w:lastColumn="1" w:noHBand="0" w:noVBand="0"/>
      </w:tblPr>
      <w:tblGrid>
        <w:gridCol w:w="4492"/>
        <w:gridCol w:w="1080"/>
        <w:gridCol w:w="270"/>
        <w:gridCol w:w="1080"/>
        <w:gridCol w:w="274"/>
        <w:gridCol w:w="1080"/>
        <w:gridCol w:w="270"/>
        <w:gridCol w:w="1080"/>
      </w:tblGrid>
      <w:tr w:rsidR="00095996" w:rsidRPr="00411BB0" w14:paraId="6FFFA5BC" w14:textId="77777777" w:rsidTr="00792549">
        <w:trPr>
          <w:tblHeader/>
        </w:trPr>
        <w:tc>
          <w:tcPr>
            <w:tcW w:w="4492" w:type="dxa"/>
          </w:tcPr>
          <w:p w14:paraId="7C83ED32" w14:textId="624131E0" w:rsidR="00095996" w:rsidRPr="00411BB0" w:rsidRDefault="00095996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19765D0" w14:textId="5764680A" w:rsidR="00095996" w:rsidRPr="00411BB0" w:rsidRDefault="00095996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7829A637" w14:textId="77777777" w:rsidR="00095996" w:rsidRPr="00411BB0" w:rsidRDefault="00095996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0557A2" w14:textId="56508C48" w:rsidR="00095996" w:rsidRPr="00411BB0" w:rsidRDefault="00095996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5DC" w:rsidRPr="00411BB0" w14:paraId="381043EF" w14:textId="77777777" w:rsidTr="00D94F53">
        <w:trPr>
          <w:tblHeader/>
        </w:trPr>
        <w:tc>
          <w:tcPr>
            <w:tcW w:w="4492" w:type="dxa"/>
          </w:tcPr>
          <w:p w14:paraId="59C61F71" w14:textId="77777777" w:rsidR="00DE45DC" w:rsidRPr="00411BB0" w:rsidRDefault="00DE45DC" w:rsidP="00DE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B11DCD" w14:textId="2C6AA350" w:rsidR="00DE45DC" w:rsidRPr="00411BB0" w:rsidRDefault="008C36E1" w:rsidP="00DE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30</w:t>
            </w:r>
            <w:r w:rsidR="00DE45DC" w:rsidRPr="00411B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E45DC" w:rsidRPr="00411B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5D0FC97" w14:textId="77777777" w:rsidR="00DE45DC" w:rsidRPr="00411BB0" w:rsidRDefault="00DE45DC" w:rsidP="00DE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712C1" w14:textId="576F4698" w:rsidR="00DE45DC" w:rsidRPr="00411BB0" w:rsidRDefault="008C36E1" w:rsidP="00DE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31</w:t>
            </w:r>
            <w:r w:rsidR="00DE45DC" w:rsidRPr="00411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E45DC" w:rsidRPr="00411B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5C177783" w14:textId="77777777" w:rsidR="00DE45DC" w:rsidRPr="00411BB0" w:rsidRDefault="00DE45DC" w:rsidP="00DE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0D11B" w14:textId="476E4A12" w:rsidR="00DE45DC" w:rsidRPr="00411BB0" w:rsidRDefault="008C36E1" w:rsidP="00DE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30</w:t>
            </w:r>
            <w:r w:rsidR="00DE45DC" w:rsidRPr="00411B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E45DC" w:rsidRPr="00411BB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672BD98" w14:textId="77777777" w:rsidR="00DE45DC" w:rsidRPr="00411BB0" w:rsidRDefault="00DE45DC" w:rsidP="00DE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04051" w14:textId="765BD590" w:rsidR="00DE45DC" w:rsidRPr="00411BB0" w:rsidRDefault="008C36E1" w:rsidP="00DE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31</w:t>
            </w:r>
            <w:r w:rsidR="00DE45DC" w:rsidRPr="00411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E45DC" w:rsidRPr="00411B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93C83" w:rsidRPr="00411BB0" w14:paraId="4608C84A" w14:textId="77777777" w:rsidTr="00D94F53">
        <w:trPr>
          <w:tblHeader/>
        </w:trPr>
        <w:tc>
          <w:tcPr>
            <w:tcW w:w="4492" w:type="dxa"/>
          </w:tcPr>
          <w:p w14:paraId="1ED78D0E" w14:textId="1BC7CF30" w:rsidR="00F93C83" w:rsidRPr="00411BB0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411BB0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411BB0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4E4B0928" w14:textId="3903D611" w:rsidR="00F93C83" w:rsidRPr="00411BB0" w:rsidRDefault="008C36E1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FAB30C7" w14:textId="77777777" w:rsidR="00F93C83" w:rsidRPr="00411BB0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B15B0" w14:textId="214A92D5" w:rsidR="00F93C83" w:rsidRPr="00411BB0" w:rsidRDefault="008C36E1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6DFBE125" w14:textId="77777777" w:rsidR="00F93C83" w:rsidRPr="00411BB0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92AF8" w14:textId="7BA520CE" w:rsidR="00F93C83" w:rsidRPr="00411BB0" w:rsidRDefault="008C36E1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BF266E6" w14:textId="77777777" w:rsidR="00F93C83" w:rsidRPr="00411BB0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627AAA" w14:textId="39AC258A" w:rsidR="00F93C83" w:rsidRPr="00411BB0" w:rsidRDefault="008C36E1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93C83" w:rsidRPr="00411BB0" w14:paraId="7264E13F" w14:textId="77777777" w:rsidTr="00D94F53">
        <w:trPr>
          <w:tblHeader/>
        </w:trPr>
        <w:tc>
          <w:tcPr>
            <w:tcW w:w="4492" w:type="dxa"/>
          </w:tcPr>
          <w:p w14:paraId="59F89486" w14:textId="77777777" w:rsidR="00F93C83" w:rsidRPr="00411BB0" w:rsidRDefault="00F93C83" w:rsidP="00F93C8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4" w:type="dxa"/>
            <w:gridSpan w:val="7"/>
          </w:tcPr>
          <w:p w14:paraId="3066CA1F" w14:textId="77777777" w:rsidR="00F93C83" w:rsidRPr="00411BB0" w:rsidRDefault="00F93C83" w:rsidP="00F93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3C83" w:rsidRPr="00411BB0" w14:paraId="29089184" w14:textId="77777777" w:rsidTr="00D94F53">
        <w:tc>
          <w:tcPr>
            <w:tcW w:w="4492" w:type="dxa"/>
          </w:tcPr>
          <w:p w14:paraId="232233DC" w14:textId="77777777" w:rsidR="00F93C83" w:rsidRPr="00411BB0" w:rsidRDefault="00F93C83" w:rsidP="00F93C8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34" w:type="dxa"/>
            <w:gridSpan w:val="7"/>
          </w:tcPr>
          <w:p w14:paraId="722C5011" w14:textId="77777777" w:rsidR="00F93C83" w:rsidRPr="00411BB0" w:rsidRDefault="00F93C83" w:rsidP="00F93C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F4DBC" w:rsidRPr="00411BB0" w14:paraId="655485E3" w14:textId="77777777" w:rsidTr="00D94F53">
        <w:tc>
          <w:tcPr>
            <w:tcW w:w="4492" w:type="dxa"/>
          </w:tcPr>
          <w:p w14:paraId="5E49E89D" w14:textId="05A7EF5E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6DC4F9" w14:textId="6C6568CC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286</w:t>
            </w:r>
          </w:p>
        </w:tc>
        <w:tc>
          <w:tcPr>
            <w:tcW w:w="270" w:type="dxa"/>
          </w:tcPr>
          <w:p w14:paraId="122A5A8E" w14:textId="77777777" w:rsidR="006F4DBC" w:rsidRPr="00411BB0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E0A1BE" w14:textId="56D4FD0B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4DBC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274" w:type="dxa"/>
          </w:tcPr>
          <w:p w14:paraId="2DAA0404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68C905" w14:textId="1180E13C" w:rsidR="006F4DBC" w:rsidRPr="00411BB0" w:rsidRDefault="00EA5017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F4AE2A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CA6A14" w14:textId="76E1EDC0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F4DBC" w:rsidRPr="00411BB0" w14:paraId="2D9BA885" w14:textId="77777777" w:rsidTr="00D94F53">
        <w:tc>
          <w:tcPr>
            <w:tcW w:w="4492" w:type="dxa"/>
          </w:tcPr>
          <w:p w14:paraId="212CC654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C13E6F" w14:textId="00A99BB7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b/>
                <w:bCs/>
                <w:sz w:val="30"/>
                <w:szCs w:val="30"/>
              </w:rPr>
              <w:t>286</w:t>
            </w:r>
          </w:p>
        </w:tc>
        <w:tc>
          <w:tcPr>
            <w:tcW w:w="270" w:type="dxa"/>
          </w:tcPr>
          <w:p w14:paraId="098511D4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99BE6" w14:textId="444ED6ED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F4DBC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274" w:type="dxa"/>
          </w:tcPr>
          <w:p w14:paraId="78AEB4FF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290CC" w14:textId="184D6356" w:rsidR="006F4DBC" w:rsidRPr="00411BB0" w:rsidRDefault="00EA5017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59CD2F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214D35" w14:textId="210C7E6E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F4DBC" w:rsidRPr="00411BB0" w14:paraId="414E3CD0" w14:textId="77777777" w:rsidTr="00D94F53">
        <w:tc>
          <w:tcPr>
            <w:tcW w:w="4492" w:type="dxa"/>
          </w:tcPr>
          <w:p w14:paraId="479CCDFB" w14:textId="47D5FFE3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9703F4" w14:textId="77777777" w:rsidR="006F4DBC" w:rsidRPr="00411BB0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F8573" w14:textId="77777777" w:rsidR="006F4DBC" w:rsidRPr="00411BB0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F7680" w14:textId="77777777" w:rsidR="006F4DBC" w:rsidRPr="00411BB0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E1F1BA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3559F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88191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F521F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DBC" w:rsidRPr="00411BB0" w14:paraId="50A3388F" w14:textId="77777777" w:rsidTr="00D94F53">
        <w:tc>
          <w:tcPr>
            <w:tcW w:w="4492" w:type="dxa"/>
          </w:tcPr>
          <w:p w14:paraId="717FD153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4F8E4E38" w14:textId="77777777" w:rsidR="006F4DBC" w:rsidRPr="00411BB0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B97EE" w14:textId="77777777" w:rsidR="006F4DBC" w:rsidRPr="00411BB0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05A47" w14:textId="77777777" w:rsidR="006F4DBC" w:rsidRPr="00411BB0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6F44750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082A9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14286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1B9D7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DBC" w:rsidRPr="00411BB0" w14:paraId="3F044D90" w14:textId="77777777" w:rsidTr="00D94F53">
        <w:tc>
          <w:tcPr>
            <w:tcW w:w="4492" w:type="dxa"/>
          </w:tcPr>
          <w:p w14:paraId="20BD9C6B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5267FE0" w14:textId="1CF6270D" w:rsidR="006F4DBC" w:rsidRPr="00411BB0" w:rsidRDefault="00792CD5" w:rsidP="00233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048765" w14:textId="77777777" w:rsidR="006F4DBC" w:rsidRPr="00411BB0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B116C" w14:textId="4C53DDD9" w:rsidR="006F4DBC" w:rsidRPr="00411BB0" w:rsidRDefault="006F4DBC" w:rsidP="00233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</w:tcPr>
          <w:p w14:paraId="4A682D02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3783A" w14:textId="26DC95BC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188</w:t>
            </w:r>
            <w:r w:rsidR="000B2938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4977FC05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C3970" w14:textId="16ECE874" w:rsidR="006F4DBC" w:rsidRPr="00411BB0" w:rsidRDefault="008C36E1" w:rsidP="0080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139</w:t>
            </w:r>
            <w:r w:rsidR="006F4DBC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</w:tr>
      <w:tr w:rsidR="006F4DBC" w:rsidRPr="00411BB0" w14:paraId="5D13DE3C" w14:textId="77777777" w:rsidTr="00D94F53">
        <w:tc>
          <w:tcPr>
            <w:tcW w:w="4492" w:type="dxa"/>
          </w:tcPr>
          <w:p w14:paraId="232058EB" w14:textId="77777777" w:rsidR="006F4DBC" w:rsidRPr="00411BB0" w:rsidRDefault="006F4DBC" w:rsidP="006F4DB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AFFED6A" w14:textId="330658B9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5</w:t>
            </w:r>
            <w:r w:rsidR="00ED3730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 w:hint="cs"/>
                <w:sz w:val="30"/>
                <w:szCs w:val="30"/>
              </w:rPr>
              <w:t>757</w:t>
            </w:r>
          </w:p>
        </w:tc>
        <w:tc>
          <w:tcPr>
            <w:tcW w:w="270" w:type="dxa"/>
          </w:tcPr>
          <w:p w14:paraId="3743BE45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730D6" w14:textId="6A8E92AC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F4DBC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274" w:type="dxa"/>
          </w:tcPr>
          <w:p w14:paraId="0C495E6F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86FE2" w14:textId="4ADE5EF5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</w:t>
            </w:r>
            <w:r w:rsidR="00F04122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3FA92DB5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4B554A" w14:textId="68788E1B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4DBC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6F4DBC" w:rsidRPr="00411BB0" w14:paraId="4866F767" w14:textId="77777777" w:rsidTr="00D94F53">
        <w:tc>
          <w:tcPr>
            <w:tcW w:w="4492" w:type="dxa"/>
          </w:tcPr>
          <w:p w14:paraId="5E418248" w14:textId="77777777" w:rsidR="006F4DBC" w:rsidRPr="00411BB0" w:rsidRDefault="006F4DBC" w:rsidP="006F4DB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2FDFDF" w14:textId="1230CF10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  <w:r w:rsidR="008144D7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14:paraId="51AC2E13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70745B" w14:textId="6B6A99E4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  <w:tc>
          <w:tcPr>
            <w:tcW w:w="274" w:type="dxa"/>
          </w:tcPr>
          <w:p w14:paraId="562C9EA6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CF2D1C" w14:textId="65F2D8A2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0246BE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60AA02" w14:textId="7CC02AEC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6F4DBC" w:rsidRPr="00411BB0" w14:paraId="1274E15A" w14:textId="77777777" w:rsidTr="00D94F53">
        <w:tc>
          <w:tcPr>
            <w:tcW w:w="4492" w:type="dxa"/>
          </w:tcPr>
          <w:p w14:paraId="312DFABE" w14:textId="77777777" w:rsidR="006F4DBC" w:rsidRPr="00411BB0" w:rsidRDefault="006F4DBC" w:rsidP="006F4DB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F91A13" w14:textId="2B95EC1A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144D7" w:rsidRPr="00411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0" w:type="dxa"/>
          </w:tcPr>
          <w:p w14:paraId="2E6A1695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F11724" w14:textId="0C3A6802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F4DBC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274" w:type="dxa"/>
          </w:tcPr>
          <w:p w14:paraId="5A117EB8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372CFC" w14:textId="657713D9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  <w:r w:rsidR="004B45BF" w:rsidRPr="00411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1BC5BF14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01BBD" w14:textId="7B92B5AE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  <w:r w:rsidR="006F4DBC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</w:t>
            </w:r>
          </w:p>
        </w:tc>
      </w:tr>
      <w:tr w:rsidR="006F4DBC" w:rsidRPr="00411BB0" w14:paraId="7F19D14A" w14:textId="77777777" w:rsidTr="00AD5FA6">
        <w:tc>
          <w:tcPr>
            <w:tcW w:w="4492" w:type="dxa"/>
          </w:tcPr>
          <w:p w14:paraId="1806F0A1" w14:textId="77777777" w:rsidR="006F4DBC" w:rsidRPr="00411BB0" w:rsidRDefault="006F4DBC" w:rsidP="006F4DB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4A1F16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77D95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B9C13A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7E36B0E6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2D57E0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EAA4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66D3E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4DBC" w:rsidRPr="00411BB0" w14:paraId="0A932283" w14:textId="77777777" w:rsidTr="00D94F53">
        <w:tc>
          <w:tcPr>
            <w:tcW w:w="4492" w:type="dxa"/>
          </w:tcPr>
          <w:p w14:paraId="0EDC94A5" w14:textId="0BE12D52" w:rsidR="006F4DBC" w:rsidRPr="00411BB0" w:rsidRDefault="006F4DBC" w:rsidP="006F4DB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411BB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3F3F43DA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AC7BA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19FE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B8ADCA5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F88B2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BFDF1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F9C1F7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F4DBC" w:rsidRPr="00411BB0" w14:paraId="14AFC3A9" w14:textId="77777777" w:rsidTr="00D94F53">
        <w:tc>
          <w:tcPr>
            <w:tcW w:w="4492" w:type="dxa"/>
          </w:tcPr>
          <w:p w14:paraId="64D1237D" w14:textId="39F7B2E7" w:rsidR="006F4DBC" w:rsidRPr="00411BB0" w:rsidRDefault="006F4DBC" w:rsidP="006F4DB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64B5132" w14:textId="4A806435" w:rsidR="006F4DBC" w:rsidRPr="00411BB0" w:rsidRDefault="007831CD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76BC63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5F7E9" w14:textId="3AE82ABD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</w:tcPr>
          <w:p w14:paraId="3BA4663C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2D54E" w14:textId="2EF7D668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116</w:t>
            </w:r>
            <w:r w:rsidR="0019477E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AEDCC14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B04B1" w14:textId="4BF0FC7B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6F4DBC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F4DBC" w:rsidRPr="00411BB0" w14:paraId="502AD2F5" w14:textId="77777777" w:rsidTr="00D94F53">
        <w:tc>
          <w:tcPr>
            <w:tcW w:w="4492" w:type="dxa"/>
          </w:tcPr>
          <w:p w14:paraId="11B53E06" w14:textId="1584D324" w:rsidR="006F4DBC" w:rsidRPr="00411BB0" w:rsidRDefault="006F4DBC" w:rsidP="006F4DB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1192426" w14:textId="60C57F18" w:rsidR="006F4DBC" w:rsidRPr="00411BB0" w:rsidRDefault="0019477E" w:rsidP="0019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CB9F1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6415E" w14:textId="5D3F8A2C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F4DBC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4" w:type="dxa"/>
          </w:tcPr>
          <w:p w14:paraId="69C6A5DD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5ECBA" w14:textId="1631A996" w:rsidR="006F4DBC" w:rsidRPr="00411BB0" w:rsidRDefault="0019477E" w:rsidP="00194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E73C17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911C0" w14:textId="4687F78D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F4DBC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F4DBC" w:rsidRPr="00411BB0" w14:paraId="1B90B22B" w14:textId="77777777" w:rsidTr="00D94F53">
        <w:tc>
          <w:tcPr>
            <w:tcW w:w="4492" w:type="dxa"/>
          </w:tcPr>
          <w:p w14:paraId="27E5D509" w14:textId="34709704" w:rsidR="006F4DBC" w:rsidRPr="00411BB0" w:rsidRDefault="006F4DBC" w:rsidP="006F4DBC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2A94A2" w14:textId="20311537" w:rsidR="006F4DBC" w:rsidRPr="00411BB0" w:rsidRDefault="0024085F" w:rsidP="0024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94E6EF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6C6818" w14:textId="5BEFCB89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6F4DBC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4" w:type="dxa"/>
          </w:tcPr>
          <w:p w14:paraId="27E23191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946124" w14:textId="2C0FF1E8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  <w:r w:rsidR="0024085F" w:rsidRPr="00411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65F7745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6F8010" w14:textId="5042D9A4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  <w:r w:rsidR="006F4DBC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6B842233" w14:textId="77777777" w:rsidR="00CE3788" w:rsidRPr="00411BB0" w:rsidRDefault="00CE3788" w:rsidP="00AA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C0E85F" w14:textId="4ECAEF8E" w:rsidR="00886800" w:rsidRPr="00411BB0" w:rsidRDefault="00D82ADE" w:rsidP="00411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11BB0">
        <w:rPr>
          <w:rFonts w:ascii="Angsana New" w:hAnsi="Angsana New" w:hint="cs"/>
          <w:spacing w:val="4"/>
          <w:sz w:val="30"/>
          <w:szCs w:val="30"/>
          <w:cs/>
          <w:lang w:val="th-TH"/>
        </w:rPr>
        <w:t>เงินให้กู้ย</w:t>
      </w:r>
      <w:r w:rsidR="00EB04F2" w:rsidRPr="00411BB0">
        <w:rPr>
          <w:rFonts w:ascii="Angsana New" w:hAnsi="Angsana New" w:hint="cs"/>
          <w:spacing w:val="4"/>
          <w:sz w:val="30"/>
          <w:szCs w:val="30"/>
          <w:cs/>
          <w:lang w:val="th-TH"/>
        </w:rPr>
        <w:t>ืมระยะสั้นแก่</w:t>
      </w:r>
      <w:r w:rsidR="004F014A" w:rsidRPr="00411BB0">
        <w:rPr>
          <w:rFonts w:ascii="Angsana New" w:hAnsi="Angsana New" w:hint="cs"/>
          <w:spacing w:val="4"/>
          <w:sz w:val="30"/>
          <w:szCs w:val="30"/>
          <w:cs/>
          <w:lang w:val="th-TH"/>
        </w:rPr>
        <w:t>กิจการ</w:t>
      </w:r>
      <w:r w:rsidR="00EB04F2" w:rsidRPr="00411BB0">
        <w:rPr>
          <w:rFonts w:ascii="Angsana New" w:hAnsi="Angsana New" w:hint="cs"/>
          <w:spacing w:val="4"/>
          <w:sz w:val="30"/>
          <w:szCs w:val="30"/>
          <w:cs/>
          <w:lang w:val="th-TH"/>
        </w:rPr>
        <w:t>ที่เกี่ยวข้อง</w:t>
      </w:r>
      <w:r w:rsidR="00861772" w:rsidRPr="00411BB0">
        <w:rPr>
          <w:rFonts w:ascii="Angsana New" w:hAnsi="Angsana New" w:hint="cs"/>
          <w:spacing w:val="4"/>
          <w:sz w:val="30"/>
          <w:szCs w:val="30"/>
          <w:cs/>
          <w:lang w:val="th-TH"/>
        </w:rPr>
        <w:t>กัน</w:t>
      </w:r>
      <w:r w:rsidRPr="00411BB0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411BB0">
        <w:rPr>
          <w:rFonts w:ascii="Angsana New" w:hAnsi="Angsana New" w:hint="cs"/>
          <w:spacing w:val="4"/>
          <w:sz w:val="30"/>
          <w:szCs w:val="30"/>
          <w:cs/>
        </w:rPr>
        <w:t xml:space="preserve"> (</w:t>
      </w:r>
      <w:r w:rsidRPr="00411BB0">
        <w:rPr>
          <w:rFonts w:ascii="Angsana New" w:hAnsi="Angsana New" w:hint="cs"/>
          <w:spacing w:val="4"/>
          <w:sz w:val="30"/>
          <w:szCs w:val="30"/>
        </w:rPr>
        <w:t>Money Market Rate</w:t>
      </w:r>
      <w:r w:rsidRPr="00411BB0">
        <w:rPr>
          <w:rFonts w:ascii="Angsana New" w:hAnsi="Angsana New" w:hint="cs"/>
          <w:spacing w:val="4"/>
          <w:sz w:val="30"/>
          <w:szCs w:val="30"/>
          <w:cs/>
        </w:rPr>
        <w:t>)</w:t>
      </w:r>
      <w:r w:rsidRPr="00411BB0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ต่อปี</w:t>
      </w:r>
      <w:r w:rsidR="0086418F" w:rsidRPr="00411BB0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  <w:r w:rsidR="0086418F" w:rsidRPr="00411BB0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>แล</w:t>
      </w:r>
      <w:r w:rsidR="0041175B" w:rsidRPr="00411BB0">
        <w:rPr>
          <w:rFonts w:asciiTheme="majorBidi" w:hAnsiTheme="majorBidi" w:cstheme="majorBidi" w:hint="cs"/>
          <w:spacing w:val="4"/>
          <w:sz w:val="30"/>
          <w:szCs w:val="30"/>
          <w:cs/>
        </w:rPr>
        <w:t>ะ</w:t>
      </w:r>
      <w:r w:rsidR="0041175B" w:rsidRPr="00411BB0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="0086418F" w:rsidRPr="00411BB0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มีกำหนดชำระเงินภายใน </w:t>
      </w:r>
      <w:r w:rsidR="008C36E1" w:rsidRPr="00411BB0">
        <w:rPr>
          <w:rFonts w:asciiTheme="majorBidi" w:hAnsiTheme="majorBidi" w:cstheme="majorBidi"/>
          <w:sz w:val="30"/>
          <w:szCs w:val="30"/>
        </w:rPr>
        <w:t>3</w:t>
      </w:r>
      <w:r w:rsidR="0086418F" w:rsidRPr="00411BB0">
        <w:rPr>
          <w:rFonts w:asciiTheme="majorBidi" w:hAnsiTheme="majorBidi"/>
          <w:sz w:val="30"/>
          <w:szCs w:val="30"/>
          <w:cs/>
        </w:rPr>
        <w:t xml:space="preserve"> - </w:t>
      </w:r>
      <w:r w:rsidR="008C36E1" w:rsidRPr="00411BB0">
        <w:rPr>
          <w:rFonts w:asciiTheme="majorBidi" w:hAnsiTheme="majorBidi" w:cstheme="majorBidi"/>
          <w:sz w:val="30"/>
          <w:szCs w:val="30"/>
        </w:rPr>
        <w:t>12</w:t>
      </w:r>
      <w:r w:rsidR="0086418F" w:rsidRPr="00411BB0">
        <w:rPr>
          <w:rFonts w:asciiTheme="majorBidi" w:hAnsiTheme="majorBidi"/>
          <w:sz w:val="30"/>
          <w:szCs w:val="30"/>
          <w:cs/>
        </w:rPr>
        <w:t xml:space="preserve"> </w:t>
      </w:r>
      <w:r w:rsidR="0086418F" w:rsidRPr="00411BB0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68BCE5B2" w14:textId="77777777" w:rsidR="00BC7AD5" w:rsidRPr="00411BB0" w:rsidRDefault="00BC7AD5" w:rsidP="00411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82"/>
        <w:gridCol w:w="1080"/>
        <w:gridCol w:w="270"/>
        <w:gridCol w:w="1080"/>
        <w:gridCol w:w="270"/>
        <w:gridCol w:w="1080"/>
        <w:gridCol w:w="270"/>
        <w:gridCol w:w="1080"/>
      </w:tblGrid>
      <w:tr w:rsidR="00886800" w:rsidRPr="00411BB0" w14:paraId="5044D575" w14:textId="77777777" w:rsidTr="000D2B60">
        <w:trPr>
          <w:tblHeader/>
        </w:trPr>
        <w:tc>
          <w:tcPr>
            <w:tcW w:w="4482" w:type="dxa"/>
          </w:tcPr>
          <w:p w14:paraId="389F610D" w14:textId="71381927" w:rsidR="00886800" w:rsidRPr="00411BB0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2430" w:type="dxa"/>
            <w:gridSpan w:val="3"/>
          </w:tcPr>
          <w:p w14:paraId="555AEFB6" w14:textId="77777777" w:rsidR="00886800" w:rsidRPr="00411BB0" w:rsidRDefault="00886800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AAF79B" w14:textId="77777777" w:rsidR="00886800" w:rsidRPr="00411BB0" w:rsidRDefault="00886800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5E9AAA8" w14:textId="77777777" w:rsidR="00886800" w:rsidRPr="00411BB0" w:rsidRDefault="00886800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5DC" w:rsidRPr="00411BB0" w14:paraId="77149990" w14:textId="77777777" w:rsidTr="000D2B60">
        <w:trPr>
          <w:tblHeader/>
        </w:trPr>
        <w:tc>
          <w:tcPr>
            <w:tcW w:w="4482" w:type="dxa"/>
          </w:tcPr>
          <w:p w14:paraId="3208A099" w14:textId="3E2E07F8" w:rsidR="00DE45DC" w:rsidRPr="00411BB0" w:rsidRDefault="00DE45DC" w:rsidP="00DE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5D1B2" w14:textId="09B8B9AF" w:rsidR="00DE45DC" w:rsidRPr="00411BB0" w:rsidRDefault="008C36E1" w:rsidP="00DE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E45DC" w:rsidRPr="00411B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5DC"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A4A5169" w14:textId="77777777" w:rsidR="00DE45DC" w:rsidRPr="00411BB0" w:rsidRDefault="00DE45DC" w:rsidP="00DE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20861" w14:textId="4B2CC54E" w:rsidR="00DE45DC" w:rsidRPr="00411BB0" w:rsidRDefault="008C36E1" w:rsidP="00DE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31</w:t>
            </w:r>
            <w:r w:rsidR="00DE45DC" w:rsidRPr="00411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E45DC" w:rsidRPr="00411B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A845E8" w14:textId="77777777" w:rsidR="00DE45DC" w:rsidRPr="00411BB0" w:rsidRDefault="00DE45DC" w:rsidP="00DE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EB8DC" w14:textId="26EBD531" w:rsidR="00DE45DC" w:rsidRPr="00411BB0" w:rsidRDefault="008C36E1" w:rsidP="00DE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E45DC" w:rsidRPr="00411B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45DC"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C56B91F" w14:textId="77777777" w:rsidR="00DE45DC" w:rsidRPr="00411BB0" w:rsidRDefault="00DE45DC" w:rsidP="00DE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8B4FF" w14:textId="0629BAE5" w:rsidR="00DE45DC" w:rsidRPr="00411BB0" w:rsidRDefault="008C36E1" w:rsidP="00DE4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31</w:t>
            </w:r>
            <w:r w:rsidR="00DE45DC" w:rsidRPr="00411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E45DC" w:rsidRPr="00411B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93C83" w:rsidRPr="00411BB0" w14:paraId="2A20C196" w14:textId="77777777" w:rsidTr="000D2B60">
        <w:trPr>
          <w:tblHeader/>
        </w:trPr>
        <w:tc>
          <w:tcPr>
            <w:tcW w:w="4482" w:type="dxa"/>
          </w:tcPr>
          <w:p w14:paraId="7BBDCEF4" w14:textId="7B43BCB1" w:rsidR="00F93C83" w:rsidRPr="00411BB0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411BB0">
              <w:rPr>
                <w:rFonts w:asciiTheme="majorBidi" w:hAnsiTheme="majorBidi"/>
                <w:bCs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411BB0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3BB96498" w14:textId="274AA8BD" w:rsidR="00F93C83" w:rsidRPr="00411BB0" w:rsidRDefault="008C36E1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2550218" w14:textId="77777777" w:rsidR="00F93C83" w:rsidRPr="00411BB0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E3B9F" w14:textId="404136D9" w:rsidR="00F93C83" w:rsidRPr="00411BB0" w:rsidRDefault="008C36E1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8201A0" w14:textId="77777777" w:rsidR="00F93C83" w:rsidRPr="00411BB0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5402D" w14:textId="611E33E4" w:rsidR="00F93C83" w:rsidRPr="00411BB0" w:rsidRDefault="008C36E1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8FBCB27" w14:textId="77777777" w:rsidR="00F93C83" w:rsidRPr="00411BB0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AD519E" w14:textId="167C5D1E" w:rsidR="00F93C83" w:rsidRPr="00411BB0" w:rsidRDefault="008C36E1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93C83" w:rsidRPr="00411BB0" w14:paraId="5C64DFB8" w14:textId="77777777" w:rsidTr="000D2B60">
        <w:trPr>
          <w:tblHeader/>
        </w:trPr>
        <w:tc>
          <w:tcPr>
            <w:tcW w:w="4482" w:type="dxa"/>
          </w:tcPr>
          <w:p w14:paraId="45AF7142" w14:textId="77777777" w:rsidR="00F93C83" w:rsidRPr="00411BB0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698BBAD" w14:textId="77777777" w:rsidR="00F93C83" w:rsidRPr="00411BB0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3C83" w:rsidRPr="00411BB0" w14:paraId="0C6209CB" w14:textId="77777777" w:rsidTr="000D2B60">
        <w:tc>
          <w:tcPr>
            <w:tcW w:w="4482" w:type="dxa"/>
          </w:tcPr>
          <w:p w14:paraId="24E78A0F" w14:textId="77777777" w:rsidR="00F93C83" w:rsidRPr="00411BB0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30" w:type="dxa"/>
            <w:gridSpan w:val="7"/>
          </w:tcPr>
          <w:p w14:paraId="61A830B9" w14:textId="77777777" w:rsidR="00F93C83" w:rsidRPr="00411BB0" w:rsidRDefault="00F93C83" w:rsidP="00F93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F4DBC" w:rsidRPr="00411BB0" w14:paraId="74F7ACBF" w14:textId="77777777" w:rsidTr="000D2B60">
        <w:tc>
          <w:tcPr>
            <w:tcW w:w="4482" w:type="dxa"/>
          </w:tcPr>
          <w:p w14:paraId="108E2D9B" w14:textId="60B6343C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9786043" w14:textId="458B4931" w:rsidR="006F4DBC" w:rsidRPr="00411BB0" w:rsidRDefault="00F2437D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7,783</w:t>
            </w:r>
          </w:p>
        </w:tc>
        <w:tc>
          <w:tcPr>
            <w:tcW w:w="270" w:type="dxa"/>
          </w:tcPr>
          <w:p w14:paraId="5A11B2B8" w14:textId="77777777" w:rsidR="006F4DBC" w:rsidRPr="00411BB0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22883" w14:textId="12CD8727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F4DBC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270" w:type="dxa"/>
          </w:tcPr>
          <w:p w14:paraId="11D92A78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F0141" w14:textId="7AF53E4F" w:rsidR="006F4DBC" w:rsidRPr="00411BB0" w:rsidRDefault="00E867A1" w:rsidP="00233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FF547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17663" w14:textId="761C2495" w:rsidR="006F4DBC" w:rsidRPr="00411BB0" w:rsidRDefault="006F4DBC" w:rsidP="00233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F4DBC" w:rsidRPr="00411BB0" w14:paraId="45424B8D" w14:textId="77777777" w:rsidTr="00C15563">
        <w:trPr>
          <w:trHeight w:val="235"/>
        </w:trPr>
        <w:tc>
          <w:tcPr>
            <w:tcW w:w="4482" w:type="dxa"/>
          </w:tcPr>
          <w:p w14:paraId="7FCA7C76" w14:textId="77777777" w:rsidR="006F4DBC" w:rsidRPr="00411BB0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15C7A9" w14:textId="50680972" w:rsidR="006F4DBC" w:rsidRPr="00411BB0" w:rsidRDefault="00F2437D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7,783</w:t>
            </w:r>
          </w:p>
        </w:tc>
        <w:tc>
          <w:tcPr>
            <w:tcW w:w="270" w:type="dxa"/>
          </w:tcPr>
          <w:p w14:paraId="5C995D8F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71583" w14:textId="6CD86F3A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6F4DBC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039</w:t>
            </w:r>
          </w:p>
        </w:tc>
        <w:tc>
          <w:tcPr>
            <w:tcW w:w="270" w:type="dxa"/>
            <w:vAlign w:val="bottom"/>
          </w:tcPr>
          <w:p w14:paraId="5EF0FEE8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FEC97" w14:textId="2D646226" w:rsidR="006F4DBC" w:rsidRPr="00411BB0" w:rsidRDefault="00E867A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D43354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1C229" w14:textId="30B46496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6F4DBC" w:rsidRPr="00411BB0" w14:paraId="199C45CE" w14:textId="77777777" w:rsidTr="000D2B60">
        <w:tc>
          <w:tcPr>
            <w:tcW w:w="4482" w:type="dxa"/>
          </w:tcPr>
          <w:p w14:paraId="1B5943F4" w14:textId="77777777" w:rsidR="006F4DBC" w:rsidRPr="00411BB0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90B86A" w14:textId="77777777" w:rsidR="006F4DBC" w:rsidRPr="00411BB0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F8D01" w14:textId="77777777" w:rsidR="006F4DBC" w:rsidRPr="00411BB0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138AD" w14:textId="77777777" w:rsidR="006F4DBC" w:rsidRPr="00411BB0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83279" w14:textId="77777777" w:rsidR="006F4DBC" w:rsidRPr="00411BB0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4F578" w14:textId="77777777" w:rsidR="006F4DBC" w:rsidRPr="00411BB0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9C832" w14:textId="77777777" w:rsidR="006F4DBC" w:rsidRPr="00411BB0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20A91" w14:textId="77777777" w:rsidR="006F4DBC" w:rsidRPr="00411BB0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7ABA" w:rsidRPr="00411BB0" w14:paraId="04FA8BFC" w14:textId="77777777" w:rsidTr="000D2B60">
        <w:tc>
          <w:tcPr>
            <w:tcW w:w="4482" w:type="dxa"/>
          </w:tcPr>
          <w:p w14:paraId="7D4901B2" w14:textId="77777777" w:rsidR="009D7ABA" w:rsidRPr="00411BB0" w:rsidRDefault="009D7ABA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D2FCC0" w14:textId="77777777" w:rsidR="009D7ABA" w:rsidRPr="00411BB0" w:rsidRDefault="009D7ABA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751F3" w14:textId="77777777" w:rsidR="009D7ABA" w:rsidRPr="00411BB0" w:rsidRDefault="009D7ABA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4FCF64" w14:textId="77777777" w:rsidR="009D7ABA" w:rsidRPr="00411BB0" w:rsidRDefault="009D7ABA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D3E953" w14:textId="77777777" w:rsidR="009D7ABA" w:rsidRPr="00411BB0" w:rsidRDefault="009D7ABA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AADF42" w14:textId="77777777" w:rsidR="009D7ABA" w:rsidRPr="00411BB0" w:rsidRDefault="009D7ABA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3B31B" w14:textId="77777777" w:rsidR="009D7ABA" w:rsidRPr="00411BB0" w:rsidRDefault="009D7ABA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ADB43" w14:textId="77777777" w:rsidR="009D7ABA" w:rsidRPr="00411BB0" w:rsidRDefault="009D7ABA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DBC" w:rsidRPr="00411BB0" w14:paraId="39F609C8" w14:textId="77777777" w:rsidTr="000D2B60">
        <w:tc>
          <w:tcPr>
            <w:tcW w:w="4482" w:type="dxa"/>
          </w:tcPr>
          <w:p w14:paraId="1B2E9D52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1B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080" w:type="dxa"/>
          </w:tcPr>
          <w:p w14:paraId="66561014" w14:textId="77777777" w:rsidR="006F4DBC" w:rsidRPr="00411BB0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3BF70" w14:textId="77777777" w:rsidR="006F4DBC" w:rsidRPr="00411BB0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3DBF2" w14:textId="77777777" w:rsidR="006F4DBC" w:rsidRPr="00411BB0" w:rsidRDefault="006F4DBC" w:rsidP="006F4DB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9857E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2FD8C" w14:textId="77777777" w:rsidR="006F4DBC" w:rsidRPr="00411BB0" w:rsidRDefault="006F4DBC" w:rsidP="006F4DB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25EEB3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33931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DBC" w:rsidRPr="00411BB0" w14:paraId="15DAEDB9" w14:textId="77777777" w:rsidTr="000D2B60">
        <w:tc>
          <w:tcPr>
            <w:tcW w:w="4482" w:type="dxa"/>
          </w:tcPr>
          <w:p w14:paraId="2EE21699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289B65D" w14:textId="4D002272" w:rsidR="006F4DBC" w:rsidRPr="00411BB0" w:rsidRDefault="00CE42A7" w:rsidP="00ED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5CBE6" w14:textId="77777777" w:rsidR="006F4DBC" w:rsidRPr="00411BB0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C26A7" w14:textId="35836E6D" w:rsidR="006F4DBC" w:rsidRPr="00411BB0" w:rsidRDefault="006F4DBC" w:rsidP="00ED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1BB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337DF5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73D6B4" w14:textId="25BEAD3C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70D7B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70" w:type="dxa"/>
          </w:tcPr>
          <w:p w14:paraId="170081CC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030C0" w14:textId="14A47D3B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F4DBC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</w:tr>
      <w:tr w:rsidR="006F4DBC" w:rsidRPr="00411BB0" w14:paraId="0B82C0C6" w14:textId="77777777" w:rsidTr="000D2B60">
        <w:tc>
          <w:tcPr>
            <w:tcW w:w="4482" w:type="dxa"/>
          </w:tcPr>
          <w:p w14:paraId="0ADE9FFC" w14:textId="77777777" w:rsidR="006F4DBC" w:rsidRPr="00411BB0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9AC4EDB" w14:textId="6A1F6B58" w:rsidR="006F4DBC" w:rsidRPr="00411BB0" w:rsidRDefault="00F2437D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4,576</w:t>
            </w:r>
          </w:p>
        </w:tc>
        <w:tc>
          <w:tcPr>
            <w:tcW w:w="270" w:type="dxa"/>
          </w:tcPr>
          <w:p w14:paraId="0259E5E7" w14:textId="77777777" w:rsidR="006F4DBC" w:rsidRPr="00411BB0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58730" w14:textId="681DCB0F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13B02617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20F2E" w14:textId="5EC8C2E7" w:rsidR="006F4DBC" w:rsidRPr="00411BB0" w:rsidRDefault="00F04FBD" w:rsidP="006E0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FD34D9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13A34" w14:textId="221169A1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F4DBC" w:rsidRPr="00411BB0" w14:paraId="5023837D" w14:textId="77777777" w:rsidTr="000D2B60">
        <w:tc>
          <w:tcPr>
            <w:tcW w:w="4482" w:type="dxa"/>
          </w:tcPr>
          <w:p w14:paraId="322A245A" w14:textId="77777777" w:rsidR="006F4DBC" w:rsidRPr="00411BB0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5C161EC" w14:textId="505E0038" w:rsidR="006F4DBC" w:rsidRPr="00411BB0" w:rsidRDefault="00F2437D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70" w:type="dxa"/>
          </w:tcPr>
          <w:p w14:paraId="36D64A51" w14:textId="77777777" w:rsidR="006F4DBC" w:rsidRPr="00411BB0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DC603" w14:textId="4BB55938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1DD250F6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8A81D" w14:textId="56E9FBB9" w:rsidR="006F4DBC" w:rsidRPr="00411BB0" w:rsidRDefault="00F04FBD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D62399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  <w:tab w:val="decimal" w:pos="770"/>
              </w:tabs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06DDD" w14:textId="110DFA51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F4DBC" w:rsidRPr="00411BB0" w14:paraId="2C1A41AC" w14:textId="77777777" w:rsidTr="00A61AA4">
        <w:tc>
          <w:tcPr>
            <w:tcW w:w="4482" w:type="dxa"/>
          </w:tcPr>
          <w:p w14:paraId="7D7821D5" w14:textId="77777777" w:rsidR="006F4DBC" w:rsidRPr="00411BB0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B6D6E7" w14:textId="0D77FD1D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435A3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14:paraId="755F0C65" w14:textId="77777777" w:rsidR="006F4DBC" w:rsidRPr="00411BB0" w:rsidRDefault="006F4DBC" w:rsidP="006F4D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6B6C89" w14:textId="52F4F0CF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4DBC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662FA8B2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67A834" w14:textId="630E10E2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04FBD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14:paraId="1CACB02E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EF8DA9" w14:textId="03AA2F0B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4DBC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6F4DBC" w:rsidRPr="00411BB0" w14:paraId="764C17F8" w14:textId="77777777" w:rsidTr="00A61AA4">
        <w:trPr>
          <w:trHeight w:val="70"/>
        </w:trPr>
        <w:tc>
          <w:tcPr>
            <w:tcW w:w="4482" w:type="dxa"/>
          </w:tcPr>
          <w:p w14:paraId="06561C95" w14:textId="77777777" w:rsidR="006F4DBC" w:rsidRPr="00411BB0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34357" w14:textId="037B6B3A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6435A3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</w:p>
        </w:tc>
        <w:tc>
          <w:tcPr>
            <w:tcW w:w="270" w:type="dxa"/>
          </w:tcPr>
          <w:p w14:paraId="1C8B37D3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95D9D" w14:textId="3B93BE01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F4DBC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</w:t>
            </w:r>
          </w:p>
        </w:tc>
        <w:tc>
          <w:tcPr>
            <w:tcW w:w="270" w:type="dxa"/>
          </w:tcPr>
          <w:p w14:paraId="4AB92035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1578BB" w14:textId="7858F2F7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735CB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270" w:type="dxa"/>
          </w:tcPr>
          <w:p w14:paraId="41C571DA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DA2D1" w14:textId="1F229D70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F4DBC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922</w:t>
            </w:r>
          </w:p>
        </w:tc>
      </w:tr>
      <w:tr w:rsidR="006F4DBC" w:rsidRPr="00411BB0" w14:paraId="5B4AD56C" w14:textId="77777777" w:rsidTr="000F6E64">
        <w:trPr>
          <w:trHeight w:val="70"/>
        </w:trPr>
        <w:tc>
          <w:tcPr>
            <w:tcW w:w="4482" w:type="dxa"/>
          </w:tcPr>
          <w:p w14:paraId="2C9E8AF5" w14:textId="77777777" w:rsidR="006F4DBC" w:rsidRPr="00411BB0" w:rsidRDefault="006F4DBC" w:rsidP="006F4DBC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459C23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3E153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4681B9A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78C62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D1503D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FFF652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999089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D1DBF20" w14:textId="793A2096" w:rsidR="00886800" w:rsidRPr="00411BB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F3C482" w14:textId="6416C60E" w:rsidR="0086655A" w:rsidRPr="00411BB0" w:rsidRDefault="0086655A" w:rsidP="00504B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="Angsana New" w:hAnsi="Angsana New"/>
          <w:sz w:val="30"/>
          <w:szCs w:val="30"/>
          <w:cs/>
        </w:rPr>
        <w:sectPr w:rsidR="0086655A" w:rsidRPr="00411BB0" w:rsidSect="0002188C">
          <w:footerReference w:type="default" r:id="rId14"/>
          <w:pgSz w:w="11909" w:h="16834" w:code="9"/>
          <w:pgMar w:top="691" w:right="1152" w:bottom="576" w:left="1152" w:header="720" w:footer="720" w:gutter="0"/>
          <w:pgNumType w:chapStyle="1"/>
          <w:cols w:space="720"/>
          <w:docGrid w:linePitch="245"/>
        </w:sectPr>
      </w:pPr>
    </w:p>
    <w:p w14:paraId="4E119FF8" w14:textId="76737527" w:rsidR="007A27FA" w:rsidRPr="00411BB0" w:rsidRDefault="008C36E1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411BB0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E96AEE" w:rsidRPr="00411BB0">
        <w:rPr>
          <w:rFonts w:ascii="Angsana New" w:hAnsi="Angsana New"/>
          <w:b/>
          <w:bCs/>
          <w:sz w:val="30"/>
          <w:szCs w:val="30"/>
        </w:rPr>
        <w:tab/>
      </w:r>
      <w:r w:rsidR="00E96AEE" w:rsidRPr="00411BB0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023ADA" w:rsidRPr="00411BB0">
        <w:rPr>
          <w:rFonts w:ascii="Angsana New" w:hAnsi="Angsana New"/>
          <w:b/>
          <w:bCs/>
          <w:sz w:val="30"/>
          <w:szCs w:val="30"/>
          <w:cs/>
          <w:lang w:val="th-TH"/>
        </w:rPr>
        <w:t>ในบริษัทย่อย บริษัทร่วมและการร่วมค้</w:t>
      </w:r>
      <w:r w:rsidR="00023ADA" w:rsidRPr="00411BB0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14:paraId="48D8DA21" w14:textId="77777777" w:rsidR="0019140C" w:rsidRPr="00411BB0" w:rsidRDefault="0019140C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lang w:val="th-TH"/>
        </w:rPr>
      </w:pPr>
    </w:p>
    <w:p w14:paraId="78360CE5" w14:textId="7650AFE3" w:rsidR="002314AF" w:rsidRPr="00411BB0" w:rsidRDefault="0019140C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  <w:r w:rsidRPr="00411BB0">
        <w:rPr>
          <w:rFonts w:ascii="Angsana New" w:hAnsi="Angsana New"/>
          <w:b/>
          <w:bCs/>
          <w:noProof/>
          <w:sz w:val="24"/>
          <w:szCs w:val="24"/>
          <w:cs/>
        </w:rPr>
        <w:drawing>
          <wp:inline distT="0" distB="0" distL="0" distR="0" wp14:anchorId="10787E0B" wp14:editId="131A8663">
            <wp:extent cx="9226550" cy="4749800"/>
            <wp:effectExtent l="0" t="0" r="0" b="0"/>
            <wp:docPr id="20220108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010886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26550" cy="474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C6BCE" w14:textId="6A41E2BC" w:rsidR="00395F76" w:rsidRPr="00411BB0" w:rsidRDefault="008C36E1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11BB0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D5A92" w:rsidRPr="00411BB0">
        <w:rPr>
          <w:rFonts w:ascii="Angsana New" w:hAnsi="Angsana New"/>
          <w:b/>
          <w:bCs/>
          <w:sz w:val="30"/>
          <w:szCs w:val="30"/>
        </w:rPr>
        <w:tab/>
      </w:r>
      <w:r w:rsidR="00395F76" w:rsidRPr="00411BB0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411BB0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411BB0" w:rsidRDefault="008D753C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725629" w14:textId="7BB9E639" w:rsidR="0098013D" w:rsidRPr="00411BB0" w:rsidRDefault="0098013D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11BB0">
        <w:rPr>
          <w:rFonts w:ascii="Angsana New" w:hAnsi="Angsana New"/>
          <w:sz w:val="30"/>
          <w:szCs w:val="30"/>
          <w:cs/>
        </w:rPr>
        <w:t>การซื้อ จำหน่าย และโอนที่ดิน อาคารและอุปกรณ์</w:t>
      </w:r>
      <w:r w:rsidR="00304B21" w:rsidRPr="00411BB0">
        <w:rPr>
          <w:rFonts w:ascii="Angsana New" w:hAnsi="Angsana New" w:hint="cs"/>
          <w:sz w:val="30"/>
          <w:szCs w:val="30"/>
          <w:cs/>
        </w:rPr>
        <w:t>และ</w:t>
      </w:r>
      <w:r w:rsidR="006A51E1" w:rsidRPr="00411BB0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411BB0">
        <w:rPr>
          <w:rFonts w:ascii="Angsana New" w:hAnsi="Angsana New"/>
          <w:sz w:val="30"/>
          <w:szCs w:val="30"/>
          <w:cs/>
        </w:rPr>
        <w:t>ระหว่างงวด</w:t>
      </w:r>
      <w:r w:rsidR="000F6E64" w:rsidRPr="00411BB0">
        <w:rPr>
          <w:rFonts w:ascii="Angsana New" w:hAnsi="Angsana New" w:hint="cs"/>
          <w:sz w:val="30"/>
          <w:szCs w:val="30"/>
          <w:cs/>
        </w:rPr>
        <w:t>หก</w:t>
      </w:r>
      <w:r w:rsidR="00F66E89" w:rsidRPr="00411BB0">
        <w:rPr>
          <w:rFonts w:ascii="Angsana New" w:hAnsi="Angsana New" w:hint="cs"/>
          <w:sz w:val="30"/>
          <w:szCs w:val="30"/>
          <w:cs/>
        </w:rPr>
        <w:t>เดือน</w:t>
      </w:r>
      <w:r w:rsidRPr="00411BB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C36E1" w:rsidRPr="00411BB0">
        <w:rPr>
          <w:rFonts w:ascii="Angsana New" w:hAnsi="Angsana New"/>
          <w:sz w:val="30"/>
          <w:szCs w:val="30"/>
        </w:rPr>
        <w:t>30</w:t>
      </w:r>
      <w:r w:rsidR="00F93C83" w:rsidRPr="00411BB0">
        <w:rPr>
          <w:rFonts w:ascii="Angsana New" w:hAnsi="Angsana New"/>
          <w:sz w:val="30"/>
          <w:szCs w:val="30"/>
        </w:rPr>
        <w:t xml:space="preserve"> </w:t>
      </w:r>
      <w:r w:rsidR="00F93C83" w:rsidRPr="00411BB0">
        <w:rPr>
          <w:rFonts w:ascii="Angsana New" w:hAnsi="Angsana New" w:hint="cs"/>
          <w:sz w:val="30"/>
          <w:szCs w:val="30"/>
          <w:cs/>
        </w:rPr>
        <w:t>ม</w:t>
      </w:r>
      <w:r w:rsidR="000F6E64" w:rsidRPr="00411BB0">
        <w:rPr>
          <w:rFonts w:ascii="Angsana New" w:hAnsi="Angsana New" w:hint="cs"/>
          <w:sz w:val="30"/>
          <w:szCs w:val="30"/>
          <w:cs/>
        </w:rPr>
        <w:t>ิถุนายน</w:t>
      </w:r>
      <w:r w:rsidR="00F93C83" w:rsidRPr="00411BB0">
        <w:rPr>
          <w:rFonts w:ascii="Angsana New" w:hAnsi="Angsana New" w:hint="cs"/>
          <w:sz w:val="30"/>
          <w:szCs w:val="30"/>
          <w:cs/>
        </w:rPr>
        <w:t xml:space="preserve"> </w:t>
      </w:r>
      <w:r w:rsidR="008C36E1" w:rsidRPr="00411BB0">
        <w:rPr>
          <w:rFonts w:ascii="Angsana New" w:hAnsi="Angsana New"/>
          <w:sz w:val="30"/>
          <w:szCs w:val="30"/>
        </w:rPr>
        <w:t>2569</w:t>
      </w:r>
      <w:r w:rsidR="00D67E16" w:rsidRPr="00411BB0">
        <w:rPr>
          <w:rFonts w:ascii="Angsana New" w:hAnsi="Angsana New"/>
          <w:sz w:val="30"/>
          <w:szCs w:val="30"/>
          <w:cs/>
        </w:rPr>
        <w:t xml:space="preserve"> </w:t>
      </w:r>
      <w:r w:rsidRPr="00411BB0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Pr="00411BB0" w:rsidRDefault="006A51E1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4"/>
        <w:gridCol w:w="1621"/>
        <w:gridCol w:w="270"/>
        <w:gridCol w:w="1527"/>
        <w:gridCol w:w="270"/>
        <w:gridCol w:w="1442"/>
        <w:gridCol w:w="270"/>
        <w:gridCol w:w="1445"/>
        <w:gridCol w:w="270"/>
        <w:gridCol w:w="1530"/>
        <w:gridCol w:w="270"/>
        <w:gridCol w:w="1701"/>
      </w:tblGrid>
      <w:tr w:rsidR="00BC03F4" w:rsidRPr="00411BB0" w14:paraId="68972967" w14:textId="77777777" w:rsidTr="002408E7">
        <w:trPr>
          <w:trHeight w:val="362"/>
          <w:tblHeader/>
        </w:trPr>
        <w:tc>
          <w:tcPr>
            <w:tcW w:w="1267" w:type="pct"/>
          </w:tcPr>
          <w:p w14:paraId="69276342" w14:textId="77777777" w:rsidR="00BC03F4" w:rsidRPr="00411BB0" w:rsidRDefault="00BC03F4" w:rsidP="001F241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3" w:type="pct"/>
            <w:gridSpan w:val="11"/>
            <w:vAlign w:val="bottom"/>
          </w:tcPr>
          <w:p w14:paraId="471415DA" w14:textId="66D4A2CD" w:rsidR="00BC03F4" w:rsidRPr="00411BB0" w:rsidRDefault="00BC03F4" w:rsidP="001F241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 w:rsidRPr="00411BB0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2408E7" w:rsidRPr="00411BB0" w14:paraId="011C11AC" w14:textId="77777777" w:rsidTr="002408E7">
        <w:trPr>
          <w:trHeight w:val="1289"/>
          <w:tblHeader/>
        </w:trPr>
        <w:tc>
          <w:tcPr>
            <w:tcW w:w="1267" w:type="pct"/>
          </w:tcPr>
          <w:p w14:paraId="65B2527A" w14:textId="77777777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  <w:hideMark/>
          </w:tcPr>
          <w:p w14:paraId="0DA7C996" w14:textId="77777777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411BB0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0FF6C4A" w14:textId="4AED82D4" w:rsidR="00BC03F4" w:rsidRPr="00411BB0" w:rsidRDefault="008C36E1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  <w:r w:rsidR="00BC03F4" w:rsidRPr="00411BB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1BB0">
              <w:rPr>
                <w:rFonts w:ascii="Angsana New" w:hAnsi="Angsana New"/>
                <w:sz w:val="30"/>
                <w:szCs w:val="30"/>
              </w:rPr>
              <w:t>25</w:t>
            </w:r>
            <w:r w:rsidRPr="00411BB0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11B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5" w:type="pct"/>
          </w:tcPr>
          <w:p w14:paraId="6C721052" w14:textId="77777777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376E7CA0" w14:textId="18AF6091" w:rsidR="00BC03F4" w:rsidRPr="00411BB0" w:rsidRDefault="00BC03F4" w:rsidP="00174E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="00174ED2" w:rsidRPr="00411BB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174ED2" w:rsidRPr="00411BB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411BB0">
              <w:rPr>
                <w:rFonts w:ascii="Angsana New" w:hAnsi="Angsana New"/>
                <w:sz w:val="30"/>
                <w:szCs w:val="30"/>
                <w:cs/>
              </w:rPr>
              <w:t>และการโอนเข้า</w:t>
            </w:r>
            <w:r w:rsidR="00174ED2" w:rsidRPr="00411B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  <w:p w14:paraId="5BC0E344" w14:textId="0EEB1ACD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174ED2" w:rsidRPr="00411BB0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  <w:r w:rsidR="00174ED2" w:rsidRPr="00411BB0">
              <w:rPr>
                <w:rFonts w:ascii="Angsana New" w:hAnsi="Angsana New"/>
                <w:sz w:val="30"/>
                <w:szCs w:val="30"/>
              </w:rPr>
              <w:br/>
            </w:r>
            <w:r w:rsidR="00174ED2" w:rsidRPr="00411BB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5" w:type="pct"/>
          </w:tcPr>
          <w:p w14:paraId="21EA2621" w14:textId="4968FD0E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vAlign w:val="bottom"/>
            <w:hideMark/>
          </w:tcPr>
          <w:p w14:paraId="6C803511" w14:textId="77777777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58F0115E" w14:textId="0D80B421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และการโอนออก-ราคาตามบัญชีสุทธิ</w:t>
            </w:r>
          </w:p>
        </w:tc>
        <w:tc>
          <w:tcPr>
            <w:tcW w:w="95" w:type="pct"/>
            <w:vAlign w:val="bottom"/>
          </w:tcPr>
          <w:p w14:paraId="0CD73844" w14:textId="77777777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  <w:hideMark/>
          </w:tcPr>
          <w:p w14:paraId="689D17B0" w14:textId="77777777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902A8B9" w14:textId="6DA2A4CF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5" w:type="pct"/>
            <w:vAlign w:val="bottom"/>
          </w:tcPr>
          <w:p w14:paraId="160F7E5A" w14:textId="77777777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1C28B92D" w14:textId="254A347F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Pr="00411BB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411BB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5" w:type="pct"/>
          </w:tcPr>
          <w:p w14:paraId="51B510D0" w14:textId="77777777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  <w:vAlign w:val="bottom"/>
            <w:hideMark/>
          </w:tcPr>
          <w:p w14:paraId="075740EA" w14:textId="68499A8F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411BB0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45351C44" w:rsidR="00BC03F4" w:rsidRPr="00411BB0" w:rsidRDefault="008C36E1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30</w:t>
            </w:r>
            <w:r w:rsidR="00ED4273" w:rsidRPr="00411B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D4273" w:rsidRPr="00411BB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411BB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BC03F4" w:rsidRPr="00411BB0" w14:paraId="7C356A5C" w14:textId="13998C4B" w:rsidTr="002408E7">
        <w:trPr>
          <w:trHeight w:val="389"/>
          <w:tblHeader/>
        </w:trPr>
        <w:tc>
          <w:tcPr>
            <w:tcW w:w="1267" w:type="pct"/>
          </w:tcPr>
          <w:p w14:paraId="04ED880E" w14:textId="77777777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3" w:type="pct"/>
            <w:gridSpan w:val="11"/>
          </w:tcPr>
          <w:p w14:paraId="1565C4A3" w14:textId="11DB9819" w:rsidR="00BC03F4" w:rsidRPr="00411BB0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11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E7662" w:rsidRPr="00411BB0" w14:paraId="1690AE0C" w14:textId="77777777" w:rsidTr="002408E7">
        <w:trPr>
          <w:tblHeader/>
        </w:trPr>
        <w:tc>
          <w:tcPr>
            <w:tcW w:w="1267" w:type="pct"/>
            <w:hideMark/>
          </w:tcPr>
          <w:p w14:paraId="4E5CB383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70" w:type="pct"/>
          </w:tcPr>
          <w:p w14:paraId="555F9130" w14:textId="4D7B0E41" w:rsidR="008E7662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539</w:t>
            </w:r>
            <w:r w:rsidR="00412672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95" w:type="pct"/>
          </w:tcPr>
          <w:p w14:paraId="306ADD68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6F6A859" w14:textId="03A806F1" w:rsidR="008E7662" w:rsidRPr="00411BB0" w:rsidRDefault="00FE6C9D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E51CE28" w14:textId="70506319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</w:tcPr>
          <w:p w14:paraId="335EA7B4" w14:textId="601EF18A" w:rsidR="008E7662" w:rsidRPr="00411BB0" w:rsidRDefault="00FE6C9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1546FB1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2F4DC832" w14:textId="1E25187F" w:rsidR="008E7662" w:rsidRPr="00411BB0" w:rsidRDefault="00FE6C9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605F969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3E036B" w14:textId="1029800E" w:rsidR="008E7662" w:rsidRPr="00411BB0" w:rsidRDefault="00FE6C9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69DE46B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EE371C7" w14:textId="5D7227AA" w:rsidR="008E7662" w:rsidRPr="00411BB0" w:rsidRDefault="00FE6C9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539,428</w:t>
            </w:r>
          </w:p>
        </w:tc>
      </w:tr>
      <w:tr w:rsidR="008E7662" w:rsidRPr="00411BB0" w14:paraId="78636232" w14:textId="77777777" w:rsidTr="002408E7">
        <w:trPr>
          <w:tblHeader/>
        </w:trPr>
        <w:tc>
          <w:tcPr>
            <w:tcW w:w="1267" w:type="pct"/>
            <w:hideMark/>
          </w:tcPr>
          <w:p w14:paraId="4771B22A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0" w:type="pct"/>
          </w:tcPr>
          <w:p w14:paraId="6FCCCAC0" w14:textId="26A1D347" w:rsidR="008E7662" w:rsidRPr="00411BB0" w:rsidRDefault="008C36E1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526</w:t>
            </w:r>
            <w:r w:rsidR="00412672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95" w:type="pct"/>
          </w:tcPr>
          <w:p w14:paraId="78D85F5F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06E8167" w14:textId="632D2090" w:rsidR="008E7662" w:rsidRPr="00411BB0" w:rsidRDefault="00E30077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4,371</w:t>
            </w:r>
          </w:p>
        </w:tc>
        <w:tc>
          <w:tcPr>
            <w:tcW w:w="95" w:type="pct"/>
          </w:tcPr>
          <w:p w14:paraId="1E8B0B42" w14:textId="4FA53852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73B9ED8" w14:textId="2FF5E388" w:rsidR="008E7662" w:rsidRPr="00411BB0" w:rsidRDefault="00E3007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(219)</w:t>
            </w:r>
          </w:p>
        </w:tc>
        <w:tc>
          <w:tcPr>
            <w:tcW w:w="95" w:type="pct"/>
          </w:tcPr>
          <w:p w14:paraId="2549A354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6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150BA5B6" w14:textId="29F417E6" w:rsidR="008E7662" w:rsidRPr="00411BB0" w:rsidRDefault="00E3007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(44,798)</w:t>
            </w:r>
          </w:p>
        </w:tc>
        <w:tc>
          <w:tcPr>
            <w:tcW w:w="95" w:type="pct"/>
          </w:tcPr>
          <w:p w14:paraId="7AE0E293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6108BB" w14:textId="3790002C" w:rsidR="008E7662" w:rsidRPr="00411BB0" w:rsidRDefault="00E30077" w:rsidP="00E30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95" w:type="pct"/>
          </w:tcPr>
          <w:p w14:paraId="5D0B3AF6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3DEABF" w14:textId="386961F9" w:rsidR="008E7662" w:rsidRPr="00411BB0" w:rsidRDefault="00FE6C9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485,957</w:t>
            </w:r>
          </w:p>
        </w:tc>
      </w:tr>
      <w:tr w:rsidR="008E7662" w:rsidRPr="00411BB0" w14:paraId="07B676D5" w14:textId="77777777" w:rsidTr="002408E7">
        <w:trPr>
          <w:tblHeader/>
        </w:trPr>
        <w:tc>
          <w:tcPr>
            <w:tcW w:w="1267" w:type="pct"/>
            <w:hideMark/>
          </w:tcPr>
          <w:p w14:paraId="17BB1CF1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0" w:type="pct"/>
          </w:tcPr>
          <w:p w14:paraId="0051F7F0" w14:textId="6FCD747F" w:rsidR="008E7662" w:rsidRPr="00411BB0" w:rsidRDefault="008C36E1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  <w:r w:rsidR="00412672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537</w:t>
            </w:r>
            <w:r w:rsidR="00412672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95" w:type="pct"/>
          </w:tcPr>
          <w:p w14:paraId="7DAD5BCF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B2654DD" w14:textId="6C1C98EB" w:rsidR="008E7662" w:rsidRPr="00411BB0" w:rsidRDefault="00E30077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58,06</w:t>
            </w:r>
            <w:r w:rsidR="008E7277" w:rsidRPr="00411B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5" w:type="pct"/>
          </w:tcPr>
          <w:p w14:paraId="63A15002" w14:textId="7A66F733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3E8741CF" w14:textId="3B79D113" w:rsidR="008E7662" w:rsidRPr="00411BB0" w:rsidRDefault="00E3007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(3,091)</w:t>
            </w:r>
          </w:p>
        </w:tc>
        <w:tc>
          <w:tcPr>
            <w:tcW w:w="95" w:type="pct"/>
          </w:tcPr>
          <w:p w14:paraId="65F46555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BE0647D" w14:textId="639289A4" w:rsidR="008E7662" w:rsidRPr="00411BB0" w:rsidRDefault="00E3007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(185,240)</w:t>
            </w:r>
          </w:p>
        </w:tc>
        <w:tc>
          <w:tcPr>
            <w:tcW w:w="95" w:type="pct"/>
          </w:tcPr>
          <w:p w14:paraId="1A7BFDDB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C68A82" w14:textId="1F6F419D" w:rsidR="008E7662" w:rsidRPr="00411BB0" w:rsidRDefault="00E30077" w:rsidP="00E30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1,948</w:t>
            </w:r>
          </w:p>
        </w:tc>
        <w:tc>
          <w:tcPr>
            <w:tcW w:w="95" w:type="pct"/>
          </w:tcPr>
          <w:p w14:paraId="7C94750A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019C564" w14:textId="5ADF4121" w:rsidR="008E7662" w:rsidRPr="00411BB0" w:rsidRDefault="00FE6C9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1,409,39</w:t>
            </w:r>
            <w:r w:rsidR="008E7277" w:rsidRPr="00411BB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E7662" w:rsidRPr="00411BB0" w14:paraId="38CF34F9" w14:textId="77777777" w:rsidTr="00FB3D57">
        <w:trPr>
          <w:tblHeader/>
        </w:trPr>
        <w:tc>
          <w:tcPr>
            <w:tcW w:w="1267" w:type="pct"/>
            <w:hideMark/>
          </w:tcPr>
          <w:p w14:paraId="7DF97343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0" w:type="pct"/>
          </w:tcPr>
          <w:p w14:paraId="65C7BFC8" w14:textId="38A04871" w:rsidR="008E7662" w:rsidRPr="00411BB0" w:rsidRDefault="008C36E1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20</w:t>
            </w:r>
            <w:r w:rsidR="00412672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95" w:type="pct"/>
          </w:tcPr>
          <w:p w14:paraId="13488C8B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94B8B4B" w14:textId="6084FDD9" w:rsidR="008E7662" w:rsidRPr="00411BB0" w:rsidRDefault="00E30077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2,944</w:t>
            </w:r>
          </w:p>
        </w:tc>
        <w:tc>
          <w:tcPr>
            <w:tcW w:w="95" w:type="pct"/>
          </w:tcPr>
          <w:p w14:paraId="3B1551F8" w14:textId="68928D81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3BF669AA" w14:textId="7FED5DD9" w:rsidR="008E7662" w:rsidRPr="00411BB0" w:rsidRDefault="00E3007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95" w:type="pct"/>
          </w:tcPr>
          <w:p w14:paraId="77407F0A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0568C23" w14:textId="61429DF3" w:rsidR="008E7662" w:rsidRPr="00411BB0" w:rsidRDefault="00E3007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(5,650)</w:t>
            </w:r>
          </w:p>
        </w:tc>
        <w:tc>
          <w:tcPr>
            <w:tcW w:w="95" w:type="pct"/>
          </w:tcPr>
          <w:p w14:paraId="134AC49A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6651007" w14:textId="2CA35B91" w:rsidR="008E7662" w:rsidRPr="00411BB0" w:rsidRDefault="00E30077" w:rsidP="00E30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5" w:type="pct"/>
          </w:tcPr>
          <w:p w14:paraId="4DFC4F50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21B9FD3" w14:textId="19C67EC5" w:rsidR="008E7662" w:rsidRPr="00411BB0" w:rsidRDefault="00FE6C9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18,065</w:t>
            </w:r>
          </w:p>
        </w:tc>
      </w:tr>
      <w:tr w:rsidR="008E7662" w:rsidRPr="00411BB0" w14:paraId="7E73E3EE" w14:textId="77777777" w:rsidTr="00FB3D57">
        <w:trPr>
          <w:tblHeader/>
        </w:trPr>
        <w:tc>
          <w:tcPr>
            <w:tcW w:w="1267" w:type="pct"/>
            <w:hideMark/>
          </w:tcPr>
          <w:p w14:paraId="00300DB3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0" w:type="pct"/>
          </w:tcPr>
          <w:p w14:paraId="4E8A4C51" w14:textId="38B02510" w:rsidR="008E7662" w:rsidRPr="00411BB0" w:rsidRDefault="008C36E1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23</w:t>
            </w:r>
            <w:r w:rsidR="00412672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95" w:type="pct"/>
          </w:tcPr>
          <w:p w14:paraId="16CAA3FF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D8B5745" w14:textId="0E6360F2" w:rsidR="008E7662" w:rsidRPr="00411BB0" w:rsidRDefault="00E30077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5,567</w:t>
            </w:r>
          </w:p>
        </w:tc>
        <w:tc>
          <w:tcPr>
            <w:tcW w:w="95" w:type="pct"/>
          </w:tcPr>
          <w:p w14:paraId="2A9E936C" w14:textId="422B98A2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208A6FDA" w14:textId="158ADFEF" w:rsidR="008E7662" w:rsidRPr="00411BB0" w:rsidRDefault="00E30077" w:rsidP="00E60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9F1BAF5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99E551F" w14:textId="19C6B5D8" w:rsidR="008E7662" w:rsidRPr="00411BB0" w:rsidRDefault="00E3007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(4,080)</w:t>
            </w:r>
          </w:p>
        </w:tc>
        <w:tc>
          <w:tcPr>
            <w:tcW w:w="95" w:type="pct"/>
          </w:tcPr>
          <w:p w14:paraId="5A345383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474ACD9" w14:textId="11FC9EDF" w:rsidR="008E7662" w:rsidRPr="00411BB0" w:rsidRDefault="00E3007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17C4B94E" w14:textId="4091FEB5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7A0CA0B" w14:textId="583F5D56" w:rsidR="008E7662" w:rsidRPr="00411BB0" w:rsidRDefault="00FE6C9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25,407</w:t>
            </w:r>
          </w:p>
        </w:tc>
      </w:tr>
      <w:tr w:rsidR="008E7662" w:rsidRPr="00411BB0" w14:paraId="4AE5E101" w14:textId="77777777" w:rsidTr="002408E7">
        <w:trPr>
          <w:tblHeader/>
        </w:trPr>
        <w:tc>
          <w:tcPr>
            <w:tcW w:w="1267" w:type="pct"/>
            <w:hideMark/>
          </w:tcPr>
          <w:p w14:paraId="3EFC1CCB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0" w:type="pct"/>
          </w:tcPr>
          <w:p w14:paraId="68E970FC" w14:textId="2814636A" w:rsidR="008E7662" w:rsidRPr="00411BB0" w:rsidRDefault="008C36E1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111</w:t>
            </w:r>
            <w:r w:rsidR="00412672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95" w:type="pct"/>
          </w:tcPr>
          <w:p w14:paraId="27CE666F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A8D00EC" w14:textId="429AE7E6" w:rsidR="008E7662" w:rsidRPr="00411BB0" w:rsidRDefault="00E30077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76,649</w:t>
            </w:r>
          </w:p>
        </w:tc>
        <w:tc>
          <w:tcPr>
            <w:tcW w:w="95" w:type="pct"/>
          </w:tcPr>
          <w:p w14:paraId="5EA05A32" w14:textId="059FB26F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48B12A86" w14:textId="22C46DC1" w:rsidR="008E7662" w:rsidRPr="00411BB0" w:rsidRDefault="00E3007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(35,608)</w:t>
            </w:r>
          </w:p>
        </w:tc>
        <w:tc>
          <w:tcPr>
            <w:tcW w:w="95" w:type="pct"/>
          </w:tcPr>
          <w:p w14:paraId="4FB921E8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C56A936" w14:textId="7BD5285E" w:rsidR="008E7662" w:rsidRPr="00411BB0" w:rsidRDefault="00E3007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3A62D9E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930FEA8" w14:textId="236798A5" w:rsidR="008E7662" w:rsidRPr="00411BB0" w:rsidRDefault="00E30077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009E7FE6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4F37540" w14:textId="38754571" w:rsidR="008E7662" w:rsidRPr="00411BB0" w:rsidRDefault="00FE6C9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152,401</w:t>
            </w:r>
          </w:p>
        </w:tc>
      </w:tr>
      <w:tr w:rsidR="008E7662" w:rsidRPr="00411BB0" w14:paraId="65928F22" w14:textId="77777777" w:rsidTr="002408E7">
        <w:trPr>
          <w:tblHeader/>
        </w:trPr>
        <w:tc>
          <w:tcPr>
            <w:tcW w:w="1267" w:type="pct"/>
            <w:hideMark/>
          </w:tcPr>
          <w:p w14:paraId="6FF5CB83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0" w:type="pct"/>
          </w:tcPr>
          <w:p w14:paraId="438D4CDD" w14:textId="591B45B2" w:rsidR="008E7662" w:rsidRPr="00411BB0" w:rsidRDefault="008C36E1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129</w:t>
            </w:r>
            <w:r w:rsidR="00412672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95" w:type="pct"/>
          </w:tcPr>
          <w:p w14:paraId="0DC76A63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5876F231" w14:textId="50E13B27" w:rsidR="008E7662" w:rsidRPr="00411BB0" w:rsidRDefault="00E30077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46,839</w:t>
            </w:r>
          </w:p>
        </w:tc>
        <w:tc>
          <w:tcPr>
            <w:tcW w:w="95" w:type="pct"/>
          </w:tcPr>
          <w:p w14:paraId="1ECA7FE5" w14:textId="6E694B34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9994437" w14:textId="18E6503D" w:rsidR="008E7662" w:rsidRPr="00411BB0" w:rsidRDefault="00E3007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(45,225)</w:t>
            </w:r>
          </w:p>
        </w:tc>
        <w:tc>
          <w:tcPr>
            <w:tcW w:w="95" w:type="pct"/>
          </w:tcPr>
          <w:p w14:paraId="67DACB85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FBE897A" w14:textId="56A0E1CA" w:rsidR="008E7662" w:rsidRPr="00411BB0" w:rsidRDefault="00E3007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BACF731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59405E5" w14:textId="5857BE4B" w:rsidR="008E7662" w:rsidRPr="00411BB0" w:rsidRDefault="00E3007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3E4E48FE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9BBD2CA" w14:textId="5675576C" w:rsidR="008E7662" w:rsidRPr="00411BB0" w:rsidRDefault="00FE6C9D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131,429</w:t>
            </w:r>
          </w:p>
        </w:tc>
      </w:tr>
      <w:tr w:rsidR="008E7662" w:rsidRPr="00411BB0" w14:paraId="46F9FC3F" w14:textId="77777777" w:rsidTr="002408E7">
        <w:trPr>
          <w:tblHeader/>
        </w:trPr>
        <w:tc>
          <w:tcPr>
            <w:tcW w:w="1267" w:type="pct"/>
            <w:hideMark/>
          </w:tcPr>
          <w:p w14:paraId="4289FFF1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6BDF08D5" w:rsidR="008E7662" w:rsidRPr="00411BB0" w:rsidRDefault="008C36E1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12672" w:rsidRPr="00411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889</w:t>
            </w:r>
            <w:r w:rsidR="00412672" w:rsidRPr="00411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285</w:t>
            </w:r>
          </w:p>
        </w:tc>
        <w:tc>
          <w:tcPr>
            <w:tcW w:w="95" w:type="pct"/>
          </w:tcPr>
          <w:p w14:paraId="2BC17A4B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93E99" w14:textId="3F9EA6BD" w:rsidR="008E7662" w:rsidRPr="00411BB0" w:rsidRDefault="00E30077" w:rsidP="00080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194,43</w:t>
            </w:r>
            <w:r w:rsidR="008E7277" w:rsidRPr="00411BB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5" w:type="pct"/>
          </w:tcPr>
          <w:p w14:paraId="1F0F5851" w14:textId="663615A5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3A4E7828" w:rsidR="008E7662" w:rsidRPr="00411BB0" w:rsidRDefault="00E3007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(84,235)</w:t>
            </w:r>
          </w:p>
        </w:tc>
        <w:tc>
          <w:tcPr>
            <w:tcW w:w="95" w:type="pct"/>
          </w:tcPr>
          <w:p w14:paraId="030B7970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66BF9F23" w:rsidR="008E7662" w:rsidRPr="00411BB0" w:rsidRDefault="00E3007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(239,768)</w:t>
            </w:r>
          </w:p>
        </w:tc>
        <w:tc>
          <w:tcPr>
            <w:tcW w:w="95" w:type="pct"/>
          </w:tcPr>
          <w:p w14:paraId="77E7312C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10BC4F14" w:rsidR="008E7662" w:rsidRPr="00411BB0" w:rsidRDefault="00E30077" w:rsidP="00E30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2,361</w:t>
            </w:r>
          </w:p>
        </w:tc>
        <w:tc>
          <w:tcPr>
            <w:tcW w:w="95" w:type="pct"/>
          </w:tcPr>
          <w:p w14:paraId="7810698B" w14:textId="77777777" w:rsidR="008E7662" w:rsidRPr="00411BB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18813010" w:rsidR="008E7662" w:rsidRPr="00411BB0" w:rsidRDefault="008C36E1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C127F" w:rsidRPr="00411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762</w:t>
            </w:r>
            <w:r w:rsidR="005C127F" w:rsidRPr="00411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080</w:t>
            </w:r>
          </w:p>
        </w:tc>
      </w:tr>
    </w:tbl>
    <w:p w14:paraId="3088D253" w14:textId="77777777" w:rsidR="0091427E" w:rsidRPr="00411BB0" w:rsidRDefault="0091427E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  <w:sectPr w:rsidR="0091427E" w:rsidRPr="00411BB0" w:rsidSect="00E37BB8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1"/>
        <w:gridCol w:w="1800"/>
        <w:gridCol w:w="270"/>
        <w:gridCol w:w="1897"/>
        <w:gridCol w:w="358"/>
        <w:gridCol w:w="1891"/>
        <w:gridCol w:w="361"/>
        <w:gridCol w:w="1547"/>
        <w:gridCol w:w="341"/>
        <w:gridCol w:w="1704"/>
      </w:tblGrid>
      <w:tr w:rsidR="005A3247" w:rsidRPr="00411BB0" w14:paraId="1498F320" w14:textId="77777777" w:rsidTr="00596D64">
        <w:trPr>
          <w:trHeight w:val="272"/>
          <w:tblHeader/>
        </w:trPr>
        <w:tc>
          <w:tcPr>
            <w:tcW w:w="1424" w:type="pct"/>
          </w:tcPr>
          <w:p w14:paraId="4E039186" w14:textId="77777777" w:rsidR="005A3247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6" w:type="pct"/>
            <w:gridSpan w:val="9"/>
            <w:vAlign w:val="bottom"/>
          </w:tcPr>
          <w:p w14:paraId="44308632" w14:textId="6ACC7ACA" w:rsidR="005A3247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 w:rsidRPr="00411BB0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94985" w:rsidRPr="00411BB0" w14:paraId="65B81DF0" w14:textId="77777777" w:rsidTr="006F4DBC">
        <w:trPr>
          <w:trHeight w:val="1289"/>
          <w:tblHeader/>
        </w:trPr>
        <w:tc>
          <w:tcPr>
            <w:tcW w:w="1424" w:type="pct"/>
          </w:tcPr>
          <w:p w14:paraId="139BEBC0" w14:textId="77777777" w:rsidR="005A3247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5A3247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5A3247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  <w:hideMark/>
          </w:tcPr>
          <w:p w14:paraId="251BA6BB" w14:textId="77777777" w:rsidR="005A3247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5A3247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411BB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6D6DDEB5" w:rsidR="005A3247" w:rsidRPr="00411BB0" w:rsidRDefault="008C36E1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  <w:r w:rsidR="00B422C1" w:rsidRPr="00411BB0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11BB0">
              <w:rPr>
                <w:rFonts w:ascii="Angsana New" w:hAnsi="Angsana New"/>
                <w:sz w:val="30"/>
                <w:szCs w:val="30"/>
              </w:rPr>
              <w:t>25</w:t>
            </w:r>
            <w:r w:rsidRPr="00411BB0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11B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5" w:type="pct"/>
          </w:tcPr>
          <w:p w14:paraId="6A69BBB9" w14:textId="77777777" w:rsidR="005A3247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  <w:vAlign w:val="bottom"/>
            <w:hideMark/>
          </w:tcPr>
          <w:p w14:paraId="55C80B55" w14:textId="32D35C21" w:rsidR="005A3247" w:rsidRPr="00411BB0" w:rsidRDefault="00596D64" w:rsidP="00596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การซื้อ-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411BB0">
              <w:rPr>
                <w:rFonts w:ascii="Angsana New" w:hAnsi="Angsana New"/>
                <w:sz w:val="30"/>
                <w:szCs w:val="30"/>
              </w:rPr>
              <w:br/>
            </w:r>
            <w:r w:rsidRPr="00411BB0">
              <w:rPr>
                <w:rFonts w:ascii="Angsana New" w:hAnsi="Angsana New"/>
                <w:sz w:val="30"/>
                <w:szCs w:val="30"/>
                <w:cs/>
              </w:rPr>
              <w:t>และการโอนเข้า-ราคา</w:t>
            </w:r>
            <w:r w:rsidRPr="00411BB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26" w:type="pct"/>
            <w:vAlign w:val="bottom"/>
          </w:tcPr>
          <w:p w14:paraId="7667B1D0" w14:textId="77777777" w:rsidR="005A3247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  <w:hideMark/>
          </w:tcPr>
          <w:p w14:paraId="031D7506" w14:textId="77777777" w:rsidR="005A3247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5A3247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411BB0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6E9F441A" w14:textId="77777777" w:rsidR="005A3247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F048E2E" w14:textId="77777777" w:rsidR="005A3247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5A3247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0" w:type="pct"/>
          </w:tcPr>
          <w:p w14:paraId="5EAB34C1" w14:textId="298E5B15" w:rsidR="005A3247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9" w:type="pct"/>
            <w:vAlign w:val="bottom"/>
            <w:hideMark/>
          </w:tcPr>
          <w:p w14:paraId="546745F0" w14:textId="77777777" w:rsidR="00E31076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411BB0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332BFF3C" w14:textId="424461C3" w:rsidR="005A3247" w:rsidRPr="00411BB0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365DC10" w14:textId="16CD423C" w:rsidR="005A3247" w:rsidRPr="00411BB0" w:rsidRDefault="008C36E1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30</w:t>
            </w:r>
            <w:r w:rsidR="00F93C83" w:rsidRPr="00411B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3C83" w:rsidRPr="00411BB0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0F6E64" w:rsidRPr="00411BB0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="00F93C83" w:rsidRPr="00411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11BB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5A3247" w:rsidRPr="00411BB0" w14:paraId="1F745165" w14:textId="77777777" w:rsidTr="00596D64">
        <w:trPr>
          <w:tblHeader/>
        </w:trPr>
        <w:tc>
          <w:tcPr>
            <w:tcW w:w="1424" w:type="pct"/>
          </w:tcPr>
          <w:p w14:paraId="41D34EF7" w14:textId="77777777" w:rsidR="005A3247" w:rsidRPr="00411BB0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76" w:type="pct"/>
            <w:gridSpan w:val="9"/>
          </w:tcPr>
          <w:p w14:paraId="5CD2D64E" w14:textId="17498811" w:rsidR="005A3247" w:rsidRPr="00411BB0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11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F4DBC" w:rsidRPr="00411BB0" w14:paraId="742B2F0C" w14:textId="77777777" w:rsidTr="006F4DBC">
        <w:trPr>
          <w:tblHeader/>
        </w:trPr>
        <w:tc>
          <w:tcPr>
            <w:tcW w:w="1424" w:type="pct"/>
            <w:hideMark/>
          </w:tcPr>
          <w:p w14:paraId="78A62E82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33" w:type="pct"/>
          </w:tcPr>
          <w:p w14:paraId="1A532EBC" w14:textId="7A59F987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13</w:t>
            </w:r>
            <w:r w:rsidR="00412672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95" w:type="pct"/>
          </w:tcPr>
          <w:p w14:paraId="04349F5E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1D28E0C" w14:textId="1A5B0A96" w:rsidR="006F4DBC" w:rsidRPr="00411BB0" w:rsidRDefault="00576BC4" w:rsidP="0002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5A04557" w14:textId="493175D3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90F27F" w14:textId="31B1D1EB" w:rsidR="006F4DBC" w:rsidRPr="00411BB0" w:rsidRDefault="00576BC4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3B3CE73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1403E33A" w14:textId="0DCEEB68" w:rsidR="006F4DBC" w:rsidRPr="00411BB0" w:rsidRDefault="00576BC4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7430EC8D" w14:textId="300D6525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3EFDE2D" w14:textId="287E53E9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13</w:t>
            </w:r>
            <w:r w:rsidR="00576BC4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712</w:t>
            </w:r>
          </w:p>
        </w:tc>
      </w:tr>
      <w:tr w:rsidR="006F4DBC" w:rsidRPr="00411BB0" w14:paraId="65631C64" w14:textId="77777777" w:rsidTr="006F4DBC">
        <w:trPr>
          <w:tblHeader/>
        </w:trPr>
        <w:tc>
          <w:tcPr>
            <w:tcW w:w="1424" w:type="pct"/>
            <w:hideMark/>
          </w:tcPr>
          <w:p w14:paraId="37B8E33C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3" w:type="pct"/>
          </w:tcPr>
          <w:p w14:paraId="4AF242A6" w14:textId="5B0CF7FC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39</w:t>
            </w:r>
            <w:r w:rsidR="00412672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95" w:type="pct"/>
          </w:tcPr>
          <w:p w14:paraId="4AF3A994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0BD735A" w14:textId="0F74B8F3" w:rsidR="006F4DBC" w:rsidRPr="00411BB0" w:rsidRDefault="008C36E1" w:rsidP="00B3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 w:hint="cs"/>
                <w:sz w:val="30"/>
                <w:szCs w:val="30"/>
              </w:rPr>
              <w:t>345</w:t>
            </w:r>
          </w:p>
        </w:tc>
        <w:tc>
          <w:tcPr>
            <w:tcW w:w="126" w:type="pct"/>
          </w:tcPr>
          <w:p w14:paraId="7EFEFC56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17237BBD" w14:textId="66308383" w:rsidR="006F4DBC" w:rsidRPr="00411BB0" w:rsidRDefault="00A02848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4EB07D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D59968" w14:textId="04F5E2DF" w:rsidR="006F4DBC" w:rsidRPr="00411BB0" w:rsidRDefault="00E4367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36E1" w:rsidRPr="00411B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36E1" w:rsidRPr="00411BB0">
              <w:rPr>
                <w:rFonts w:asciiTheme="majorBidi" w:hAnsiTheme="majorBidi" w:cstheme="majorBidi"/>
                <w:sz w:val="30"/>
                <w:szCs w:val="30"/>
              </w:rPr>
              <w:t>455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0D6AF723" w14:textId="210845CD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B97B0B6" w14:textId="79AEF815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DE09C3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</w:tr>
      <w:tr w:rsidR="006F4DBC" w:rsidRPr="00411BB0" w14:paraId="081E1603" w14:textId="77777777" w:rsidTr="006F4DBC">
        <w:trPr>
          <w:tblHeader/>
        </w:trPr>
        <w:tc>
          <w:tcPr>
            <w:tcW w:w="1424" w:type="pct"/>
            <w:hideMark/>
          </w:tcPr>
          <w:p w14:paraId="26452636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33" w:type="pct"/>
          </w:tcPr>
          <w:p w14:paraId="45D79F16" w14:textId="1254C4E9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8</w:t>
            </w:r>
            <w:r w:rsidR="00412672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95" w:type="pct"/>
          </w:tcPr>
          <w:p w14:paraId="7BFEF50B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F0B8FF8" w14:textId="418CE351" w:rsidR="006F4DBC" w:rsidRPr="00411BB0" w:rsidRDefault="00E2789E" w:rsidP="00025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99F095D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33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53720C1" w14:textId="144FBCBC" w:rsidR="006F4DBC" w:rsidRPr="00411BB0" w:rsidRDefault="00A02848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EF08294" w14:textId="77777777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BCE21E9" w14:textId="408FB265" w:rsidR="006F4DBC" w:rsidRPr="00411BB0" w:rsidRDefault="00E4367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36E1" w:rsidRPr="00411B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36E1" w:rsidRPr="00411BB0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6DF7BFAF" w14:textId="74396610" w:rsidR="006F4DBC" w:rsidRPr="00411BB0" w:rsidRDefault="006F4DBC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548186D2" w14:textId="283BF756" w:rsidR="006F4DBC" w:rsidRPr="00411BB0" w:rsidRDefault="008C36E1" w:rsidP="006F4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51C18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</w:tr>
      <w:tr w:rsidR="00B3234B" w:rsidRPr="00411BB0" w14:paraId="361DD322" w14:textId="77777777" w:rsidTr="006F4DBC">
        <w:trPr>
          <w:tblHeader/>
        </w:trPr>
        <w:tc>
          <w:tcPr>
            <w:tcW w:w="1424" w:type="pct"/>
            <w:hideMark/>
          </w:tcPr>
          <w:p w14:paraId="053F1DE7" w14:textId="77777777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3" w:type="pct"/>
          </w:tcPr>
          <w:p w14:paraId="616ACBDB" w14:textId="5BE4D6A4" w:rsidR="00B3234B" w:rsidRPr="00411BB0" w:rsidRDefault="008C36E1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4</w:t>
            </w:r>
            <w:r w:rsidR="00B3234B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95" w:type="pct"/>
          </w:tcPr>
          <w:p w14:paraId="591B7F74" w14:textId="77777777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EF55864" w14:textId="75BD81A1" w:rsidR="00B3234B" w:rsidRPr="00411BB0" w:rsidRDefault="008C36E1" w:rsidP="00B3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 w:hint="cs"/>
                <w:sz w:val="30"/>
                <w:szCs w:val="30"/>
              </w:rPr>
              <w:t>78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" w:type="pct"/>
          </w:tcPr>
          <w:p w14:paraId="754CA03C" w14:textId="77777777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17AC0893" w14:textId="223E71AB" w:rsidR="00B3234B" w:rsidRPr="00411BB0" w:rsidRDefault="00A02848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D19CBC" w14:textId="77777777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D76AE04" w14:textId="482E9DCF" w:rsidR="00B3234B" w:rsidRPr="00411BB0" w:rsidRDefault="00E43671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36E1" w:rsidRPr="00411B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36E1" w:rsidRPr="00411BB0">
              <w:rPr>
                <w:rFonts w:asciiTheme="majorBidi" w:hAnsiTheme="majorBidi" w:cstheme="majorBidi"/>
                <w:sz w:val="30"/>
                <w:szCs w:val="30"/>
              </w:rPr>
              <w:t>920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3CFEA180" w14:textId="7342998B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F86815F" w14:textId="125FED27" w:rsidR="00B3234B" w:rsidRPr="00411BB0" w:rsidRDefault="008C36E1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51C18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</w:tr>
      <w:tr w:rsidR="00B3234B" w:rsidRPr="00411BB0" w14:paraId="4012F6EF" w14:textId="77777777" w:rsidTr="006F4DBC">
        <w:trPr>
          <w:tblHeader/>
        </w:trPr>
        <w:tc>
          <w:tcPr>
            <w:tcW w:w="1424" w:type="pct"/>
            <w:hideMark/>
          </w:tcPr>
          <w:p w14:paraId="31398CFA" w14:textId="77777777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3" w:type="pct"/>
          </w:tcPr>
          <w:p w14:paraId="07E2338E" w14:textId="339AF3C0" w:rsidR="00B3234B" w:rsidRPr="00411BB0" w:rsidRDefault="008C36E1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10</w:t>
            </w:r>
            <w:r w:rsidR="00B3234B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95" w:type="pct"/>
          </w:tcPr>
          <w:p w14:paraId="0BE0952C" w14:textId="77777777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1C77082" w14:textId="1D7D5120" w:rsidR="00B3234B" w:rsidRPr="00411BB0" w:rsidRDefault="008C36E1" w:rsidP="00B3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E2789E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 w:hint="cs"/>
                <w:sz w:val="30"/>
                <w:szCs w:val="30"/>
              </w:rPr>
              <w:t>37</w:t>
            </w:r>
            <w:r w:rsidR="000F580B" w:rsidRPr="00411B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" w:type="pct"/>
          </w:tcPr>
          <w:p w14:paraId="1B33F58F" w14:textId="77777777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60299F" w14:textId="00843B7B" w:rsidR="00B3234B" w:rsidRPr="00411BB0" w:rsidRDefault="00BD08D5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2974DC" w14:textId="77777777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1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074C2F5" w14:textId="0EC3C663" w:rsidR="00B3234B" w:rsidRPr="00411BB0" w:rsidRDefault="00E43671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36E1" w:rsidRPr="00411B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36E1" w:rsidRPr="00411BB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0F580B" w:rsidRPr="00411B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6254" w:rsidRPr="00411B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2A682332" w14:textId="4BCCF97F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81B081B" w14:textId="5C0ED5FE" w:rsidR="00B3234B" w:rsidRPr="00411BB0" w:rsidRDefault="008C36E1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C46D4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B3234B" w:rsidRPr="00411BB0" w14:paraId="4B51F62B" w14:textId="77777777" w:rsidTr="006F4DBC">
        <w:trPr>
          <w:tblHeader/>
        </w:trPr>
        <w:tc>
          <w:tcPr>
            <w:tcW w:w="1424" w:type="pct"/>
            <w:hideMark/>
          </w:tcPr>
          <w:p w14:paraId="329803DE" w14:textId="77777777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33" w:type="pct"/>
          </w:tcPr>
          <w:p w14:paraId="0CD93BB6" w14:textId="1517873A" w:rsidR="00B3234B" w:rsidRPr="00411BB0" w:rsidRDefault="008C36E1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  <w:r w:rsidR="00B3234B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95" w:type="pct"/>
          </w:tcPr>
          <w:p w14:paraId="04D4635A" w14:textId="77777777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2F429F1" w14:textId="1BA569E6" w:rsidR="00B3234B" w:rsidRPr="00411BB0" w:rsidRDefault="008C36E1" w:rsidP="00B3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E2789E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 w:hint="cs"/>
                <w:sz w:val="30"/>
                <w:szCs w:val="30"/>
              </w:rPr>
              <w:t>073</w:t>
            </w:r>
          </w:p>
        </w:tc>
        <w:tc>
          <w:tcPr>
            <w:tcW w:w="126" w:type="pct"/>
          </w:tcPr>
          <w:p w14:paraId="4BF9EFDF" w14:textId="77777777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E741860" w14:textId="25561BD3" w:rsidR="00B3234B" w:rsidRPr="00411BB0" w:rsidRDefault="00E43671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36E1" w:rsidRPr="00411BB0">
              <w:rPr>
                <w:rFonts w:asciiTheme="majorBidi" w:hAnsiTheme="majorBidi" w:cstheme="majorBidi"/>
                <w:sz w:val="30"/>
                <w:szCs w:val="30"/>
              </w:rPr>
              <w:t>764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56D7F6F6" w14:textId="77777777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362A1E46" w14:textId="305CFB53" w:rsidR="00B3234B" w:rsidRPr="00411BB0" w:rsidRDefault="003E596F" w:rsidP="00046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0" w:type="pct"/>
          </w:tcPr>
          <w:p w14:paraId="08D83448" w14:textId="51F40F58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695A6141" w14:textId="45B80179" w:rsidR="00B3234B" w:rsidRPr="00411BB0" w:rsidRDefault="008C36E1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C46D4" w:rsidRPr="00411B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sz w:val="30"/>
                <w:szCs w:val="30"/>
              </w:rPr>
              <w:t>454</w:t>
            </w:r>
          </w:p>
        </w:tc>
      </w:tr>
      <w:tr w:rsidR="00B3234B" w:rsidRPr="00411BB0" w14:paraId="7920C6B8" w14:textId="77777777" w:rsidTr="006F4DBC">
        <w:trPr>
          <w:tblHeader/>
        </w:trPr>
        <w:tc>
          <w:tcPr>
            <w:tcW w:w="1424" w:type="pct"/>
            <w:hideMark/>
          </w:tcPr>
          <w:p w14:paraId="013A3560" w14:textId="77777777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1E4991" w14:textId="486D6B5A" w:rsidR="00B3234B" w:rsidRPr="00411BB0" w:rsidRDefault="008C36E1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B3234B" w:rsidRPr="00411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95" w:type="pct"/>
          </w:tcPr>
          <w:p w14:paraId="71F90129" w14:textId="77777777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0EC9C8DC" w:rsidR="00B3234B" w:rsidRPr="00411BB0" w:rsidRDefault="008C36E1" w:rsidP="00F726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="00E2789E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57</w:t>
            </w:r>
            <w:r w:rsidR="000F580B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5A10D74F" w14:textId="77777777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3D120E71" w:rsidR="00B3234B" w:rsidRPr="00411BB0" w:rsidRDefault="00E43671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C36E1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DF36A5F" w14:textId="77777777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648A0508" w:rsidR="00B3234B" w:rsidRPr="00411BB0" w:rsidRDefault="00DE09C3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C36E1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C36E1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  <w:r w:rsidR="000F580B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58AC8555" w14:textId="6394DAB3" w:rsidR="00B3234B" w:rsidRPr="00411BB0" w:rsidRDefault="00B3234B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5A277A5E" w:rsidR="00B3234B" w:rsidRPr="00411BB0" w:rsidRDefault="008C36E1" w:rsidP="00B32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4F6F47"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797</w:t>
            </w:r>
          </w:p>
        </w:tc>
      </w:tr>
    </w:tbl>
    <w:p w14:paraId="57AA4D65" w14:textId="77777777" w:rsidR="006C20E7" w:rsidRPr="00411BB0" w:rsidRDefault="006C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0095FA6" w14:textId="77777777" w:rsidR="00F66E89" w:rsidRPr="00411BB0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F9AC0F5" w14:textId="3B68015F" w:rsidR="00F66E89" w:rsidRPr="00411BB0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F66E89" w:rsidRPr="00411BB0" w:rsidSect="00E37BB8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2B2FE5E4" w:rsidR="0077345D" w:rsidRPr="00411BB0" w:rsidRDefault="008C36E1" w:rsidP="00504B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11BB0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A7237" w:rsidRPr="00411BB0">
        <w:rPr>
          <w:rFonts w:ascii="Angsana New" w:hAnsi="Angsana New"/>
          <w:b/>
          <w:bCs/>
          <w:sz w:val="30"/>
          <w:szCs w:val="30"/>
        </w:rPr>
        <w:tab/>
      </w:r>
      <w:r w:rsidR="00FB3DB4" w:rsidRPr="00411BB0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W w:w="14634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744"/>
        <w:gridCol w:w="900"/>
        <w:gridCol w:w="270"/>
        <w:gridCol w:w="810"/>
        <w:gridCol w:w="270"/>
        <w:gridCol w:w="900"/>
        <w:gridCol w:w="270"/>
        <w:gridCol w:w="954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5"/>
      </w:tblGrid>
      <w:tr w:rsidR="00504B97" w:rsidRPr="00411BB0" w14:paraId="0B3F56E0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8F95B62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</w:tcBorders>
          </w:tcPr>
          <w:p w14:paraId="613361E4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04B97" w:rsidRPr="00411BB0" w14:paraId="40D8BECD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7F48A32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666A32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11BB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ผลิตภัณฑ์เพลาข้างและ</w:t>
            </w:r>
          </w:p>
          <w:p w14:paraId="4304C553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11BB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12CDBB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B4AD6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11BB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ผลิตภัณฑ์ชิ้นส่วนอะไหล่</w:t>
            </w:r>
          </w:p>
          <w:p w14:paraId="1C22CDA9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11BB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ยานยนต์อื่น ๆ</w:t>
            </w: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11BB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และอื่น 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387EAB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586061C0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492F7DE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11BB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53BAF75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2DC6CAA3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E588C5B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11BB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660D614A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gridSpan w:val="3"/>
          </w:tcPr>
          <w:p w14:paraId="2A5A32BE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1597B36" w14:textId="77777777" w:rsidR="00504B97" w:rsidRPr="00411BB0" w:rsidRDefault="00504B97" w:rsidP="00792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11BB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67613A" w:rsidRPr="00411BB0" w14:paraId="1D3A5448" w14:textId="77777777" w:rsidTr="00792549">
        <w:tc>
          <w:tcPr>
            <w:tcW w:w="37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1CA5CC" w14:textId="4862051A" w:rsidR="0067613A" w:rsidRPr="00411BB0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</w:t>
            </w:r>
            <w:r w:rsidR="000F6E64" w:rsidRPr="00411BB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หก</w:t>
            </w:r>
            <w:r w:rsidRPr="00411BB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8C36E1" w:rsidRPr="00411BB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411BB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411BB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</w:t>
            </w:r>
            <w:r w:rsidR="000F6E64" w:rsidRPr="00411BB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ิถุนายน</w:t>
            </w:r>
            <w:r w:rsidRPr="00411BB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116F75" w14:textId="1A18F1A3" w:rsidR="0067613A" w:rsidRPr="00411BB0" w:rsidRDefault="008C36E1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99" w:hanging="75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411BB0">
              <w:rPr>
                <w:rFonts w:ascii="Angsana New" w:hAnsi="Angsana New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DA801" w14:textId="77777777" w:rsidR="0067613A" w:rsidRPr="00411BB0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5319A8" w14:textId="67E92ABD" w:rsidR="0067613A" w:rsidRPr="00411BB0" w:rsidRDefault="008C36E1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411BB0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0C466E" w14:textId="77777777" w:rsidR="0067613A" w:rsidRPr="00411BB0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F6C24D" w14:textId="32955D93" w:rsidR="0067613A" w:rsidRPr="00411BB0" w:rsidRDefault="008C36E1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411BB0">
              <w:rPr>
                <w:rFonts w:ascii="Angsana New" w:hAnsi="Angsana New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88E3BB" w14:textId="77777777" w:rsidR="0067613A" w:rsidRPr="00411BB0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A955C04" w14:textId="28F290AB" w:rsidR="0067613A" w:rsidRPr="00411BB0" w:rsidRDefault="008C36E1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411BB0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F7F28C" w14:textId="77777777" w:rsidR="0067613A" w:rsidRPr="00411BB0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20D0AF" w14:textId="035EE67A" w:rsidR="0067613A" w:rsidRPr="00411BB0" w:rsidRDefault="008C36E1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411BB0">
              <w:rPr>
                <w:rFonts w:ascii="Angsana New" w:hAnsi="Angsana New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F28BBC" w14:textId="77777777" w:rsidR="0067613A" w:rsidRPr="00411BB0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5E7940C" w14:textId="57F33EE7" w:rsidR="0067613A" w:rsidRPr="00411BB0" w:rsidRDefault="008C36E1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411BB0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02767A7" w14:textId="77777777" w:rsidR="0067613A" w:rsidRPr="00411BB0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C03C98" w14:textId="5D35F1D5" w:rsidR="0067613A" w:rsidRPr="00411BB0" w:rsidRDefault="008C36E1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411BB0">
              <w:rPr>
                <w:rFonts w:ascii="Angsana New" w:hAnsi="Angsana New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E185A2" w14:textId="77777777" w:rsidR="0067613A" w:rsidRPr="00411BB0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D07FC8" w14:textId="6BEACC1D" w:rsidR="0067613A" w:rsidRPr="00411BB0" w:rsidRDefault="008C36E1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411BB0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2C2CCAA" w14:textId="77777777" w:rsidR="0067613A" w:rsidRPr="00411BB0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632414A" w14:textId="73C95E63" w:rsidR="0067613A" w:rsidRPr="00411BB0" w:rsidRDefault="008C36E1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411BB0">
              <w:rPr>
                <w:rFonts w:ascii="Angsana New" w:hAnsi="Angsana New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FFA22D" w14:textId="77777777" w:rsidR="0067613A" w:rsidRPr="00411BB0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49FD8093" w14:textId="467A4216" w:rsidR="0067613A" w:rsidRPr="00411BB0" w:rsidRDefault="008C36E1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 w:hint="cs"/>
                <w:bCs/>
                <w:color w:val="000000"/>
                <w:sz w:val="26"/>
                <w:szCs w:val="26"/>
              </w:rPr>
              <w:t>256</w:t>
            </w:r>
            <w:r w:rsidRPr="00411BB0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67613A" w:rsidRPr="00411BB0" w14:paraId="57D15EBB" w14:textId="77777777" w:rsidTr="00792549">
        <w:trPr>
          <w:trHeight w:hRule="exact" w:val="326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1C00F91" w14:textId="77777777" w:rsidR="0067613A" w:rsidRPr="00411BB0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</w:tcBorders>
          </w:tcPr>
          <w:p w14:paraId="20221D79" w14:textId="77777777" w:rsidR="0067613A" w:rsidRPr="00411BB0" w:rsidRDefault="0067613A" w:rsidP="00676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411BB0">
              <w:rPr>
                <w:rFonts w:ascii="Angsana New" w:hAnsi="Angsana New" w:hint="cs"/>
                <w:i/>
                <w:iCs/>
                <w:color w:val="000000"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0F6E64" w:rsidRPr="00411BB0" w14:paraId="06C59978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62C197B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344" w:hanging="14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11BB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รายได้จากการขายและค่าธรรมเนียมในการบริหาร จัดการจากลูกค้าภายนอก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DA4C97" w14:textId="2CB5DAC0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101C72"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B90C95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7246DCC" w14:textId="4BD0CB3B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0F6E64"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94F164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FD71B4" w14:textId="4A8330D2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311D3A"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FFE147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7772474B" w14:textId="38163130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0F6E64"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25F4AA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92817AB" w14:textId="67F2E971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311D3A"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20C2FB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DE4D214" w14:textId="5D71AD3E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0F6E64"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5C1A45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687ABE" w14:textId="1FAAB51A" w:rsidR="000F6E64" w:rsidRPr="00411BB0" w:rsidRDefault="00311D3A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39B547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5EC07CA" w14:textId="4B05F414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F37D31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7A168C1A" w14:textId="51C86C00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311D3A"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270" w:type="dxa"/>
            <w:vAlign w:val="bottom"/>
          </w:tcPr>
          <w:p w14:paraId="4E09B057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64BECCD9" w14:textId="192CEDD2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0F6E64"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467</w:t>
            </w:r>
          </w:p>
        </w:tc>
      </w:tr>
      <w:tr w:rsidR="000F6E64" w:rsidRPr="00411BB0" w14:paraId="76D6367A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59D5500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10" w:hanging="14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11BB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รายได้จากการขายและค่าธรรมเนียมในการบริหาร จัดการระหว่างส่วนงาน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D2DAFB" w14:textId="650B06F4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727C44C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A26DC8" w14:textId="4F54B125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76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5A40C9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744287" w14:textId="078636BB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28F0E9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AEF980" w14:textId="66CE7FA0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1A6A20D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A3C4E8" w14:textId="5EA072AE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270" w:type="dxa"/>
            <w:vAlign w:val="bottom"/>
          </w:tcPr>
          <w:p w14:paraId="35C5DF9C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2029A9" w14:textId="151CCECC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0F6E64"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270" w:type="dxa"/>
            <w:vAlign w:val="bottom"/>
          </w:tcPr>
          <w:p w14:paraId="03EADE89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67F2B4" w14:textId="122D49BA" w:rsidR="000F6E64" w:rsidRPr="00411BB0" w:rsidRDefault="00311D3A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C36E1" w:rsidRPr="00411BB0">
              <w:rPr>
                <w:rFonts w:ascii="Angsana New" w:hAnsi="Angsana New"/>
                <w:color w:val="000000"/>
                <w:sz w:val="26"/>
                <w:szCs w:val="26"/>
              </w:rPr>
              <w:t>897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2D6D86C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7396727" w14:textId="45F048D6" w:rsidR="000F6E64" w:rsidRPr="00411BB0" w:rsidRDefault="000F6E64" w:rsidP="0034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C36E1" w:rsidRPr="00411BB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8C36E1" w:rsidRPr="00411BB0">
              <w:rPr>
                <w:rFonts w:ascii="Angsana New" w:hAnsi="Angsana New"/>
                <w:color w:val="000000"/>
                <w:sz w:val="26"/>
                <w:szCs w:val="26"/>
              </w:rPr>
              <w:t>011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036F453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1747E49E" w14:textId="532035E8" w:rsidR="000F6E64" w:rsidRPr="00411BB0" w:rsidRDefault="00311D3A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1A4F1A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585959C8" w14:textId="17BF2FD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F6E64" w:rsidRPr="00411BB0" w14:paraId="78099D95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2F4EAF2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E60CDF" w14:textId="2C6A1B01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101C72"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88A161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3BBF6" w14:textId="0204033A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0F6E64"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46EAF46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46E147" w14:textId="6DFEAEEB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311D3A"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3D3A41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F0CB2B" w14:textId="0A3AFA9A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0F6E64"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AF1EB2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93FB2" w14:textId="5646944A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  <w:r w:rsidR="00311D3A"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253</w:t>
            </w:r>
          </w:p>
        </w:tc>
        <w:tc>
          <w:tcPr>
            <w:tcW w:w="270" w:type="dxa"/>
            <w:vAlign w:val="bottom"/>
          </w:tcPr>
          <w:p w14:paraId="024D6FE0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9A08A" w14:textId="5E2AC58E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  <w:r w:rsidR="000F6E64"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478</w:t>
            </w:r>
          </w:p>
        </w:tc>
        <w:tc>
          <w:tcPr>
            <w:tcW w:w="270" w:type="dxa"/>
            <w:vAlign w:val="bottom"/>
          </w:tcPr>
          <w:p w14:paraId="2520C8DF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6CB6E" w14:textId="34656E16" w:rsidR="000F6E64" w:rsidRPr="00411BB0" w:rsidRDefault="00311D3A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8C36E1"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897</w:t>
            </w: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677328B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AFACE" w14:textId="285B2E70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8C36E1"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8C36E1"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011</w:t>
            </w: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CD4716D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02C1A" w14:textId="67EE5217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311D3A"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356</w:t>
            </w:r>
          </w:p>
        </w:tc>
        <w:tc>
          <w:tcPr>
            <w:tcW w:w="270" w:type="dxa"/>
            <w:vAlign w:val="bottom"/>
          </w:tcPr>
          <w:p w14:paraId="3078C28E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C84A6" w14:textId="39D3DDB2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0F6E64"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467</w:t>
            </w:r>
          </w:p>
        </w:tc>
      </w:tr>
      <w:tr w:rsidR="000F6E64" w:rsidRPr="00411BB0" w14:paraId="35AED48C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3EF4FB2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12F2A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0B2D62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D8DB40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F5FE723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30F17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AD6DC58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CFE088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E57C9A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2E9E673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23AC70F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3F358E6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09A65037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C600D98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1BF6623A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6231506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1AEA6BBC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2E33DBFF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68B912B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034CD5B3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</w:tr>
      <w:tr w:rsidR="000F6E64" w:rsidRPr="00411BB0" w14:paraId="4920B55F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CD243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กำไรจากกิจกรรมดำเนินงานตามส่วนงาน</w:t>
            </w:r>
          </w:p>
          <w:p w14:paraId="5FBAFED3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   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3CEBE1E" w14:textId="699BB781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398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D605A17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46D125B" w14:textId="55E15BC6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65D30C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85E50B8" w14:textId="79271208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54B891E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1DD841C8" w14:textId="42085B92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604F21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C864AD" w14:textId="2782EAA2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270" w:type="dxa"/>
            <w:vAlign w:val="bottom"/>
          </w:tcPr>
          <w:p w14:paraId="53CB29D2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10497D" w14:textId="30E3E4C6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270" w:type="dxa"/>
            <w:vAlign w:val="bottom"/>
          </w:tcPr>
          <w:p w14:paraId="6FDFFEF9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4589FE" w14:textId="077A2DCB" w:rsidR="000F6E64" w:rsidRPr="00411BB0" w:rsidRDefault="00311D3A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C36E1" w:rsidRPr="00411BB0">
              <w:rPr>
                <w:rFonts w:ascii="Angsana New" w:hAnsi="Angsana New"/>
                <w:color w:val="000000"/>
                <w:sz w:val="26"/>
                <w:szCs w:val="26"/>
              </w:rPr>
              <w:t>558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9CBD913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C5374DD" w14:textId="26AA6809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C36E1" w:rsidRPr="00411BB0">
              <w:rPr>
                <w:rFonts w:ascii="Angsana New" w:hAnsi="Angsana New"/>
                <w:color w:val="000000"/>
                <w:sz w:val="26"/>
                <w:szCs w:val="26"/>
              </w:rPr>
              <w:t>406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8B6F648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1E132A9C" w14:textId="32C3C8FE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270" w:type="dxa"/>
          </w:tcPr>
          <w:p w14:paraId="60565F4A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6C9271B2" w14:textId="6F04E92D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352</w:t>
            </w:r>
          </w:p>
        </w:tc>
      </w:tr>
      <w:tr w:rsidR="000F6E64" w:rsidRPr="00411BB0" w14:paraId="613D57DE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AD329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3E3709D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63EAAA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F2E3500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B43882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EE8C8A3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660741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C3133FD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A42F8D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3C1085D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F6AD750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50D2F7E5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487CF23E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C661D7F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74867D55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6830ACE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4C427473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2C7A4408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990C217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5" w:type="dxa"/>
            <w:vAlign w:val="bottom"/>
          </w:tcPr>
          <w:p w14:paraId="7172EEBA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</w:tr>
      <w:tr w:rsidR="000F6E64" w:rsidRPr="00411BB0" w14:paraId="4F712556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0DB0F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3C08824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33C808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98DDDE2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85EE0E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70A8FD1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3BFACE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171154F4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F4DD40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D89419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9B67799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16ED5D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CFF40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F8F465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C49EBB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0A6D30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0B8AA6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6ED2F5B1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E287D04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6250C3B7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F6E64" w:rsidRPr="00411BB0" w14:paraId="028EB20D" w14:textId="77777777" w:rsidTr="00732493"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236A0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- </w:t>
            </w: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ส่วนแบ่งกำไรของการร่วมค้าและบริษัทร่วมที่ใช้วิธีส่วนได้เสีย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E65E8F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5C663E6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F34120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7D1648E8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F7D5C7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0D129E7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341715D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0A6CCBC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091ADE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5896EF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A311F7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F4DA9E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73A77B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74ECE97B" w14:textId="1300132E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270" w:type="dxa"/>
            <w:vAlign w:val="bottom"/>
          </w:tcPr>
          <w:p w14:paraId="3FC5FEAE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29C841BD" w14:textId="4AE10F8E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26</w:t>
            </w:r>
          </w:p>
        </w:tc>
      </w:tr>
      <w:tr w:rsidR="000F6E64" w:rsidRPr="00411BB0" w14:paraId="64DD5922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14DA7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11BB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51CCA99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9532A2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2C47601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EFAF4C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724D387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D38F26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21278BFC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31FAAC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96A4DD5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E38CACF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C9264A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CEBC79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2154C3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BD7869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C11721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A135AB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double" w:sz="4" w:space="0" w:color="auto"/>
            </w:tcBorders>
            <w:vAlign w:val="bottom"/>
          </w:tcPr>
          <w:p w14:paraId="7D948B14" w14:textId="0133F677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412</w:t>
            </w:r>
          </w:p>
        </w:tc>
        <w:tc>
          <w:tcPr>
            <w:tcW w:w="270" w:type="dxa"/>
            <w:vAlign w:val="bottom"/>
          </w:tcPr>
          <w:p w14:paraId="46A873AE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vAlign w:val="bottom"/>
          </w:tcPr>
          <w:p w14:paraId="476ABCE4" w14:textId="07182205" w:rsidR="000F6E64" w:rsidRPr="00411BB0" w:rsidRDefault="008C36E1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378</w:t>
            </w:r>
          </w:p>
        </w:tc>
      </w:tr>
      <w:tr w:rsidR="000F6E64" w:rsidRPr="00411BB0" w14:paraId="181AEF36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1532F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D0DFC8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25CDDB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45707FF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DABFBD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FAAA66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67E4E5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1AC4F6DE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3F55AE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5C69C13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F5E50A7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0490903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5CEB72C2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F9E5EEF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9ACC43B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43F0B0E6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3BF3A81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  <w:vAlign w:val="bottom"/>
          </w:tcPr>
          <w:p w14:paraId="5A341D43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C53683C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vAlign w:val="bottom"/>
          </w:tcPr>
          <w:p w14:paraId="46D297EB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</w:tr>
      <w:tr w:rsidR="000F6E64" w:rsidRPr="00411BB0" w14:paraId="69ED52AD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7A01D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1BB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  <w:r w:rsidRPr="00411BB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8A66CE7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AC90C5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E3A878B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6EBF42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1ABFFB2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7D3CC3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4590CA4C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ADAE0F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7FB573B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4E4DD9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0D4863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ECD8A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3FFD3A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E26899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3D376D9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31E53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5B2F3888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98A634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242CE8D7" w14:textId="77777777" w:rsidR="000F6E64" w:rsidRPr="00411BB0" w:rsidRDefault="000F6E64" w:rsidP="000F6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F4ADB" w:rsidRPr="00411BB0" w14:paraId="1EF66363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899721" w14:textId="01A3269A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411BB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 ณ วันที่ </w:t>
            </w:r>
            <w:r w:rsidR="008C36E1" w:rsidRPr="00411BB0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="008C36E1" w:rsidRPr="00411BB0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411BB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11BB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/ </w:t>
            </w:r>
            <w:r w:rsidR="008C36E1" w:rsidRPr="00411BB0">
              <w:rPr>
                <w:rFonts w:ascii="Angsana New" w:hAnsi="Angsana New" w:hint="cs"/>
                <w:color w:val="000000"/>
                <w:sz w:val="26"/>
                <w:szCs w:val="26"/>
              </w:rPr>
              <w:t>31</w:t>
            </w:r>
            <w:r w:rsidRPr="00411BB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B67D" w14:textId="39ED54A2" w:rsidR="00CF4ADB" w:rsidRPr="00411BB0" w:rsidRDefault="008C36E1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311D3A"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0A9A9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8079" w14:textId="29133218" w:rsidR="00CF4ADB" w:rsidRPr="00411BB0" w:rsidRDefault="008C36E1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CF4ADB"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981E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2A1F8" w14:textId="57773AB7" w:rsidR="00CF4ADB" w:rsidRPr="00411BB0" w:rsidRDefault="008C36E1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="00311D3A"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C9697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DD20" w14:textId="15D6C73E" w:rsidR="00CF4ADB" w:rsidRPr="00411BB0" w:rsidRDefault="008C36E1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CF4ADB"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C5ED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D3A02DE" w14:textId="321C8C2A" w:rsidR="00CF4ADB" w:rsidRPr="00411BB0" w:rsidRDefault="008C36E1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  <w:r w:rsidR="00311D3A"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270" w:type="dxa"/>
            <w:vAlign w:val="bottom"/>
          </w:tcPr>
          <w:p w14:paraId="258CDC89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F53E1A" w14:textId="6CE603F0" w:rsidR="00CF4ADB" w:rsidRPr="00411BB0" w:rsidRDefault="008C36E1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="00CF4ADB"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270" w:type="dxa"/>
            <w:vAlign w:val="bottom"/>
          </w:tcPr>
          <w:p w14:paraId="065C261E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2F08FE" w14:textId="4EEE9D9C" w:rsidR="00CF4ADB" w:rsidRPr="00411BB0" w:rsidRDefault="00311D3A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C36E1" w:rsidRPr="00411BB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8C36E1" w:rsidRPr="00411BB0">
              <w:rPr>
                <w:rFonts w:ascii="Angsana New" w:hAnsi="Angsana New"/>
                <w:color w:val="000000"/>
                <w:sz w:val="26"/>
                <w:szCs w:val="26"/>
              </w:rPr>
              <w:t>934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F78C5AC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4449AD" w14:textId="47D6A046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11BB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 w:rsidR="008C36E1"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8C36E1"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899</w:t>
            </w:r>
            <w:r w:rsidRPr="00411BB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1CB44CB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7E1AFC81" w14:textId="2BE3CEAD" w:rsidR="00CF4ADB" w:rsidRPr="00411BB0" w:rsidRDefault="008C36E1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311D3A"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270" w:type="dxa"/>
          </w:tcPr>
          <w:p w14:paraId="6C55DC1E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34EA6376" w14:textId="6FAC804A" w:rsidR="00CF4ADB" w:rsidRPr="00411BB0" w:rsidRDefault="008C36E1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CF4ADB"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012</w:t>
            </w:r>
          </w:p>
        </w:tc>
      </w:tr>
      <w:tr w:rsidR="00CF4ADB" w:rsidRPr="00411BB0" w14:paraId="2204250E" w14:textId="77777777" w:rsidTr="0085754F">
        <w:trPr>
          <w:trHeight w:val="362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F854F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411BB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A1852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3B590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49942DC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BAD3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26BD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D04B0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2F9C096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DFCA7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B27B6C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35A62B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34817B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583EEC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72CB82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F62A04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B6DBF4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210D2F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3F03B358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0406C5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11847834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F4ADB" w:rsidRPr="00411BB0" w14:paraId="75D19890" w14:textId="77777777" w:rsidTr="00792549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E4C7A" w14:textId="4437F248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411BB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   ณ วันที่ </w:t>
            </w:r>
            <w:r w:rsidR="008C36E1" w:rsidRPr="00411BB0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="008C36E1" w:rsidRPr="00411BB0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411BB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411BB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/ </w:t>
            </w:r>
            <w:r w:rsidR="008C36E1" w:rsidRPr="00411BB0">
              <w:rPr>
                <w:rFonts w:ascii="Angsana New" w:hAnsi="Angsana New" w:hint="cs"/>
                <w:color w:val="000000"/>
                <w:sz w:val="26"/>
                <w:szCs w:val="26"/>
              </w:rPr>
              <w:t>31</w:t>
            </w:r>
            <w:r w:rsidRPr="00411BB0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89541" w14:textId="740479A3" w:rsidR="00CF4ADB" w:rsidRPr="00411BB0" w:rsidRDefault="008C36E1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832E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47C3" w14:textId="0D04A69C" w:rsidR="00CF4ADB" w:rsidRPr="00411BB0" w:rsidRDefault="008C36E1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0EBB0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B5B4" w14:textId="157810CB" w:rsidR="00CF4ADB" w:rsidRPr="00411BB0" w:rsidRDefault="008C36E1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311D3A"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D6A0C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A15EB" w14:textId="2A87F8B3" w:rsidR="00CF4ADB" w:rsidRPr="00411BB0" w:rsidRDefault="008C36E1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F4ADB"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9DC1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EABD699" w14:textId="6AFCF99D" w:rsidR="00CF4ADB" w:rsidRPr="00411BB0" w:rsidRDefault="008C36E1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311D3A"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546B20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E9E5F4C" w14:textId="720ECEFA" w:rsidR="00CF4ADB" w:rsidRPr="00411BB0" w:rsidRDefault="008C36E1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CF4ADB"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BADB0C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7723FB0" w14:textId="32622D1E" w:rsidR="00CF4ADB" w:rsidRPr="00411BB0" w:rsidRDefault="00311D3A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8C36E1" w:rsidRPr="00411BB0">
              <w:rPr>
                <w:rFonts w:ascii="Angsana New" w:hAnsi="Angsana New"/>
                <w:color w:val="000000"/>
                <w:sz w:val="26"/>
                <w:szCs w:val="26"/>
              </w:rPr>
              <w:t>568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5022518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55E19C" w14:textId="4E7CBA3E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11BB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 w:rsidR="008C36E1"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527</w:t>
            </w:r>
            <w:r w:rsidRPr="00411BB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FBCF9FC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nil"/>
            </w:tcBorders>
            <w:vAlign w:val="bottom"/>
          </w:tcPr>
          <w:p w14:paraId="7FCF09FE" w14:textId="151F54A3" w:rsidR="00CF4ADB" w:rsidRPr="00411BB0" w:rsidRDefault="008C36E1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311D3A" w:rsidRPr="00411BB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="Angsana New" w:hAnsi="Angsan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270" w:type="dxa"/>
            <w:tcBorders>
              <w:bottom w:val="nil"/>
            </w:tcBorders>
          </w:tcPr>
          <w:p w14:paraId="44BF401F" w14:textId="77777777" w:rsidR="00CF4ADB" w:rsidRPr="00411BB0" w:rsidRDefault="00CF4ADB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780BBFFF" w14:textId="5D79A68A" w:rsidR="00CF4ADB" w:rsidRPr="00411BB0" w:rsidRDefault="008C36E1" w:rsidP="00CF4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F4ADB"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11B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673</w:t>
            </w:r>
          </w:p>
        </w:tc>
      </w:tr>
    </w:tbl>
    <w:p w14:paraId="1AC6ECEE" w14:textId="61D9273B" w:rsidR="00AA4583" w:rsidRPr="00411BB0" w:rsidRDefault="00243B59" w:rsidP="00163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411BB0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1757DA4E" w14:textId="77777777" w:rsidR="00811616" w:rsidRPr="00411BB0" w:rsidRDefault="00811616" w:rsidP="00A215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sectPr w:rsidR="00811616" w:rsidRPr="00411BB0" w:rsidSect="001717B8"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5BCE43B" w14:textId="752162F0" w:rsidR="00AE4427" w:rsidRPr="00411BB0" w:rsidRDefault="008C36E1" w:rsidP="009F3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11BB0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AE4427" w:rsidRPr="00411BB0">
        <w:rPr>
          <w:rFonts w:ascii="Angsana New" w:hAnsi="Angsana New"/>
          <w:b/>
          <w:bCs/>
          <w:sz w:val="30"/>
          <w:szCs w:val="30"/>
        </w:rPr>
        <w:tab/>
      </w:r>
      <w:r w:rsidR="00AE4427" w:rsidRPr="00411BB0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0CC05C6" w14:textId="77777777" w:rsidR="009F31ED" w:rsidRPr="00411BB0" w:rsidRDefault="009F31ED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0645E9" w14:textId="77777777" w:rsidR="009F31ED" w:rsidRPr="00411BB0" w:rsidRDefault="009F31ED" w:rsidP="009F3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411BB0"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4BD35A8" w14:textId="77777777" w:rsidR="009F31ED" w:rsidRPr="00411BB0" w:rsidRDefault="009F31ED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540" w:type="dxa"/>
        <w:tblLook w:val="04A0" w:firstRow="1" w:lastRow="0" w:firstColumn="1" w:lastColumn="0" w:noHBand="0" w:noVBand="1"/>
      </w:tblPr>
      <w:tblGrid>
        <w:gridCol w:w="2520"/>
        <w:gridCol w:w="1890"/>
        <w:gridCol w:w="1800"/>
        <w:gridCol w:w="1440"/>
        <w:gridCol w:w="1512"/>
      </w:tblGrid>
      <w:tr w:rsidR="009F31ED" w:rsidRPr="00411BB0" w14:paraId="0D6041B0" w14:textId="77777777" w:rsidTr="009F31ED">
        <w:tc>
          <w:tcPr>
            <w:tcW w:w="2520" w:type="dxa"/>
            <w:vAlign w:val="bottom"/>
          </w:tcPr>
          <w:p w14:paraId="20E59798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2F57504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3D96E947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618025ED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0C3BECD6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      ต่อหุ้น</w:t>
            </w:r>
          </w:p>
        </w:tc>
        <w:tc>
          <w:tcPr>
            <w:tcW w:w="1512" w:type="dxa"/>
            <w:vAlign w:val="bottom"/>
          </w:tcPr>
          <w:p w14:paraId="71F98B41" w14:textId="77777777" w:rsidR="009F31ED" w:rsidRPr="00411BB0" w:rsidDel="00D43E7A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9F31ED" w:rsidRPr="00411BB0" w14:paraId="107C92B3" w14:textId="77777777" w:rsidTr="009F31ED">
        <w:tc>
          <w:tcPr>
            <w:tcW w:w="2520" w:type="dxa"/>
          </w:tcPr>
          <w:p w14:paraId="40C4C731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81A7CDD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B3510DE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DD4BB51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12" w:type="dxa"/>
          </w:tcPr>
          <w:p w14:paraId="3522BB6A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31ED" w:rsidRPr="00411BB0" w14:paraId="56CA211F" w14:textId="77777777" w:rsidTr="009F31ED">
        <w:tc>
          <w:tcPr>
            <w:tcW w:w="2520" w:type="dxa"/>
          </w:tcPr>
          <w:p w14:paraId="1614918E" w14:textId="75C96A99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="008C36E1" w:rsidRPr="00411BB0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2E20B4BA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7C209A1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F838F6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32ADF62E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1ED" w:rsidRPr="00411BB0" w14:paraId="61F52B83" w14:textId="77777777" w:rsidTr="009F31ED">
        <w:tc>
          <w:tcPr>
            <w:tcW w:w="2520" w:type="dxa"/>
          </w:tcPr>
          <w:p w14:paraId="23657702" w14:textId="46A585E0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411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C36E1" w:rsidRPr="00411BB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06934BEA" w14:textId="0F1A3739" w:rsidR="009F31ED" w:rsidRPr="00411BB0" w:rsidRDefault="008C36E1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eastAsia="Times New Roman" w:hAnsi="Angsana New"/>
                <w:sz w:val="30"/>
                <w:szCs w:val="30"/>
              </w:rPr>
              <w:t>24</w:t>
            </w:r>
            <w:r w:rsidR="009F31ED" w:rsidRPr="00411BB0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="009F31ED" w:rsidRPr="00411BB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เมษายน </w:t>
            </w:r>
            <w:r w:rsidRPr="00411BB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1800" w:type="dxa"/>
          </w:tcPr>
          <w:p w14:paraId="5BD40EB9" w14:textId="596323E8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="008C36E1" w:rsidRPr="00411BB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="008C36E1" w:rsidRPr="00411BB0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1440" w:type="dxa"/>
          </w:tcPr>
          <w:p w14:paraId="7145AA51" w14:textId="668C0644" w:rsidR="009F31ED" w:rsidRPr="00411BB0" w:rsidRDefault="008C36E1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  <w:r w:rsidR="00562E09" w:rsidRPr="00411BB0">
              <w:rPr>
                <w:rFonts w:ascii="Angsana New" w:hAnsi="Angsana New"/>
                <w:sz w:val="30"/>
                <w:szCs w:val="30"/>
              </w:rPr>
              <w:t>.</w:t>
            </w:r>
            <w:r w:rsidRPr="00411BB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512" w:type="dxa"/>
          </w:tcPr>
          <w:p w14:paraId="18A3E0D6" w14:textId="4805F358" w:rsidR="009F31ED" w:rsidRPr="00411BB0" w:rsidRDefault="008C36E1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510</w:t>
            </w:r>
          </w:p>
        </w:tc>
      </w:tr>
      <w:tr w:rsidR="009F31ED" w:rsidRPr="00411BB0" w14:paraId="43E837D7" w14:textId="77777777" w:rsidTr="009F31ED">
        <w:tc>
          <w:tcPr>
            <w:tcW w:w="2520" w:type="dxa"/>
          </w:tcPr>
          <w:p w14:paraId="15931C28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47ABDCA8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14:paraId="273D06BA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6B37E469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A427DFD" w14:textId="77777777" w:rsidR="009F31ED" w:rsidRPr="00411BB0" w:rsidRDefault="009F31ED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1ED" w:rsidRPr="00411BB0" w14:paraId="599A7DDB" w14:textId="77777777" w:rsidTr="009F31ED">
        <w:tc>
          <w:tcPr>
            <w:tcW w:w="2520" w:type="dxa"/>
          </w:tcPr>
          <w:p w14:paraId="3EB30048" w14:textId="471C8315" w:rsidR="009F31ED" w:rsidRPr="00411BB0" w:rsidRDefault="009F31ED" w:rsidP="009F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="008C36E1" w:rsidRPr="00411BB0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741EA770" w14:textId="77777777" w:rsidR="009F31ED" w:rsidRPr="00411BB0" w:rsidRDefault="009F31ED" w:rsidP="009F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0A795C" w14:textId="77777777" w:rsidR="009F31ED" w:rsidRPr="00411BB0" w:rsidRDefault="009F31ED" w:rsidP="009F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DE9A0F" w14:textId="77777777" w:rsidR="009F31ED" w:rsidRPr="00411BB0" w:rsidRDefault="009F31ED" w:rsidP="009F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41C910E8" w14:textId="77777777" w:rsidR="009F31ED" w:rsidRPr="00411BB0" w:rsidRDefault="009F31ED" w:rsidP="009F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31ED" w:rsidRPr="00411BB0" w14:paraId="230E6D7E" w14:textId="77777777" w:rsidTr="009F31ED">
        <w:tc>
          <w:tcPr>
            <w:tcW w:w="2520" w:type="dxa"/>
          </w:tcPr>
          <w:p w14:paraId="16DB11C7" w14:textId="787359DA" w:rsidR="009F31ED" w:rsidRPr="00411BB0" w:rsidRDefault="009F31ED" w:rsidP="009F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411B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C36E1" w:rsidRPr="00411BB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6D45C340" w14:textId="2B934039" w:rsidR="009F31ED" w:rsidRPr="00411BB0" w:rsidRDefault="008C36E1" w:rsidP="009F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eastAsia="Times New Roman" w:hAnsi="Angsana New"/>
                <w:sz w:val="30"/>
                <w:szCs w:val="30"/>
              </w:rPr>
              <w:t>28</w:t>
            </w:r>
            <w:r w:rsidR="009F31ED" w:rsidRPr="00411BB0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="009F31ED" w:rsidRPr="00411BB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เมษายน </w:t>
            </w:r>
            <w:r w:rsidRPr="00411BB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411BB0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286064CA" w14:textId="49913811" w:rsidR="009F31ED" w:rsidRPr="00411BB0" w:rsidRDefault="009F31ED" w:rsidP="009F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="008C36E1" w:rsidRPr="00411BB0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="008C36E1" w:rsidRPr="00411BB0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15075AA6" w14:textId="0747E993" w:rsidR="009F31ED" w:rsidRPr="00411BB0" w:rsidRDefault="008C36E1" w:rsidP="009F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</w:t>
            </w:r>
            <w:r w:rsidR="009F31ED" w:rsidRPr="00411BB0">
              <w:rPr>
                <w:rFonts w:ascii="Angsana New" w:hAnsi="Angsana New"/>
                <w:sz w:val="30"/>
                <w:szCs w:val="30"/>
              </w:rPr>
              <w:t>.</w:t>
            </w:r>
            <w:r w:rsidRPr="00411BB0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512" w:type="dxa"/>
          </w:tcPr>
          <w:p w14:paraId="562D4DCC" w14:textId="62D70C2F" w:rsidR="009F31ED" w:rsidRPr="00411BB0" w:rsidRDefault="008C36E1" w:rsidP="009F3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</w:tbl>
    <w:p w14:paraId="61B4D256" w14:textId="77777777" w:rsidR="009F31ED" w:rsidRPr="00411BB0" w:rsidRDefault="009F31ED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8C8A85" w14:textId="77777777" w:rsidR="00AE4427" w:rsidRPr="00411BB0" w:rsidRDefault="00AE4427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08D32E" w14:textId="77777777" w:rsidR="00AE4427" w:rsidRPr="00411BB0" w:rsidRDefault="00AE4427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E9BF2C" w14:textId="256CA670" w:rsidR="00CF4ADB" w:rsidRPr="00411BB0" w:rsidRDefault="00CF4ADB" w:rsidP="00CF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3A487F6E" w14:textId="77777777" w:rsidR="009F31ED" w:rsidRPr="00411BB0" w:rsidRDefault="009F31ED" w:rsidP="009F31ED">
      <w:pPr>
        <w:ind w:left="161" w:right="-90" w:hanging="180"/>
        <w:rPr>
          <w:rFonts w:ascii="Angsana New" w:hAnsi="Angsana New"/>
          <w:b/>
          <w:bCs/>
          <w:sz w:val="24"/>
          <w:szCs w:val="24"/>
          <w:cs/>
          <w:lang w:val="en-GB"/>
        </w:rPr>
        <w:sectPr w:rsidR="009F31ED" w:rsidRPr="00411BB0" w:rsidSect="00D470B8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4733361" w14:textId="35D689B8" w:rsidR="00856DCD" w:rsidRPr="00411BB0" w:rsidRDefault="008C36E1" w:rsidP="00D51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411BB0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336235" w:rsidRPr="00411BB0">
        <w:rPr>
          <w:rFonts w:ascii="Angsana New" w:hAnsi="Angsana New"/>
          <w:b/>
          <w:bCs/>
          <w:sz w:val="30"/>
          <w:szCs w:val="30"/>
        </w:rPr>
        <w:tab/>
      </w:r>
      <w:r w:rsidR="00336235" w:rsidRPr="00411BB0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Pr="00411BB0" w:rsidRDefault="00654639" w:rsidP="001C3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23E186" w14:textId="2B5AA0C7" w:rsidR="00654639" w:rsidRPr="00411BB0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1B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411BB0" w:rsidRDefault="00654639" w:rsidP="001C3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B0C37D" w14:textId="43DFA899" w:rsidR="00455C0E" w:rsidRPr="00411BB0" w:rsidRDefault="00654639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11BB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 w:rsidRPr="00411BB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F2EE8" w:rsidRPr="00411BB0">
        <w:rPr>
          <w:rFonts w:ascii="Angsana New" w:hAnsi="Angsana New" w:hint="cs"/>
          <w:sz w:val="30"/>
          <w:szCs w:val="30"/>
          <w:cs/>
        </w:rPr>
        <w:t>วัด</w:t>
      </w:r>
      <w:r w:rsidR="00372480" w:rsidRPr="00411BB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  <w:r w:rsidR="0019408B" w:rsidRPr="00411BB0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653CFCB" w14:textId="77777777" w:rsidR="00BB04F2" w:rsidRPr="00411BB0" w:rsidRDefault="00BB04F2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4F3C96" w:rsidRPr="00411BB0" w14:paraId="53A479E4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411BB0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411BB0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36C23628" w14:textId="77777777" w:rsidR="004F3C96" w:rsidRPr="00411BB0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11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411BB0" w14:paraId="3020B59A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411BB0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411BB0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5DA3E094" w14:textId="103FCC0D" w:rsidR="000272A5" w:rsidRPr="00411BB0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411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2EB7311" w14:textId="77777777" w:rsidR="000272A5" w:rsidRPr="00411BB0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74" w:type="dxa"/>
            <w:gridSpan w:val="7"/>
          </w:tcPr>
          <w:p w14:paraId="142D7CFD" w14:textId="4F5FE40E" w:rsidR="000272A5" w:rsidRPr="00411BB0" w:rsidRDefault="00D11809" w:rsidP="0072557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411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751D9" w:rsidRPr="00411BB0" w14:paraId="787F4147" w14:textId="77777777" w:rsidTr="00BB04F2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411BB0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411BB0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AD2C267" w14:textId="77777777" w:rsidR="00141E6E" w:rsidRPr="00411BB0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411BB0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411BB0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45641368" w14:textId="24F662A9" w:rsidR="00141E6E" w:rsidRPr="00411BB0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B495C2B" w14:textId="77777777" w:rsidR="00141E6E" w:rsidRPr="00411BB0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411BB0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411BB0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476453B6" w14:textId="532854CB" w:rsidR="00141E6E" w:rsidRPr="00411BB0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69DA2758" w14:textId="77777777" w:rsidR="00141E6E" w:rsidRPr="00411BB0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1243DCC" w14:textId="78951D94" w:rsidR="00141E6E" w:rsidRPr="00411BB0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 w:rsidRPr="00411BB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8C36E1" w:rsidRPr="00411B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411BB0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B1796F" w14:textId="25263DA5" w:rsidR="00141E6E" w:rsidRPr="00411BB0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 w:rsidRPr="00411BB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8C36E1" w:rsidRPr="00411B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B8C53B8" w14:textId="77777777" w:rsidR="00141E6E" w:rsidRPr="00411BB0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1747CC1" w14:textId="6D926E86" w:rsidR="00141E6E" w:rsidRPr="00411BB0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 w:rsidRPr="00411BB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8C36E1" w:rsidRPr="00411B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411BB0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EC40CF" w14:textId="5662C8A1" w:rsidR="00141E6E" w:rsidRPr="00411BB0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411BB0" w14:paraId="5E3F57AD" w14:textId="77777777" w:rsidTr="00BB04F2">
        <w:trPr>
          <w:trHeight w:val="261"/>
          <w:tblHeader/>
        </w:trPr>
        <w:tc>
          <w:tcPr>
            <w:tcW w:w="2067" w:type="dxa"/>
            <w:hideMark/>
          </w:tcPr>
          <w:p w14:paraId="13C5867A" w14:textId="6887990F" w:rsidR="0096193E" w:rsidRPr="00411BB0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411BB0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2576EBC3" w14:textId="1F166CF3" w:rsidR="0096193E" w:rsidRPr="00411BB0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11BB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24BB5" w:rsidRPr="00411BB0" w14:paraId="5B7193E1" w14:textId="77777777" w:rsidTr="00B751D9">
        <w:trPr>
          <w:trHeight w:val="261"/>
        </w:trPr>
        <w:tc>
          <w:tcPr>
            <w:tcW w:w="2067" w:type="dxa"/>
          </w:tcPr>
          <w:p w14:paraId="07CA1B80" w14:textId="5BECB0B5" w:rsidR="00E24BB5" w:rsidRPr="00411BB0" w:rsidRDefault="00E24BB5" w:rsidP="00E24BB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411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8C36E1" w:rsidRPr="00411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 w:rsidR="001809C2" w:rsidRPr="00411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1809C2" w:rsidRPr="00411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</w:t>
            </w:r>
            <w:r w:rsidR="00CF00F3" w:rsidRPr="00411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ิถุนายน</w:t>
            </w:r>
            <w:r w:rsidR="001809C2" w:rsidRPr="00411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8C36E1" w:rsidRPr="00411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270" w:type="dxa"/>
          </w:tcPr>
          <w:p w14:paraId="6F8DB2C5" w14:textId="77777777" w:rsidR="00E24BB5" w:rsidRPr="00411BB0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A103564" w14:textId="77777777" w:rsidR="00E24BB5" w:rsidRPr="00411BB0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E24BB5" w:rsidRPr="00411BB0" w:rsidRDefault="00E24BB5" w:rsidP="00E24BB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704518" w14:textId="77777777" w:rsidR="00E24BB5" w:rsidRPr="00411BB0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76570" w14:textId="77777777" w:rsidR="00E24BB5" w:rsidRPr="00411BB0" w:rsidRDefault="00E24BB5" w:rsidP="00E24B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59B4A9C" w14:textId="77777777" w:rsidR="00E24BB5" w:rsidRPr="00411BB0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718A231A" w14:textId="77777777" w:rsidR="00E24BB5" w:rsidRPr="00411BB0" w:rsidRDefault="00E24BB5" w:rsidP="00E24B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4BB5" w:rsidRPr="00411BB0" w14:paraId="752A14E6" w14:textId="77777777" w:rsidTr="00B751D9">
        <w:trPr>
          <w:trHeight w:val="261"/>
        </w:trPr>
        <w:tc>
          <w:tcPr>
            <w:tcW w:w="2067" w:type="dxa"/>
          </w:tcPr>
          <w:p w14:paraId="0C1C8E31" w14:textId="3507CDAF" w:rsidR="00E24BB5" w:rsidRPr="00411BB0" w:rsidRDefault="00E24BB5" w:rsidP="00E24BB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11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E24BB5" w:rsidRPr="00411BB0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2770727" w14:textId="77777777" w:rsidR="00E24BB5" w:rsidRPr="00411BB0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E24BB5" w:rsidRPr="00411BB0" w:rsidRDefault="00E24BB5" w:rsidP="00E24BB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6A5B99F" w14:textId="77777777" w:rsidR="00E24BB5" w:rsidRPr="00411BB0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ECF7F" w14:textId="77777777" w:rsidR="00E24BB5" w:rsidRPr="00411BB0" w:rsidRDefault="00E24BB5" w:rsidP="00E24B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EFB0099" w14:textId="77777777" w:rsidR="00E24BB5" w:rsidRPr="00411BB0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E52AFAB" w14:textId="77777777" w:rsidR="00E24BB5" w:rsidRPr="00411BB0" w:rsidRDefault="00E24BB5" w:rsidP="00E24B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4BB5" w:rsidRPr="00411BB0" w14:paraId="1E28BD01" w14:textId="77777777" w:rsidTr="00B751D9">
        <w:trPr>
          <w:trHeight w:val="261"/>
        </w:trPr>
        <w:tc>
          <w:tcPr>
            <w:tcW w:w="2067" w:type="dxa"/>
          </w:tcPr>
          <w:p w14:paraId="02E84772" w14:textId="77777777" w:rsidR="00E24BB5" w:rsidRPr="00411BB0" w:rsidRDefault="00E24BB5" w:rsidP="00E24BB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E24BB5" w:rsidRPr="00411BB0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1EB2010C" w14:textId="77777777" w:rsidR="00E24BB5" w:rsidRPr="00411BB0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E24BB5" w:rsidRPr="00411BB0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CEFAB34" w14:textId="77777777" w:rsidR="00E24BB5" w:rsidRPr="00411BB0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87C048" w14:textId="77777777" w:rsidR="00E24BB5" w:rsidRPr="00411BB0" w:rsidRDefault="00E24BB5" w:rsidP="00E24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FE8748D" w14:textId="77777777" w:rsidR="00E24BB5" w:rsidRPr="00411BB0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13CC42BB" w14:textId="77777777" w:rsidR="00E24BB5" w:rsidRPr="00411BB0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AD35B5" w:rsidRPr="00411BB0" w14:paraId="60B92483" w14:textId="77777777" w:rsidTr="00B64865">
        <w:trPr>
          <w:trHeight w:val="261"/>
        </w:trPr>
        <w:tc>
          <w:tcPr>
            <w:tcW w:w="2067" w:type="dxa"/>
          </w:tcPr>
          <w:p w14:paraId="465AC972" w14:textId="57BC55A8" w:rsidR="00AD35B5" w:rsidRPr="00411BB0" w:rsidRDefault="00AD35B5" w:rsidP="00AD35B5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3EF06FD" w14:textId="77777777" w:rsidR="00AD35B5" w:rsidRPr="00411BB0" w:rsidRDefault="00AD35B5" w:rsidP="00AD35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23EBD2F5" w14:textId="55755AC6" w:rsidR="00AD35B5" w:rsidRPr="00411BB0" w:rsidRDefault="008C36E1" w:rsidP="00AD35B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1BB0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AD35B5" w:rsidRPr="00411BB0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="Angsana New" w:hAnsi="Angsana New"/>
                <w:sz w:val="24"/>
                <w:szCs w:val="24"/>
                <w:lang w:val="en-US" w:bidi="th-TH"/>
              </w:rPr>
              <w:t>487</w:t>
            </w:r>
            <w:r w:rsidR="00AD35B5" w:rsidRPr="00411BB0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="Angsana New" w:hAnsi="Angsana New"/>
                <w:sz w:val="24"/>
                <w:szCs w:val="24"/>
                <w:lang w:val="en-US" w:bidi="th-TH"/>
              </w:rPr>
              <w:t>013</w:t>
            </w:r>
          </w:p>
        </w:tc>
        <w:tc>
          <w:tcPr>
            <w:tcW w:w="270" w:type="dxa"/>
            <w:vAlign w:val="bottom"/>
          </w:tcPr>
          <w:p w14:paraId="2908B994" w14:textId="5C03D8E3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EC41B90" w14:textId="2BCA84D3" w:rsidR="00AD35B5" w:rsidRPr="00411BB0" w:rsidRDefault="00AD35B5" w:rsidP="00E15432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623103" w14:textId="0096C8F4" w:rsidR="00AD35B5" w:rsidRPr="00411BB0" w:rsidRDefault="00AD35B5" w:rsidP="00AD35B5">
            <w:pPr>
              <w:pStyle w:val="acctfourfigures"/>
              <w:tabs>
                <w:tab w:val="clear" w:pos="765"/>
                <w:tab w:val="decimal" w:pos="251"/>
                <w:tab w:val="decimal" w:pos="130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5FF27CA" w14:textId="2FCA5CE2" w:rsidR="00AD35B5" w:rsidRPr="00411BB0" w:rsidRDefault="008C36E1" w:rsidP="00AD35B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D35B5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  <w:r w:rsidR="00AD35B5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013</w:t>
            </w:r>
          </w:p>
        </w:tc>
        <w:tc>
          <w:tcPr>
            <w:tcW w:w="236" w:type="dxa"/>
            <w:vAlign w:val="bottom"/>
          </w:tcPr>
          <w:p w14:paraId="118B9C09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33EDAFE8" w14:textId="1CCA123A" w:rsidR="00AD35B5" w:rsidRPr="00411BB0" w:rsidRDefault="00AD35B5" w:rsidP="00AD35B5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EBCEBD" w14:textId="7997AC6D" w:rsidR="00AD35B5" w:rsidRPr="00411BB0" w:rsidRDefault="008C36E1" w:rsidP="00AD35B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1BB0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AD35B5" w:rsidRPr="00411BB0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="Angsana New" w:hAnsi="Angsana New"/>
                <w:sz w:val="24"/>
                <w:szCs w:val="24"/>
                <w:lang w:val="en-US" w:bidi="th-TH"/>
              </w:rPr>
              <w:t>487</w:t>
            </w:r>
            <w:r w:rsidR="00AD35B5" w:rsidRPr="00411BB0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="Angsana New" w:hAnsi="Angsana New"/>
                <w:sz w:val="24"/>
                <w:szCs w:val="24"/>
                <w:lang w:val="en-US" w:bidi="th-TH"/>
              </w:rPr>
              <w:t>013</w:t>
            </w:r>
          </w:p>
        </w:tc>
        <w:tc>
          <w:tcPr>
            <w:tcW w:w="270" w:type="dxa"/>
            <w:vAlign w:val="bottom"/>
          </w:tcPr>
          <w:p w14:paraId="46671767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F9B616" w14:textId="5FBDA4AE" w:rsidR="00AD35B5" w:rsidRPr="00411BB0" w:rsidRDefault="00AD35B5" w:rsidP="00AD35B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A65935" w14:textId="16583931" w:rsidR="00AD35B5" w:rsidRPr="00411BB0" w:rsidRDefault="008C36E1" w:rsidP="00AD35B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D35B5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487</w:t>
            </w:r>
            <w:r w:rsidR="00AD35B5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013</w:t>
            </w:r>
          </w:p>
        </w:tc>
      </w:tr>
      <w:tr w:rsidR="00AD35B5" w:rsidRPr="00411BB0" w14:paraId="5D10C039" w14:textId="77777777" w:rsidTr="00792549">
        <w:trPr>
          <w:trHeight w:val="261"/>
        </w:trPr>
        <w:tc>
          <w:tcPr>
            <w:tcW w:w="2067" w:type="dxa"/>
          </w:tcPr>
          <w:p w14:paraId="0FF25CE6" w14:textId="03381D64" w:rsidR="00AD35B5" w:rsidRPr="00411BB0" w:rsidRDefault="00AD35B5" w:rsidP="00AD35B5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5FE29382" w14:textId="77777777" w:rsidR="00AD35B5" w:rsidRPr="00411BB0" w:rsidRDefault="00AD35B5" w:rsidP="00AD35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41C5A9" w14:textId="2BFBBE10" w:rsidR="00AD35B5" w:rsidRPr="00411BB0" w:rsidRDefault="00AD35B5" w:rsidP="00AD35B5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C2DB539" w14:textId="4E924C6B" w:rsidR="00AD35B5" w:rsidRPr="00411BB0" w:rsidRDefault="008C36E1" w:rsidP="00AD35B5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0500B5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039</w:t>
            </w:r>
          </w:p>
        </w:tc>
        <w:tc>
          <w:tcPr>
            <w:tcW w:w="236" w:type="dxa"/>
            <w:vAlign w:val="bottom"/>
          </w:tcPr>
          <w:p w14:paraId="008E49E4" w14:textId="66756DE9" w:rsidR="00AD35B5" w:rsidRPr="00411BB0" w:rsidRDefault="00AD35B5" w:rsidP="00AD35B5">
            <w:pPr>
              <w:pStyle w:val="acctfourfigures"/>
              <w:tabs>
                <w:tab w:val="clear" w:pos="765"/>
                <w:tab w:val="decimal" w:pos="251"/>
                <w:tab w:val="decimal" w:pos="151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6DB56D31" w14:textId="4283AC6B" w:rsidR="00AD35B5" w:rsidRPr="00411BB0" w:rsidRDefault="008C36E1" w:rsidP="00AD35B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0500B5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039</w:t>
            </w:r>
          </w:p>
        </w:tc>
        <w:tc>
          <w:tcPr>
            <w:tcW w:w="236" w:type="dxa"/>
          </w:tcPr>
          <w:p w14:paraId="048EA3FF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6F36163F" w14:textId="0F29F212" w:rsidR="00AD35B5" w:rsidRPr="00411BB0" w:rsidRDefault="00AD35B5" w:rsidP="00AD35B5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0059F7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87FB92" w14:textId="651887A8" w:rsidR="00AD35B5" w:rsidRPr="00411BB0" w:rsidRDefault="00AD35B5" w:rsidP="00AD35B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4CAFBA4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246FC2" w14:textId="7EEE53B7" w:rsidR="00AD35B5" w:rsidRPr="00411BB0" w:rsidRDefault="008C36E1" w:rsidP="00AD35B5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0500B5" w:rsidRPr="00411B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039</w:t>
            </w:r>
          </w:p>
        </w:tc>
        <w:tc>
          <w:tcPr>
            <w:tcW w:w="270" w:type="dxa"/>
          </w:tcPr>
          <w:p w14:paraId="72E0539E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2AE7F0" w14:textId="609BBAE9" w:rsidR="00AD35B5" w:rsidRPr="00411BB0" w:rsidRDefault="008C36E1" w:rsidP="00AD35B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0500B5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039</w:t>
            </w:r>
          </w:p>
        </w:tc>
      </w:tr>
      <w:tr w:rsidR="00AD35B5" w:rsidRPr="00411BB0" w14:paraId="713D81DE" w14:textId="77777777" w:rsidTr="00B64865">
        <w:trPr>
          <w:trHeight w:val="261"/>
        </w:trPr>
        <w:tc>
          <w:tcPr>
            <w:tcW w:w="2067" w:type="dxa"/>
          </w:tcPr>
          <w:p w14:paraId="4DB5E1EA" w14:textId="3DBAE931" w:rsidR="00AD35B5" w:rsidRPr="00411BB0" w:rsidRDefault="00AD35B5" w:rsidP="00AD35B5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55A8AFCA" w14:textId="77777777" w:rsidR="00AD35B5" w:rsidRPr="00411BB0" w:rsidRDefault="00AD35B5" w:rsidP="00AD35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36CB3CC" w14:textId="73B73BAF" w:rsidR="00AD35B5" w:rsidRPr="00411BB0" w:rsidRDefault="00AD35B5" w:rsidP="00AD35B5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3A63AA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0E4055" w14:textId="2A3869FA" w:rsidR="00AD35B5" w:rsidRPr="00411BB0" w:rsidRDefault="008C36E1" w:rsidP="00AD35B5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253</w:t>
            </w:r>
            <w:r w:rsidR="00AD35B5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034</w:t>
            </w:r>
          </w:p>
        </w:tc>
        <w:tc>
          <w:tcPr>
            <w:tcW w:w="236" w:type="dxa"/>
            <w:vAlign w:val="bottom"/>
          </w:tcPr>
          <w:p w14:paraId="68C6D2F8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251"/>
                <w:tab w:val="decimal" w:pos="151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E9868FC" w14:textId="141768DC" w:rsidR="00AD35B5" w:rsidRPr="00411BB0" w:rsidRDefault="008C36E1" w:rsidP="00AD35B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253</w:t>
            </w:r>
            <w:r w:rsidR="00AD35B5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034</w:t>
            </w:r>
          </w:p>
        </w:tc>
        <w:tc>
          <w:tcPr>
            <w:tcW w:w="236" w:type="dxa"/>
          </w:tcPr>
          <w:p w14:paraId="28004CD0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E8F830F" w14:textId="57385C74" w:rsidR="00AD35B5" w:rsidRPr="00411BB0" w:rsidRDefault="00AD35B5" w:rsidP="00AD35B5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2A39277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36CC06" w14:textId="6794495B" w:rsidR="00AD35B5" w:rsidRPr="00411BB0" w:rsidRDefault="008C36E1" w:rsidP="00AD35B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="Angsana New" w:hAnsi="Angsana New"/>
                <w:sz w:val="24"/>
                <w:szCs w:val="24"/>
                <w:lang w:val="en-US"/>
              </w:rPr>
              <w:t>253</w:t>
            </w:r>
            <w:r w:rsidR="00AD35B5" w:rsidRPr="00411BB0">
              <w:rPr>
                <w:rFonts w:ascii="Angsana New" w:hAnsi="Angsana New"/>
                <w:sz w:val="24"/>
                <w:szCs w:val="24"/>
              </w:rPr>
              <w:t>,</w:t>
            </w:r>
            <w:r w:rsidRPr="00411BB0">
              <w:rPr>
                <w:rFonts w:ascii="Angsana New" w:hAnsi="Angsana New"/>
                <w:sz w:val="24"/>
                <w:szCs w:val="24"/>
                <w:lang w:val="en-US"/>
              </w:rPr>
              <w:t>034</w:t>
            </w:r>
          </w:p>
        </w:tc>
        <w:tc>
          <w:tcPr>
            <w:tcW w:w="270" w:type="dxa"/>
          </w:tcPr>
          <w:p w14:paraId="193DF87F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2CC57" w14:textId="4DF52C5F" w:rsidR="00AD35B5" w:rsidRPr="00411BB0" w:rsidRDefault="00AD35B5" w:rsidP="00AD35B5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4162C40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AC7CD3" w14:textId="2868B0A2" w:rsidR="00AD35B5" w:rsidRPr="00411BB0" w:rsidRDefault="008C36E1" w:rsidP="00AD35B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253</w:t>
            </w:r>
            <w:r w:rsidR="00AD35B5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034</w:t>
            </w:r>
          </w:p>
        </w:tc>
      </w:tr>
      <w:tr w:rsidR="00AD35B5" w:rsidRPr="00411BB0" w14:paraId="1628A720" w14:textId="77777777" w:rsidTr="00B751D9">
        <w:trPr>
          <w:trHeight w:val="261"/>
        </w:trPr>
        <w:tc>
          <w:tcPr>
            <w:tcW w:w="2067" w:type="dxa"/>
            <w:hideMark/>
          </w:tcPr>
          <w:p w14:paraId="66AB22F8" w14:textId="77777777" w:rsidR="00AD35B5" w:rsidRPr="00411BB0" w:rsidRDefault="00AD35B5" w:rsidP="00AD35B5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411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AD35B5" w:rsidRPr="00411BB0" w:rsidRDefault="00AD35B5" w:rsidP="00AD35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2077C8AA" w:rsidR="00AD35B5" w:rsidRPr="00411BB0" w:rsidRDefault="008C36E1" w:rsidP="00AD35B5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1B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D35B5" w:rsidRPr="00411BB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487</w:t>
            </w:r>
            <w:r w:rsidR="00AD35B5" w:rsidRPr="00411BB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2B95DFCE" w:rsidR="00AD35B5" w:rsidRPr="00411BB0" w:rsidRDefault="008C36E1" w:rsidP="00AD35B5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292</w:t>
            </w:r>
            <w:r w:rsidR="000500B5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073</w:t>
            </w:r>
          </w:p>
        </w:tc>
        <w:tc>
          <w:tcPr>
            <w:tcW w:w="236" w:type="dxa"/>
          </w:tcPr>
          <w:p w14:paraId="0B681DBB" w14:textId="360D9E72" w:rsidR="00AD35B5" w:rsidRPr="00411BB0" w:rsidRDefault="00AD35B5" w:rsidP="00AD35B5">
            <w:pPr>
              <w:pStyle w:val="acctfourfigures"/>
              <w:tabs>
                <w:tab w:val="clear" w:pos="765"/>
                <w:tab w:val="decimal" w:pos="796"/>
                <w:tab w:val="decimal" w:pos="881"/>
                <w:tab w:val="decimal" w:pos="1516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361DB3BA" w:rsidR="00AD35B5" w:rsidRPr="00411BB0" w:rsidRDefault="008C36E1" w:rsidP="00AD35B5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AD35B5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779</w:t>
            </w:r>
            <w:r w:rsidR="000500B5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086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EDCD5C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283FA5A9" w:rsidR="00AD35B5" w:rsidRPr="00411BB0" w:rsidRDefault="00AD35B5" w:rsidP="00AD35B5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0548F3AA" w:rsidR="00AD35B5" w:rsidRPr="00411BB0" w:rsidRDefault="008C36E1" w:rsidP="00AD35B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1B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D35B5" w:rsidRPr="00411BB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740</w:t>
            </w:r>
            <w:r w:rsidR="00AD35B5" w:rsidRPr="00411BB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7F91B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61B134BB" w:rsidR="00AD35B5" w:rsidRPr="00411BB0" w:rsidRDefault="008C36E1" w:rsidP="00AD35B5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0500B5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5DC2F32D" w:rsidR="00AD35B5" w:rsidRPr="00411BB0" w:rsidRDefault="008C36E1" w:rsidP="00AD35B5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AD35B5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779</w:t>
            </w:r>
            <w:r w:rsidR="000500B5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086</w:t>
            </w:r>
          </w:p>
        </w:tc>
      </w:tr>
      <w:tr w:rsidR="00AD35B5" w:rsidRPr="00411BB0" w14:paraId="47F1373D" w14:textId="77777777" w:rsidTr="00BB04F2">
        <w:trPr>
          <w:trHeight w:val="40"/>
        </w:trPr>
        <w:tc>
          <w:tcPr>
            <w:tcW w:w="2067" w:type="dxa"/>
          </w:tcPr>
          <w:p w14:paraId="30A035CA" w14:textId="77777777" w:rsidR="00AD35B5" w:rsidRPr="00411BB0" w:rsidRDefault="00AD35B5" w:rsidP="00AD35B5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AD35B5" w:rsidRPr="00411BB0" w:rsidRDefault="00AD35B5" w:rsidP="00AD35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60F9543B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E4A617E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68ACC7B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25D35CE2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389F078B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D35B5" w:rsidRPr="00411BB0" w14:paraId="19128944" w14:textId="77777777" w:rsidTr="00BB04F2">
        <w:trPr>
          <w:trHeight w:val="40"/>
        </w:trPr>
        <w:tc>
          <w:tcPr>
            <w:tcW w:w="2067" w:type="dxa"/>
          </w:tcPr>
          <w:p w14:paraId="7FC72FF9" w14:textId="77777777" w:rsidR="00AD35B5" w:rsidRPr="00411BB0" w:rsidRDefault="00AD35B5" w:rsidP="00AD35B5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7884D42" w14:textId="77777777" w:rsidR="00AD35B5" w:rsidRPr="00411BB0" w:rsidRDefault="00AD35B5" w:rsidP="00AD35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6308A2BC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57E441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FDC8947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B1F58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63E2F6F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AAEA590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D35B5" w:rsidRPr="00411BB0" w14:paraId="1C36C16C" w14:textId="77777777" w:rsidTr="00BB04F2">
        <w:trPr>
          <w:trHeight w:val="40"/>
        </w:trPr>
        <w:tc>
          <w:tcPr>
            <w:tcW w:w="2067" w:type="dxa"/>
          </w:tcPr>
          <w:p w14:paraId="0076A1DC" w14:textId="77777777" w:rsidR="00AD35B5" w:rsidRPr="00411BB0" w:rsidRDefault="00AD35B5" w:rsidP="00AD35B5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22C1AAF" w14:textId="77777777" w:rsidR="00AD35B5" w:rsidRPr="00411BB0" w:rsidRDefault="00AD35B5" w:rsidP="00AD35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1089A65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17EC6F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AD62CB2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57DA8B8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40BE5EA7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62421544" w14:textId="77777777" w:rsidR="00AD35B5" w:rsidRPr="00411BB0" w:rsidRDefault="00AD35B5" w:rsidP="00AD35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303B960A" w14:textId="77777777" w:rsidR="00A5450B" w:rsidRPr="00411BB0" w:rsidRDefault="00A5450B" w:rsidP="00F00472">
      <w:pPr>
        <w:ind w:left="161" w:right="-90" w:hanging="180"/>
        <w:rPr>
          <w:rFonts w:ascii="Angsana New" w:hAnsi="Angsana New"/>
          <w:b/>
          <w:bCs/>
          <w:sz w:val="24"/>
          <w:szCs w:val="24"/>
          <w:cs/>
          <w:lang w:val="en-GB"/>
        </w:rPr>
        <w:sectPr w:rsidR="00A5450B" w:rsidRPr="00411BB0" w:rsidSect="00CF4ADB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C5115B" w:rsidRPr="00411BB0" w14:paraId="12248812" w14:textId="77777777" w:rsidTr="00792549">
        <w:trPr>
          <w:trHeight w:val="40"/>
        </w:trPr>
        <w:tc>
          <w:tcPr>
            <w:tcW w:w="2067" w:type="dxa"/>
          </w:tcPr>
          <w:p w14:paraId="40C073EA" w14:textId="77777777" w:rsidR="00C5115B" w:rsidRPr="00411BB0" w:rsidRDefault="00C5115B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322BA449" w14:textId="77777777" w:rsidR="00C5115B" w:rsidRPr="00411BB0" w:rsidRDefault="00C5115B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4CEF4485" w14:textId="3BEB80F2" w:rsidR="00C5115B" w:rsidRPr="00411BB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1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5115B" w:rsidRPr="00411BB0" w14:paraId="779D2188" w14:textId="77777777" w:rsidTr="00792549">
        <w:trPr>
          <w:trHeight w:val="40"/>
        </w:trPr>
        <w:tc>
          <w:tcPr>
            <w:tcW w:w="2067" w:type="dxa"/>
          </w:tcPr>
          <w:p w14:paraId="3F669508" w14:textId="77777777" w:rsidR="00C5115B" w:rsidRPr="00411BB0" w:rsidRDefault="00C5115B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D702773" w14:textId="77777777" w:rsidR="00C5115B" w:rsidRPr="00411BB0" w:rsidRDefault="00C5115B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5129EB1" w14:textId="03C06522" w:rsidR="00C5115B" w:rsidRPr="00411BB0" w:rsidRDefault="00C5115B" w:rsidP="00E27C4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4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1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135FAC" w14:textId="77777777" w:rsidR="00C5115B" w:rsidRPr="00411BB0" w:rsidRDefault="00C5115B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7"/>
            <w:tcBorders>
              <w:left w:val="nil"/>
              <w:right w:val="nil"/>
            </w:tcBorders>
            <w:vAlign w:val="bottom"/>
          </w:tcPr>
          <w:p w14:paraId="065EA2ED" w14:textId="25263CC9" w:rsidR="00C5115B" w:rsidRPr="00411BB0" w:rsidRDefault="00C5115B" w:rsidP="00725574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left" w:pos="5747"/>
              </w:tabs>
              <w:spacing w:line="240" w:lineRule="atLeast"/>
              <w:ind w:left="14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1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80158" w:rsidRPr="00411BB0" w14:paraId="445D6158" w14:textId="77777777" w:rsidTr="00C80158">
        <w:trPr>
          <w:trHeight w:val="40"/>
        </w:trPr>
        <w:tc>
          <w:tcPr>
            <w:tcW w:w="2067" w:type="dxa"/>
          </w:tcPr>
          <w:p w14:paraId="14393B6A" w14:textId="77777777" w:rsidR="00C80158" w:rsidRPr="00411BB0" w:rsidRDefault="00C80158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A918FD" w14:textId="77777777" w:rsidR="00C80158" w:rsidRPr="00411BB0" w:rsidRDefault="00C80158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0160AB1" w14:textId="77777777" w:rsidR="00C80158" w:rsidRPr="00411BB0" w:rsidRDefault="00C80158" w:rsidP="00E27C40">
            <w:pPr>
              <w:pStyle w:val="acctfourfigures"/>
              <w:tabs>
                <w:tab w:val="left" w:pos="720"/>
              </w:tabs>
              <w:spacing w:line="240" w:lineRule="atLeast"/>
              <w:ind w:left="-109" w:right="-10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45049DCB" w14:textId="77777777" w:rsidR="00C80158" w:rsidRPr="00411BB0" w:rsidRDefault="00C80158" w:rsidP="00E27C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10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วัดมูลค่าด้วยมูลค่ายุติธรรม</w:t>
            </w:r>
          </w:p>
          <w:p w14:paraId="5C3086B0" w14:textId="2F9367DF" w:rsidR="00C80158" w:rsidRPr="00411BB0" w:rsidRDefault="00C80158" w:rsidP="00E27C4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10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ABF39D" w14:textId="77777777" w:rsidR="00C80158" w:rsidRPr="00411BB0" w:rsidRDefault="00C80158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BADBA87" w14:textId="1508D7D1" w:rsidR="00C80158" w:rsidRPr="00411BB0" w:rsidRDefault="00C80158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2D9CDD8" w14:textId="77777777" w:rsidR="00C80158" w:rsidRPr="00411BB0" w:rsidRDefault="00C80158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08BABA9A" w14:textId="3177169A" w:rsidR="00C80158" w:rsidRPr="00411BB0" w:rsidRDefault="00C80158" w:rsidP="00C5115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F016E4" w14:textId="77777777" w:rsidR="00C80158" w:rsidRPr="00411BB0" w:rsidRDefault="00C80158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vAlign w:val="bottom"/>
          </w:tcPr>
          <w:p w14:paraId="1F0BD831" w14:textId="574D35B6" w:rsidR="00C80158" w:rsidRPr="00411BB0" w:rsidRDefault="00C80158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411BB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8C36E1" w:rsidRPr="00411B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71A466" w14:textId="77777777" w:rsidR="00C80158" w:rsidRPr="00411BB0" w:rsidRDefault="00C80158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6BC934E" w14:textId="2D411C71" w:rsidR="00C80158" w:rsidRPr="00411BB0" w:rsidRDefault="00C80158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411BB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8C36E1" w:rsidRPr="00411BB0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6BDE4A" w14:textId="77777777" w:rsidR="00C80158" w:rsidRPr="00411BB0" w:rsidRDefault="00C80158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80B5522" w14:textId="146F6DED" w:rsidR="00C80158" w:rsidRPr="00411BB0" w:rsidRDefault="00C80158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411BB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8C36E1" w:rsidRPr="00411BB0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3CE454" w14:textId="31F89225" w:rsidR="00C80158" w:rsidRPr="00411BB0" w:rsidRDefault="00C80158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E956555" w14:textId="640618B4" w:rsidR="00C80158" w:rsidRPr="00411BB0" w:rsidRDefault="00C80158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5115B" w:rsidRPr="00411BB0" w14:paraId="45ED0A7A" w14:textId="77777777" w:rsidTr="00792549">
        <w:trPr>
          <w:trHeight w:val="40"/>
        </w:trPr>
        <w:tc>
          <w:tcPr>
            <w:tcW w:w="2067" w:type="dxa"/>
          </w:tcPr>
          <w:p w14:paraId="03D0890B" w14:textId="77777777" w:rsidR="00C5115B" w:rsidRPr="00411BB0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260AD6" w14:textId="77777777" w:rsidR="00C5115B" w:rsidRPr="00411BB0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13EEA999" w14:textId="0110F1B1" w:rsidR="00C5115B" w:rsidRPr="00411BB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1BB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5115B" w:rsidRPr="00411BB0" w14:paraId="3BD3429E" w14:textId="77777777" w:rsidTr="00C5115B">
        <w:trPr>
          <w:trHeight w:val="261"/>
        </w:trPr>
        <w:tc>
          <w:tcPr>
            <w:tcW w:w="2067" w:type="dxa"/>
          </w:tcPr>
          <w:p w14:paraId="0BE0ED8A" w14:textId="2C317269" w:rsidR="00C5115B" w:rsidRPr="00411BB0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411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8C36E1" w:rsidRPr="00411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411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8C36E1" w:rsidRPr="00411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8C36E1" w:rsidRPr="00411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F057A75" w14:textId="77777777" w:rsidR="00C5115B" w:rsidRPr="00411BB0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2037C49B" w14:textId="77777777" w:rsidR="00C5115B" w:rsidRPr="00411BB0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E2994" w14:textId="77777777" w:rsidR="00C5115B" w:rsidRPr="00411BB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10DE03F" w14:textId="77777777" w:rsidR="00C5115B" w:rsidRPr="00411BB0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07D53" w14:textId="77777777" w:rsidR="00C5115B" w:rsidRPr="00411BB0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CB4819D" w14:textId="77777777" w:rsidR="00C5115B" w:rsidRPr="00411BB0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CFE412" w14:textId="77777777" w:rsidR="00C5115B" w:rsidRPr="00411BB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7"/>
            <w:tcBorders>
              <w:left w:val="nil"/>
              <w:right w:val="nil"/>
            </w:tcBorders>
          </w:tcPr>
          <w:p w14:paraId="63DD4CAC" w14:textId="096F8863" w:rsidR="00C5115B" w:rsidRPr="00411BB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5115B" w:rsidRPr="00411BB0" w14:paraId="65044021" w14:textId="77777777" w:rsidTr="00C5115B">
        <w:trPr>
          <w:trHeight w:val="261"/>
        </w:trPr>
        <w:tc>
          <w:tcPr>
            <w:tcW w:w="2067" w:type="dxa"/>
          </w:tcPr>
          <w:p w14:paraId="32AF82F6" w14:textId="5FA2A336" w:rsidR="00C5115B" w:rsidRPr="00411BB0" w:rsidRDefault="00C5115B" w:rsidP="00C5115B">
            <w:pPr>
              <w:ind w:left="-14" w:right="-90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23FEFDC" w14:textId="4B04B968" w:rsidR="00C5115B" w:rsidRPr="00411BB0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39E19241" w14:textId="77777777" w:rsidR="00C5115B" w:rsidRPr="00411BB0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B49E75" w14:textId="4DCCF5F6" w:rsidR="00C5115B" w:rsidRPr="00411BB0" w:rsidRDefault="00C5115B" w:rsidP="00C511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2FB5FD" w14:textId="77777777" w:rsidR="00C5115B" w:rsidRPr="00411BB0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56954" w14:textId="43844FA2" w:rsidR="00C5115B" w:rsidRPr="00411BB0" w:rsidRDefault="00C5115B" w:rsidP="00C5115B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7867AC2" w14:textId="77777777" w:rsidR="00C5115B" w:rsidRPr="00411BB0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B378AF" w14:textId="77777777" w:rsidR="00C5115B" w:rsidRPr="00411BB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74" w:type="dxa"/>
            <w:gridSpan w:val="7"/>
            <w:tcBorders>
              <w:left w:val="nil"/>
              <w:right w:val="nil"/>
            </w:tcBorders>
          </w:tcPr>
          <w:p w14:paraId="4D2023A5" w14:textId="38D104D7" w:rsidR="00C5115B" w:rsidRPr="00411BB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15B" w:rsidRPr="00411BB0" w14:paraId="1BC09D3F" w14:textId="77777777" w:rsidTr="00C5115B">
        <w:trPr>
          <w:trHeight w:val="261"/>
        </w:trPr>
        <w:tc>
          <w:tcPr>
            <w:tcW w:w="2067" w:type="dxa"/>
          </w:tcPr>
          <w:p w14:paraId="6F1D22AE" w14:textId="58236D27" w:rsidR="00C5115B" w:rsidRPr="00411BB0" w:rsidRDefault="00C5115B" w:rsidP="00C5115B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C5115B" w:rsidRPr="00411BB0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5E6E830D" w14:textId="77777777" w:rsidR="00C5115B" w:rsidRPr="00411BB0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C5115B" w:rsidRPr="00411BB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F344436" w14:textId="77777777" w:rsidR="00C5115B" w:rsidRPr="00411BB0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99EF0" w14:textId="77777777" w:rsidR="00C5115B" w:rsidRPr="00411BB0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5EC3366D" w14:textId="77777777" w:rsidR="00C5115B" w:rsidRPr="00411BB0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90E18A" w14:textId="77777777" w:rsidR="00C5115B" w:rsidRPr="00411BB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7"/>
            <w:tcBorders>
              <w:left w:val="nil"/>
              <w:right w:val="nil"/>
            </w:tcBorders>
          </w:tcPr>
          <w:p w14:paraId="020BDA41" w14:textId="28B46B9B" w:rsidR="00C5115B" w:rsidRPr="00411BB0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C0206" w:rsidRPr="00411BB0" w14:paraId="36401A29" w14:textId="77777777" w:rsidTr="00792549">
        <w:trPr>
          <w:trHeight w:val="261"/>
        </w:trPr>
        <w:tc>
          <w:tcPr>
            <w:tcW w:w="2067" w:type="dxa"/>
          </w:tcPr>
          <w:p w14:paraId="25DF79BA" w14:textId="0F93A1BA" w:rsidR="00AC0206" w:rsidRPr="00411BB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094D99E2" w14:textId="4B6D4A09" w:rsidR="00AC0206" w:rsidRPr="00411BB0" w:rsidRDefault="00AC0206" w:rsidP="00AC0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01152741" w14:textId="0A568F68" w:rsidR="00AC0206" w:rsidRPr="00411BB0" w:rsidRDefault="008C36E1" w:rsidP="00AC0206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C0206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399</w:t>
            </w:r>
            <w:r w:rsidR="00AC0206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270" w:type="dxa"/>
            <w:vAlign w:val="bottom"/>
          </w:tcPr>
          <w:p w14:paraId="238FAC47" w14:textId="759AB70C" w:rsidR="00AC0206" w:rsidRPr="00411BB0" w:rsidRDefault="00AC0206" w:rsidP="00AC020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9D0D418" w14:textId="2081F487" w:rsidR="00AC0206" w:rsidRPr="00411BB0" w:rsidRDefault="00AC0206" w:rsidP="00AC0206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6579D1" w14:textId="45EFD9FC" w:rsidR="00AC0206" w:rsidRPr="00411BB0" w:rsidRDefault="00AC0206" w:rsidP="00AC020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EFF2809" w14:textId="1897BAFB" w:rsidR="00AC0206" w:rsidRPr="00411BB0" w:rsidRDefault="008C36E1" w:rsidP="00AC020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C0206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399</w:t>
            </w:r>
            <w:r w:rsidR="00AC0206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236" w:type="dxa"/>
            <w:vAlign w:val="bottom"/>
          </w:tcPr>
          <w:p w14:paraId="0646A0E1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E9684D8" w14:textId="5FB1264B" w:rsidR="00AC0206" w:rsidRPr="00411BB0" w:rsidRDefault="00AC0206" w:rsidP="00AC020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774D5B" w14:textId="75FDD424" w:rsidR="00AC0206" w:rsidRPr="00411BB0" w:rsidRDefault="008C36E1" w:rsidP="00AC020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C0206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399</w:t>
            </w:r>
            <w:r w:rsidR="00AC0206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270" w:type="dxa"/>
            <w:vAlign w:val="bottom"/>
          </w:tcPr>
          <w:p w14:paraId="05DF4A71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37953C" w14:textId="4D537829" w:rsidR="00AC0206" w:rsidRPr="00411BB0" w:rsidRDefault="00AC0206" w:rsidP="00AC020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6503E1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AFA454" w14:textId="0EF1873C" w:rsidR="00AC0206" w:rsidRPr="00411BB0" w:rsidRDefault="008C36E1" w:rsidP="00AC0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AC0206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399</w:t>
            </w:r>
            <w:r w:rsidR="00AC0206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909</w:t>
            </w:r>
          </w:p>
        </w:tc>
      </w:tr>
      <w:tr w:rsidR="00AC0206" w:rsidRPr="00411BB0" w14:paraId="00CB8EF0" w14:textId="77777777" w:rsidTr="00792549">
        <w:trPr>
          <w:trHeight w:val="261"/>
        </w:trPr>
        <w:tc>
          <w:tcPr>
            <w:tcW w:w="2067" w:type="dxa"/>
          </w:tcPr>
          <w:p w14:paraId="61BAF0E4" w14:textId="2DB01272" w:rsidR="00AC0206" w:rsidRPr="00411BB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5BB84C45" w14:textId="77777777" w:rsidR="00AC0206" w:rsidRPr="00411BB0" w:rsidRDefault="00AC0206" w:rsidP="00AC0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4852CD0E" w14:textId="22996850" w:rsidR="00AC0206" w:rsidRPr="00411BB0" w:rsidRDefault="00AC0206" w:rsidP="00AC0206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9171B2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5C38AD1" w14:textId="1458F766" w:rsidR="00AC0206" w:rsidRPr="00411BB0" w:rsidRDefault="008C36E1" w:rsidP="00AC0206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AC0206" w:rsidRPr="00411B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</w:p>
        </w:tc>
        <w:tc>
          <w:tcPr>
            <w:tcW w:w="236" w:type="dxa"/>
            <w:vAlign w:val="bottom"/>
          </w:tcPr>
          <w:p w14:paraId="39B11C8A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AA09ED7" w14:textId="2CD12BF8" w:rsidR="00AC0206" w:rsidRPr="00411BB0" w:rsidRDefault="008C36E1" w:rsidP="00AC020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AC0206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</w:p>
        </w:tc>
        <w:tc>
          <w:tcPr>
            <w:tcW w:w="236" w:type="dxa"/>
          </w:tcPr>
          <w:p w14:paraId="5EFA8D99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D170B36" w14:textId="16B9E246" w:rsidR="00AC0206" w:rsidRPr="00411BB0" w:rsidRDefault="00AC0206" w:rsidP="00AC020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15EE49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632DED" w14:textId="742A4AD4" w:rsidR="00AC0206" w:rsidRPr="00411BB0" w:rsidRDefault="00AC0206" w:rsidP="00AC0206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3E5BAE9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404001" w14:textId="341A2682" w:rsidR="00AC0206" w:rsidRPr="00411BB0" w:rsidRDefault="008C36E1" w:rsidP="00AC020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="00AC0206" w:rsidRPr="00411B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877</w:t>
            </w:r>
          </w:p>
        </w:tc>
        <w:tc>
          <w:tcPr>
            <w:tcW w:w="270" w:type="dxa"/>
          </w:tcPr>
          <w:p w14:paraId="0EE44B85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31E92F" w14:textId="4C249A9A" w:rsidR="00AC0206" w:rsidRPr="00411BB0" w:rsidRDefault="008C36E1" w:rsidP="00AC0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AC0206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</w:p>
        </w:tc>
      </w:tr>
      <w:tr w:rsidR="00AC0206" w:rsidRPr="00411BB0" w14:paraId="62BD1C52" w14:textId="77777777" w:rsidTr="00792549">
        <w:trPr>
          <w:trHeight w:val="261"/>
        </w:trPr>
        <w:tc>
          <w:tcPr>
            <w:tcW w:w="2067" w:type="dxa"/>
          </w:tcPr>
          <w:p w14:paraId="67A9C5CD" w14:textId="2EAB3ECC" w:rsidR="00AC0206" w:rsidRPr="00411BB0" w:rsidRDefault="00AC0206" w:rsidP="00AC0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771645ED" w14:textId="77777777" w:rsidR="00AC0206" w:rsidRPr="00411BB0" w:rsidRDefault="00AC0206" w:rsidP="00AC0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C8589FD" w14:textId="3F7481CD" w:rsidR="00AC0206" w:rsidRPr="00411BB0" w:rsidRDefault="00AC0206" w:rsidP="00AC0206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0B702D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3DB29D7" w14:textId="07990E7F" w:rsidR="00AC0206" w:rsidRPr="00411BB0" w:rsidRDefault="008C36E1" w:rsidP="00AC0206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</w:t>
            </w:r>
            <w:r w:rsidR="00AC0206" w:rsidRPr="00411B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055</w:t>
            </w:r>
          </w:p>
        </w:tc>
        <w:tc>
          <w:tcPr>
            <w:tcW w:w="236" w:type="dxa"/>
            <w:vAlign w:val="bottom"/>
          </w:tcPr>
          <w:p w14:paraId="49E0FF7C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7B624D7" w14:textId="1506192A" w:rsidR="00AC0206" w:rsidRPr="00411BB0" w:rsidRDefault="008C36E1" w:rsidP="00AC020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</w:t>
            </w:r>
            <w:r w:rsidR="00AC0206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055</w:t>
            </w:r>
          </w:p>
        </w:tc>
        <w:tc>
          <w:tcPr>
            <w:tcW w:w="236" w:type="dxa"/>
          </w:tcPr>
          <w:p w14:paraId="01B0426C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F0D571" w14:textId="36E4F044" w:rsidR="00AC0206" w:rsidRPr="00411BB0" w:rsidRDefault="00AC0206" w:rsidP="00AC020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F393055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002D63" w14:textId="6F465F55" w:rsidR="00AC0206" w:rsidRPr="00411BB0" w:rsidRDefault="008C36E1" w:rsidP="00AC020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</w:t>
            </w:r>
            <w:r w:rsidR="00AC0206" w:rsidRPr="00411B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055</w:t>
            </w:r>
          </w:p>
        </w:tc>
        <w:tc>
          <w:tcPr>
            <w:tcW w:w="270" w:type="dxa"/>
          </w:tcPr>
          <w:p w14:paraId="21D9CFDC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7FACC" w14:textId="0DC44E79" w:rsidR="00AC0206" w:rsidRPr="00411BB0" w:rsidRDefault="00AC0206" w:rsidP="00AC0206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92D3D80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D25B9" w14:textId="774BA946" w:rsidR="00AC0206" w:rsidRPr="00411BB0" w:rsidRDefault="008C36E1" w:rsidP="00AC0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</w:t>
            </w:r>
            <w:r w:rsidR="00AC0206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055</w:t>
            </w:r>
          </w:p>
        </w:tc>
      </w:tr>
      <w:tr w:rsidR="00AC0206" w:rsidRPr="00411BB0" w14:paraId="198BA58D" w14:textId="77777777" w:rsidTr="00792549">
        <w:trPr>
          <w:trHeight w:val="261"/>
        </w:trPr>
        <w:tc>
          <w:tcPr>
            <w:tcW w:w="2067" w:type="dxa"/>
          </w:tcPr>
          <w:p w14:paraId="54386318" w14:textId="7FFE2D58" w:rsidR="00AC0206" w:rsidRPr="00411BB0" w:rsidRDefault="00AC0206" w:rsidP="00AC0206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AC0206" w:rsidRPr="00411BB0" w:rsidRDefault="00AC0206" w:rsidP="00AC0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49463" w14:textId="597E04D6" w:rsidR="00AC0206" w:rsidRPr="00411BB0" w:rsidRDefault="008C36E1" w:rsidP="00AC0206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AC0206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399</w:t>
            </w:r>
            <w:r w:rsidR="00AC0206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AC0206" w:rsidRPr="00411BB0" w:rsidRDefault="00AC0206" w:rsidP="00AC0206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EADF06" w14:textId="724F19DA" w:rsidR="00AC0206" w:rsidRPr="00411BB0" w:rsidRDefault="008C36E1" w:rsidP="00AC0206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252</w:t>
            </w:r>
            <w:r w:rsidR="00AC0206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932</w:t>
            </w:r>
          </w:p>
        </w:tc>
        <w:tc>
          <w:tcPr>
            <w:tcW w:w="236" w:type="dxa"/>
          </w:tcPr>
          <w:p w14:paraId="2B7AD228" w14:textId="1D8A741D" w:rsidR="00AC0206" w:rsidRPr="00411BB0" w:rsidRDefault="00AC0206" w:rsidP="00AC0206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7ECF8AF7" w:rsidR="00AC0206" w:rsidRPr="00411BB0" w:rsidRDefault="008C36E1" w:rsidP="00AC020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AC0206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652</w:t>
            </w:r>
            <w:r w:rsidR="00AC0206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FC53D8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7DCCBB24" w:rsidR="00AC0206" w:rsidRPr="00411BB0" w:rsidRDefault="00AC0206" w:rsidP="00AC020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9700C8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5E010" w14:textId="0E9C3B1E" w:rsidR="00AC0206" w:rsidRPr="00411BB0" w:rsidRDefault="008C36E1" w:rsidP="00AC0206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C0206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564</w:t>
            </w:r>
            <w:r w:rsidR="00AC0206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16C66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3CF1FCB0" w:rsidR="00AC0206" w:rsidRPr="00411BB0" w:rsidRDefault="008C36E1" w:rsidP="00AC0206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</w:t>
            </w:r>
            <w:r w:rsidR="00AC0206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5F44C8" w14:textId="77777777" w:rsidR="00AC0206" w:rsidRPr="00411BB0" w:rsidRDefault="00AC0206" w:rsidP="00AC0206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51A0214E" w:rsidR="00AC0206" w:rsidRPr="00411BB0" w:rsidRDefault="008C36E1" w:rsidP="00AC020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AC0206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652</w:t>
            </w:r>
            <w:r w:rsidR="00AC0206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841</w:t>
            </w:r>
          </w:p>
        </w:tc>
      </w:tr>
    </w:tbl>
    <w:p w14:paraId="49DD6EE1" w14:textId="77777777" w:rsidR="00C5115B" w:rsidRPr="00411BB0" w:rsidRDefault="00C5115B" w:rsidP="00FD4094">
      <w:pPr>
        <w:ind w:left="-19" w:right="-90"/>
        <w:rPr>
          <w:rFonts w:ascii="Angsana New" w:hAnsi="Angsana New"/>
          <w:i/>
          <w:iCs/>
          <w:sz w:val="24"/>
          <w:szCs w:val="24"/>
          <w:cs/>
        </w:rPr>
        <w:sectPr w:rsidR="00C5115B" w:rsidRPr="00411BB0" w:rsidSect="0008252F"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70"/>
        <w:gridCol w:w="153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FD4094" w:rsidRPr="00411BB0" w14:paraId="7C3AF286" w14:textId="77777777" w:rsidTr="00163206">
        <w:trPr>
          <w:trHeight w:val="261"/>
          <w:tblHeader/>
        </w:trPr>
        <w:tc>
          <w:tcPr>
            <w:tcW w:w="2067" w:type="dxa"/>
            <w:vAlign w:val="bottom"/>
          </w:tcPr>
          <w:p w14:paraId="29D6C7D4" w14:textId="77777777" w:rsidR="00FD4094" w:rsidRPr="00411BB0" w:rsidRDefault="00FD4094" w:rsidP="00163206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FBCCA89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78B2BE49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11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D4094" w:rsidRPr="00411BB0" w14:paraId="24383C09" w14:textId="77777777" w:rsidTr="00163206">
        <w:trPr>
          <w:trHeight w:val="261"/>
          <w:tblHeader/>
        </w:trPr>
        <w:tc>
          <w:tcPr>
            <w:tcW w:w="2067" w:type="dxa"/>
            <w:vAlign w:val="bottom"/>
          </w:tcPr>
          <w:p w14:paraId="7C76F031" w14:textId="77777777" w:rsidR="00FD4094" w:rsidRPr="00411BB0" w:rsidRDefault="00FD4094" w:rsidP="0016320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9E98F31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02753B3" w14:textId="77777777" w:rsidR="00FD4094" w:rsidRPr="00411BB0" w:rsidRDefault="00FD4094" w:rsidP="00E27C40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411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FC2A81C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40" w:type="dxa"/>
            <w:gridSpan w:val="7"/>
          </w:tcPr>
          <w:p w14:paraId="79B808D8" w14:textId="77777777" w:rsidR="00FD4094" w:rsidRPr="00411BB0" w:rsidRDefault="00FD4094" w:rsidP="0072557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411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D4094" w:rsidRPr="00411BB0" w14:paraId="38937477" w14:textId="77777777" w:rsidTr="00163206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1C63D899" w14:textId="77777777" w:rsidR="00FD4094" w:rsidRPr="00411BB0" w:rsidRDefault="00FD4094" w:rsidP="0016320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D792951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C32EA0E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84A0EEC" w14:textId="77777777" w:rsidR="00FD4094" w:rsidRPr="00411BB0" w:rsidRDefault="00FD4094" w:rsidP="00163206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4C2B6D0B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39031BD5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74F963E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439686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F26FE4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9BB562C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2E58F60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BBA5B52" w14:textId="67AD33E6" w:rsidR="00FD4094" w:rsidRPr="00411BB0" w:rsidRDefault="00FD4094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0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411BB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8C36E1" w:rsidRPr="00411B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74E45F5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DEBADF" w14:textId="5DC2028F" w:rsidR="00FD4094" w:rsidRPr="00411BB0" w:rsidRDefault="00FD4094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08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411BB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8C36E1" w:rsidRPr="00411B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BB3C1F2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243EF2" w14:textId="351E9714" w:rsidR="00FD4094" w:rsidRPr="00411BB0" w:rsidRDefault="00FD4094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Pr="00411BB0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8C36E1" w:rsidRPr="00411B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B8FC88B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0D5570" w14:textId="77777777" w:rsidR="00FD4094" w:rsidRPr="00411BB0" w:rsidRDefault="00FD4094" w:rsidP="00A248EB">
            <w:pPr>
              <w:pStyle w:val="acctfourfigures"/>
              <w:tabs>
                <w:tab w:val="left" w:pos="720"/>
              </w:tabs>
              <w:spacing w:line="240" w:lineRule="atLeast"/>
              <w:ind w:left="-11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4094" w:rsidRPr="00411BB0" w14:paraId="52C4E7BE" w14:textId="77777777" w:rsidTr="00163206">
        <w:trPr>
          <w:trHeight w:val="261"/>
        </w:trPr>
        <w:tc>
          <w:tcPr>
            <w:tcW w:w="2067" w:type="dxa"/>
            <w:hideMark/>
          </w:tcPr>
          <w:p w14:paraId="0BE7DDB6" w14:textId="77777777" w:rsidR="00FD4094" w:rsidRPr="00411BB0" w:rsidRDefault="00FD4094" w:rsidP="0016320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93158D8" w14:textId="77777777" w:rsidR="00FD4094" w:rsidRPr="00411BB0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552A4C7B" w14:textId="77777777" w:rsidR="00FD4094" w:rsidRPr="00411BB0" w:rsidRDefault="00FD4094" w:rsidP="0016320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411BB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63206" w:rsidRPr="00411BB0" w14:paraId="0522A0FD" w14:textId="77777777" w:rsidTr="00163206">
        <w:trPr>
          <w:trHeight w:val="261"/>
        </w:trPr>
        <w:tc>
          <w:tcPr>
            <w:tcW w:w="2067" w:type="dxa"/>
          </w:tcPr>
          <w:p w14:paraId="3A2EFA76" w14:textId="07AD32B8" w:rsidR="00163206" w:rsidRPr="00411BB0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 w:firstLine="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8C36E1" w:rsidRPr="00411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 w:rsidR="00CF00F3" w:rsidRPr="00411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CF00F3" w:rsidRPr="00411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1809C2" w:rsidRPr="00411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8C36E1" w:rsidRPr="00411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270" w:type="dxa"/>
          </w:tcPr>
          <w:p w14:paraId="374B66C5" w14:textId="77777777" w:rsidR="00163206" w:rsidRPr="00411BB0" w:rsidRDefault="00163206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62B26E9A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49FE62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B0D9C9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A9FA1F3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914CE62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3E36AD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3C48A14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F1E53A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F3B23E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09DC00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49BFFF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5764DD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C55A36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163206" w:rsidRPr="00411BB0" w14:paraId="37686638" w14:textId="77777777" w:rsidTr="00163206">
        <w:trPr>
          <w:trHeight w:val="261"/>
        </w:trPr>
        <w:tc>
          <w:tcPr>
            <w:tcW w:w="2067" w:type="dxa"/>
          </w:tcPr>
          <w:p w14:paraId="6B327A24" w14:textId="271A4889" w:rsidR="00163206" w:rsidRPr="00411BB0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 w:firstLine="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A849DCF" w14:textId="77777777" w:rsidR="00163206" w:rsidRPr="00411BB0" w:rsidRDefault="00163206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CA6C2E0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8ED973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738F4F5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F1A2F3A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A927DD7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27CAA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A5849D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DD4271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4AC6DC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BBCFA5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19D22C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A0A4C0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DD0729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163206" w:rsidRPr="00411BB0" w14:paraId="0EFC2C21" w14:textId="77777777" w:rsidTr="00163206">
        <w:trPr>
          <w:trHeight w:val="261"/>
        </w:trPr>
        <w:tc>
          <w:tcPr>
            <w:tcW w:w="2067" w:type="dxa"/>
          </w:tcPr>
          <w:p w14:paraId="69913651" w14:textId="144806C2" w:rsidR="00163206" w:rsidRPr="00411BB0" w:rsidRDefault="00163206" w:rsidP="004D07E0">
            <w:pPr>
              <w:tabs>
                <w:tab w:val="clear" w:pos="227"/>
                <w:tab w:val="left" w:pos="252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2DDB08C" w14:textId="77777777" w:rsidR="00163206" w:rsidRPr="00411BB0" w:rsidRDefault="00163206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DCAACA6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4E2237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7837484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919D24E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EA5D8D3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7BCC00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4E026E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BFF50D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28CB50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0CA2DE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D0DA37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505955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7FD431" w14:textId="77777777" w:rsidR="00163206" w:rsidRPr="00411BB0" w:rsidRDefault="00163206" w:rsidP="001632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3F6EE0" w:rsidRPr="00411BB0" w14:paraId="1E88FB9F" w14:textId="77777777" w:rsidTr="00163206">
        <w:trPr>
          <w:trHeight w:val="261"/>
        </w:trPr>
        <w:tc>
          <w:tcPr>
            <w:tcW w:w="2067" w:type="dxa"/>
          </w:tcPr>
          <w:p w14:paraId="4E340F76" w14:textId="52ECD5FA" w:rsidR="003F6EE0" w:rsidRPr="00411BB0" w:rsidRDefault="003F6EE0" w:rsidP="003F6EE0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411BB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3E41F2B7" w14:textId="77777777" w:rsidR="003F6EE0" w:rsidRPr="00411BB0" w:rsidRDefault="003F6EE0" w:rsidP="003F6EE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3092FF3" w14:textId="2E1F6687" w:rsidR="003F6EE0" w:rsidRPr="00411BB0" w:rsidRDefault="008C36E1" w:rsidP="003F6EE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="Angsana New" w:hAnsi="Angsana New"/>
                <w:sz w:val="24"/>
                <w:szCs w:val="24"/>
                <w:lang w:val="en-US"/>
              </w:rPr>
              <w:t>721</w:t>
            </w:r>
            <w:r w:rsidR="003F6EE0" w:rsidRPr="00411BB0">
              <w:rPr>
                <w:rFonts w:ascii="Angsana New" w:hAnsi="Angsana New"/>
                <w:sz w:val="24"/>
                <w:szCs w:val="24"/>
              </w:rPr>
              <w:t>,</w:t>
            </w:r>
            <w:r w:rsidRPr="00411BB0">
              <w:rPr>
                <w:rFonts w:ascii="Angsana New" w:hAnsi="Angsana New"/>
                <w:sz w:val="24"/>
                <w:szCs w:val="24"/>
                <w:lang w:val="en-US"/>
              </w:rPr>
              <w:t>371</w:t>
            </w:r>
          </w:p>
        </w:tc>
        <w:tc>
          <w:tcPr>
            <w:tcW w:w="270" w:type="dxa"/>
            <w:vAlign w:val="bottom"/>
          </w:tcPr>
          <w:p w14:paraId="12812C1C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085F5CF" w14:textId="3F33BF94" w:rsidR="003F6EE0" w:rsidRPr="00411BB0" w:rsidRDefault="003F6EE0" w:rsidP="003F6EE0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33C331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2D40319" w14:textId="768A4959" w:rsidR="003F6EE0" w:rsidRPr="00411BB0" w:rsidRDefault="008C36E1" w:rsidP="003F6EE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="Angsana New" w:hAnsi="Angsana New"/>
                <w:sz w:val="24"/>
                <w:szCs w:val="24"/>
                <w:lang w:val="en-US"/>
              </w:rPr>
              <w:t>721</w:t>
            </w:r>
            <w:r w:rsidR="003F6EE0" w:rsidRPr="00411BB0">
              <w:rPr>
                <w:rFonts w:ascii="Angsana New" w:hAnsi="Angsana New"/>
                <w:sz w:val="24"/>
                <w:szCs w:val="24"/>
              </w:rPr>
              <w:t>,</w:t>
            </w:r>
            <w:r w:rsidRPr="00411BB0">
              <w:rPr>
                <w:rFonts w:ascii="Angsana New" w:hAnsi="Angsana New"/>
                <w:sz w:val="24"/>
                <w:szCs w:val="24"/>
                <w:lang w:val="en-US"/>
              </w:rPr>
              <w:t>371</w:t>
            </w:r>
          </w:p>
        </w:tc>
        <w:tc>
          <w:tcPr>
            <w:tcW w:w="270" w:type="dxa"/>
          </w:tcPr>
          <w:p w14:paraId="6A87A252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6B09E0" w14:textId="3E6E7A14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566D60D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2E9E57" w14:textId="717C1470" w:rsidR="003F6EE0" w:rsidRPr="00411BB0" w:rsidRDefault="008C36E1" w:rsidP="003F6E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="Angsana New" w:hAnsi="Angsana New"/>
                <w:sz w:val="24"/>
                <w:szCs w:val="24"/>
                <w:lang w:val="en-US"/>
              </w:rPr>
              <w:t>721</w:t>
            </w:r>
            <w:r w:rsidR="003F6EE0" w:rsidRPr="00411BB0">
              <w:rPr>
                <w:rFonts w:ascii="Angsana New" w:hAnsi="Angsana New"/>
                <w:sz w:val="24"/>
                <w:szCs w:val="24"/>
              </w:rPr>
              <w:t>,</w:t>
            </w:r>
            <w:r w:rsidRPr="00411BB0">
              <w:rPr>
                <w:rFonts w:ascii="Angsana New" w:hAnsi="Angsana New"/>
                <w:sz w:val="24"/>
                <w:szCs w:val="24"/>
                <w:lang w:val="en-US"/>
              </w:rPr>
              <w:t>371</w:t>
            </w:r>
          </w:p>
        </w:tc>
        <w:tc>
          <w:tcPr>
            <w:tcW w:w="270" w:type="dxa"/>
          </w:tcPr>
          <w:p w14:paraId="487D65D8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B8DB13" w14:textId="5D8DB71E" w:rsidR="003F6EE0" w:rsidRPr="00411BB0" w:rsidRDefault="003F6EE0" w:rsidP="003F6EE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7B925F2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F177AC" w14:textId="7B388A8B" w:rsidR="003F6EE0" w:rsidRPr="00411BB0" w:rsidRDefault="008C36E1" w:rsidP="003F6EE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11BB0">
              <w:rPr>
                <w:rFonts w:ascii="Angsana New" w:hAnsi="Angsana New"/>
                <w:sz w:val="24"/>
                <w:szCs w:val="24"/>
                <w:lang w:val="en-US"/>
              </w:rPr>
              <w:t>721</w:t>
            </w:r>
            <w:r w:rsidR="003F6EE0" w:rsidRPr="00411BB0">
              <w:rPr>
                <w:rFonts w:ascii="Angsana New" w:hAnsi="Angsana New"/>
                <w:sz w:val="24"/>
                <w:szCs w:val="24"/>
              </w:rPr>
              <w:t>,</w:t>
            </w:r>
            <w:r w:rsidRPr="00411BB0">
              <w:rPr>
                <w:rFonts w:ascii="Angsana New" w:hAnsi="Angsana New"/>
                <w:sz w:val="24"/>
                <w:szCs w:val="24"/>
                <w:lang w:val="en-US"/>
              </w:rPr>
              <w:t>371</w:t>
            </w:r>
          </w:p>
        </w:tc>
      </w:tr>
      <w:tr w:rsidR="003F6EE0" w:rsidRPr="00411BB0" w14:paraId="39ABECE1" w14:textId="77777777" w:rsidTr="00163206">
        <w:trPr>
          <w:trHeight w:val="261"/>
        </w:trPr>
        <w:tc>
          <w:tcPr>
            <w:tcW w:w="2067" w:type="dxa"/>
          </w:tcPr>
          <w:p w14:paraId="0D98F1E3" w14:textId="5870CDE4" w:rsidR="003F6EE0" w:rsidRPr="00411BB0" w:rsidRDefault="003F6EE0" w:rsidP="003F6EE0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F843941" w14:textId="77777777" w:rsidR="003F6EE0" w:rsidRPr="00411BB0" w:rsidRDefault="003F6EE0" w:rsidP="003F6EE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E953766" w14:textId="62B18042" w:rsidR="003F6EE0" w:rsidRPr="00411BB0" w:rsidRDefault="003F6EE0" w:rsidP="003F6EE0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7B1427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C0FCAE" w14:textId="6CD45DEE" w:rsidR="003F6EE0" w:rsidRPr="00411BB0" w:rsidRDefault="008C36E1" w:rsidP="003F6EE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11BB0">
              <w:rPr>
                <w:rFonts w:ascii="Angsana New" w:hAnsi="Angsana New" w:hint="cs"/>
                <w:sz w:val="24"/>
                <w:szCs w:val="24"/>
                <w:lang w:val="en-US" w:bidi="th-TH"/>
              </w:rPr>
              <w:t>67</w:t>
            </w:r>
            <w:r w:rsidR="00E96A70" w:rsidRPr="00411BB0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="Angsana New" w:hAnsi="Angsana New"/>
                <w:sz w:val="24"/>
                <w:szCs w:val="24"/>
                <w:lang w:val="en-US" w:bidi="th-TH"/>
              </w:rPr>
              <w:t>645</w:t>
            </w:r>
          </w:p>
        </w:tc>
        <w:tc>
          <w:tcPr>
            <w:tcW w:w="270" w:type="dxa"/>
            <w:vAlign w:val="bottom"/>
          </w:tcPr>
          <w:p w14:paraId="57AA50E3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EDFEB7" w14:textId="51E68468" w:rsidR="003F6EE0" w:rsidRPr="00411BB0" w:rsidRDefault="008C36E1" w:rsidP="003F6EE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="Angsana New" w:hAnsi="Angsana New"/>
                <w:sz w:val="24"/>
                <w:szCs w:val="24"/>
                <w:lang w:val="en-US"/>
              </w:rPr>
              <w:t>67</w:t>
            </w:r>
            <w:r w:rsidR="00E96A70" w:rsidRPr="00411BB0">
              <w:rPr>
                <w:rFonts w:ascii="Angsana New" w:hAnsi="Angsana New"/>
                <w:sz w:val="24"/>
                <w:szCs w:val="24"/>
              </w:rPr>
              <w:t>,</w:t>
            </w:r>
            <w:r w:rsidRPr="00411BB0">
              <w:rPr>
                <w:rFonts w:ascii="Angsana New" w:hAnsi="Angsana New"/>
                <w:sz w:val="24"/>
                <w:szCs w:val="24"/>
                <w:lang w:val="en-US"/>
              </w:rPr>
              <w:t>645</w:t>
            </w:r>
          </w:p>
        </w:tc>
        <w:tc>
          <w:tcPr>
            <w:tcW w:w="270" w:type="dxa"/>
          </w:tcPr>
          <w:p w14:paraId="34517BB0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02D42C" w14:textId="6390CB39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8926F87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CD7C30" w14:textId="25EEC1BD" w:rsidR="003F6EE0" w:rsidRPr="00411BB0" w:rsidRDefault="008C36E1" w:rsidP="003F6E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="Angsana New" w:hAnsi="Angsana New"/>
                <w:sz w:val="24"/>
                <w:szCs w:val="24"/>
                <w:lang w:val="en-US"/>
              </w:rPr>
              <w:t>67</w:t>
            </w:r>
            <w:r w:rsidR="001F3337" w:rsidRPr="00411BB0">
              <w:rPr>
                <w:rFonts w:ascii="Angsana New" w:hAnsi="Angsana New"/>
                <w:sz w:val="24"/>
                <w:szCs w:val="24"/>
              </w:rPr>
              <w:t>,</w:t>
            </w:r>
            <w:r w:rsidRPr="00411BB0">
              <w:rPr>
                <w:rFonts w:ascii="Angsana New" w:hAnsi="Angsana New"/>
                <w:sz w:val="24"/>
                <w:szCs w:val="24"/>
                <w:lang w:val="en-US"/>
              </w:rPr>
              <w:t>645</w:t>
            </w:r>
          </w:p>
        </w:tc>
        <w:tc>
          <w:tcPr>
            <w:tcW w:w="270" w:type="dxa"/>
          </w:tcPr>
          <w:p w14:paraId="4A2217BA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F50FB1" w14:textId="22DFB493" w:rsidR="003F6EE0" w:rsidRPr="00411BB0" w:rsidRDefault="003F6EE0" w:rsidP="003F6EE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C67B9F8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560935" w14:textId="1E118D65" w:rsidR="003F6EE0" w:rsidRPr="00411BB0" w:rsidRDefault="008C36E1" w:rsidP="003F6EE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411BB0">
              <w:rPr>
                <w:rFonts w:ascii="Angsana New" w:hAnsi="Angsana New"/>
                <w:sz w:val="24"/>
                <w:szCs w:val="24"/>
                <w:lang w:val="en-US"/>
              </w:rPr>
              <w:t>67</w:t>
            </w:r>
            <w:r w:rsidR="001F3337" w:rsidRPr="00411BB0">
              <w:rPr>
                <w:rFonts w:ascii="Angsana New" w:hAnsi="Angsana New"/>
                <w:sz w:val="24"/>
                <w:szCs w:val="24"/>
              </w:rPr>
              <w:t>,</w:t>
            </w:r>
            <w:r w:rsidRPr="00411BB0">
              <w:rPr>
                <w:rFonts w:ascii="Angsana New" w:hAnsi="Angsana New"/>
                <w:sz w:val="24"/>
                <w:szCs w:val="24"/>
                <w:lang w:val="en-US"/>
              </w:rPr>
              <w:t>645</w:t>
            </w:r>
          </w:p>
        </w:tc>
      </w:tr>
      <w:tr w:rsidR="003F6EE0" w:rsidRPr="00411BB0" w14:paraId="170BAA2E" w14:textId="77777777">
        <w:trPr>
          <w:trHeight w:val="261"/>
        </w:trPr>
        <w:tc>
          <w:tcPr>
            <w:tcW w:w="2067" w:type="dxa"/>
            <w:hideMark/>
          </w:tcPr>
          <w:p w14:paraId="5D96CAC7" w14:textId="77777777" w:rsidR="003F6EE0" w:rsidRPr="00411BB0" w:rsidRDefault="003F6EE0" w:rsidP="003F6EE0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411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CEE0EA7" w14:textId="77777777" w:rsidR="003F6EE0" w:rsidRPr="00411BB0" w:rsidRDefault="003F6EE0" w:rsidP="003F6EE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51F1E" w14:textId="000DB89B" w:rsidR="003F6EE0" w:rsidRPr="00411BB0" w:rsidRDefault="008C36E1" w:rsidP="003F6EE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1B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721</w:t>
            </w:r>
            <w:r w:rsidR="003F6EE0" w:rsidRPr="00411BB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77A4E0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6FD238F" w14:textId="4000A1D3" w:rsidR="003F6EE0" w:rsidRPr="00411BB0" w:rsidRDefault="008C36E1" w:rsidP="003F6EE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1B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67</w:t>
            </w:r>
            <w:r w:rsidR="003F6EE0" w:rsidRPr="00411BB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645</w:t>
            </w:r>
          </w:p>
        </w:tc>
        <w:tc>
          <w:tcPr>
            <w:tcW w:w="270" w:type="dxa"/>
          </w:tcPr>
          <w:p w14:paraId="0849D3EF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542708" w14:textId="263B6901" w:rsidR="003F6EE0" w:rsidRPr="00411BB0" w:rsidRDefault="008C36E1" w:rsidP="003F6EE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411B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789</w:t>
            </w:r>
            <w:r w:rsidR="003F6EE0" w:rsidRPr="00411B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01</w:t>
            </w:r>
            <w:r w:rsidRPr="00411B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6A2205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7D190" w14:textId="7C6D3035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1F608D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7AF88" w14:textId="14AA710F" w:rsidR="003F6EE0" w:rsidRPr="00411BB0" w:rsidRDefault="008C36E1" w:rsidP="003F6E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411B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789</w:t>
            </w:r>
            <w:r w:rsidR="001F3337" w:rsidRPr="00411BB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B19F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9C09F6" w14:textId="2F9CEC97" w:rsidR="003F6EE0" w:rsidRPr="00411BB0" w:rsidRDefault="008C4942" w:rsidP="008C4942">
            <w:pPr>
              <w:pStyle w:val="acctfourfigures"/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6FD1B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8CD61" w14:textId="05262025" w:rsidR="003F6EE0" w:rsidRPr="00411BB0" w:rsidRDefault="008C36E1" w:rsidP="003F6EE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411B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789</w:t>
            </w:r>
            <w:r w:rsidR="001F3337" w:rsidRPr="00411B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016</w:t>
            </w:r>
          </w:p>
        </w:tc>
      </w:tr>
      <w:tr w:rsidR="003F6EE0" w:rsidRPr="00411BB0" w14:paraId="19DB3454" w14:textId="77777777" w:rsidTr="00163206">
        <w:trPr>
          <w:trHeight w:val="261"/>
        </w:trPr>
        <w:tc>
          <w:tcPr>
            <w:tcW w:w="2067" w:type="dxa"/>
          </w:tcPr>
          <w:p w14:paraId="64836E74" w14:textId="48827E1E" w:rsidR="003F6EE0" w:rsidRPr="00411BB0" w:rsidRDefault="003F6EE0" w:rsidP="003F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13148C3" w14:textId="77777777" w:rsidR="003F6EE0" w:rsidRPr="00411BB0" w:rsidRDefault="003F6EE0" w:rsidP="003F6EE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AC11489" w14:textId="2D0C360E" w:rsidR="003F6EE0" w:rsidRPr="00411BB0" w:rsidRDefault="003F6EE0" w:rsidP="003F6EE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3DD8B5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BAF8B38" w14:textId="0C121715" w:rsidR="003F6EE0" w:rsidRPr="00411BB0" w:rsidRDefault="003F6EE0" w:rsidP="003F6EE0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87CB9AA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3EB6BD3" w14:textId="549C5267" w:rsidR="003F6EE0" w:rsidRPr="00411BB0" w:rsidRDefault="003F6EE0" w:rsidP="003F6EE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9458EB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23EBFE" w14:textId="1229472D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2120BA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F154EA" w14:textId="7102C415" w:rsidR="003F6EE0" w:rsidRPr="00411BB0" w:rsidRDefault="003F6EE0" w:rsidP="003F6E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536A94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C73E1" w14:textId="2300CE9B" w:rsidR="003F6EE0" w:rsidRPr="00411BB0" w:rsidRDefault="003F6EE0" w:rsidP="003F6EE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66367D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451248" w14:textId="7181FE2C" w:rsidR="003F6EE0" w:rsidRPr="00411BB0" w:rsidRDefault="003F6EE0" w:rsidP="003F6EE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6EE0" w:rsidRPr="00411BB0" w14:paraId="5F143BC0" w14:textId="77777777" w:rsidTr="00163206">
        <w:trPr>
          <w:trHeight w:val="261"/>
        </w:trPr>
        <w:tc>
          <w:tcPr>
            <w:tcW w:w="2067" w:type="dxa"/>
          </w:tcPr>
          <w:p w14:paraId="028CCE7A" w14:textId="7C080669" w:rsidR="003F6EE0" w:rsidRPr="00411BB0" w:rsidRDefault="003F6EE0" w:rsidP="003F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11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8C36E1" w:rsidRPr="00411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411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8C36E1" w:rsidRPr="00411BB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6ED9C402" w14:textId="77777777" w:rsidR="003F6EE0" w:rsidRPr="00411BB0" w:rsidRDefault="003F6EE0" w:rsidP="003F6EE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33416895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55DD3D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C156771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2E44AC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60D6688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23468D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3564C36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B6AE47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489A87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5D2ADA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41AB50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55E5CA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5D6C66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6EE0" w:rsidRPr="00411BB0" w14:paraId="5F1E8F8B" w14:textId="77777777" w:rsidTr="00163206">
        <w:trPr>
          <w:trHeight w:val="261"/>
        </w:trPr>
        <w:tc>
          <w:tcPr>
            <w:tcW w:w="2067" w:type="dxa"/>
          </w:tcPr>
          <w:p w14:paraId="4D92F7FA" w14:textId="70D51E2A" w:rsidR="003F6EE0" w:rsidRPr="00411BB0" w:rsidRDefault="003F6EE0" w:rsidP="003F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11BB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A401747" w14:textId="77777777" w:rsidR="003F6EE0" w:rsidRPr="00411BB0" w:rsidRDefault="003F6EE0" w:rsidP="003F6EE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7C9B006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72969D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A090D54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5138F0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F023ED4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313DBA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01A0C4C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567FAD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6CCEEF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4BA4C7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FD4D2C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865385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3EFA8B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6EE0" w:rsidRPr="00411BB0" w14:paraId="2121ECF3" w14:textId="77777777" w:rsidTr="00163206">
        <w:trPr>
          <w:trHeight w:val="261"/>
        </w:trPr>
        <w:tc>
          <w:tcPr>
            <w:tcW w:w="2067" w:type="dxa"/>
          </w:tcPr>
          <w:p w14:paraId="005D6807" w14:textId="081DE3EF" w:rsidR="003F6EE0" w:rsidRPr="00411BB0" w:rsidRDefault="003F6EE0" w:rsidP="003F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1BB0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A6C7716" w14:textId="77777777" w:rsidR="003F6EE0" w:rsidRPr="00411BB0" w:rsidRDefault="003F6EE0" w:rsidP="003F6EE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4E2156B8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0089CE0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5772D19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809C4F8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9D60A00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34A8CC6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075B8D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4FFEFA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F56CA1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550B9E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AB8FE7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BC7327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9A57AA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F6EE0" w:rsidRPr="00411BB0" w14:paraId="74061F2E" w14:textId="77777777" w:rsidTr="00163206">
        <w:trPr>
          <w:trHeight w:val="261"/>
        </w:trPr>
        <w:tc>
          <w:tcPr>
            <w:tcW w:w="2067" w:type="dxa"/>
          </w:tcPr>
          <w:p w14:paraId="527B0DC4" w14:textId="501C589F" w:rsidR="003F6EE0" w:rsidRPr="00411BB0" w:rsidRDefault="003F6EE0" w:rsidP="003F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55CBECB9" w14:textId="77777777" w:rsidR="003F6EE0" w:rsidRPr="00411BB0" w:rsidRDefault="003F6EE0" w:rsidP="003F6EE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B454ADB" w14:textId="7E530AED" w:rsidR="003F6EE0" w:rsidRPr="00411BB0" w:rsidRDefault="008C36E1" w:rsidP="003F6EE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735</w:t>
            </w:r>
            <w:r w:rsidR="003F6EE0" w:rsidRPr="00411B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082</w:t>
            </w:r>
          </w:p>
        </w:tc>
        <w:tc>
          <w:tcPr>
            <w:tcW w:w="270" w:type="dxa"/>
            <w:vAlign w:val="bottom"/>
          </w:tcPr>
          <w:p w14:paraId="7C555845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1284F6A" w14:textId="3D40435E" w:rsidR="003F6EE0" w:rsidRPr="00411BB0" w:rsidRDefault="003F6EE0" w:rsidP="003F6EE0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7B9B8E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B0B6EC7" w14:textId="1FC32DBB" w:rsidR="003F6EE0" w:rsidRPr="00411BB0" w:rsidRDefault="008C36E1" w:rsidP="003F6EE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735</w:t>
            </w:r>
            <w:r w:rsidR="003F6EE0" w:rsidRPr="00411B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082</w:t>
            </w:r>
          </w:p>
        </w:tc>
        <w:tc>
          <w:tcPr>
            <w:tcW w:w="270" w:type="dxa"/>
          </w:tcPr>
          <w:p w14:paraId="10A59A1E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C1631DD" w14:textId="7875742F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A83B145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347091" w14:textId="1F98BA89" w:rsidR="003F6EE0" w:rsidRPr="00411BB0" w:rsidRDefault="008C36E1" w:rsidP="003F6E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="003F6EE0" w:rsidRPr="00411B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</w:p>
        </w:tc>
        <w:tc>
          <w:tcPr>
            <w:tcW w:w="270" w:type="dxa"/>
          </w:tcPr>
          <w:p w14:paraId="1BCF55FA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220F7D" w14:textId="40B295FD" w:rsidR="003F6EE0" w:rsidRPr="00411BB0" w:rsidRDefault="003F6EE0" w:rsidP="003F6EE0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1B92D0A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01B192" w14:textId="3C8E0B65" w:rsidR="003F6EE0" w:rsidRPr="00411BB0" w:rsidRDefault="008C36E1" w:rsidP="003F6EE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735</w:t>
            </w:r>
            <w:r w:rsidR="003F6EE0" w:rsidRPr="00411B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</w:p>
        </w:tc>
      </w:tr>
      <w:tr w:rsidR="003F6EE0" w:rsidRPr="00411BB0" w14:paraId="6FC897FB" w14:textId="77777777" w:rsidTr="00163206">
        <w:trPr>
          <w:trHeight w:val="261"/>
        </w:trPr>
        <w:tc>
          <w:tcPr>
            <w:tcW w:w="2067" w:type="dxa"/>
          </w:tcPr>
          <w:p w14:paraId="09734659" w14:textId="50F51014" w:rsidR="003F6EE0" w:rsidRPr="00411BB0" w:rsidRDefault="003F6EE0" w:rsidP="003F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65E70EB" w14:textId="77777777" w:rsidR="003F6EE0" w:rsidRPr="00411BB0" w:rsidRDefault="003F6EE0" w:rsidP="003F6EE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01E9DC6" w14:textId="56BB74CA" w:rsidR="003F6EE0" w:rsidRPr="00411BB0" w:rsidRDefault="003F6EE0" w:rsidP="003F6EE0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976377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7CF77FE" w14:textId="37D29F2D" w:rsidR="003F6EE0" w:rsidRPr="00411BB0" w:rsidRDefault="008C36E1" w:rsidP="003F6EE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3F6EE0" w:rsidRPr="00411B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5D3B01BF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BBEE3C0" w14:textId="4F6CE7A2" w:rsidR="003F6EE0" w:rsidRPr="00411BB0" w:rsidRDefault="008C36E1" w:rsidP="003F6EE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3F6EE0" w:rsidRPr="00411B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2534195D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BDCBBE" w14:textId="723B8918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E3E1263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543C0D" w14:textId="71075753" w:rsidR="003F6EE0" w:rsidRPr="00411BB0" w:rsidRDefault="003F6EE0" w:rsidP="003F6EE0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090A1A1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956E56" w14:textId="1816E3F7" w:rsidR="003F6EE0" w:rsidRPr="00411BB0" w:rsidRDefault="008C36E1" w:rsidP="003F6EE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3F6EE0" w:rsidRPr="00411B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7AB6B2B4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F29EF2" w14:textId="0AFFCBDE" w:rsidR="003F6EE0" w:rsidRPr="00411BB0" w:rsidRDefault="008C36E1" w:rsidP="003F6EE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3F6EE0" w:rsidRPr="00411B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3F6EE0" w:rsidRPr="00411BB0" w14:paraId="7624281E" w14:textId="77777777" w:rsidTr="00163206">
        <w:trPr>
          <w:trHeight w:val="261"/>
        </w:trPr>
        <w:tc>
          <w:tcPr>
            <w:tcW w:w="2067" w:type="dxa"/>
          </w:tcPr>
          <w:p w14:paraId="5CE42859" w14:textId="6476A834" w:rsidR="003F6EE0" w:rsidRPr="00411BB0" w:rsidRDefault="003F6EE0" w:rsidP="003F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7ECCEF3" w14:textId="77777777" w:rsidR="003F6EE0" w:rsidRPr="00411BB0" w:rsidRDefault="003F6EE0" w:rsidP="003F6EE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CC1A58" w14:textId="12442921" w:rsidR="003F6EE0" w:rsidRPr="00411BB0" w:rsidRDefault="003F6EE0" w:rsidP="003F6EE0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1B622F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492721A" w14:textId="373787AC" w:rsidR="003F6EE0" w:rsidRPr="00411BB0" w:rsidRDefault="008C36E1" w:rsidP="003F6EE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3F6EE0" w:rsidRPr="00411B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698</w:t>
            </w:r>
          </w:p>
        </w:tc>
        <w:tc>
          <w:tcPr>
            <w:tcW w:w="270" w:type="dxa"/>
            <w:vAlign w:val="bottom"/>
          </w:tcPr>
          <w:p w14:paraId="21301ECC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E1A394C" w14:textId="455F09BF" w:rsidR="003F6EE0" w:rsidRPr="00411BB0" w:rsidRDefault="008C36E1" w:rsidP="003F6EE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3F6EE0" w:rsidRPr="00411B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698</w:t>
            </w:r>
          </w:p>
        </w:tc>
        <w:tc>
          <w:tcPr>
            <w:tcW w:w="270" w:type="dxa"/>
          </w:tcPr>
          <w:p w14:paraId="5F14F37F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CE35A4" w14:textId="0D5C00FB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EEC9AA3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F532AF" w14:textId="7BACCE3A" w:rsidR="003F6EE0" w:rsidRPr="00411BB0" w:rsidRDefault="008C36E1" w:rsidP="003F6EE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3F6EE0"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698</w:t>
            </w:r>
          </w:p>
        </w:tc>
        <w:tc>
          <w:tcPr>
            <w:tcW w:w="270" w:type="dxa"/>
          </w:tcPr>
          <w:p w14:paraId="5AA64AC0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8E863C" w14:textId="5C2D64B7" w:rsidR="003F6EE0" w:rsidRPr="00411BB0" w:rsidRDefault="003F6EE0" w:rsidP="003F6EE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EC08782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1B6CA7" w14:textId="0AD17C74" w:rsidR="003F6EE0" w:rsidRPr="00411BB0" w:rsidRDefault="008C36E1" w:rsidP="003F6EE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  <w:r w:rsidR="003F6EE0" w:rsidRPr="00411B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11B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</w:p>
        </w:tc>
      </w:tr>
      <w:tr w:rsidR="003F6EE0" w:rsidRPr="00411BB0" w14:paraId="4A3DB5F6" w14:textId="77777777" w:rsidTr="00163206">
        <w:trPr>
          <w:trHeight w:val="261"/>
        </w:trPr>
        <w:tc>
          <w:tcPr>
            <w:tcW w:w="2067" w:type="dxa"/>
          </w:tcPr>
          <w:p w14:paraId="7D7B71DD" w14:textId="5FF340AC" w:rsidR="003F6EE0" w:rsidRPr="00411BB0" w:rsidRDefault="003F6EE0" w:rsidP="003F6EE0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3CC2AE4" w14:textId="77777777" w:rsidR="003F6EE0" w:rsidRPr="00411BB0" w:rsidRDefault="003F6EE0" w:rsidP="003F6EE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62D31" w14:textId="7B889C29" w:rsidR="003F6EE0" w:rsidRPr="00411BB0" w:rsidRDefault="008C36E1" w:rsidP="003F6EE0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735</w:t>
            </w:r>
            <w:r w:rsidR="003F6EE0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508BC3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30EA54F" w14:textId="76FBDF29" w:rsidR="003F6EE0" w:rsidRPr="00411BB0" w:rsidRDefault="008C36E1" w:rsidP="003F6EE0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</w:t>
            </w:r>
            <w:r w:rsidR="003F6EE0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806</w:t>
            </w:r>
          </w:p>
        </w:tc>
        <w:tc>
          <w:tcPr>
            <w:tcW w:w="270" w:type="dxa"/>
          </w:tcPr>
          <w:p w14:paraId="13E8B014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B7A3CA" w14:textId="37B83480" w:rsidR="003F6EE0" w:rsidRPr="00411BB0" w:rsidRDefault="008C36E1" w:rsidP="003F6EE0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823</w:t>
            </w:r>
            <w:r w:rsidR="003F6EE0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1362E4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56487" w14:textId="18D625CE" w:rsidR="003F6EE0" w:rsidRPr="00411BB0" w:rsidRDefault="003F6EE0" w:rsidP="003F6EE0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3C26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4672A3" w14:textId="173C7B71" w:rsidR="003F6EE0" w:rsidRPr="00411BB0" w:rsidRDefault="008C36E1" w:rsidP="003F6EE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778</w:t>
            </w:r>
            <w:r w:rsidR="003F6EE0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8B002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4F993" w14:textId="057BB6E0" w:rsidR="003F6EE0" w:rsidRPr="00411BB0" w:rsidRDefault="008C36E1" w:rsidP="003F6EE0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="003F6EE0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71C66" w14:textId="77777777" w:rsidR="003F6EE0" w:rsidRPr="00411BB0" w:rsidRDefault="003F6EE0" w:rsidP="003F6EE0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93E08" w14:textId="15D8BC1C" w:rsidR="003F6EE0" w:rsidRPr="00411BB0" w:rsidRDefault="008C36E1" w:rsidP="003F6EE0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823</w:t>
            </w:r>
            <w:r w:rsidR="003F6EE0"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411B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888</w:t>
            </w:r>
          </w:p>
        </w:tc>
      </w:tr>
    </w:tbl>
    <w:p w14:paraId="21D322B6" w14:textId="69C1EC6F" w:rsidR="000072A1" w:rsidRPr="00411BB0" w:rsidRDefault="000072A1" w:rsidP="00007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5B317C" w14:textId="11ADC6D2" w:rsidR="0008252F" w:rsidRPr="00411BB0" w:rsidRDefault="0008252F" w:rsidP="0008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sectPr w:rsidR="0008252F" w:rsidRPr="00411BB0" w:rsidSect="0008252F">
          <w:foot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4B63005" w14:textId="3FAC942B" w:rsidR="00A74FAB" w:rsidRPr="00411BB0" w:rsidRDefault="00A74FAB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11BB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CAC2FE6" w14:textId="3341F933" w:rsidR="00A74FAB" w:rsidRPr="00411BB0" w:rsidRDefault="00A74FAB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36"/>
        <w:gridCol w:w="4084"/>
      </w:tblGrid>
      <w:tr w:rsidR="00A74FAB" w:rsidRPr="00411BB0" w14:paraId="40C1C03D" w14:textId="77777777" w:rsidTr="00332AC9">
        <w:trPr>
          <w:tblHeader/>
        </w:trPr>
        <w:tc>
          <w:tcPr>
            <w:tcW w:w="5040" w:type="dxa"/>
          </w:tcPr>
          <w:p w14:paraId="37078D24" w14:textId="77777777" w:rsidR="00A74FAB" w:rsidRPr="00411BB0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BE6842" w14:textId="77777777" w:rsidR="00A74FAB" w:rsidRPr="00411BB0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1EB27F13" w14:textId="77777777" w:rsidR="00A74FAB" w:rsidRPr="00411BB0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411BB0" w14:paraId="7401CDE9" w14:textId="77777777" w:rsidTr="00332AC9">
        <w:tc>
          <w:tcPr>
            <w:tcW w:w="5040" w:type="dxa"/>
          </w:tcPr>
          <w:p w14:paraId="63F8B0CF" w14:textId="52397D35" w:rsidR="00A74FAB" w:rsidRPr="00411BB0" w:rsidRDefault="00A74FAB" w:rsidP="00760FEA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0B342D"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กอง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</w:t>
            </w:r>
            <w:r w:rsidR="000B342D"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56A3EE6F" w14:textId="77777777" w:rsidR="00A74FAB" w:rsidRPr="00411BB0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69FEEE1D" w14:textId="77777777" w:rsidR="00A74FAB" w:rsidRPr="00411BB0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411BB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411BB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411BB0" w14:paraId="43A8762D" w14:textId="77777777" w:rsidTr="00332AC9">
        <w:tc>
          <w:tcPr>
            <w:tcW w:w="5040" w:type="dxa"/>
          </w:tcPr>
          <w:p w14:paraId="492A2714" w14:textId="1F721DBA" w:rsidR="00CA10E2" w:rsidRPr="00411BB0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เงินลงทุนในตราสารทุน</w:t>
            </w:r>
            <w:r w:rsidR="00466A47"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712A1689" w14:textId="77777777" w:rsidR="00CA10E2" w:rsidRPr="00411BB0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76AF71AA" w14:textId="323CA3D4" w:rsidR="00CA10E2" w:rsidRPr="00411BB0" w:rsidRDefault="00466A47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มูลค่าสินทรัพย์สุทธิที่ถูกปรับปรุง ณ วันที่รายงาน</w:t>
            </w:r>
          </w:p>
        </w:tc>
      </w:tr>
      <w:tr w:rsidR="00492697" w:rsidRPr="00411BB0" w14:paraId="5C67B097" w14:textId="77777777" w:rsidTr="00332AC9">
        <w:tc>
          <w:tcPr>
            <w:tcW w:w="5040" w:type="dxa"/>
          </w:tcPr>
          <w:p w14:paraId="56C49768" w14:textId="4A2919AB" w:rsidR="00492697" w:rsidRPr="00411BB0" w:rsidRDefault="00492697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236" w:type="dxa"/>
          </w:tcPr>
          <w:p w14:paraId="4EF14ED1" w14:textId="77777777" w:rsidR="00492697" w:rsidRPr="00411BB0" w:rsidRDefault="00492697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1A698032" w14:textId="6BF8E084" w:rsidR="00492697" w:rsidRPr="00411BB0" w:rsidRDefault="00431DDE" w:rsidP="00DB2483">
            <w:pPr>
              <w:pStyle w:val="block"/>
              <w:spacing w:after="0" w:line="240" w:lineRule="auto"/>
              <w:ind w:left="160" w:right="-108" w:hanging="23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</w:t>
            </w:r>
            <w:r w:rsidR="00DB2483" w:rsidRPr="00411BB0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ตราสารหนี้ไทย</w:t>
            </w:r>
            <w:r w:rsidR="00DB2483" w:rsidRPr="00411BB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โดยใช้ราคาปิด</w:t>
            </w:r>
            <w:r w:rsidRPr="00411BB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411BB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411BB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วันสิ้นรอบระยะเวลารายงาน</w:t>
            </w:r>
          </w:p>
        </w:tc>
      </w:tr>
    </w:tbl>
    <w:p w14:paraId="372FCCF8" w14:textId="60C201BF" w:rsidR="003D0C6A" w:rsidRPr="00411BB0" w:rsidRDefault="003D0C6A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A7D4C4B" w14:textId="61EBD623" w:rsidR="00417033" w:rsidRPr="00411BB0" w:rsidRDefault="008C36E1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11BB0">
        <w:rPr>
          <w:rFonts w:ascii="Angsana New" w:hAnsi="Angsana New"/>
          <w:b/>
          <w:bCs/>
          <w:sz w:val="30"/>
          <w:szCs w:val="30"/>
        </w:rPr>
        <w:t>9</w:t>
      </w:r>
      <w:r w:rsidR="00E549DC" w:rsidRPr="00411BB0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411BB0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398E540" w14:textId="5B17C60D" w:rsidR="00E34829" w:rsidRPr="00411BB0" w:rsidRDefault="00E34829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0C730E" w:rsidRPr="00411BB0" w14:paraId="625CF16C" w14:textId="77777777" w:rsidTr="001F241A">
        <w:tc>
          <w:tcPr>
            <w:tcW w:w="3382" w:type="pct"/>
            <w:vAlign w:val="bottom"/>
          </w:tcPr>
          <w:p w14:paraId="7B4AA835" w14:textId="4B08E4C4" w:rsidR="000C730E" w:rsidRPr="00411BB0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C36E1" w:rsidRPr="00411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809C2" w:rsidRPr="00411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F00F3" w:rsidRPr="00411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1809C2" w:rsidRPr="00411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C36E1" w:rsidRPr="00411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37" w:type="pct"/>
          </w:tcPr>
          <w:p w14:paraId="7A240165" w14:textId="77777777" w:rsidR="000C730E" w:rsidRPr="00411BB0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56818B" w14:textId="77777777" w:rsidR="000C730E" w:rsidRPr="00411BB0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B48317" w14:textId="77777777" w:rsidR="000C730E" w:rsidRPr="00411BB0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76B8925D" w14:textId="77777777" w:rsidR="00C14E57" w:rsidRPr="00411BB0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7160224" w14:textId="354016D4" w:rsidR="000C730E" w:rsidRPr="00411BB0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730E" w:rsidRPr="00411BB0" w14:paraId="48575BEA" w14:textId="77777777" w:rsidTr="001F241A">
        <w:tc>
          <w:tcPr>
            <w:tcW w:w="3382" w:type="pct"/>
          </w:tcPr>
          <w:p w14:paraId="22A6ADFA" w14:textId="77777777" w:rsidR="000C730E" w:rsidRPr="00411BB0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6F6D1F51" w14:textId="4971AE69" w:rsidR="000C730E" w:rsidRPr="00411BB0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6626C" w:rsidRPr="00411B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11B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730E" w:rsidRPr="00411BB0" w14:paraId="36F2D46F" w14:textId="77777777" w:rsidTr="00B93E33">
        <w:tc>
          <w:tcPr>
            <w:tcW w:w="3382" w:type="pct"/>
          </w:tcPr>
          <w:p w14:paraId="5A6DF2A7" w14:textId="77777777" w:rsidR="000C730E" w:rsidRPr="00411BB0" w:rsidRDefault="000C730E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 w:rsidRPr="00411B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4702D7EB" w14:textId="4791217A" w:rsidR="000C730E" w:rsidRPr="00411BB0" w:rsidRDefault="000C730E" w:rsidP="00EF2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2237C0" w14:textId="77777777" w:rsidR="000C730E" w:rsidRPr="00411BB0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2C1915F" w14:textId="739CBDD7" w:rsidR="000C730E" w:rsidRPr="00411BB0" w:rsidRDefault="000C730E" w:rsidP="006F75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E33" w:rsidRPr="00411BB0" w14:paraId="3F93C0E0" w14:textId="77777777" w:rsidTr="00D66440">
        <w:tc>
          <w:tcPr>
            <w:tcW w:w="3382" w:type="pct"/>
          </w:tcPr>
          <w:p w14:paraId="5C67B9DC" w14:textId="32C6FE0F" w:rsidR="00B93E33" w:rsidRPr="00411BB0" w:rsidRDefault="0033391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</w:tcPr>
          <w:p w14:paraId="125216CC" w14:textId="42B03E16" w:rsidR="00B93E33" w:rsidRPr="00411BB0" w:rsidRDefault="008C36E1" w:rsidP="009F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 w:hint="cs"/>
                <w:sz w:val="30"/>
                <w:szCs w:val="30"/>
              </w:rPr>
              <w:t>27</w:t>
            </w:r>
            <w:r w:rsidR="00896133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147" w:type="pct"/>
          </w:tcPr>
          <w:p w14:paraId="72415CD5" w14:textId="77777777" w:rsidR="00B93E33" w:rsidRPr="00411BB0" w:rsidRDefault="00B93E33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50935795" w14:textId="771A1E4F" w:rsidR="00B93E33" w:rsidRPr="00411BB0" w:rsidRDefault="00F84962" w:rsidP="00F1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6440" w:rsidRPr="00411BB0" w14:paraId="6ACFB799" w14:textId="77777777" w:rsidTr="00B93E33">
        <w:tc>
          <w:tcPr>
            <w:tcW w:w="3382" w:type="pct"/>
          </w:tcPr>
          <w:p w14:paraId="6CE2AF89" w14:textId="4FD7404D" w:rsidR="00D66440" w:rsidRPr="00411BB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F751C2C" w14:textId="58C97FDD" w:rsidR="00D66440" w:rsidRPr="00411BB0" w:rsidRDefault="008C36E1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896133" w:rsidRPr="00411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147" w:type="pct"/>
          </w:tcPr>
          <w:p w14:paraId="5AC69222" w14:textId="77777777" w:rsidR="00D66440" w:rsidRPr="00411BB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0EE10D81" w14:textId="4009AE38" w:rsidR="00D66440" w:rsidRPr="00411BB0" w:rsidRDefault="00F84962" w:rsidP="00F13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66440" w:rsidRPr="00411BB0" w14:paraId="12CF1E27" w14:textId="77777777" w:rsidTr="001F241A">
        <w:tc>
          <w:tcPr>
            <w:tcW w:w="3382" w:type="pct"/>
          </w:tcPr>
          <w:p w14:paraId="1C7E5F41" w14:textId="77777777" w:rsidR="00D66440" w:rsidRPr="00411BB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3718FC42" w14:textId="77777777" w:rsidR="00D66440" w:rsidRPr="00411BB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239EE" w14:textId="77777777" w:rsidR="00D66440" w:rsidRPr="00411BB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08C54405" w14:textId="77777777" w:rsidR="00D66440" w:rsidRPr="00411BB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6440" w:rsidRPr="00411BB0" w14:paraId="273C86DB" w14:textId="77777777" w:rsidTr="001F241A">
        <w:tc>
          <w:tcPr>
            <w:tcW w:w="3382" w:type="pct"/>
          </w:tcPr>
          <w:p w14:paraId="2EC489B2" w14:textId="370B38A2" w:rsidR="00D66440" w:rsidRPr="00411BB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7" w:type="pct"/>
          </w:tcPr>
          <w:p w14:paraId="44E34F1A" w14:textId="77777777" w:rsidR="00D66440" w:rsidRPr="00411BB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5E5F53" w14:textId="77777777" w:rsidR="00D66440" w:rsidRPr="00411BB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427BECE9" w14:textId="77777777" w:rsidR="00D66440" w:rsidRPr="00411BB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6440" w:rsidRPr="00411BB0" w14:paraId="473DD93F" w14:textId="77777777" w:rsidTr="001E3F3F">
        <w:trPr>
          <w:trHeight w:val="263"/>
        </w:trPr>
        <w:tc>
          <w:tcPr>
            <w:tcW w:w="3382" w:type="pct"/>
          </w:tcPr>
          <w:p w14:paraId="3B25B642" w14:textId="2CC3CADF" w:rsidR="0033391E" w:rsidRPr="00411BB0" w:rsidRDefault="00D66440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7" w:type="pct"/>
          </w:tcPr>
          <w:p w14:paraId="30CDE5A2" w14:textId="03513D17" w:rsidR="006F753E" w:rsidRPr="00411BB0" w:rsidRDefault="008C36E1" w:rsidP="0069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17</w:t>
            </w:r>
            <w:r w:rsidR="007D7EEB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147" w:type="pct"/>
          </w:tcPr>
          <w:p w14:paraId="65EF41A7" w14:textId="77777777" w:rsidR="00D66440" w:rsidRPr="00411BB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B6A0A6" w14:textId="0BB3FC73" w:rsidR="00D66440" w:rsidRPr="00411BB0" w:rsidRDefault="008C36E1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7</w:t>
            </w:r>
            <w:r w:rsidR="007D7EEB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869</w:t>
            </w:r>
          </w:p>
        </w:tc>
      </w:tr>
      <w:tr w:rsidR="00D66440" w:rsidRPr="00411BB0" w14:paraId="4CE64CBE" w14:textId="77777777" w:rsidTr="001E3F3F">
        <w:tc>
          <w:tcPr>
            <w:tcW w:w="3382" w:type="pct"/>
          </w:tcPr>
          <w:p w14:paraId="01C8A7DA" w14:textId="77777777" w:rsidR="00D66440" w:rsidRPr="00411BB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9DC1729" w14:textId="108C4517" w:rsidR="00D66440" w:rsidRPr="00411BB0" w:rsidRDefault="008C36E1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69</w:t>
            </w:r>
            <w:r w:rsidR="007D7EEB" w:rsidRPr="00411BB0">
              <w:rPr>
                <w:rFonts w:ascii="Angsana New" w:hAnsi="Angsana New"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47" w:type="pct"/>
          </w:tcPr>
          <w:p w14:paraId="5B7145E1" w14:textId="77777777" w:rsidR="00D66440" w:rsidRPr="00411BB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392AC3C" w14:textId="60197E57" w:rsidR="00D66440" w:rsidRPr="00411BB0" w:rsidRDefault="008C36E1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11BB0"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D66440" w:rsidRPr="00411BB0" w14:paraId="6B0D0B83" w14:textId="77777777" w:rsidTr="001F241A">
        <w:tc>
          <w:tcPr>
            <w:tcW w:w="3382" w:type="pct"/>
          </w:tcPr>
          <w:p w14:paraId="3A1AF1C9" w14:textId="77777777" w:rsidR="00D66440" w:rsidRPr="00411BB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6BA80EA" w14:textId="275F134E" w:rsidR="00D66440" w:rsidRPr="00411BB0" w:rsidRDefault="008C36E1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="007D7EEB" w:rsidRPr="00411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147" w:type="pct"/>
          </w:tcPr>
          <w:p w14:paraId="2BF06321" w14:textId="77777777" w:rsidR="00D66440" w:rsidRPr="00411BB0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4017C5D3" w14:textId="141042C7" w:rsidR="00D66440" w:rsidRPr="00411BB0" w:rsidRDefault="008C36E1" w:rsidP="00EB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D7EEB" w:rsidRPr="00411BB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11BB0">
              <w:rPr>
                <w:rFonts w:ascii="Angsana New" w:hAnsi="Angsana New"/>
                <w:b/>
                <w:bCs/>
                <w:sz w:val="30"/>
                <w:szCs w:val="30"/>
              </w:rPr>
              <w:t>967</w:t>
            </w:r>
          </w:p>
        </w:tc>
      </w:tr>
    </w:tbl>
    <w:p w14:paraId="11713931" w14:textId="4DC35BAC" w:rsidR="00D142D8" w:rsidRPr="00411BB0" w:rsidRDefault="00D142D8" w:rsidP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A92A7B9" w14:textId="60FBA391" w:rsidR="00724B66" w:rsidRPr="00411BB0" w:rsidRDefault="008C36E1" w:rsidP="00724B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11BB0">
        <w:rPr>
          <w:rFonts w:ascii="Angsana New" w:hAnsi="Angsana New"/>
          <w:b/>
          <w:bCs/>
          <w:sz w:val="30"/>
          <w:szCs w:val="30"/>
        </w:rPr>
        <w:t>10</w:t>
      </w:r>
      <w:r w:rsidR="00724B66" w:rsidRPr="00411BB0">
        <w:rPr>
          <w:rFonts w:ascii="Angsana New" w:hAnsi="Angsana New"/>
          <w:b/>
          <w:bCs/>
          <w:sz w:val="30"/>
          <w:szCs w:val="30"/>
          <w:cs/>
        </w:rPr>
        <w:tab/>
      </w:r>
      <w:r w:rsidR="00724B66" w:rsidRPr="00411BB0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6B360BA" w14:textId="77777777" w:rsidR="00724B66" w:rsidRPr="00411BB0" w:rsidRDefault="00724B66" w:rsidP="00D76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2555AB" w14:textId="2AFAEC4E" w:rsidR="009E5B53" w:rsidRPr="00411BB0" w:rsidRDefault="009E5B53" w:rsidP="00950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hint="cs"/>
          <w:sz w:val="30"/>
          <w:szCs w:val="30"/>
          <w:cs/>
        </w:rPr>
      </w:pPr>
      <w:r w:rsidRPr="00411BB0">
        <w:rPr>
          <w:rFonts w:ascii="Angsana New" w:hAnsi="Angsana New" w:hint="cs"/>
          <w:spacing w:val="-2"/>
          <w:sz w:val="30"/>
          <w:szCs w:val="30"/>
          <w:cs/>
        </w:rPr>
        <w:t>ในที่ประชุม</w:t>
      </w:r>
      <w:r w:rsidR="004F1641" w:rsidRPr="00411BB0">
        <w:rPr>
          <w:rFonts w:ascii="Angsana New" w:hAnsi="Angsana New" w:hint="cs"/>
          <w:spacing w:val="-2"/>
          <w:sz w:val="30"/>
          <w:szCs w:val="30"/>
          <w:cs/>
        </w:rPr>
        <w:t>คณะกรรมการ</w:t>
      </w:r>
      <w:r w:rsidRPr="00411BB0">
        <w:rPr>
          <w:rFonts w:ascii="Angsana New" w:hAnsi="Angsana New" w:hint="cs"/>
          <w:spacing w:val="-2"/>
          <w:sz w:val="30"/>
          <w:szCs w:val="30"/>
          <w:cs/>
        </w:rPr>
        <w:t xml:space="preserve">ของบริษัทเมื่อวันที่ </w:t>
      </w:r>
      <w:r w:rsidR="008C36E1" w:rsidRPr="00411BB0">
        <w:rPr>
          <w:rFonts w:ascii="Angsana New" w:hAnsi="Angsana New"/>
          <w:spacing w:val="-2"/>
          <w:sz w:val="30"/>
          <w:szCs w:val="30"/>
        </w:rPr>
        <w:t>10</w:t>
      </w:r>
      <w:r w:rsidRPr="00411BB0">
        <w:rPr>
          <w:rFonts w:ascii="Angsana New" w:hAnsi="Angsana New"/>
          <w:spacing w:val="-2"/>
          <w:sz w:val="30"/>
          <w:szCs w:val="30"/>
        </w:rPr>
        <w:t xml:space="preserve"> </w:t>
      </w:r>
      <w:r w:rsidR="004F1641" w:rsidRPr="00411BB0">
        <w:rPr>
          <w:rFonts w:ascii="Angsana New" w:hAnsi="Angsana New" w:hint="cs"/>
          <w:spacing w:val="-2"/>
          <w:sz w:val="30"/>
          <w:szCs w:val="30"/>
          <w:cs/>
        </w:rPr>
        <w:t>สิงหาคม</w:t>
      </w:r>
      <w:r w:rsidRPr="00411BB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C36E1" w:rsidRPr="00411BB0">
        <w:rPr>
          <w:rFonts w:ascii="Angsana New" w:hAnsi="Angsana New"/>
          <w:spacing w:val="-2"/>
          <w:sz w:val="30"/>
          <w:szCs w:val="30"/>
        </w:rPr>
        <w:t>2569</w:t>
      </w:r>
      <w:r w:rsidRPr="00411BB0">
        <w:rPr>
          <w:rFonts w:ascii="Angsana New" w:hAnsi="Angsana New"/>
          <w:spacing w:val="-2"/>
          <w:sz w:val="30"/>
          <w:szCs w:val="30"/>
        </w:rPr>
        <w:t xml:space="preserve"> </w:t>
      </w:r>
      <w:r w:rsidR="005B07E4" w:rsidRPr="00411BB0">
        <w:rPr>
          <w:rFonts w:ascii="Angsana New" w:hAnsi="Angsana New" w:hint="cs"/>
          <w:spacing w:val="-2"/>
          <w:sz w:val="30"/>
          <w:szCs w:val="30"/>
          <w:cs/>
        </w:rPr>
        <w:t>คณะกรรมการ</w:t>
      </w:r>
      <w:r w:rsidRPr="00411BB0">
        <w:rPr>
          <w:rFonts w:ascii="Angsana New" w:hAnsi="Angsana New" w:hint="cs"/>
          <w:spacing w:val="-2"/>
          <w:sz w:val="30"/>
          <w:szCs w:val="30"/>
          <w:cs/>
        </w:rPr>
        <w:t>มีมติอนุมัติจ่าย</w:t>
      </w:r>
      <w:r w:rsidR="005C7905" w:rsidRPr="00411BB0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Pr="00411BB0">
        <w:rPr>
          <w:rFonts w:ascii="Angsana New" w:hAnsi="Angsana New" w:hint="cs"/>
          <w:spacing w:val="-2"/>
          <w:sz w:val="30"/>
          <w:szCs w:val="30"/>
          <w:cs/>
        </w:rPr>
        <w:t>ปันผล</w:t>
      </w:r>
      <w:r w:rsidR="005B07E4" w:rsidRPr="00411BB0">
        <w:rPr>
          <w:rFonts w:ascii="Angsana New" w:hAnsi="Angsana New" w:hint="cs"/>
          <w:spacing w:val="-2"/>
          <w:sz w:val="30"/>
          <w:szCs w:val="30"/>
          <w:cs/>
        </w:rPr>
        <w:t>ระหว่างกาล</w:t>
      </w:r>
      <w:r w:rsidR="00ED1E08" w:rsidRPr="00933448">
        <w:rPr>
          <w:rFonts w:ascii="Angsana New" w:hAnsi="Angsana New" w:hint="cs"/>
          <w:spacing w:val="-4"/>
          <w:sz w:val="30"/>
          <w:szCs w:val="30"/>
          <w:cs/>
        </w:rPr>
        <w:t>สำหรับผลการดำเนินงานงวดหกเดือนแรกของ</w:t>
      </w:r>
      <w:r w:rsidRPr="00933448">
        <w:rPr>
          <w:rFonts w:ascii="Angsana New" w:hAnsi="Angsana New" w:hint="cs"/>
          <w:spacing w:val="-4"/>
          <w:sz w:val="30"/>
          <w:szCs w:val="30"/>
          <w:cs/>
        </w:rPr>
        <w:t xml:space="preserve">ปี </w:t>
      </w:r>
      <w:r w:rsidR="008C36E1" w:rsidRPr="00360C22">
        <w:rPr>
          <w:rFonts w:ascii="Angsana New" w:hAnsi="Angsana New"/>
          <w:spacing w:val="-4"/>
          <w:sz w:val="30"/>
          <w:szCs w:val="30"/>
        </w:rPr>
        <w:t>2569</w:t>
      </w:r>
      <w:r w:rsidR="00F13458" w:rsidRPr="00360C2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60C22">
        <w:rPr>
          <w:rFonts w:ascii="Angsana New" w:hAnsi="Angsana New" w:hint="cs"/>
          <w:spacing w:val="-4"/>
          <w:sz w:val="30"/>
          <w:szCs w:val="30"/>
          <w:cs/>
        </w:rPr>
        <w:t xml:space="preserve">ในอัตราหุ้นละ </w:t>
      </w:r>
      <w:r w:rsidR="00933448" w:rsidRPr="00360C22">
        <w:rPr>
          <w:rFonts w:ascii="Angsana New" w:hAnsi="Angsana New"/>
          <w:spacing w:val="-4"/>
          <w:sz w:val="30"/>
          <w:szCs w:val="30"/>
        </w:rPr>
        <w:t>0.40</w:t>
      </w:r>
      <w:r w:rsidRPr="00360C22">
        <w:rPr>
          <w:rFonts w:ascii="Angsana New" w:hAnsi="Angsana New"/>
          <w:spacing w:val="-4"/>
          <w:sz w:val="30"/>
          <w:szCs w:val="30"/>
        </w:rPr>
        <w:t xml:space="preserve"> </w:t>
      </w:r>
      <w:r w:rsidRPr="00360C22">
        <w:rPr>
          <w:rFonts w:ascii="Angsana New" w:hAnsi="Angsana New" w:hint="cs"/>
          <w:spacing w:val="-4"/>
          <w:sz w:val="30"/>
          <w:szCs w:val="30"/>
          <w:cs/>
        </w:rPr>
        <w:t xml:space="preserve">บาท เป็นจำนวนเงินทั้งสิ้น </w:t>
      </w:r>
      <w:r w:rsidR="00933448" w:rsidRPr="00360C22">
        <w:rPr>
          <w:rFonts w:ascii="Angsana New" w:hAnsi="Angsana New"/>
          <w:spacing w:val="-4"/>
          <w:sz w:val="30"/>
          <w:szCs w:val="30"/>
        </w:rPr>
        <w:t>170.08</w:t>
      </w:r>
      <w:r w:rsidRPr="00360C22">
        <w:rPr>
          <w:rFonts w:ascii="Angsana New" w:hAnsi="Angsana New"/>
          <w:spacing w:val="-4"/>
          <w:sz w:val="30"/>
          <w:szCs w:val="30"/>
        </w:rPr>
        <w:t xml:space="preserve"> </w:t>
      </w:r>
      <w:r w:rsidRPr="00360C22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411BB0">
        <w:rPr>
          <w:rFonts w:ascii="Angsana New" w:hAnsi="Angsana New" w:hint="cs"/>
          <w:sz w:val="30"/>
          <w:szCs w:val="30"/>
          <w:cs/>
        </w:rPr>
        <w:t xml:space="preserve"> เงินปันผล</w:t>
      </w:r>
      <w:r w:rsidR="005C7905" w:rsidRPr="00411BB0">
        <w:rPr>
          <w:rFonts w:ascii="Angsana New" w:hAnsi="Angsana New" w:hint="cs"/>
          <w:sz w:val="30"/>
          <w:szCs w:val="30"/>
          <w:cs/>
        </w:rPr>
        <w:t xml:space="preserve">ดังกล่าวจะจ่ายให้แก่ผู้ถือหุ้นในเดือนกันยายน </w:t>
      </w:r>
      <w:r w:rsidR="008C36E1" w:rsidRPr="00411BB0">
        <w:rPr>
          <w:rFonts w:ascii="Angsana New" w:hAnsi="Angsana New"/>
          <w:sz w:val="30"/>
          <w:szCs w:val="30"/>
        </w:rPr>
        <w:t>2569</w:t>
      </w:r>
    </w:p>
    <w:p w14:paraId="14B0363C" w14:textId="3CECE18F" w:rsidR="00472CD9" w:rsidRPr="00411BB0" w:rsidRDefault="00472C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11BB0">
        <w:rPr>
          <w:rFonts w:ascii="Angsana New" w:hAnsi="Angsana New"/>
          <w:sz w:val="30"/>
          <w:szCs w:val="30"/>
        </w:rPr>
        <w:br w:type="page"/>
      </w:r>
    </w:p>
    <w:p w14:paraId="4B293A15" w14:textId="36310786" w:rsidR="001B0814" w:rsidRPr="00411BB0" w:rsidRDefault="008C36E1" w:rsidP="001B08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11BB0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1B0814" w:rsidRPr="00411BB0">
        <w:rPr>
          <w:rFonts w:ascii="Angsana New" w:hAnsi="Angsana New"/>
          <w:b/>
          <w:bCs/>
          <w:sz w:val="30"/>
          <w:szCs w:val="30"/>
        </w:rPr>
        <w:tab/>
      </w:r>
      <w:r w:rsidR="001B0814" w:rsidRPr="00411BB0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AD205A6" w14:textId="77777777" w:rsidR="001B0814" w:rsidRPr="00411BB0" w:rsidRDefault="001B0814" w:rsidP="00D76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01165C" w14:textId="4FC65524" w:rsidR="00950750" w:rsidRPr="00411BB0" w:rsidRDefault="001B0814" w:rsidP="001B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11BB0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</w:t>
      </w:r>
      <w:r w:rsidR="00E5504E" w:rsidRPr="00411BB0">
        <w:rPr>
          <w:rFonts w:ascii="Angsana New" w:hAnsi="Angsana New" w:hint="cs"/>
          <w:sz w:val="30"/>
          <w:szCs w:val="30"/>
          <w:cs/>
        </w:rPr>
        <w:t>และปรับปรุง</w:t>
      </w:r>
      <w:r w:rsidRPr="00411BB0">
        <w:rPr>
          <w:rFonts w:ascii="Angsana New" w:hAnsi="Angsana New"/>
          <w:sz w:val="30"/>
          <w:szCs w:val="30"/>
          <w:cs/>
        </w:rPr>
        <w:t>ใหม่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</w:t>
      </w:r>
      <w:r w:rsidRPr="00411BB0">
        <w:rPr>
          <w:rFonts w:ascii="Angsana New" w:hAnsi="Angsana New"/>
          <w:sz w:val="30"/>
          <w:szCs w:val="30"/>
        </w:rPr>
        <w:t xml:space="preserve"> </w:t>
      </w:r>
      <w:r w:rsidRPr="00411BB0">
        <w:rPr>
          <w:rFonts w:ascii="Angsana New" w:hAnsi="Angsana New"/>
          <w:sz w:val="30"/>
          <w:szCs w:val="30"/>
          <w:cs/>
        </w:rPr>
        <w:t xml:space="preserve">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8C36E1" w:rsidRPr="00411BB0">
        <w:rPr>
          <w:rFonts w:ascii="Angsana New" w:hAnsi="Angsana New"/>
          <w:sz w:val="30"/>
          <w:szCs w:val="30"/>
        </w:rPr>
        <w:t>1</w:t>
      </w:r>
      <w:r w:rsidRPr="00411BB0">
        <w:rPr>
          <w:rFonts w:ascii="Angsana New" w:hAnsi="Angsana New"/>
          <w:sz w:val="30"/>
          <w:szCs w:val="30"/>
        </w:rPr>
        <w:t xml:space="preserve"> </w:t>
      </w:r>
      <w:r w:rsidRPr="00411BB0">
        <w:rPr>
          <w:rFonts w:ascii="Angsana New" w:hAnsi="Angsana New"/>
          <w:sz w:val="30"/>
          <w:szCs w:val="30"/>
          <w:cs/>
        </w:rPr>
        <w:t>มกราคมในปีดังต่อไปนี้ และอนุญาตให้นำมาถือปฏิบัติก่อนวันที่มีผลบังคับใช้ได้</w:t>
      </w:r>
      <w:r w:rsidR="004772AD" w:rsidRPr="00411BB0">
        <w:rPr>
          <w:rFonts w:ascii="Angsana New" w:hAnsi="Angsana New" w:hint="cs"/>
          <w:sz w:val="30"/>
          <w:szCs w:val="30"/>
          <w:cs/>
        </w:rPr>
        <w:t xml:space="preserve"> </w:t>
      </w:r>
      <w:r w:rsidRPr="00411BB0">
        <w:rPr>
          <w:rFonts w:ascii="Angsana New" w:hAnsi="Angsana New"/>
          <w:sz w:val="30"/>
          <w:szCs w:val="30"/>
          <w:cs/>
        </w:rPr>
        <w:t>อย่างไรก็ตามกลุ่มบริษัทไม่ได้นำมาตรฐานการรายงานที่ออก</w:t>
      </w:r>
      <w:r w:rsidR="00E5504E" w:rsidRPr="00411BB0">
        <w:rPr>
          <w:rFonts w:ascii="Angsana New" w:hAnsi="Angsana New" w:hint="cs"/>
          <w:sz w:val="30"/>
          <w:szCs w:val="30"/>
          <w:cs/>
        </w:rPr>
        <w:t>และปรับปรุงใหม่</w:t>
      </w:r>
      <w:r w:rsidRPr="00411BB0">
        <w:rPr>
          <w:rFonts w:ascii="Angsana New" w:hAnsi="Angsana New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620FF42E" w14:textId="77777777" w:rsidR="001B0814" w:rsidRPr="00411BB0" w:rsidRDefault="001B0814" w:rsidP="001B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9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56"/>
        <w:gridCol w:w="1244"/>
      </w:tblGrid>
      <w:tr w:rsidR="001B0814" w:rsidRPr="00411BB0" w14:paraId="1E8FB19D" w14:textId="77777777" w:rsidTr="00732493">
        <w:trPr>
          <w:tblHeader/>
        </w:trPr>
        <w:tc>
          <w:tcPr>
            <w:tcW w:w="3510" w:type="dxa"/>
            <w:vAlign w:val="bottom"/>
          </w:tcPr>
          <w:p w14:paraId="503F30C0" w14:textId="32E432ED" w:rsidR="001B0814" w:rsidRPr="00411BB0" w:rsidRDefault="001B0814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411B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Pr="00411B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233E1BCE" w14:textId="77777777" w:rsidR="001B0814" w:rsidRPr="00411BB0" w:rsidRDefault="001B0814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11BB0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20BD7073" w14:textId="77777777" w:rsidR="001B0814" w:rsidRPr="00411BB0" w:rsidRDefault="001B0814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11BB0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1B0814" w:rsidRPr="00411BB0" w14:paraId="6F60DB09" w14:textId="77777777" w:rsidTr="00732493">
        <w:tc>
          <w:tcPr>
            <w:tcW w:w="3510" w:type="dxa"/>
          </w:tcPr>
          <w:p w14:paraId="3C19A2CC" w14:textId="5ED90082" w:rsidR="001B0814" w:rsidRPr="00411BB0" w:rsidRDefault="001B0814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411BB0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8C36E1" w:rsidRPr="00411BB0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156" w:type="dxa"/>
          </w:tcPr>
          <w:p w14:paraId="3E873E28" w14:textId="77777777" w:rsidR="001B0814" w:rsidRPr="00411BB0" w:rsidRDefault="001B0814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411BB0">
              <w:rPr>
                <w:rFonts w:asciiTheme="majorBidi" w:hAnsiTheme="majorBidi" w:cstheme="majorBidi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65685A66" w14:textId="7F883EBC" w:rsidR="001B0814" w:rsidRPr="00411BB0" w:rsidRDefault="008C36E1" w:rsidP="0073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11BB0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  <w:tr w:rsidR="00AC6916" w:rsidRPr="00411BB0" w14:paraId="535E2E8B" w14:textId="77777777" w:rsidTr="00732493">
        <w:tc>
          <w:tcPr>
            <w:tcW w:w="3510" w:type="dxa"/>
          </w:tcPr>
          <w:p w14:paraId="12910420" w14:textId="0D61C103" w:rsidR="00AC6916" w:rsidRPr="00411BB0" w:rsidRDefault="00AC6916" w:rsidP="00AC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11BB0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  <w:r w:rsidRPr="00411BB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1BB0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="008C36E1" w:rsidRPr="00411BB0">
              <w:rPr>
                <w:rFonts w:ascii="Angsana New" w:hAnsi="Angsana New"/>
                <w:sz w:val="28"/>
                <w:szCs w:val="28"/>
              </w:rPr>
              <w:t>7</w:t>
            </w:r>
            <w:r w:rsidRPr="00411BB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156" w:type="dxa"/>
          </w:tcPr>
          <w:p w14:paraId="6057FDE4" w14:textId="4CCB4F57" w:rsidR="00AC6916" w:rsidRPr="00411BB0" w:rsidRDefault="00AC6916" w:rsidP="00AC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1BB0">
              <w:rPr>
                <w:rFonts w:ascii="Angsana New" w:hAnsi="Angsana New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2AB3EB7F" w14:textId="0F3AFE4F" w:rsidR="00AC6916" w:rsidRPr="00411BB0" w:rsidRDefault="008C36E1" w:rsidP="00AC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11BB0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</w:tbl>
    <w:p w14:paraId="30FBAF18" w14:textId="77777777" w:rsidR="001B0814" w:rsidRPr="00411BB0" w:rsidRDefault="001B0814" w:rsidP="001B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2E106F" w14:textId="74E92400" w:rsidR="001B0814" w:rsidRPr="00411BB0" w:rsidRDefault="001B0814" w:rsidP="001B0814">
      <w:pPr>
        <w:pStyle w:val="ListParagraph"/>
        <w:numPr>
          <w:ilvl w:val="0"/>
          <w:numId w:val="22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411BB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 xml:space="preserve">มาตรฐานการรายงานทางการเงิน ฉบับที่ </w:t>
      </w:r>
      <w:r w:rsidR="008C36E1" w:rsidRPr="00411BB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18</w:t>
      </w:r>
      <w:r w:rsidRPr="00411BB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 xml:space="preserve"> </w:t>
      </w:r>
      <w:r w:rsidRPr="00411BB0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1B3973B1" w14:textId="77777777" w:rsidR="001B0814" w:rsidRPr="00411BB0" w:rsidRDefault="001B0814" w:rsidP="001B081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061804D4" w14:textId="2412B931" w:rsidR="001B0814" w:rsidRPr="00411BB0" w:rsidRDefault="001B0814" w:rsidP="001B081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มาตรฐานการรายงานทางการเงิน ฉบับที่ </w:t>
      </w:r>
      <w:r w:rsidR="008C36E1" w:rsidRPr="00411BB0">
        <w:rPr>
          <w:rFonts w:asciiTheme="majorBidi" w:hAnsiTheme="majorBidi" w:cstheme="majorBidi"/>
          <w:color w:val="000000" w:themeColor="text1"/>
          <w:sz w:val="30"/>
          <w:szCs w:val="30"/>
        </w:rPr>
        <w:t>18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จะมาแทนมาตรฐานการบัญชี</w:t>
      </w:r>
      <w:r w:rsidRPr="00411BB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ฉบับที่ </w:t>
      </w:r>
      <w:r w:rsidR="008C36E1" w:rsidRPr="00411BB0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411BB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เรื่อง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411BB0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การนำเสนองบการเงิน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411BB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และนำเสนอ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ข้อกำหนด</w:t>
      </w:r>
      <w:r w:rsidRPr="00411BB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ที่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สำคัญใหม่ดังต่อไปนี้</w:t>
      </w:r>
    </w:p>
    <w:p w14:paraId="627DDCFB" w14:textId="77777777" w:rsidR="001B0814" w:rsidRPr="00411BB0" w:rsidRDefault="001B0814" w:rsidP="001B081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1936A38" w14:textId="239768A1" w:rsidR="001B0814" w:rsidRPr="00411BB0" w:rsidRDefault="001B0814" w:rsidP="001B0814">
      <w:pPr>
        <w:pStyle w:val="ListParagraph"/>
        <w:numPr>
          <w:ilvl w:val="0"/>
          <w:numId w:val="42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411BB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หรือ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ขาดทุนออกเป็น </w:t>
      </w:r>
      <w:r w:rsidR="008C36E1" w:rsidRPr="00411BB0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411BB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411BB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รวมย่อยที่กำหนดขึ้นใหม่นั่นคือ “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กำไรหรือขาดทุนจากการดำเนินงาน</w:t>
      </w:r>
      <w:r w:rsidRPr="00411BB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” 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ทั้งนี้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กำไรสุทธิของกิจการจะไม่เปลี่ยนแปลง</w:t>
      </w:r>
    </w:p>
    <w:p w14:paraId="5F5EA26F" w14:textId="7BE12C73" w:rsidR="001B0814" w:rsidRPr="00411BB0" w:rsidRDefault="001B0814" w:rsidP="00283987">
      <w:pPr>
        <w:pStyle w:val="ListParagraph"/>
        <w:numPr>
          <w:ilvl w:val="0"/>
          <w:numId w:val="42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11BB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ต้องเปิดเผย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MPMs”) 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ไว้ในหมายเหตุประกอบงบการเงิน</w:t>
      </w:r>
      <w:r w:rsidRPr="00411BB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ข้อเดียว</w:t>
      </w:r>
    </w:p>
    <w:p w14:paraId="4C8A7017" w14:textId="77777777" w:rsidR="001B0814" w:rsidRPr="00411BB0" w:rsidRDefault="001B0814" w:rsidP="001B0814">
      <w:pPr>
        <w:pStyle w:val="ListParagraph"/>
        <w:numPr>
          <w:ilvl w:val="0"/>
          <w:numId w:val="42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11BB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ให้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แนวทางเพิ่มเติมเกี่ยวกับ</w:t>
      </w:r>
      <w:r w:rsidRPr="00411BB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การจัดกลุ่ม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ข้อมูลในงบการเงิน</w:t>
      </w:r>
    </w:p>
    <w:p w14:paraId="24B38406" w14:textId="77777777" w:rsidR="00AC6916" w:rsidRPr="00411BB0" w:rsidRDefault="00AC6916" w:rsidP="00AC6916">
      <w:pPr>
        <w:pStyle w:val="ListParagraph"/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CFD9301" w14:textId="5CA64697" w:rsidR="001B0814" w:rsidRPr="00411BB0" w:rsidRDefault="001009AF" w:rsidP="001009AF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Pr="00411BB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527D252C" w14:textId="77777777" w:rsidR="001009AF" w:rsidRPr="00411BB0" w:rsidRDefault="001009AF" w:rsidP="001009AF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D81E463" w14:textId="67241A4C" w:rsidR="001B0814" w:rsidRPr="00283987" w:rsidRDefault="001B0814" w:rsidP="009C516D">
      <w:pPr>
        <w:pStyle w:val="ListParagraph"/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11BB0">
        <w:rPr>
          <w:rFonts w:asciiTheme="majorBidi" w:hAnsiTheme="majorBidi"/>
          <w:color w:val="000000" w:themeColor="text1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6200D4" w:rsidRPr="00411BB0">
        <w:rPr>
          <w:rFonts w:asciiTheme="majorBidi" w:hAnsiTheme="majorBidi"/>
          <w:color w:val="000000" w:themeColor="text1"/>
          <w:sz w:val="30"/>
          <w:szCs w:val="30"/>
        </w:rPr>
        <w:br/>
      </w:r>
      <w:r w:rsidRPr="00411BB0">
        <w:rPr>
          <w:rFonts w:asciiTheme="majorBidi" w:hAnsiTheme="majorBidi"/>
          <w:color w:val="000000" w:themeColor="text1"/>
          <w:sz w:val="30"/>
          <w:szCs w:val="30"/>
          <w:cs/>
        </w:rPr>
        <w:t>การรายงานทางการเงินที่ออก</w:t>
      </w:r>
      <w:r w:rsidR="003E2FE3" w:rsidRPr="00411BB0">
        <w:rPr>
          <w:rFonts w:asciiTheme="majorBidi" w:hAnsiTheme="majorBidi" w:hint="cs"/>
          <w:color w:val="000000" w:themeColor="text1"/>
          <w:sz w:val="30"/>
          <w:szCs w:val="30"/>
          <w:cs/>
        </w:rPr>
        <w:t>และปรับปรุงใหม่</w:t>
      </w:r>
      <w:r w:rsidRPr="00411BB0">
        <w:rPr>
          <w:rFonts w:asciiTheme="majorBidi" w:hAnsiTheme="majorBidi"/>
          <w:color w:val="000000" w:themeColor="text1"/>
          <w:sz w:val="30"/>
          <w:szCs w:val="30"/>
          <w:cs/>
        </w:rPr>
        <w:t>ดังกล่าวข้างต้น</w:t>
      </w:r>
      <w:r w:rsidRPr="00283987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</w:p>
    <w:p w14:paraId="1EE91E50" w14:textId="77777777" w:rsidR="001B0814" w:rsidRPr="00283987" w:rsidRDefault="001B0814" w:rsidP="001B081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46A0420" w14:textId="77777777" w:rsidR="001B0814" w:rsidRPr="00283987" w:rsidRDefault="001B0814" w:rsidP="001B081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sectPr w:rsidR="001B0814" w:rsidRPr="00283987" w:rsidSect="0008252F">
      <w:footerReference w:type="default" r:id="rId2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D34C9" w14:textId="77777777" w:rsidR="00EC6BA2" w:rsidRDefault="00EC6BA2">
      <w:r>
        <w:separator/>
      </w:r>
    </w:p>
  </w:endnote>
  <w:endnote w:type="continuationSeparator" w:id="0">
    <w:p w14:paraId="564AEC99" w14:textId="77777777" w:rsidR="00EC6BA2" w:rsidRDefault="00EC6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491995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EA3E7D7" w14:textId="4214B0FC" w:rsidR="00792549" w:rsidRPr="001B3715" w:rsidRDefault="00792549" w:rsidP="001B3715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B3715">
          <w:rPr>
            <w:rFonts w:ascii="Angsana New" w:hAnsi="Angsana New"/>
            <w:sz w:val="30"/>
            <w:szCs w:val="30"/>
          </w:rPr>
          <w:fldChar w:fldCharType="begin"/>
        </w:r>
        <w:r w:rsidRPr="001B3715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1B3715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1B3715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1B3715">
          <w:rPr>
            <w:rFonts w:ascii="Angsana New" w:hAnsi="Angsana New"/>
            <w:sz w:val="30"/>
            <w:szCs w:val="30"/>
          </w:rPr>
          <w:fldChar w:fldCharType="separate"/>
        </w:r>
        <w:r w:rsidR="000B2201">
          <w:rPr>
            <w:rFonts w:ascii="Angsana New" w:hAnsi="Angsana New"/>
            <w:noProof/>
            <w:sz w:val="30"/>
            <w:szCs w:val="30"/>
          </w:rPr>
          <w:t>1</w:t>
        </w:r>
        <w:r w:rsidR="008C36E1" w:rsidRPr="008C36E1">
          <w:rPr>
            <w:rFonts w:ascii="Angsana New" w:hAnsi="Angsana New"/>
            <w:noProof/>
            <w:sz w:val="30"/>
            <w:szCs w:val="30"/>
          </w:rPr>
          <w:t>4</w:t>
        </w:r>
        <w:r w:rsidRPr="001B3715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2455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37A760" w14:textId="2C6F439D" w:rsidR="00792549" w:rsidRPr="00775DAE" w:rsidRDefault="007925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80B4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220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8C36E1" w:rsidRPr="008C36E1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661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21C24F" w14:textId="2DD64E7B" w:rsidR="00792549" w:rsidRPr="00775DAE" w:rsidRDefault="007925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80B4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220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8C36E1" w:rsidRPr="008C36E1"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E80D" w14:textId="18F05755" w:rsidR="00792549" w:rsidRPr="003C3524" w:rsidRDefault="00792549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8C36E1" w:rsidRPr="008C36E1">
      <w:rPr>
        <w:rStyle w:val="PageNumber"/>
        <w:rFonts w:ascii="Angsana New" w:hAnsi="Angsana New"/>
        <w:noProof/>
        <w:sz w:val="30"/>
        <w:szCs w:val="30"/>
      </w:rPr>
      <w:t>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33548807" w:rsidR="00792549" w:rsidRPr="001D2470" w:rsidRDefault="00792549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740BAD">
      <w:rPr>
        <w:rFonts w:ascii="Angsana New" w:hAnsi="Angsana New"/>
        <w:noProof/>
        <w:sz w:val="30"/>
        <w:szCs w:val="30"/>
      </w:rPr>
      <w:t>FSA_SAT_TH_Q</w:t>
    </w:r>
    <w:r w:rsidR="008C36E1" w:rsidRPr="008C36E1">
      <w:rPr>
        <w:rFonts w:ascii="Angsana New" w:hAnsi="Angsana New"/>
        <w:noProof/>
        <w:sz w:val="30"/>
        <w:szCs w:val="30"/>
      </w:rPr>
      <w:t>2</w:t>
    </w:r>
    <w:r w:rsidR="00740BAD">
      <w:rPr>
        <w:rFonts w:ascii="Angsana New" w:hAnsi="Angsana New"/>
        <w:noProof/>
        <w:sz w:val="30"/>
        <w:szCs w:val="30"/>
      </w:rPr>
      <w:t>_NFS_</w:t>
    </w:r>
    <w:r w:rsidR="008C36E1" w:rsidRPr="008C36E1">
      <w:rPr>
        <w:rFonts w:ascii="Angsana New" w:hAnsi="Angsana New"/>
        <w:noProof/>
        <w:sz w:val="30"/>
        <w:szCs w:val="30"/>
      </w:rPr>
      <w:t>31</w:t>
    </w:r>
    <w:r w:rsidR="00740BAD">
      <w:rPr>
        <w:rFonts w:ascii="Angsana New" w:hAnsi="Angsana New"/>
        <w:noProof/>
        <w:sz w:val="30"/>
        <w:szCs w:val="30"/>
      </w:rPr>
      <w:t>.</w:t>
    </w:r>
    <w:r w:rsidR="008C36E1" w:rsidRPr="008C36E1">
      <w:rPr>
        <w:rFonts w:ascii="Angsana New" w:hAnsi="Angsana New"/>
        <w:noProof/>
        <w:sz w:val="30"/>
        <w:szCs w:val="30"/>
      </w:rPr>
      <w:t>07</w:t>
    </w:r>
    <w:r w:rsidR="00740BAD">
      <w:rPr>
        <w:rFonts w:ascii="Angsana New" w:hAnsi="Angsana New"/>
        <w:noProof/>
        <w:sz w:val="30"/>
        <w:szCs w:val="30"/>
      </w:rPr>
      <w:t>.</w:t>
    </w:r>
    <w:r w:rsidR="008C36E1" w:rsidRPr="008C36E1">
      <w:rPr>
        <w:rFonts w:ascii="Angsana New" w:hAnsi="Angsana New"/>
        <w:noProof/>
        <w:sz w:val="30"/>
        <w:szCs w:val="30"/>
      </w:rPr>
      <w:t>26</w:t>
    </w:r>
    <w:r w:rsidR="00740BAD">
      <w:rPr>
        <w:rFonts w:ascii="Angsana New" w:hAnsi="Angsana New"/>
        <w:noProof/>
        <w:sz w:val="30"/>
        <w:szCs w:val="30"/>
      </w:rPr>
      <w:t>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  <w:cs/>
      </w:rPr>
      <w:t xml:space="preserve">  </w:t>
    </w:r>
    <w:r>
      <w:rPr>
        <w:rFonts w:ascii="Angsana New" w:hAnsi="Angsana New"/>
        <w:sz w:val="30"/>
        <w:szCs w:val="30"/>
        <w:cs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30895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A74309" w14:textId="5DEFFDE3" w:rsidR="0002188C" w:rsidRDefault="0002188C">
        <w:pPr>
          <w:pStyle w:val="Footer"/>
          <w:jc w:val="center"/>
        </w:pPr>
        <w:r w:rsidRPr="000218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2188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B3715">
          <w:rPr>
            <w:rFonts w:asciiTheme="majorBidi" w:hAnsiTheme="majorBidi"/>
            <w:sz w:val="30"/>
            <w:szCs w:val="30"/>
          </w:rPr>
          <w:instrText xml:space="preserve">* </w:instrText>
        </w:r>
        <w:r w:rsidRPr="0002188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0218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C36E1" w:rsidRPr="008C36E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218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01601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FD368D" w14:textId="574D0690" w:rsidR="00792549" w:rsidRPr="00580B49" w:rsidRDefault="00792549" w:rsidP="00580B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80B4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220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8C36E1" w:rsidRPr="008C36E1">
          <w:rPr>
            <w:rFonts w:asciiTheme="majorBidi" w:hAnsiTheme="majorBidi" w:cstheme="majorBidi"/>
            <w:noProof/>
            <w:sz w:val="30"/>
            <w:szCs w:val="30"/>
          </w:rPr>
          <w:t>0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53745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24DC9CC" w14:textId="2F793405" w:rsidR="00792549" w:rsidRPr="00580B49" w:rsidRDefault="00792549" w:rsidP="00580B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80B4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220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8C36E1" w:rsidRPr="008C36E1">
          <w:rPr>
            <w:rFonts w:asciiTheme="majorBidi" w:hAnsiTheme="majorBidi" w:cstheme="majorBidi"/>
            <w:noProof/>
            <w:sz w:val="30"/>
            <w:szCs w:val="30"/>
          </w:rPr>
          <w:t>1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noProof/>
        <w:sz w:val="30"/>
        <w:szCs w:val="30"/>
      </w:rPr>
      <w:id w:val="703520442"/>
      <w:docPartObj>
        <w:docPartGallery w:val="Page Numbers (Bottom of Page)"/>
        <w:docPartUnique/>
      </w:docPartObj>
    </w:sdtPr>
    <w:sdtEndPr/>
    <w:sdtContent>
      <w:p w14:paraId="41157665" w14:textId="10815FAA" w:rsidR="00792549" w:rsidRPr="00580B49" w:rsidRDefault="00792549" w:rsidP="00580B49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580B49">
          <w:rPr>
            <w:rFonts w:asciiTheme="majorBidi" w:hAnsiTheme="majorBidi"/>
            <w:noProof/>
            <w:sz w:val="30"/>
            <w:szCs w:val="30"/>
            <w:cs/>
          </w:rPr>
          <w:instrText xml:space="preserve">* </w:instrTex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0B220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8C36E1" w:rsidRPr="008C36E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003073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416B75" w14:textId="52F70A17" w:rsidR="009F31ED" w:rsidRPr="00775DAE" w:rsidRDefault="009F31ED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80B4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8C36E1" w:rsidRPr="008C36E1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48647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581DC3" w14:textId="660336FD" w:rsidR="00792549" w:rsidRPr="00775DAE" w:rsidRDefault="007925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80B4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220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8C36E1" w:rsidRPr="008C36E1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80540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689A59" w14:textId="55DBE2B8" w:rsidR="00792549" w:rsidRPr="00775DAE" w:rsidRDefault="007925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580B49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B220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8C36E1" w:rsidRPr="008C36E1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74FE1" w14:textId="77777777" w:rsidR="00EC6BA2" w:rsidRDefault="00EC6BA2">
      <w:r>
        <w:separator/>
      </w:r>
    </w:p>
  </w:footnote>
  <w:footnote w:type="continuationSeparator" w:id="0">
    <w:p w14:paraId="0828FB21" w14:textId="77777777" w:rsidR="00EC6BA2" w:rsidRDefault="00EC6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47D52" w14:textId="278EFA30" w:rsidR="00792549" w:rsidRPr="00774FEB" w:rsidRDefault="00792549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18A5BB" w14:textId="77777777" w:rsidR="00792549" w:rsidRPr="009D0D6C" w:rsidRDefault="00792549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29AC2FD" w14:textId="2250D3AC" w:rsidR="00792549" w:rsidRPr="009D0D6C" w:rsidRDefault="00F63783" w:rsidP="0086655A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 w:rsidR="008C36E1" w:rsidRPr="008C36E1"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1B3715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Pr="001B3715">
      <w:rPr>
        <w:rFonts w:asciiTheme="majorBidi" w:hAnsiTheme="majorBidi" w:cstheme="majorBidi"/>
        <w:b/>
        <w:bCs/>
        <w:sz w:val="32"/>
        <w:szCs w:val="32"/>
        <w:cs/>
        <w:lang w:eastAsia="x-none"/>
      </w:rPr>
      <w:t>มิถุนายน</w:t>
    </w: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8C36E1" w:rsidRPr="008C36E1">
      <w:rPr>
        <w:rFonts w:asciiTheme="majorBidi" w:hAnsiTheme="majorBidi" w:cstheme="majorBidi"/>
        <w:b/>
        <w:bCs/>
        <w:sz w:val="32"/>
        <w:szCs w:val="32"/>
        <w:lang w:eastAsia="x-none"/>
      </w:rPr>
      <w:t>2569</w:t>
    </w: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792549"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(ไม่ได้ตรวจสอบ)</w:t>
    </w:r>
  </w:p>
  <w:p w14:paraId="0D571727" w14:textId="77777777" w:rsidR="00792549" w:rsidRDefault="00792549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E5361" w14:textId="77777777" w:rsidR="00792549" w:rsidRPr="00774FEB" w:rsidRDefault="00792549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4E19578" w14:textId="77777777" w:rsidR="00792549" w:rsidRPr="009D0D6C" w:rsidRDefault="00792549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13EFDBE" w14:textId="3AF6512A" w:rsidR="000F6E64" w:rsidRPr="009D0D6C" w:rsidRDefault="009F31ED" w:rsidP="000F6E64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 w:rsidR="008C36E1" w:rsidRPr="008C36E1"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1B3715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Pr="001B3715">
      <w:rPr>
        <w:rFonts w:asciiTheme="majorBidi" w:hAnsiTheme="majorBidi" w:cstheme="majorBidi"/>
        <w:b/>
        <w:bCs/>
        <w:sz w:val="32"/>
        <w:szCs w:val="32"/>
        <w:cs/>
        <w:lang w:eastAsia="x-none"/>
      </w:rPr>
      <w:t>มิถุนายน</w:t>
    </w: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8C36E1" w:rsidRPr="008C36E1">
      <w:rPr>
        <w:rFonts w:asciiTheme="majorBidi" w:hAnsiTheme="majorBidi" w:cstheme="majorBidi"/>
        <w:b/>
        <w:bCs/>
        <w:sz w:val="32"/>
        <w:szCs w:val="32"/>
        <w:lang w:eastAsia="x-none"/>
      </w:rPr>
      <w:t>2569</w:t>
    </w:r>
    <w:r w:rsidR="00CF4ADB"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0F6E64"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>(ไม่ได้ตรวจสอบ)</w:t>
    </w:r>
  </w:p>
  <w:p w14:paraId="42F38A8C" w14:textId="77777777" w:rsidR="00792549" w:rsidRPr="006E020C" w:rsidRDefault="00792549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D7907" w14:textId="77777777" w:rsidR="009F31ED" w:rsidRPr="00774FEB" w:rsidRDefault="009F31ED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28C1C1" w14:textId="77777777" w:rsidR="009F31ED" w:rsidRPr="009D0D6C" w:rsidRDefault="009F31ED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B9DFC82" w14:textId="5DB56F3E" w:rsidR="009F31ED" w:rsidRPr="009D0D6C" w:rsidRDefault="009F31ED" w:rsidP="00AE4427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 w:rsidR="008C36E1" w:rsidRPr="008C36E1"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1B3715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Pr="001B3715">
      <w:rPr>
        <w:rFonts w:asciiTheme="majorBidi" w:hAnsiTheme="majorBidi" w:cstheme="majorBidi"/>
        <w:b/>
        <w:bCs/>
        <w:sz w:val="32"/>
        <w:szCs w:val="32"/>
        <w:cs/>
        <w:lang w:eastAsia="x-none"/>
      </w:rPr>
      <w:t>มิถุนายน</w:t>
    </w: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8C36E1" w:rsidRPr="008C36E1">
      <w:rPr>
        <w:rFonts w:asciiTheme="majorBidi" w:hAnsiTheme="majorBidi" w:cstheme="majorBidi"/>
        <w:b/>
        <w:bCs/>
        <w:sz w:val="32"/>
        <w:szCs w:val="32"/>
        <w:lang w:eastAsia="x-none"/>
      </w:rPr>
      <w:t>2569</w:t>
    </w:r>
    <w:r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46ECB036" w14:textId="77777777" w:rsidR="009F31ED" w:rsidRPr="001B3715" w:rsidRDefault="009F31ED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F130C" w14:textId="77777777" w:rsidR="00792549" w:rsidRPr="00774FEB" w:rsidRDefault="00792549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F0A63C3" w14:textId="77777777" w:rsidR="00792549" w:rsidRPr="009D0D6C" w:rsidRDefault="00792549" w:rsidP="008665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9D0D6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6F1B751" w14:textId="155A8023" w:rsidR="00AE4427" w:rsidRPr="009D0D6C" w:rsidRDefault="009F31ED" w:rsidP="00AE4427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 w:rsidR="008C36E1" w:rsidRPr="008C36E1"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1B3715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Pr="001B3715">
      <w:rPr>
        <w:rFonts w:asciiTheme="majorBidi" w:hAnsiTheme="majorBidi" w:cstheme="majorBidi"/>
        <w:b/>
        <w:bCs/>
        <w:sz w:val="32"/>
        <w:szCs w:val="32"/>
        <w:cs/>
        <w:lang w:eastAsia="x-none"/>
      </w:rPr>
      <w:t>มิถุนายน</w:t>
    </w: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8C36E1" w:rsidRPr="008C36E1">
      <w:rPr>
        <w:rFonts w:asciiTheme="majorBidi" w:hAnsiTheme="majorBidi" w:cstheme="majorBidi"/>
        <w:b/>
        <w:bCs/>
        <w:sz w:val="32"/>
        <w:szCs w:val="32"/>
        <w:lang w:eastAsia="x-none"/>
      </w:rPr>
      <w:t>2569</w:t>
    </w:r>
    <w:r w:rsidR="00AE4427" w:rsidRPr="009D0D6C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556F1E7C" w14:textId="77777777" w:rsidR="00792549" w:rsidRPr="001B3715" w:rsidRDefault="00792549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41915815">
    <w:abstractNumId w:val="6"/>
  </w:num>
  <w:num w:numId="2" w16cid:durableId="537545260">
    <w:abstractNumId w:val="5"/>
  </w:num>
  <w:num w:numId="3" w16cid:durableId="1869946059">
    <w:abstractNumId w:val="9"/>
  </w:num>
  <w:num w:numId="4" w16cid:durableId="676080282">
    <w:abstractNumId w:val="7"/>
  </w:num>
  <w:num w:numId="5" w16cid:durableId="939265244">
    <w:abstractNumId w:val="8"/>
  </w:num>
  <w:num w:numId="6" w16cid:durableId="302197932">
    <w:abstractNumId w:val="3"/>
  </w:num>
  <w:num w:numId="7" w16cid:durableId="1044019638">
    <w:abstractNumId w:val="2"/>
  </w:num>
  <w:num w:numId="8" w16cid:durableId="1956404509">
    <w:abstractNumId w:val="0"/>
  </w:num>
  <w:num w:numId="9" w16cid:durableId="1744136681">
    <w:abstractNumId w:val="1"/>
  </w:num>
  <w:num w:numId="10" w16cid:durableId="1780031001">
    <w:abstractNumId w:val="4"/>
  </w:num>
  <w:num w:numId="11" w16cid:durableId="1533299432">
    <w:abstractNumId w:val="22"/>
  </w:num>
  <w:num w:numId="12" w16cid:durableId="268701970">
    <w:abstractNumId w:val="17"/>
  </w:num>
  <w:num w:numId="13" w16cid:durableId="777986506">
    <w:abstractNumId w:val="34"/>
  </w:num>
  <w:num w:numId="14" w16cid:durableId="398095799">
    <w:abstractNumId w:val="21"/>
  </w:num>
  <w:num w:numId="15" w16cid:durableId="159471490">
    <w:abstractNumId w:val="24"/>
  </w:num>
  <w:num w:numId="16" w16cid:durableId="1934238899">
    <w:abstractNumId w:val="36"/>
  </w:num>
  <w:num w:numId="17" w16cid:durableId="1651667564">
    <w:abstractNumId w:val="40"/>
  </w:num>
  <w:num w:numId="18" w16cid:durableId="1157376261">
    <w:abstractNumId w:val="38"/>
  </w:num>
  <w:num w:numId="19" w16cid:durableId="372193162">
    <w:abstractNumId w:val="32"/>
  </w:num>
  <w:num w:numId="20" w16cid:durableId="1884098335">
    <w:abstractNumId w:val="20"/>
  </w:num>
  <w:num w:numId="21" w16cid:durableId="2066903598">
    <w:abstractNumId w:val="16"/>
  </w:num>
  <w:num w:numId="22" w16cid:durableId="1815413440">
    <w:abstractNumId w:val="11"/>
  </w:num>
  <w:num w:numId="23" w16cid:durableId="986082786">
    <w:abstractNumId w:val="14"/>
  </w:num>
  <w:num w:numId="24" w16cid:durableId="1516731335">
    <w:abstractNumId w:val="39"/>
  </w:num>
  <w:num w:numId="25" w16cid:durableId="1862011677">
    <w:abstractNumId w:val="35"/>
  </w:num>
  <w:num w:numId="26" w16cid:durableId="93675830">
    <w:abstractNumId w:val="28"/>
  </w:num>
  <w:num w:numId="27" w16cid:durableId="1691486650">
    <w:abstractNumId w:val="19"/>
  </w:num>
  <w:num w:numId="28" w16cid:durableId="1008678098">
    <w:abstractNumId w:val="30"/>
  </w:num>
  <w:num w:numId="29" w16cid:durableId="199394958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44455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1790618">
    <w:abstractNumId w:val="37"/>
  </w:num>
  <w:num w:numId="32" w16cid:durableId="569925259">
    <w:abstractNumId w:val="29"/>
  </w:num>
  <w:num w:numId="33" w16cid:durableId="1533228810">
    <w:abstractNumId w:val="27"/>
  </w:num>
  <w:num w:numId="34" w16cid:durableId="1793090653">
    <w:abstractNumId w:val="25"/>
  </w:num>
  <w:num w:numId="35" w16cid:durableId="12250701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84503276">
    <w:abstractNumId w:val="31"/>
  </w:num>
  <w:num w:numId="37" w16cid:durableId="1663851166">
    <w:abstractNumId w:val="13"/>
  </w:num>
  <w:num w:numId="38" w16cid:durableId="611013566">
    <w:abstractNumId w:val="12"/>
  </w:num>
  <w:num w:numId="39" w16cid:durableId="1027871063">
    <w:abstractNumId w:val="26"/>
  </w:num>
  <w:num w:numId="40" w16cid:durableId="1464931753">
    <w:abstractNumId w:val="10"/>
  </w:num>
  <w:num w:numId="41" w16cid:durableId="1851603277">
    <w:abstractNumId w:val="18"/>
  </w:num>
  <w:num w:numId="42" w16cid:durableId="657731334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F21"/>
    <w:rsid w:val="0000010D"/>
    <w:rsid w:val="00000925"/>
    <w:rsid w:val="00000955"/>
    <w:rsid w:val="00000EB8"/>
    <w:rsid w:val="00001450"/>
    <w:rsid w:val="000017BC"/>
    <w:rsid w:val="00001864"/>
    <w:rsid w:val="00001C43"/>
    <w:rsid w:val="0000206B"/>
    <w:rsid w:val="000020F1"/>
    <w:rsid w:val="0000226D"/>
    <w:rsid w:val="00002303"/>
    <w:rsid w:val="000023E2"/>
    <w:rsid w:val="000023F5"/>
    <w:rsid w:val="000023F6"/>
    <w:rsid w:val="00002845"/>
    <w:rsid w:val="00002D02"/>
    <w:rsid w:val="00002E12"/>
    <w:rsid w:val="00003325"/>
    <w:rsid w:val="000034A0"/>
    <w:rsid w:val="000037FE"/>
    <w:rsid w:val="0000389C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534"/>
    <w:rsid w:val="000058F2"/>
    <w:rsid w:val="0000594C"/>
    <w:rsid w:val="00005AD0"/>
    <w:rsid w:val="00005E78"/>
    <w:rsid w:val="0000628B"/>
    <w:rsid w:val="0000681B"/>
    <w:rsid w:val="00006A9F"/>
    <w:rsid w:val="00006BFD"/>
    <w:rsid w:val="00006CCE"/>
    <w:rsid w:val="00006E1A"/>
    <w:rsid w:val="000070A4"/>
    <w:rsid w:val="00007183"/>
    <w:rsid w:val="000072A1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AEE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663"/>
    <w:rsid w:val="0001478D"/>
    <w:rsid w:val="00014804"/>
    <w:rsid w:val="000148BF"/>
    <w:rsid w:val="00014C00"/>
    <w:rsid w:val="00014E9A"/>
    <w:rsid w:val="00014ED3"/>
    <w:rsid w:val="000152E6"/>
    <w:rsid w:val="0001571D"/>
    <w:rsid w:val="00015863"/>
    <w:rsid w:val="0001594F"/>
    <w:rsid w:val="00015B87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88C"/>
    <w:rsid w:val="000219B7"/>
    <w:rsid w:val="00021AD8"/>
    <w:rsid w:val="00021B53"/>
    <w:rsid w:val="00021BBC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4E96"/>
    <w:rsid w:val="0002504D"/>
    <w:rsid w:val="000252A1"/>
    <w:rsid w:val="00025476"/>
    <w:rsid w:val="00025545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0C26"/>
    <w:rsid w:val="000313B7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B15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5F01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3CE8"/>
    <w:rsid w:val="000442E9"/>
    <w:rsid w:val="00044A9B"/>
    <w:rsid w:val="00044D57"/>
    <w:rsid w:val="00044D9E"/>
    <w:rsid w:val="0004505C"/>
    <w:rsid w:val="00045098"/>
    <w:rsid w:val="000450E5"/>
    <w:rsid w:val="0004539B"/>
    <w:rsid w:val="0004568C"/>
    <w:rsid w:val="000456A7"/>
    <w:rsid w:val="00045715"/>
    <w:rsid w:val="00045948"/>
    <w:rsid w:val="0004623B"/>
    <w:rsid w:val="000465E6"/>
    <w:rsid w:val="00046BA5"/>
    <w:rsid w:val="00046DD6"/>
    <w:rsid w:val="00046F82"/>
    <w:rsid w:val="00047213"/>
    <w:rsid w:val="000472B4"/>
    <w:rsid w:val="00047F68"/>
    <w:rsid w:val="000500B5"/>
    <w:rsid w:val="00050252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1B7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07AC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543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6C3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38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1B4"/>
    <w:rsid w:val="000742C6"/>
    <w:rsid w:val="0007464B"/>
    <w:rsid w:val="0007465D"/>
    <w:rsid w:val="0007499E"/>
    <w:rsid w:val="000749B2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32D"/>
    <w:rsid w:val="0008056A"/>
    <w:rsid w:val="0008057E"/>
    <w:rsid w:val="00080949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849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4B1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0C8"/>
    <w:rsid w:val="000901C4"/>
    <w:rsid w:val="000902E1"/>
    <w:rsid w:val="00090F7F"/>
    <w:rsid w:val="0009109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3750"/>
    <w:rsid w:val="0009392C"/>
    <w:rsid w:val="0009436D"/>
    <w:rsid w:val="00094B79"/>
    <w:rsid w:val="00094C98"/>
    <w:rsid w:val="00094F73"/>
    <w:rsid w:val="00094FB2"/>
    <w:rsid w:val="0009522B"/>
    <w:rsid w:val="00095996"/>
    <w:rsid w:val="00095BCD"/>
    <w:rsid w:val="00095C61"/>
    <w:rsid w:val="00096045"/>
    <w:rsid w:val="00096268"/>
    <w:rsid w:val="00096327"/>
    <w:rsid w:val="00096903"/>
    <w:rsid w:val="00096CB2"/>
    <w:rsid w:val="00096D78"/>
    <w:rsid w:val="00096E6C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2F4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848"/>
    <w:rsid w:val="000A3D8A"/>
    <w:rsid w:val="000A3F3B"/>
    <w:rsid w:val="000A4237"/>
    <w:rsid w:val="000A45CE"/>
    <w:rsid w:val="000A46F3"/>
    <w:rsid w:val="000A51CB"/>
    <w:rsid w:val="000A5278"/>
    <w:rsid w:val="000A533A"/>
    <w:rsid w:val="000A53A4"/>
    <w:rsid w:val="000A55A7"/>
    <w:rsid w:val="000A5686"/>
    <w:rsid w:val="000A5AAA"/>
    <w:rsid w:val="000A5CF4"/>
    <w:rsid w:val="000A6291"/>
    <w:rsid w:val="000A635B"/>
    <w:rsid w:val="000A64B6"/>
    <w:rsid w:val="000A6629"/>
    <w:rsid w:val="000A66B6"/>
    <w:rsid w:val="000A66FA"/>
    <w:rsid w:val="000A6818"/>
    <w:rsid w:val="000A6824"/>
    <w:rsid w:val="000A68A7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114"/>
    <w:rsid w:val="000B21D3"/>
    <w:rsid w:val="000B2201"/>
    <w:rsid w:val="000B26B9"/>
    <w:rsid w:val="000B27C3"/>
    <w:rsid w:val="000B287A"/>
    <w:rsid w:val="000B28CF"/>
    <w:rsid w:val="000B2922"/>
    <w:rsid w:val="000B2938"/>
    <w:rsid w:val="000B31BB"/>
    <w:rsid w:val="000B3207"/>
    <w:rsid w:val="000B323C"/>
    <w:rsid w:val="000B342D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9E"/>
    <w:rsid w:val="000B5ADB"/>
    <w:rsid w:val="000B5D57"/>
    <w:rsid w:val="000B60F2"/>
    <w:rsid w:val="000B6144"/>
    <w:rsid w:val="000B68BB"/>
    <w:rsid w:val="000B6CCF"/>
    <w:rsid w:val="000B6F09"/>
    <w:rsid w:val="000B7104"/>
    <w:rsid w:val="000B7409"/>
    <w:rsid w:val="000B7442"/>
    <w:rsid w:val="000B7868"/>
    <w:rsid w:val="000B7BD3"/>
    <w:rsid w:val="000B7F99"/>
    <w:rsid w:val="000C0102"/>
    <w:rsid w:val="000C01DE"/>
    <w:rsid w:val="000C0558"/>
    <w:rsid w:val="000C0793"/>
    <w:rsid w:val="000C0B30"/>
    <w:rsid w:val="000C0B5F"/>
    <w:rsid w:val="000C0DA0"/>
    <w:rsid w:val="000C131A"/>
    <w:rsid w:val="000C13D3"/>
    <w:rsid w:val="000C1407"/>
    <w:rsid w:val="000C1433"/>
    <w:rsid w:val="000C164D"/>
    <w:rsid w:val="000C1BB9"/>
    <w:rsid w:val="000C1D48"/>
    <w:rsid w:val="000C3256"/>
    <w:rsid w:val="000C326F"/>
    <w:rsid w:val="000C3357"/>
    <w:rsid w:val="000C3AF0"/>
    <w:rsid w:val="000C3BE8"/>
    <w:rsid w:val="000C41C0"/>
    <w:rsid w:val="000C49B6"/>
    <w:rsid w:val="000C4F02"/>
    <w:rsid w:val="000C5255"/>
    <w:rsid w:val="000C525E"/>
    <w:rsid w:val="000C5309"/>
    <w:rsid w:val="000C5A70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B60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5F8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472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477"/>
    <w:rsid w:val="000E653A"/>
    <w:rsid w:val="000E6614"/>
    <w:rsid w:val="000E69E3"/>
    <w:rsid w:val="000E73D9"/>
    <w:rsid w:val="000E7471"/>
    <w:rsid w:val="000E76BE"/>
    <w:rsid w:val="000E7764"/>
    <w:rsid w:val="000E7C8D"/>
    <w:rsid w:val="000E7E1E"/>
    <w:rsid w:val="000F0036"/>
    <w:rsid w:val="000F025C"/>
    <w:rsid w:val="000F049E"/>
    <w:rsid w:val="000F04EE"/>
    <w:rsid w:val="000F07FE"/>
    <w:rsid w:val="000F096E"/>
    <w:rsid w:val="000F09BE"/>
    <w:rsid w:val="000F0B38"/>
    <w:rsid w:val="000F0D61"/>
    <w:rsid w:val="000F0DEE"/>
    <w:rsid w:val="000F0E9B"/>
    <w:rsid w:val="000F11FC"/>
    <w:rsid w:val="000F14A0"/>
    <w:rsid w:val="000F19F5"/>
    <w:rsid w:val="000F1C28"/>
    <w:rsid w:val="000F1DAC"/>
    <w:rsid w:val="000F1E08"/>
    <w:rsid w:val="000F257C"/>
    <w:rsid w:val="000F27EC"/>
    <w:rsid w:val="000F2842"/>
    <w:rsid w:val="000F2976"/>
    <w:rsid w:val="000F2E8F"/>
    <w:rsid w:val="000F2EE8"/>
    <w:rsid w:val="000F335F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6D3"/>
    <w:rsid w:val="000F483F"/>
    <w:rsid w:val="000F4D64"/>
    <w:rsid w:val="000F4F39"/>
    <w:rsid w:val="000F509B"/>
    <w:rsid w:val="000F5225"/>
    <w:rsid w:val="000F5578"/>
    <w:rsid w:val="000F580B"/>
    <w:rsid w:val="000F5A77"/>
    <w:rsid w:val="000F5F73"/>
    <w:rsid w:val="000F5FDA"/>
    <w:rsid w:val="000F6326"/>
    <w:rsid w:val="000F651F"/>
    <w:rsid w:val="000F65B2"/>
    <w:rsid w:val="000F6646"/>
    <w:rsid w:val="000F6BC4"/>
    <w:rsid w:val="000F6DE3"/>
    <w:rsid w:val="000F6E64"/>
    <w:rsid w:val="000F703C"/>
    <w:rsid w:val="000F7307"/>
    <w:rsid w:val="000F77DF"/>
    <w:rsid w:val="000F78A2"/>
    <w:rsid w:val="000F78A4"/>
    <w:rsid w:val="000F7D7A"/>
    <w:rsid w:val="000F7DAD"/>
    <w:rsid w:val="000F7EE9"/>
    <w:rsid w:val="0010076A"/>
    <w:rsid w:val="001009AF"/>
    <w:rsid w:val="00100C5B"/>
    <w:rsid w:val="00100F83"/>
    <w:rsid w:val="001012C5"/>
    <w:rsid w:val="0010165A"/>
    <w:rsid w:val="0010170F"/>
    <w:rsid w:val="00101A65"/>
    <w:rsid w:val="00101AD5"/>
    <w:rsid w:val="00101C72"/>
    <w:rsid w:val="00101D6F"/>
    <w:rsid w:val="00101F19"/>
    <w:rsid w:val="00102046"/>
    <w:rsid w:val="00102274"/>
    <w:rsid w:val="00102440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347"/>
    <w:rsid w:val="00104A1B"/>
    <w:rsid w:val="00104E05"/>
    <w:rsid w:val="00104EC9"/>
    <w:rsid w:val="0010553C"/>
    <w:rsid w:val="00105E50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09A8"/>
    <w:rsid w:val="0011107F"/>
    <w:rsid w:val="001112C7"/>
    <w:rsid w:val="001112FA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867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6A7"/>
    <w:rsid w:val="00114772"/>
    <w:rsid w:val="00114928"/>
    <w:rsid w:val="00114CFD"/>
    <w:rsid w:val="0011578D"/>
    <w:rsid w:val="001158AD"/>
    <w:rsid w:val="00115A3F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0ED9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C96"/>
    <w:rsid w:val="00123D06"/>
    <w:rsid w:val="00123F41"/>
    <w:rsid w:val="00123F5C"/>
    <w:rsid w:val="00124502"/>
    <w:rsid w:val="00124505"/>
    <w:rsid w:val="0012483F"/>
    <w:rsid w:val="00124CDC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4D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1F2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153"/>
    <w:rsid w:val="0013432E"/>
    <w:rsid w:val="0013433C"/>
    <w:rsid w:val="00134783"/>
    <w:rsid w:val="00134C18"/>
    <w:rsid w:val="0013517A"/>
    <w:rsid w:val="0013530C"/>
    <w:rsid w:val="00135562"/>
    <w:rsid w:val="0013567C"/>
    <w:rsid w:val="00135802"/>
    <w:rsid w:val="00135B56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689"/>
    <w:rsid w:val="00140747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22"/>
    <w:rsid w:val="00142B65"/>
    <w:rsid w:val="00142C2E"/>
    <w:rsid w:val="00142F75"/>
    <w:rsid w:val="00143075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269"/>
    <w:rsid w:val="0014580B"/>
    <w:rsid w:val="00145937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6F0"/>
    <w:rsid w:val="001508DA"/>
    <w:rsid w:val="00150AEB"/>
    <w:rsid w:val="00150CA7"/>
    <w:rsid w:val="00150CC8"/>
    <w:rsid w:val="00150DA9"/>
    <w:rsid w:val="00150FE9"/>
    <w:rsid w:val="001513DA"/>
    <w:rsid w:val="001518F4"/>
    <w:rsid w:val="00151945"/>
    <w:rsid w:val="00151B94"/>
    <w:rsid w:val="00151BAC"/>
    <w:rsid w:val="00152120"/>
    <w:rsid w:val="001524AE"/>
    <w:rsid w:val="00152798"/>
    <w:rsid w:val="00152EC9"/>
    <w:rsid w:val="0015312F"/>
    <w:rsid w:val="001531E0"/>
    <w:rsid w:val="00153373"/>
    <w:rsid w:val="001533E3"/>
    <w:rsid w:val="00153905"/>
    <w:rsid w:val="00153D5C"/>
    <w:rsid w:val="001540FE"/>
    <w:rsid w:val="00154229"/>
    <w:rsid w:val="001546A2"/>
    <w:rsid w:val="0015475E"/>
    <w:rsid w:val="001547DE"/>
    <w:rsid w:val="00154BF1"/>
    <w:rsid w:val="0015519B"/>
    <w:rsid w:val="0015532C"/>
    <w:rsid w:val="00155450"/>
    <w:rsid w:val="001555AD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8A"/>
    <w:rsid w:val="001614C3"/>
    <w:rsid w:val="00161555"/>
    <w:rsid w:val="001616F0"/>
    <w:rsid w:val="00161915"/>
    <w:rsid w:val="001619C7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09C"/>
    <w:rsid w:val="00163206"/>
    <w:rsid w:val="00163326"/>
    <w:rsid w:val="00163558"/>
    <w:rsid w:val="00163681"/>
    <w:rsid w:val="001637E4"/>
    <w:rsid w:val="001639AC"/>
    <w:rsid w:val="001639C6"/>
    <w:rsid w:val="00163B23"/>
    <w:rsid w:val="00163F59"/>
    <w:rsid w:val="00164043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047"/>
    <w:rsid w:val="00167274"/>
    <w:rsid w:val="001679B1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3A6"/>
    <w:rsid w:val="00174484"/>
    <w:rsid w:val="001744D8"/>
    <w:rsid w:val="00174632"/>
    <w:rsid w:val="001747D7"/>
    <w:rsid w:val="001747DF"/>
    <w:rsid w:val="00174A18"/>
    <w:rsid w:val="00174B21"/>
    <w:rsid w:val="00174ED2"/>
    <w:rsid w:val="0017553D"/>
    <w:rsid w:val="00175915"/>
    <w:rsid w:val="00175992"/>
    <w:rsid w:val="00175EC4"/>
    <w:rsid w:val="00175FCC"/>
    <w:rsid w:val="00176129"/>
    <w:rsid w:val="0017636E"/>
    <w:rsid w:val="0017648B"/>
    <w:rsid w:val="00176494"/>
    <w:rsid w:val="001764AD"/>
    <w:rsid w:val="001765A7"/>
    <w:rsid w:val="0017669A"/>
    <w:rsid w:val="00176A9B"/>
    <w:rsid w:val="00176FC6"/>
    <w:rsid w:val="0017755F"/>
    <w:rsid w:val="001775F9"/>
    <w:rsid w:val="00177925"/>
    <w:rsid w:val="00177AB9"/>
    <w:rsid w:val="00177C10"/>
    <w:rsid w:val="00177C3D"/>
    <w:rsid w:val="001802EE"/>
    <w:rsid w:val="00180369"/>
    <w:rsid w:val="00180381"/>
    <w:rsid w:val="001804E8"/>
    <w:rsid w:val="0018097E"/>
    <w:rsid w:val="001809C2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8DF"/>
    <w:rsid w:val="00187DB3"/>
    <w:rsid w:val="001902CF"/>
    <w:rsid w:val="00190852"/>
    <w:rsid w:val="001909D9"/>
    <w:rsid w:val="00190D61"/>
    <w:rsid w:val="00190EFB"/>
    <w:rsid w:val="00191028"/>
    <w:rsid w:val="001911A6"/>
    <w:rsid w:val="0019122E"/>
    <w:rsid w:val="0019140C"/>
    <w:rsid w:val="001919F7"/>
    <w:rsid w:val="00191D93"/>
    <w:rsid w:val="0019232A"/>
    <w:rsid w:val="001923A0"/>
    <w:rsid w:val="001923FD"/>
    <w:rsid w:val="001925F2"/>
    <w:rsid w:val="001928BD"/>
    <w:rsid w:val="00192DDF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77E"/>
    <w:rsid w:val="0019477F"/>
    <w:rsid w:val="0019484F"/>
    <w:rsid w:val="00194A83"/>
    <w:rsid w:val="00194CA5"/>
    <w:rsid w:val="00195306"/>
    <w:rsid w:val="00195382"/>
    <w:rsid w:val="00195817"/>
    <w:rsid w:val="00195BC9"/>
    <w:rsid w:val="00195DE1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BD9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3E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3F04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814"/>
    <w:rsid w:val="001B0E59"/>
    <w:rsid w:val="001B12EE"/>
    <w:rsid w:val="001B14AD"/>
    <w:rsid w:val="001B1638"/>
    <w:rsid w:val="001B186A"/>
    <w:rsid w:val="001B1978"/>
    <w:rsid w:val="001B1BF5"/>
    <w:rsid w:val="001B1C43"/>
    <w:rsid w:val="001B2175"/>
    <w:rsid w:val="001B2276"/>
    <w:rsid w:val="001B24AD"/>
    <w:rsid w:val="001B25F6"/>
    <w:rsid w:val="001B26AE"/>
    <w:rsid w:val="001B29DC"/>
    <w:rsid w:val="001B2D5E"/>
    <w:rsid w:val="001B3424"/>
    <w:rsid w:val="001B3715"/>
    <w:rsid w:val="001B37FC"/>
    <w:rsid w:val="001B3818"/>
    <w:rsid w:val="001B38ED"/>
    <w:rsid w:val="001B3A44"/>
    <w:rsid w:val="001B4172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0E7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B70"/>
    <w:rsid w:val="001C2D1C"/>
    <w:rsid w:val="001C2E1C"/>
    <w:rsid w:val="001C2E90"/>
    <w:rsid w:val="001C32C7"/>
    <w:rsid w:val="001C33B3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5E9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74"/>
    <w:rsid w:val="001C7394"/>
    <w:rsid w:val="001C7545"/>
    <w:rsid w:val="001C79D0"/>
    <w:rsid w:val="001C7A2F"/>
    <w:rsid w:val="001C7A53"/>
    <w:rsid w:val="001C7AD2"/>
    <w:rsid w:val="001C7E7B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65D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5DBE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162"/>
    <w:rsid w:val="001E443B"/>
    <w:rsid w:val="001E45AE"/>
    <w:rsid w:val="001E5244"/>
    <w:rsid w:val="001E527C"/>
    <w:rsid w:val="001E5470"/>
    <w:rsid w:val="001E575A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2D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B66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2A8"/>
    <w:rsid w:val="001F3337"/>
    <w:rsid w:val="001F3357"/>
    <w:rsid w:val="001F33CF"/>
    <w:rsid w:val="001F39CC"/>
    <w:rsid w:val="001F3A4D"/>
    <w:rsid w:val="001F3CF2"/>
    <w:rsid w:val="001F45F2"/>
    <w:rsid w:val="001F4D4F"/>
    <w:rsid w:val="001F4FBA"/>
    <w:rsid w:val="001F5227"/>
    <w:rsid w:val="001F556F"/>
    <w:rsid w:val="001F58C9"/>
    <w:rsid w:val="001F5CE0"/>
    <w:rsid w:val="001F5CF9"/>
    <w:rsid w:val="001F5F32"/>
    <w:rsid w:val="001F5FF1"/>
    <w:rsid w:val="001F6080"/>
    <w:rsid w:val="001F6227"/>
    <w:rsid w:val="001F627B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1F7F1F"/>
    <w:rsid w:val="002004F5"/>
    <w:rsid w:val="00200689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2A5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2F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0A7"/>
    <w:rsid w:val="00206282"/>
    <w:rsid w:val="00206F0A"/>
    <w:rsid w:val="00207038"/>
    <w:rsid w:val="0020710D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0F3C"/>
    <w:rsid w:val="0021155F"/>
    <w:rsid w:val="002118C4"/>
    <w:rsid w:val="00211FBA"/>
    <w:rsid w:val="00211FE3"/>
    <w:rsid w:val="00212190"/>
    <w:rsid w:val="0021272B"/>
    <w:rsid w:val="00212A59"/>
    <w:rsid w:val="00212A8A"/>
    <w:rsid w:val="002130A3"/>
    <w:rsid w:val="002131B2"/>
    <w:rsid w:val="002133FC"/>
    <w:rsid w:val="002134EC"/>
    <w:rsid w:val="002134F3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7B9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10A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E5C"/>
    <w:rsid w:val="00221F6D"/>
    <w:rsid w:val="00222395"/>
    <w:rsid w:val="0022243A"/>
    <w:rsid w:val="002225D0"/>
    <w:rsid w:val="002229C7"/>
    <w:rsid w:val="00222B98"/>
    <w:rsid w:val="00222CE2"/>
    <w:rsid w:val="00223338"/>
    <w:rsid w:val="00223404"/>
    <w:rsid w:val="00223CA2"/>
    <w:rsid w:val="00223E67"/>
    <w:rsid w:val="002244AB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354"/>
    <w:rsid w:val="00231471"/>
    <w:rsid w:val="002314AF"/>
    <w:rsid w:val="002315F2"/>
    <w:rsid w:val="0023176D"/>
    <w:rsid w:val="002323DA"/>
    <w:rsid w:val="0023283F"/>
    <w:rsid w:val="00232975"/>
    <w:rsid w:val="00232B3F"/>
    <w:rsid w:val="00232B97"/>
    <w:rsid w:val="00232F64"/>
    <w:rsid w:val="00232FD6"/>
    <w:rsid w:val="002332A1"/>
    <w:rsid w:val="002332BA"/>
    <w:rsid w:val="00233760"/>
    <w:rsid w:val="00233792"/>
    <w:rsid w:val="002338AB"/>
    <w:rsid w:val="00233B5C"/>
    <w:rsid w:val="00233BB2"/>
    <w:rsid w:val="00234202"/>
    <w:rsid w:val="002343F2"/>
    <w:rsid w:val="0023459F"/>
    <w:rsid w:val="00234611"/>
    <w:rsid w:val="00234A54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85F"/>
    <w:rsid w:val="002408E7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43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6C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6B99"/>
    <w:rsid w:val="002477C5"/>
    <w:rsid w:val="00247F4E"/>
    <w:rsid w:val="00250387"/>
    <w:rsid w:val="002505E2"/>
    <w:rsid w:val="002506C2"/>
    <w:rsid w:val="0025099C"/>
    <w:rsid w:val="00250F5F"/>
    <w:rsid w:val="0025100C"/>
    <w:rsid w:val="00251074"/>
    <w:rsid w:val="00251223"/>
    <w:rsid w:val="002515DC"/>
    <w:rsid w:val="00251778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3F39"/>
    <w:rsid w:val="00254803"/>
    <w:rsid w:val="00254F8A"/>
    <w:rsid w:val="0025516B"/>
    <w:rsid w:val="0025520F"/>
    <w:rsid w:val="00255358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70C"/>
    <w:rsid w:val="002637F1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32"/>
    <w:rsid w:val="002707F8"/>
    <w:rsid w:val="00270A95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2BCF"/>
    <w:rsid w:val="0027308C"/>
    <w:rsid w:val="002731F6"/>
    <w:rsid w:val="0027399F"/>
    <w:rsid w:val="00274167"/>
    <w:rsid w:val="0027419A"/>
    <w:rsid w:val="002741F2"/>
    <w:rsid w:val="002744FD"/>
    <w:rsid w:val="002747B0"/>
    <w:rsid w:val="002751E3"/>
    <w:rsid w:val="002753C0"/>
    <w:rsid w:val="002755C6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987"/>
    <w:rsid w:val="00283A5C"/>
    <w:rsid w:val="00283C06"/>
    <w:rsid w:val="00283C52"/>
    <w:rsid w:val="00283E9F"/>
    <w:rsid w:val="0028437E"/>
    <w:rsid w:val="002848FA"/>
    <w:rsid w:val="0028496C"/>
    <w:rsid w:val="002849E7"/>
    <w:rsid w:val="00284B63"/>
    <w:rsid w:val="00284D31"/>
    <w:rsid w:val="00284DDC"/>
    <w:rsid w:val="002851F1"/>
    <w:rsid w:val="0028577F"/>
    <w:rsid w:val="00285CC3"/>
    <w:rsid w:val="00285F0D"/>
    <w:rsid w:val="002863C2"/>
    <w:rsid w:val="002865A1"/>
    <w:rsid w:val="00286844"/>
    <w:rsid w:val="002868AB"/>
    <w:rsid w:val="00286A22"/>
    <w:rsid w:val="00286AE9"/>
    <w:rsid w:val="00286B5D"/>
    <w:rsid w:val="00286F09"/>
    <w:rsid w:val="002871FA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1D1"/>
    <w:rsid w:val="00291323"/>
    <w:rsid w:val="0029161C"/>
    <w:rsid w:val="00291620"/>
    <w:rsid w:val="00291DA7"/>
    <w:rsid w:val="00292042"/>
    <w:rsid w:val="002922CF"/>
    <w:rsid w:val="002923CF"/>
    <w:rsid w:val="002926F1"/>
    <w:rsid w:val="0029287A"/>
    <w:rsid w:val="00292A12"/>
    <w:rsid w:val="00292BCF"/>
    <w:rsid w:val="00292C23"/>
    <w:rsid w:val="00293488"/>
    <w:rsid w:val="002934F0"/>
    <w:rsid w:val="00293C25"/>
    <w:rsid w:val="00293EDC"/>
    <w:rsid w:val="002940EC"/>
    <w:rsid w:val="00294101"/>
    <w:rsid w:val="0029438C"/>
    <w:rsid w:val="00294400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97FDD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109"/>
    <w:rsid w:val="002B12C7"/>
    <w:rsid w:val="002B14C9"/>
    <w:rsid w:val="002B17BF"/>
    <w:rsid w:val="002B1ADB"/>
    <w:rsid w:val="002B1D0F"/>
    <w:rsid w:val="002B1F9A"/>
    <w:rsid w:val="002B2215"/>
    <w:rsid w:val="002B233E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AF1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8C7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167"/>
    <w:rsid w:val="002C06EE"/>
    <w:rsid w:val="002C0A43"/>
    <w:rsid w:val="002C0F8D"/>
    <w:rsid w:val="002C18B9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6D4"/>
    <w:rsid w:val="002C4974"/>
    <w:rsid w:val="002C4AF5"/>
    <w:rsid w:val="002C4B85"/>
    <w:rsid w:val="002C4BBA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298D"/>
    <w:rsid w:val="002D3287"/>
    <w:rsid w:val="002D33E7"/>
    <w:rsid w:val="002D36CD"/>
    <w:rsid w:val="002D388A"/>
    <w:rsid w:val="002D38A2"/>
    <w:rsid w:val="002D3ADB"/>
    <w:rsid w:val="002D3CEF"/>
    <w:rsid w:val="002D41D6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4F"/>
    <w:rsid w:val="002D6EDF"/>
    <w:rsid w:val="002D7000"/>
    <w:rsid w:val="002D7708"/>
    <w:rsid w:val="002D77A6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1A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974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3D"/>
    <w:rsid w:val="002E70CD"/>
    <w:rsid w:val="002E753F"/>
    <w:rsid w:val="002E79FB"/>
    <w:rsid w:val="002E7C1F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1C89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1E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6D55"/>
    <w:rsid w:val="002F7252"/>
    <w:rsid w:val="002F728A"/>
    <w:rsid w:val="002F78F5"/>
    <w:rsid w:val="002F79EE"/>
    <w:rsid w:val="002F7D36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2D"/>
    <w:rsid w:val="003020E9"/>
    <w:rsid w:val="00302227"/>
    <w:rsid w:val="00302282"/>
    <w:rsid w:val="003024BA"/>
    <w:rsid w:val="00302821"/>
    <w:rsid w:val="00302A52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5F1C"/>
    <w:rsid w:val="00305FCD"/>
    <w:rsid w:val="00306152"/>
    <w:rsid w:val="003064E9"/>
    <w:rsid w:val="00306613"/>
    <w:rsid w:val="00306646"/>
    <w:rsid w:val="00306AA5"/>
    <w:rsid w:val="00306BC9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3A"/>
    <w:rsid w:val="00311D87"/>
    <w:rsid w:val="00311D9C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C7E"/>
    <w:rsid w:val="00321D9E"/>
    <w:rsid w:val="00321FB1"/>
    <w:rsid w:val="00321FF7"/>
    <w:rsid w:val="00322398"/>
    <w:rsid w:val="003225BB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6C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22"/>
    <w:rsid w:val="0033264C"/>
    <w:rsid w:val="003326D6"/>
    <w:rsid w:val="00332784"/>
    <w:rsid w:val="003327EB"/>
    <w:rsid w:val="00332859"/>
    <w:rsid w:val="00332AC9"/>
    <w:rsid w:val="00332C2D"/>
    <w:rsid w:val="00332F33"/>
    <w:rsid w:val="0033391E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235"/>
    <w:rsid w:val="0033664A"/>
    <w:rsid w:val="0033688E"/>
    <w:rsid w:val="00336894"/>
    <w:rsid w:val="003377E4"/>
    <w:rsid w:val="00337D60"/>
    <w:rsid w:val="003402E9"/>
    <w:rsid w:val="003404DB"/>
    <w:rsid w:val="00340601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582"/>
    <w:rsid w:val="003416C8"/>
    <w:rsid w:val="00341A1E"/>
    <w:rsid w:val="00341B5F"/>
    <w:rsid w:val="00341BE3"/>
    <w:rsid w:val="00341E82"/>
    <w:rsid w:val="003420D4"/>
    <w:rsid w:val="0034211B"/>
    <w:rsid w:val="003426F6"/>
    <w:rsid w:val="00342A83"/>
    <w:rsid w:val="00343091"/>
    <w:rsid w:val="00343123"/>
    <w:rsid w:val="0034314B"/>
    <w:rsid w:val="00343249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CB4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4B2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A98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990"/>
    <w:rsid w:val="00360B09"/>
    <w:rsid w:val="00360B89"/>
    <w:rsid w:val="00360C22"/>
    <w:rsid w:val="00360E8B"/>
    <w:rsid w:val="00361237"/>
    <w:rsid w:val="003614E2"/>
    <w:rsid w:val="0036174E"/>
    <w:rsid w:val="00361762"/>
    <w:rsid w:val="0036196D"/>
    <w:rsid w:val="00361A2D"/>
    <w:rsid w:val="00361C40"/>
    <w:rsid w:val="003620EA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3A1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52D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005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2D6"/>
    <w:rsid w:val="00383407"/>
    <w:rsid w:val="00383449"/>
    <w:rsid w:val="00383469"/>
    <w:rsid w:val="00383B78"/>
    <w:rsid w:val="00383D40"/>
    <w:rsid w:val="00383D73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149"/>
    <w:rsid w:val="0038721A"/>
    <w:rsid w:val="00387346"/>
    <w:rsid w:val="003873C2"/>
    <w:rsid w:val="003873C6"/>
    <w:rsid w:val="00387713"/>
    <w:rsid w:val="003878C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9F6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515"/>
    <w:rsid w:val="0039673C"/>
    <w:rsid w:val="0039684B"/>
    <w:rsid w:val="0039686A"/>
    <w:rsid w:val="00396D69"/>
    <w:rsid w:val="00396DA4"/>
    <w:rsid w:val="00396E39"/>
    <w:rsid w:val="00396FAE"/>
    <w:rsid w:val="00397089"/>
    <w:rsid w:val="003973CA"/>
    <w:rsid w:val="00397570"/>
    <w:rsid w:val="0039758A"/>
    <w:rsid w:val="00397BC1"/>
    <w:rsid w:val="00397E4E"/>
    <w:rsid w:val="003A01EA"/>
    <w:rsid w:val="003A0506"/>
    <w:rsid w:val="003A08BE"/>
    <w:rsid w:val="003A11CA"/>
    <w:rsid w:val="003A1282"/>
    <w:rsid w:val="003A13C4"/>
    <w:rsid w:val="003A15B2"/>
    <w:rsid w:val="003A1AB3"/>
    <w:rsid w:val="003A1B01"/>
    <w:rsid w:val="003A1B95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0C"/>
    <w:rsid w:val="003A6D48"/>
    <w:rsid w:val="003A6EAA"/>
    <w:rsid w:val="003A705E"/>
    <w:rsid w:val="003A7497"/>
    <w:rsid w:val="003A75F2"/>
    <w:rsid w:val="003A7789"/>
    <w:rsid w:val="003A7AF1"/>
    <w:rsid w:val="003A7FA7"/>
    <w:rsid w:val="003B0868"/>
    <w:rsid w:val="003B0A7B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19DC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B26"/>
    <w:rsid w:val="003B4CC1"/>
    <w:rsid w:val="003B5273"/>
    <w:rsid w:val="003B5871"/>
    <w:rsid w:val="003B58CB"/>
    <w:rsid w:val="003B59F2"/>
    <w:rsid w:val="003B5A11"/>
    <w:rsid w:val="003B5A2E"/>
    <w:rsid w:val="003B622F"/>
    <w:rsid w:val="003B6245"/>
    <w:rsid w:val="003B638F"/>
    <w:rsid w:val="003B63BA"/>
    <w:rsid w:val="003B6482"/>
    <w:rsid w:val="003B65BE"/>
    <w:rsid w:val="003B6DF1"/>
    <w:rsid w:val="003B727B"/>
    <w:rsid w:val="003B760F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17F"/>
    <w:rsid w:val="003C53CA"/>
    <w:rsid w:val="003C5496"/>
    <w:rsid w:val="003C5548"/>
    <w:rsid w:val="003C58F9"/>
    <w:rsid w:val="003C5960"/>
    <w:rsid w:val="003C5E01"/>
    <w:rsid w:val="003C6288"/>
    <w:rsid w:val="003C6704"/>
    <w:rsid w:val="003C6C35"/>
    <w:rsid w:val="003C6ED2"/>
    <w:rsid w:val="003C6EF4"/>
    <w:rsid w:val="003C6F64"/>
    <w:rsid w:val="003C77DA"/>
    <w:rsid w:val="003C784F"/>
    <w:rsid w:val="003C790E"/>
    <w:rsid w:val="003C7BF9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2F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0B88"/>
    <w:rsid w:val="003E113A"/>
    <w:rsid w:val="003E11F4"/>
    <w:rsid w:val="003E13BD"/>
    <w:rsid w:val="003E1434"/>
    <w:rsid w:val="003E146C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2EA8"/>
    <w:rsid w:val="003E2FE3"/>
    <w:rsid w:val="003E3135"/>
    <w:rsid w:val="003E332A"/>
    <w:rsid w:val="003E38C9"/>
    <w:rsid w:val="003E3923"/>
    <w:rsid w:val="003E4300"/>
    <w:rsid w:val="003E47F2"/>
    <w:rsid w:val="003E52FD"/>
    <w:rsid w:val="003E5498"/>
    <w:rsid w:val="003E58C5"/>
    <w:rsid w:val="003E596F"/>
    <w:rsid w:val="003E5B66"/>
    <w:rsid w:val="003E5CFB"/>
    <w:rsid w:val="003E5DCE"/>
    <w:rsid w:val="003E5E83"/>
    <w:rsid w:val="003E5F3D"/>
    <w:rsid w:val="003E63CD"/>
    <w:rsid w:val="003E6711"/>
    <w:rsid w:val="003E68F2"/>
    <w:rsid w:val="003E6A36"/>
    <w:rsid w:val="003E6B6A"/>
    <w:rsid w:val="003E6F3A"/>
    <w:rsid w:val="003E6F95"/>
    <w:rsid w:val="003E6FD6"/>
    <w:rsid w:val="003E779D"/>
    <w:rsid w:val="003E7EF5"/>
    <w:rsid w:val="003E7F47"/>
    <w:rsid w:val="003F0852"/>
    <w:rsid w:val="003F0933"/>
    <w:rsid w:val="003F09FE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63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EE0"/>
    <w:rsid w:val="003F6F19"/>
    <w:rsid w:val="003F7034"/>
    <w:rsid w:val="003F709E"/>
    <w:rsid w:val="003F715C"/>
    <w:rsid w:val="003F7400"/>
    <w:rsid w:val="003F757F"/>
    <w:rsid w:val="003F7A0A"/>
    <w:rsid w:val="003F7A84"/>
    <w:rsid w:val="003F7B2F"/>
    <w:rsid w:val="004003E4"/>
    <w:rsid w:val="00400850"/>
    <w:rsid w:val="00400E16"/>
    <w:rsid w:val="00401075"/>
    <w:rsid w:val="00401185"/>
    <w:rsid w:val="00401524"/>
    <w:rsid w:val="00401535"/>
    <w:rsid w:val="0040160D"/>
    <w:rsid w:val="0040201E"/>
    <w:rsid w:val="0040220A"/>
    <w:rsid w:val="0040256B"/>
    <w:rsid w:val="00402945"/>
    <w:rsid w:val="004029EF"/>
    <w:rsid w:val="00402B3E"/>
    <w:rsid w:val="00402D5D"/>
    <w:rsid w:val="00403289"/>
    <w:rsid w:val="0040338E"/>
    <w:rsid w:val="0040355D"/>
    <w:rsid w:val="00403579"/>
    <w:rsid w:val="004035EA"/>
    <w:rsid w:val="004037EA"/>
    <w:rsid w:val="00403914"/>
    <w:rsid w:val="00403CFF"/>
    <w:rsid w:val="00403E5B"/>
    <w:rsid w:val="004041CA"/>
    <w:rsid w:val="00404319"/>
    <w:rsid w:val="00404A93"/>
    <w:rsid w:val="00404C81"/>
    <w:rsid w:val="00404CBA"/>
    <w:rsid w:val="004052BE"/>
    <w:rsid w:val="004054E0"/>
    <w:rsid w:val="004058D2"/>
    <w:rsid w:val="004059E9"/>
    <w:rsid w:val="00405D70"/>
    <w:rsid w:val="00405E6C"/>
    <w:rsid w:val="00406293"/>
    <w:rsid w:val="00406508"/>
    <w:rsid w:val="00406A48"/>
    <w:rsid w:val="00406A59"/>
    <w:rsid w:val="00406F9B"/>
    <w:rsid w:val="0040716D"/>
    <w:rsid w:val="004073A3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75B"/>
    <w:rsid w:val="0041185A"/>
    <w:rsid w:val="00411BB0"/>
    <w:rsid w:val="00411E9E"/>
    <w:rsid w:val="004122C8"/>
    <w:rsid w:val="00412347"/>
    <w:rsid w:val="004123CA"/>
    <w:rsid w:val="004123D6"/>
    <w:rsid w:val="00412672"/>
    <w:rsid w:val="00412723"/>
    <w:rsid w:val="00412A8D"/>
    <w:rsid w:val="00412D69"/>
    <w:rsid w:val="00412DC5"/>
    <w:rsid w:val="00413282"/>
    <w:rsid w:val="0041354A"/>
    <w:rsid w:val="004136D2"/>
    <w:rsid w:val="00413864"/>
    <w:rsid w:val="00413CD3"/>
    <w:rsid w:val="0041401E"/>
    <w:rsid w:val="00414126"/>
    <w:rsid w:val="004142A2"/>
    <w:rsid w:val="00414E63"/>
    <w:rsid w:val="0041503B"/>
    <w:rsid w:val="0041532C"/>
    <w:rsid w:val="00415460"/>
    <w:rsid w:val="004154FB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0C2D"/>
    <w:rsid w:val="00420D18"/>
    <w:rsid w:val="004211E6"/>
    <w:rsid w:val="00421584"/>
    <w:rsid w:val="00421ABE"/>
    <w:rsid w:val="004221B2"/>
    <w:rsid w:val="0042229A"/>
    <w:rsid w:val="004222FF"/>
    <w:rsid w:val="0042235A"/>
    <w:rsid w:val="00422426"/>
    <w:rsid w:val="00422F85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4FBF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B13"/>
    <w:rsid w:val="00426C10"/>
    <w:rsid w:val="0042711B"/>
    <w:rsid w:val="00427396"/>
    <w:rsid w:val="004273DB"/>
    <w:rsid w:val="004275E6"/>
    <w:rsid w:val="0042762F"/>
    <w:rsid w:val="004277B7"/>
    <w:rsid w:val="004277E0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0E6A"/>
    <w:rsid w:val="00431151"/>
    <w:rsid w:val="004312D6"/>
    <w:rsid w:val="00431417"/>
    <w:rsid w:val="00431AEE"/>
    <w:rsid w:val="00431DDE"/>
    <w:rsid w:val="00432048"/>
    <w:rsid w:val="0043217F"/>
    <w:rsid w:val="004321C1"/>
    <w:rsid w:val="004322CF"/>
    <w:rsid w:val="00432651"/>
    <w:rsid w:val="004328A8"/>
    <w:rsid w:val="004328C8"/>
    <w:rsid w:val="00432B98"/>
    <w:rsid w:val="00432C4A"/>
    <w:rsid w:val="00432CAE"/>
    <w:rsid w:val="00432FB7"/>
    <w:rsid w:val="0043371B"/>
    <w:rsid w:val="0043374C"/>
    <w:rsid w:val="0043380F"/>
    <w:rsid w:val="00433845"/>
    <w:rsid w:val="00433C95"/>
    <w:rsid w:val="00433FD0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37E0A"/>
    <w:rsid w:val="00437F38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8D1"/>
    <w:rsid w:val="0044298D"/>
    <w:rsid w:val="00442AAB"/>
    <w:rsid w:val="00442ECD"/>
    <w:rsid w:val="00443BCE"/>
    <w:rsid w:val="00443C70"/>
    <w:rsid w:val="00443CC2"/>
    <w:rsid w:val="00443CD0"/>
    <w:rsid w:val="00443DAB"/>
    <w:rsid w:val="004444E0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244"/>
    <w:rsid w:val="00447D7C"/>
    <w:rsid w:val="00447EA8"/>
    <w:rsid w:val="00447F9B"/>
    <w:rsid w:val="004500C7"/>
    <w:rsid w:val="00450570"/>
    <w:rsid w:val="004505BD"/>
    <w:rsid w:val="004505E4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7EF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6A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06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25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CD9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13"/>
    <w:rsid w:val="00475836"/>
    <w:rsid w:val="004758A2"/>
    <w:rsid w:val="004758E8"/>
    <w:rsid w:val="00475943"/>
    <w:rsid w:val="00475AF2"/>
    <w:rsid w:val="00475BBC"/>
    <w:rsid w:val="00475F56"/>
    <w:rsid w:val="00475FF1"/>
    <w:rsid w:val="004760A5"/>
    <w:rsid w:val="004760D1"/>
    <w:rsid w:val="0047631B"/>
    <w:rsid w:val="004763CA"/>
    <w:rsid w:val="00476751"/>
    <w:rsid w:val="00476BE2"/>
    <w:rsid w:val="00476C5F"/>
    <w:rsid w:val="00476C99"/>
    <w:rsid w:val="004772AD"/>
    <w:rsid w:val="0047764D"/>
    <w:rsid w:val="0047783F"/>
    <w:rsid w:val="00477C7B"/>
    <w:rsid w:val="00477CA5"/>
    <w:rsid w:val="0048013A"/>
    <w:rsid w:val="0048031E"/>
    <w:rsid w:val="004804A9"/>
    <w:rsid w:val="004807C8"/>
    <w:rsid w:val="00480859"/>
    <w:rsid w:val="004808FA"/>
    <w:rsid w:val="00480A1F"/>
    <w:rsid w:val="004816A1"/>
    <w:rsid w:val="004816E8"/>
    <w:rsid w:val="00481B40"/>
    <w:rsid w:val="00481C77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38F"/>
    <w:rsid w:val="0048343C"/>
    <w:rsid w:val="00483640"/>
    <w:rsid w:val="004837FE"/>
    <w:rsid w:val="004838EE"/>
    <w:rsid w:val="00483E97"/>
    <w:rsid w:val="00483EC2"/>
    <w:rsid w:val="00483FF8"/>
    <w:rsid w:val="00484075"/>
    <w:rsid w:val="00484C9C"/>
    <w:rsid w:val="004850F3"/>
    <w:rsid w:val="00485157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9B1"/>
    <w:rsid w:val="00487B13"/>
    <w:rsid w:val="00487B98"/>
    <w:rsid w:val="00487FA1"/>
    <w:rsid w:val="0049001C"/>
    <w:rsid w:val="004901F6"/>
    <w:rsid w:val="004901FD"/>
    <w:rsid w:val="00490580"/>
    <w:rsid w:val="004908B9"/>
    <w:rsid w:val="004908DE"/>
    <w:rsid w:val="00490DF7"/>
    <w:rsid w:val="0049124C"/>
    <w:rsid w:val="004915BA"/>
    <w:rsid w:val="00491A44"/>
    <w:rsid w:val="00491C57"/>
    <w:rsid w:val="00491C8E"/>
    <w:rsid w:val="00491D8A"/>
    <w:rsid w:val="00492027"/>
    <w:rsid w:val="004921E9"/>
    <w:rsid w:val="0049222F"/>
    <w:rsid w:val="00492697"/>
    <w:rsid w:val="004926E2"/>
    <w:rsid w:val="00492715"/>
    <w:rsid w:val="004929B6"/>
    <w:rsid w:val="00492D0F"/>
    <w:rsid w:val="00492D27"/>
    <w:rsid w:val="00492DC3"/>
    <w:rsid w:val="00492DD9"/>
    <w:rsid w:val="00492E20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1BD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16"/>
    <w:rsid w:val="004A014A"/>
    <w:rsid w:val="004A01DC"/>
    <w:rsid w:val="004A07B9"/>
    <w:rsid w:val="004A0837"/>
    <w:rsid w:val="004A0978"/>
    <w:rsid w:val="004A11CD"/>
    <w:rsid w:val="004A18E6"/>
    <w:rsid w:val="004A1991"/>
    <w:rsid w:val="004A1A2B"/>
    <w:rsid w:val="004A1A76"/>
    <w:rsid w:val="004A1AE9"/>
    <w:rsid w:val="004A1C12"/>
    <w:rsid w:val="004A20CD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422"/>
    <w:rsid w:val="004A654F"/>
    <w:rsid w:val="004A65E8"/>
    <w:rsid w:val="004A6BC8"/>
    <w:rsid w:val="004A6DC6"/>
    <w:rsid w:val="004A6DEF"/>
    <w:rsid w:val="004A6E09"/>
    <w:rsid w:val="004A6EE7"/>
    <w:rsid w:val="004A7199"/>
    <w:rsid w:val="004A7413"/>
    <w:rsid w:val="004A77B5"/>
    <w:rsid w:val="004A7A15"/>
    <w:rsid w:val="004A7A3A"/>
    <w:rsid w:val="004A7C3A"/>
    <w:rsid w:val="004B008F"/>
    <w:rsid w:val="004B079D"/>
    <w:rsid w:val="004B0830"/>
    <w:rsid w:val="004B0899"/>
    <w:rsid w:val="004B0D46"/>
    <w:rsid w:val="004B0E0B"/>
    <w:rsid w:val="004B0FBF"/>
    <w:rsid w:val="004B1184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5BF"/>
    <w:rsid w:val="004B474B"/>
    <w:rsid w:val="004B4F24"/>
    <w:rsid w:val="004B50B8"/>
    <w:rsid w:val="004B5269"/>
    <w:rsid w:val="004B528B"/>
    <w:rsid w:val="004B5344"/>
    <w:rsid w:val="004B539A"/>
    <w:rsid w:val="004B6460"/>
    <w:rsid w:val="004B6611"/>
    <w:rsid w:val="004B7201"/>
    <w:rsid w:val="004B72DD"/>
    <w:rsid w:val="004B750C"/>
    <w:rsid w:val="004B7B6D"/>
    <w:rsid w:val="004B7D1C"/>
    <w:rsid w:val="004B7EA4"/>
    <w:rsid w:val="004B7F3D"/>
    <w:rsid w:val="004C058B"/>
    <w:rsid w:val="004C0E9E"/>
    <w:rsid w:val="004C0EDA"/>
    <w:rsid w:val="004C1223"/>
    <w:rsid w:val="004C131E"/>
    <w:rsid w:val="004C171A"/>
    <w:rsid w:val="004C1A84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7E0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7E4"/>
    <w:rsid w:val="004D5C93"/>
    <w:rsid w:val="004D5CD4"/>
    <w:rsid w:val="004D5EF9"/>
    <w:rsid w:val="004D5F61"/>
    <w:rsid w:val="004D5F9B"/>
    <w:rsid w:val="004D5FAC"/>
    <w:rsid w:val="004D6265"/>
    <w:rsid w:val="004D64A7"/>
    <w:rsid w:val="004D681E"/>
    <w:rsid w:val="004D6BC6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894"/>
    <w:rsid w:val="004E4A11"/>
    <w:rsid w:val="004E4CA3"/>
    <w:rsid w:val="004E4F0B"/>
    <w:rsid w:val="004E528E"/>
    <w:rsid w:val="004E5876"/>
    <w:rsid w:val="004E5955"/>
    <w:rsid w:val="004E5D13"/>
    <w:rsid w:val="004E5ED4"/>
    <w:rsid w:val="004E5EDD"/>
    <w:rsid w:val="004E5F37"/>
    <w:rsid w:val="004E6508"/>
    <w:rsid w:val="004E689D"/>
    <w:rsid w:val="004E68F1"/>
    <w:rsid w:val="004E743E"/>
    <w:rsid w:val="004E7540"/>
    <w:rsid w:val="004E786E"/>
    <w:rsid w:val="004E79E2"/>
    <w:rsid w:val="004E7AE7"/>
    <w:rsid w:val="004E7D6C"/>
    <w:rsid w:val="004E7E35"/>
    <w:rsid w:val="004E7F4F"/>
    <w:rsid w:val="004F014A"/>
    <w:rsid w:val="004F038A"/>
    <w:rsid w:val="004F06D6"/>
    <w:rsid w:val="004F09A2"/>
    <w:rsid w:val="004F0B24"/>
    <w:rsid w:val="004F0B88"/>
    <w:rsid w:val="004F0D62"/>
    <w:rsid w:val="004F1464"/>
    <w:rsid w:val="004F1641"/>
    <w:rsid w:val="004F16C9"/>
    <w:rsid w:val="004F1F24"/>
    <w:rsid w:val="004F2209"/>
    <w:rsid w:val="004F2493"/>
    <w:rsid w:val="004F24A9"/>
    <w:rsid w:val="004F2655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036"/>
    <w:rsid w:val="004F51DA"/>
    <w:rsid w:val="004F5221"/>
    <w:rsid w:val="004F522A"/>
    <w:rsid w:val="004F57AC"/>
    <w:rsid w:val="004F5B84"/>
    <w:rsid w:val="004F5C56"/>
    <w:rsid w:val="004F61CB"/>
    <w:rsid w:val="004F6F40"/>
    <w:rsid w:val="004F6F47"/>
    <w:rsid w:val="004F703F"/>
    <w:rsid w:val="004F734D"/>
    <w:rsid w:val="004F7808"/>
    <w:rsid w:val="004F7D31"/>
    <w:rsid w:val="005003BE"/>
    <w:rsid w:val="00500B37"/>
    <w:rsid w:val="00500DC1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694"/>
    <w:rsid w:val="00503E2F"/>
    <w:rsid w:val="005042E3"/>
    <w:rsid w:val="00504344"/>
    <w:rsid w:val="005045DC"/>
    <w:rsid w:val="0050491D"/>
    <w:rsid w:val="00504999"/>
    <w:rsid w:val="00504B97"/>
    <w:rsid w:val="0050551C"/>
    <w:rsid w:val="005061CA"/>
    <w:rsid w:val="00506AB6"/>
    <w:rsid w:val="00506B89"/>
    <w:rsid w:val="00506E06"/>
    <w:rsid w:val="005074A2"/>
    <w:rsid w:val="00507659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1646"/>
    <w:rsid w:val="00512208"/>
    <w:rsid w:val="005128CB"/>
    <w:rsid w:val="00512EF8"/>
    <w:rsid w:val="00513184"/>
    <w:rsid w:val="005135A5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A07"/>
    <w:rsid w:val="00515C34"/>
    <w:rsid w:val="00515CF4"/>
    <w:rsid w:val="00515DC6"/>
    <w:rsid w:val="00515FCA"/>
    <w:rsid w:val="00516418"/>
    <w:rsid w:val="0051680F"/>
    <w:rsid w:val="00516CC3"/>
    <w:rsid w:val="00516D93"/>
    <w:rsid w:val="00516DC9"/>
    <w:rsid w:val="00516E99"/>
    <w:rsid w:val="00516EB2"/>
    <w:rsid w:val="0051726E"/>
    <w:rsid w:val="005177D5"/>
    <w:rsid w:val="00517DC8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9E9"/>
    <w:rsid w:val="00521A6E"/>
    <w:rsid w:val="005220BF"/>
    <w:rsid w:val="00522275"/>
    <w:rsid w:val="0052230D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8D9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14"/>
    <w:rsid w:val="00531DCA"/>
    <w:rsid w:val="0053229A"/>
    <w:rsid w:val="005324A0"/>
    <w:rsid w:val="0053291E"/>
    <w:rsid w:val="0053292B"/>
    <w:rsid w:val="00532B90"/>
    <w:rsid w:val="00532BD8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2B6"/>
    <w:rsid w:val="005403AB"/>
    <w:rsid w:val="00540591"/>
    <w:rsid w:val="0054065E"/>
    <w:rsid w:val="00540710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7CA"/>
    <w:rsid w:val="00543878"/>
    <w:rsid w:val="005438C9"/>
    <w:rsid w:val="00543B2C"/>
    <w:rsid w:val="00543E11"/>
    <w:rsid w:val="00543E70"/>
    <w:rsid w:val="0054423C"/>
    <w:rsid w:val="00544374"/>
    <w:rsid w:val="005447C0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6B1"/>
    <w:rsid w:val="00547DA1"/>
    <w:rsid w:val="00547DEC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C08"/>
    <w:rsid w:val="00550F5B"/>
    <w:rsid w:val="0055104D"/>
    <w:rsid w:val="005510FA"/>
    <w:rsid w:val="00551764"/>
    <w:rsid w:val="00551851"/>
    <w:rsid w:val="005519B0"/>
    <w:rsid w:val="00551A8C"/>
    <w:rsid w:val="00552538"/>
    <w:rsid w:val="005527AC"/>
    <w:rsid w:val="00552921"/>
    <w:rsid w:val="0055292F"/>
    <w:rsid w:val="005529D9"/>
    <w:rsid w:val="00552EF5"/>
    <w:rsid w:val="00553170"/>
    <w:rsid w:val="00553255"/>
    <w:rsid w:val="00553538"/>
    <w:rsid w:val="00553621"/>
    <w:rsid w:val="005537A5"/>
    <w:rsid w:val="00553D26"/>
    <w:rsid w:val="00554351"/>
    <w:rsid w:val="005543DF"/>
    <w:rsid w:val="0055477B"/>
    <w:rsid w:val="0055493F"/>
    <w:rsid w:val="00554A46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6755"/>
    <w:rsid w:val="00557093"/>
    <w:rsid w:val="00557549"/>
    <w:rsid w:val="0055764A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2E09"/>
    <w:rsid w:val="00563172"/>
    <w:rsid w:val="00563200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AFE"/>
    <w:rsid w:val="00566D3B"/>
    <w:rsid w:val="00566DE3"/>
    <w:rsid w:val="00566E43"/>
    <w:rsid w:val="00567029"/>
    <w:rsid w:val="0056795E"/>
    <w:rsid w:val="005679D0"/>
    <w:rsid w:val="00567A38"/>
    <w:rsid w:val="00567F64"/>
    <w:rsid w:val="0057059B"/>
    <w:rsid w:val="005705B5"/>
    <w:rsid w:val="00570F52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97D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BC4"/>
    <w:rsid w:val="00576EA5"/>
    <w:rsid w:val="00577472"/>
    <w:rsid w:val="005777E7"/>
    <w:rsid w:val="00577878"/>
    <w:rsid w:val="00577AAF"/>
    <w:rsid w:val="00577B89"/>
    <w:rsid w:val="00580170"/>
    <w:rsid w:val="00580283"/>
    <w:rsid w:val="005802FE"/>
    <w:rsid w:val="00580530"/>
    <w:rsid w:val="0058067D"/>
    <w:rsid w:val="00580B49"/>
    <w:rsid w:val="00581306"/>
    <w:rsid w:val="00581668"/>
    <w:rsid w:val="005817E5"/>
    <w:rsid w:val="0058185D"/>
    <w:rsid w:val="0058199E"/>
    <w:rsid w:val="005821E2"/>
    <w:rsid w:val="0058232A"/>
    <w:rsid w:val="00582492"/>
    <w:rsid w:val="00582590"/>
    <w:rsid w:val="00582646"/>
    <w:rsid w:val="00582A05"/>
    <w:rsid w:val="00582D4D"/>
    <w:rsid w:val="005830AC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024"/>
    <w:rsid w:val="005863F1"/>
    <w:rsid w:val="00586876"/>
    <w:rsid w:val="00586933"/>
    <w:rsid w:val="00586971"/>
    <w:rsid w:val="00586A5D"/>
    <w:rsid w:val="0058702B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3D"/>
    <w:rsid w:val="00593A7A"/>
    <w:rsid w:val="00593A98"/>
    <w:rsid w:val="00593B74"/>
    <w:rsid w:val="00593C06"/>
    <w:rsid w:val="00593CFD"/>
    <w:rsid w:val="005945DB"/>
    <w:rsid w:val="005949B1"/>
    <w:rsid w:val="00594ED2"/>
    <w:rsid w:val="00594F75"/>
    <w:rsid w:val="00595066"/>
    <w:rsid w:val="005950C3"/>
    <w:rsid w:val="005951E1"/>
    <w:rsid w:val="0059559D"/>
    <w:rsid w:val="00595652"/>
    <w:rsid w:val="00595846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6D64"/>
    <w:rsid w:val="00596E88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2AF4"/>
    <w:rsid w:val="005A3247"/>
    <w:rsid w:val="005A32E3"/>
    <w:rsid w:val="005A32E5"/>
    <w:rsid w:val="005A3373"/>
    <w:rsid w:val="005A35F7"/>
    <w:rsid w:val="005A3671"/>
    <w:rsid w:val="005A39CB"/>
    <w:rsid w:val="005A3D6D"/>
    <w:rsid w:val="005A3D84"/>
    <w:rsid w:val="005A3D8D"/>
    <w:rsid w:val="005A3DC7"/>
    <w:rsid w:val="005A3E0E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7E4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2F1B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8C4"/>
    <w:rsid w:val="005B6E1D"/>
    <w:rsid w:val="005B7025"/>
    <w:rsid w:val="005B7074"/>
    <w:rsid w:val="005B7134"/>
    <w:rsid w:val="005B7424"/>
    <w:rsid w:val="005B76B7"/>
    <w:rsid w:val="005B7854"/>
    <w:rsid w:val="005B7AED"/>
    <w:rsid w:val="005B7C1F"/>
    <w:rsid w:val="005B7CE8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27F"/>
    <w:rsid w:val="005C1480"/>
    <w:rsid w:val="005C14AF"/>
    <w:rsid w:val="005C1A52"/>
    <w:rsid w:val="005C1AE3"/>
    <w:rsid w:val="005C1BE4"/>
    <w:rsid w:val="005C1D8F"/>
    <w:rsid w:val="005C1F72"/>
    <w:rsid w:val="005C2025"/>
    <w:rsid w:val="005C2487"/>
    <w:rsid w:val="005C2511"/>
    <w:rsid w:val="005C2DA4"/>
    <w:rsid w:val="005C2DEE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800"/>
    <w:rsid w:val="005C7905"/>
    <w:rsid w:val="005C79D6"/>
    <w:rsid w:val="005C7F67"/>
    <w:rsid w:val="005D00F0"/>
    <w:rsid w:val="005D0107"/>
    <w:rsid w:val="005D0245"/>
    <w:rsid w:val="005D0294"/>
    <w:rsid w:val="005D0370"/>
    <w:rsid w:val="005D037A"/>
    <w:rsid w:val="005D049E"/>
    <w:rsid w:val="005D0843"/>
    <w:rsid w:val="005D092B"/>
    <w:rsid w:val="005D0944"/>
    <w:rsid w:val="005D0A5C"/>
    <w:rsid w:val="005D0B62"/>
    <w:rsid w:val="005D0F50"/>
    <w:rsid w:val="005D151C"/>
    <w:rsid w:val="005D1557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0F2"/>
    <w:rsid w:val="005D4417"/>
    <w:rsid w:val="005D44F8"/>
    <w:rsid w:val="005D4A60"/>
    <w:rsid w:val="005D4AC9"/>
    <w:rsid w:val="005D4C95"/>
    <w:rsid w:val="005D4D29"/>
    <w:rsid w:val="005D4DA4"/>
    <w:rsid w:val="005D4DB1"/>
    <w:rsid w:val="005D4F97"/>
    <w:rsid w:val="005D51F3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24B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1C1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3E0"/>
    <w:rsid w:val="005E4979"/>
    <w:rsid w:val="005E4B00"/>
    <w:rsid w:val="005E4B78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366"/>
    <w:rsid w:val="005F0839"/>
    <w:rsid w:val="005F0C66"/>
    <w:rsid w:val="005F0D30"/>
    <w:rsid w:val="005F0F9A"/>
    <w:rsid w:val="005F122A"/>
    <w:rsid w:val="005F146E"/>
    <w:rsid w:val="005F1A64"/>
    <w:rsid w:val="005F1F82"/>
    <w:rsid w:val="005F272E"/>
    <w:rsid w:val="005F2E3B"/>
    <w:rsid w:val="005F3383"/>
    <w:rsid w:val="005F34ED"/>
    <w:rsid w:val="005F3641"/>
    <w:rsid w:val="005F39AB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358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07F"/>
    <w:rsid w:val="00604343"/>
    <w:rsid w:val="00604738"/>
    <w:rsid w:val="00604744"/>
    <w:rsid w:val="0060492E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6EEE"/>
    <w:rsid w:val="00607239"/>
    <w:rsid w:val="0060725F"/>
    <w:rsid w:val="0060797C"/>
    <w:rsid w:val="00607B79"/>
    <w:rsid w:val="00607BF1"/>
    <w:rsid w:val="00607EED"/>
    <w:rsid w:val="00610285"/>
    <w:rsid w:val="0061030F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3B7"/>
    <w:rsid w:val="006114B0"/>
    <w:rsid w:val="006116D1"/>
    <w:rsid w:val="0061176D"/>
    <w:rsid w:val="006121C4"/>
    <w:rsid w:val="006121D8"/>
    <w:rsid w:val="00612424"/>
    <w:rsid w:val="00612488"/>
    <w:rsid w:val="00612FD4"/>
    <w:rsid w:val="00613303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54D"/>
    <w:rsid w:val="0061685C"/>
    <w:rsid w:val="00616AE4"/>
    <w:rsid w:val="00617196"/>
    <w:rsid w:val="00617B34"/>
    <w:rsid w:val="00617C76"/>
    <w:rsid w:val="00617C77"/>
    <w:rsid w:val="00620020"/>
    <w:rsid w:val="006200D4"/>
    <w:rsid w:val="00620461"/>
    <w:rsid w:val="00620546"/>
    <w:rsid w:val="0062057F"/>
    <w:rsid w:val="00620695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291"/>
    <w:rsid w:val="00622A58"/>
    <w:rsid w:val="00622E15"/>
    <w:rsid w:val="00623178"/>
    <w:rsid w:val="006239FD"/>
    <w:rsid w:val="00623AC3"/>
    <w:rsid w:val="0062404B"/>
    <w:rsid w:val="0062467E"/>
    <w:rsid w:val="00624984"/>
    <w:rsid w:val="00625052"/>
    <w:rsid w:val="006251C0"/>
    <w:rsid w:val="0062534A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1E9"/>
    <w:rsid w:val="0063038B"/>
    <w:rsid w:val="006303FD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3FED"/>
    <w:rsid w:val="006340FE"/>
    <w:rsid w:val="006344B5"/>
    <w:rsid w:val="0063451E"/>
    <w:rsid w:val="0063461A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1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2D3"/>
    <w:rsid w:val="00641638"/>
    <w:rsid w:val="006418FA"/>
    <w:rsid w:val="0064197A"/>
    <w:rsid w:val="00641988"/>
    <w:rsid w:val="00641E7D"/>
    <w:rsid w:val="00642470"/>
    <w:rsid w:val="0064250D"/>
    <w:rsid w:val="006426DF"/>
    <w:rsid w:val="00642854"/>
    <w:rsid w:val="00642A64"/>
    <w:rsid w:val="00642B48"/>
    <w:rsid w:val="00642C08"/>
    <w:rsid w:val="00643113"/>
    <w:rsid w:val="006435A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8B5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4A2"/>
    <w:rsid w:val="00652B75"/>
    <w:rsid w:val="00653098"/>
    <w:rsid w:val="0065331F"/>
    <w:rsid w:val="00653460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CF3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57AEF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8C"/>
    <w:rsid w:val="006625FF"/>
    <w:rsid w:val="0066264A"/>
    <w:rsid w:val="006626E7"/>
    <w:rsid w:val="0066271E"/>
    <w:rsid w:val="00662977"/>
    <w:rsid w:val="00662DBB"/>
    <w:rsid w:val="00663383"/>
    <w:rsid w:val="006633AA"/>
    <w:rsid w:val="00663C95"/>
    <w:rsid w:val="00663E3A"/>
    <w:rsid w:val="00663E57"/>
    <w:rsid w:val="0066420A"/>
    <w:rsid w:val="0066450B"/>
    <w:rsid w:val="00664997"/>
    <w:rsid w:val="006649CA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BC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592"/>
    <w:rsid w:val="00674712"/>
    <w:rsid w:val="006748DE"/>
    <w:rsid w:val="00674A0D"/>
    <w:rsid w:val="00674A2A"/>
    <w:rsid w:val="00674BC2"/>
    <w:rsid w:val="006751A0"/>
    <w:rsid w:val="00675495"/>
    <w:rsid w:val="00675531"/>
    <w:rsid w:val="00675853"/>
    <w:rsid w:val="0067587F"/>
    <w:rsid w:val="00675941"/>
    <w:rsid w:val="00675CC4"/>
    <w:rsid w:val="0067613A"/>
    <w:rsid w:val="006762BE"/>
    <w:rsid w:val="00676BF5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353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04B"/>
    <w:rsid w:val="006857E5"/>
    <w:rsid w:val="0068586F"/>
    <w:rsid w:val="00685A0E"/>
    <w:rsid w:val="00685CB5"/>
    <w:rsid w:val="00685D42"/>
    <w:rsid w:val="0068619A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87E96"/>
    <w:rsid w:val="0069001B"/>
    <w:rsid w:val="00690367"/>
    <w:rsid w:val="006904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7E"/>
    <w:rsid w:val="006921F3"/>
    <w:rsid w:val="006925D8"/>
    <w:rsid w:val="006929BB"/>
    <w:rsid w:val="0069303C"/>
    <w:rsid w:val="00693197"/>
    <w:rsid w:val="00693475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ADE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8A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0C2"/>
    <w:rsid w:val="006A429F"/>
    <w:rsid w:val="006A49D0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AEB"/>
    <w:rsid w:val="006A6D46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0E15"/>
    <w:rsid w:val="006B1036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367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51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B4C"/>
    <w:rsid w:val="006B7C73"/>
    <w:rsid w:val="006C0459"/>
    <w:rsid w:val="006C0845"/>
    <w:rsid w:val="006C0A7A"/>
    <w:rsid w:val="006C0CFD"/>
    <w:rsid w:val="006C11A9"/>
    <w:rsid w:val="006C11DA"/>
    <w:rsid w:val="006C134B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42E"/>
    <w:rsid w:val="006C350D"/>
    <w:rsid w:val="006C3717"/>
    <w:rsid w:val="006C3B18"/>
    <w:rsid w:val="006C3D42"/>
    <w:rsid w:val="006C3F23"/>
    <w:rsid w:val="006C4461"/>
    <w:rsid w:val="006C4C1F"/>
    <w:rsid w:val="006C4E4D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6B2"/>
    <w:rsid w:val="006D18F8"/>
    <w:rsid w:val="006D192C"/>
    <w:rsid w:val="006D1935"/>
    <w:rsid w:val="006D1B9A"/>
    <w:rsid w:val="006D1C8D"/>
    <w:rsid w:val="006D1D89"/>
    <w:rsid w:val="006D20B6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50B"/>
    <w:rsid w:val="006D4613"/>
    <w:rsid w:val="006D4889"/>
    <w:rsid w:val="006D488F"/>
    <w:rsid w:val="006D4AE5"/>
    <w:rsid w:val="006D4B93"/>
    <w:rsid w:val="006D4BC2"/>
    <w:rsid w:val="006D4F2E"/>
    <w:rsid w:val="006D506B"/>
    <w:rsid w:val="006D50A2"/>
    <w:rsid w:val="006D51B6"/>
    <w:rsid w:val="006D51B7"/>
    <w:rsid w:val="006D5210"/>
    <w:rsid w:val="006D529A"/>
    <w:rsid w:val="006D5902"/>
    <w:rsid w:val="006D5C4B"/>
    <w:rsid w:val="006D5F26"/>
    <w:rsid w:val="006D694E"/>
    <w:rsid w:val="006D6B1F"/>
    <w:rsid w:val="006D70A3"/>
    <w:rsid w:val="006D74DC"/>
    <w:rsid w:val="006D79BC"/>
    <w:rsid w:val="006D7A3B"/>
    <w:rsid w:val="006D7DC2"/>
    <w:rsid w:val="006E00DA"/>
    <w:rsid w:val="006E020C"/>
    <w:rsid w:val="006E02D2"/>
    <w:rsid w:val="006E04AC"/>
    <w:rsid w:val="006E062B"/>
    <w:rsid w:val="006E07AA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09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EF4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98D"/>
    <w:rsid w:val="006F3D81"/>
    <w:rsid w:val="006F3E59"/>
    <w:rsid w:val="006F3FAE"/>
    <w:rsid w:val="006F4082"/>
    <w:rsid w:val="006F40E5"/>
    <w:rsid w:val="006F48AC"/>
    <w:rsid w:val="006F4C08"/>
    <w:rsid w:val="006F4DBC"/>
    <w:rsid w:val="006F53F3"/>
    <w:rsid w:val="006F56B8"/>
    <w:rsid w:val="006F5837"/>
    <w:rsid w:val="006F5ADE"/>
    <w:rsid w:val="006F5D34"/>
    <w:rsid w:val="006F65FE"/>
    <w:rsid w:val="006F6D95"/>
    <w:rsid w:val="006F748F"/>
    <w:rsid w:val="006F753E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5E70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31A"/>
    <w:rsid w:val="00707512"/>
    <w:rsid w:val="007078ED"/>
    <w:rsid w:val="00707A90"/>
    <w:rsid w:val="00707B91"/>
    <w:rsid w:val="00707C37"/>
    <w:rsid w:val="00707E1F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43"/>
    <w:rsid w:val="007121DF"/>
    <w:rsid w:val="00712249"/>
    <w:rsid w:val="0071244F"/>
    <w:rsid w:val="007126E3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67F"/>
    <w:rsid w:val="00715A02"/>
    <w:rsid w:val="00715A27"/>
    <w:rsid w:val="00715AC3"/>
    <w:rsid w:val="00715C12"/>
    <w:rsid w:val="0071609F"/>
    <w:rsid w:val="0071617E"/>
    <w:rsid w:val="007168A7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247"/>
    <w:rsid w:val="007233A9"/>
    <w:rsid w:val="0072355F"/>
    <w:rsid w:val="00723B42"/>
    <w:rsid w:val="00723C90"/>
    <w:rsid w:val="00723D2E"/>
    <w:rsid w:val="00724050"/>
    <w:rsid w:val="00724335"/>
    <w:rsid w:val="007243A4"/>
    <w:rsid w:val="007245DB"/>
    <w:rsid w:val="00724B66"/>
    <w:rsid w:val="00724C28"/>
    <w:rsid w:val="00725161"/>
    <w:rsid w:val="00725237"/>
    <w:rsid w:val="00725574"/>
    <w:rsid w:val="0072599C"/>
    <w:rsid w:val="00725BEA"/>
    <w:rsid w:val="00725DB0"/>
    <w:rsid w:val="00726245"/>
    <w:rsid w:val="00726542"/>
    <w:rsid w:val="0072679C"/>
    <w:rsid w:val="0072689D"/>
    <w:rsid w:val="00726CC0"/>
    <w:rsid w:val="00726E25"/>
    <w:rsid w:val="0072712A"/>
    <w:rsid w:val="00727171"/>
    <w:rsid w:val="00727A4F"/>
    <w:rsid w:val="00727BBF"/>
    <w:rsid w:val="00727C6C"/>
    <w:rsid w:val="00727E50"/>
    <w:rsid w:val="0073019A"/>
    <w:rsid w:val="0073023D"/>
    <w:rsid w:val="00730C90"/>
    <w:rsid w:val="00730E9F"/>
    <w:rsid w:val="00731027"/>
    <w:rsid w:val="00731044"/>
    <w:rsid w:val="00731434"/>
    <w:rsid w:val="00731703"/>
    <w:rsid w:val="0073173D"/>
    <w:rsid w:val="00731773"/>
    <w:rsid w:val="00731C0A"/>
    <w:rsid w:val="00731F1F"/>
    <w:rsid w:val="00731FA6"/>
    <w:rsid w:val="00732090"/>
    <w:rsid w:val="007320B5"/>
    <w:rsid w:val="0073219F"/>
    <w:rsid w:val="00732264"/>
    <w:rsid w:val="00732493"/>
    <w:rsid w:val="00732621"/>
    <w:rsid w:val="00733063"/>
    <w:rsid w:val="007333CE"/>
    <w:rsid w:val="007337BE"/>
    <w:rsid w:val="007339B0"/>
    <w:rsid w:val="00733E37"/>
    <w:rsid w:val="0073414C"/>
    <w:rsid w:val="007341C5"/>
    <w:rsid w:val="00734460"/>
    <w:rsid w:val="0073493B"/>
    <w:rsid w:val="00734D79"/>
    <w:rsid w:val="00735364"/>
    <w:rsid w:val="00735590"/>
    <w:rsid w:val="007356A4"/>
    <w:rsid w:val="007357D3"/>
    <w:rsid w:val="0073589F"/>
    <w:rsid w:val="00735B10"/>
    <w:rsid w:val="00735DA0"/>
    <w:rsid w:val="00735DB0"/>
    <w:rsid w:val="0073623A"/>
    <w:rsid w:val="00736317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BAD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2F95"/>
    <w:rsid w:val="00743063"/>
    <w:rsid w:val="007434DA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13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5E7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8BA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BC6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AA8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19B"/>
    <w:rsid w:val="00773382"/>
    <w:rsid w:val="0077345D"/>
    <w:rsid w:val="007736DD"/>
    <w:rsid w:val="00773906"/>
    <w:rsid w:val="00773BC6"/>
    <w:rsid w:val="00773CB2"/>
    <w:rsid w:val="00773CE7"/>
    <w:rsid w:val="00773E18"/>
    <w:rsid w:val="007746D6"/>
    <w:rsid w:val="00774836"/>
    <w:rsid w:val="00774899"/>
    <w:rsid w:val="0077495E"/>
    <w:rsid w:val="00774AEF"/>
    <w:rsid w:val="00774B54"/>
    <w:rsid w:val="00774FEB"/>
    <w:rsid w:val="0077523D"/>
    <w:rsid w:val="0077528A"/>
    <w:rsid w:val="00775438"/>
    <w:rsid w:val="00775BB2"/>
    <w:rsid w:val="00775DAE"/>
    <w:rsid w:val="00775EAE"/>
    <w:rsid w:val="00776DFF"/>
    <w:rsid w:val="0077701A"/>
    <w:rsid w:val="007770A7"/>
    <w:rsid w:val="007771CC"/>
    <w:rsid w:val="007773B0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941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755"/>
    <w:rsid w:val="00782815"/>
    <w:rsid w:val="00782900"/>
    <w:rsid w:val="007831CD"/>
    <w:rsid w:val="00783207"/>
    <w:rsid w:val="00783811"/>
    <w:rsid w:val="00783858"/>
    <w:rsid w:val="007839F8"/>
    <w:rsid w:val="00783D32"/>
    <w:rsid w:val="0078413C"/>
    <w:rsid w:val="00784188"/>
    <w:rsid w:val="007842CA"/>
    <w:rsid w:val="00784391"/>
    <w:rsid w:val="0078463D"/>
    <w:rsid w:val="007849BB"/>
    <w:rsid w:val="00784D14"/>
    <w:rsid w:val="0078547F"/>
    <w:rsid w:val="00785970"/>
    <w:rsid w:val="00785982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A95"/>
    <w:rsid w:val="00787B24"/>
    <w:rsid w:val="00787D9F"/>
    <w:rsid w:val="00790303"/>
    <w:rsid w:val="0079034B"/>
    <w:rsid w:val="00790564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549"/>
    <w:rsid w:val="00792996"/>
    <w:rsid w:val="00792A8E"/>
    <w:rsid w:val="00792BB7"/>
    <w:rsid w:val="00792C35"/>
    <w:rsid w:val="00792CD5"/>
    <w:rsid w:val="00792F71"/>
    <w:rsid w:val="00792FE1"/>
    <w:rsid w:val="00793AB5"/>
    <w:rsid w:val="00793DDA"/>
    <w:rsid w:val="00793EAF"/>
    <w:rsid w:val="00793EE7"/>
    <w:rsid w:val="0079404A"/>
    <w:rsid w:val="00794061"/>
    <w:rsid w:val="00795407"/>
    <w:rsid w:val="0079578C"/>
    <w:rsid w:val="00795B41"/>
    <w:rsid w:val="00795C1E"/>
    <w:rsid w:val="00795C24"/>
    <w:rsid w:val="00796112"/>
    <w:rsid w:val="00796699"/>
    <w:rsid w:val="007967D9"/>
    <w:rsid w:val="00796D79"/>
    <w:rsid w:val="00797296"/>
    <w:rsid w:val="007973A6"/>
    <w:rsid w:val="00797446"/>
    <w:rsid w:val="00797568"/>
    <w:rsid w:val="00797B19"/>
    <w:rsid w:val="00797E16"/>
    <w:rsid w:val="00797F17"/>
    <w:rsid w:val="007A06B1"/>
    <w:rsid w:val="007A0851"/>
    <w:rsid w:val="007A0880"/>
    <w:rsid w:val="007A09C5"/>
    <w:rsid w:val="007A0E1A"/>
    <w:rsid w:val="007A0E1E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5EF6"/>
    <w:rsid w:val="007A6E29"/>
    <w:rsid w:val="007A72A1"/>
    <w:rsid w:val="007A74C2"/>
    <w:rsid w:val="007A77E9"/>
    <w:rsid w:val="007A7947"/>
    <w:rsid w:val="007A7968"/>
    <w:rsid w:val="007A7D4C"/>
    <w:rsid w:val="007B01C3"/>
    <w:rsid w:val="007B04FF"/>
    <w:rsid w:val="007B0706"/>
    <w:rsid w:val="007B0790"/>
    <w:rsid w:val="007B08BF"/>
    <w:rsid w:val="007B09B6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509"/>
    <w:rsid w:val="007B56FF"/>
    <w:rsid w:val="007B57C8"/>
    <w:rsid w:val="007B6235"/>
    <w:rsid w:val="007B64A4"/>
    <w:rsid w:val="007B686E"/>
    <w:rsid w:val="007B6F65"/>
    <w:rsid w:val="007B71C8"/>
    <w:rsid w:val="007B7682"/>
    <w:rsid w:val="007B78F0"/>
    <w:rsid w:val="007B797E"/>
    <w:rsid w:val="007B79F7"/>
    <w:rsid w:val="007C00C4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74D"/>
    <w:rsid w:val="007C198D"/>
    <w:rsid w:val="007C19EC"/>
    <w:rsid w:val="007C1A36"/>
    <w:rsid w:val="007C1A8A"/>
    <w:rsid w:val="007C1C52"/>
    <w:rsid w:val="007C2852"/>
    <w:rsid w:val="007C2F7F"/>
    <w:rsid w:val="007C3477"/>
    <w:rsid w:val="007C38DF"/>
    <w:rsid w:val="007C3D4B"/>
    <w:rsid w:val="007C3F5A"/>
    <w:rsid w:val="007C3FDD"/>
    <w:rsid w:val="007C447F"/>
    <w:rsid w:val="007C4ACC"/>
    <w:rsid w:val="007C4BB6"/>
    <w:rsid w:val="007C4BB7"/>
    <w:rsid w:val="007C4CE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7B7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1F8E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628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6FEA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D7EEB"/>
    <w:rsid w:val="007E00DF"/>
    <w:rsid w:val="007E04EF"/>
    <w:rsid w:val="007E0C60"/>
    <w:rsid w:val="007E0D17"/>
    <w:rsid w:val="007E0DCA"/>
    <w:rsid w:val="007E0DD9"/>
    <w:rsid w:val="007E0DDC"/>
    <w:rsid w:val="007E0FCB"/>
    <w:rsid w:val="007E1631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85D"/>
    <w:rsid w:val="007E3BB8"/>
    <w:rsid w:val="007E3F0E"/>
    <w:rsid w:val="007E467E"/>
    <w:rsid w:val="007E48DA"/>
    <w:rsid w:val="007E4C91"/>
    <w:rsid w:val="007E4CB9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B9E"/>
    <w:rsid w:val="007F0F57"/>
    <w:rsid w:val="007F10A0"/>
    <w:rsid w:val="007F116E"/>
    <w:rsid w:val="007F1507"/>
    <w:rsid w:val="007F1758"/>
    <w:rsid w:val="007F17BD"/>
    <w:rsid w:val="007F194C"/>
    <w:rsid w:val="007F1AF3"/>
    <w:rsid w:val="007F2092"/>
    <w:rsid w:val="007F22D9"/>
    <w:rsid w:val="007F2422"/>
    <w:rsid w:val="007F2A03"/>
    <w:rsid w:val="007F2AE2"/>
    <w:rsid w:val="007F2CED"/>
    <w:rsid w:val="007F2CF4"/>
    <w:rsid w:val="007F2ECE"/>
    <w:rsid w:val="007F3024"/>
    <w:rsid w:val="007F30A5"/>
    <w:rsid w:val="007F32EE"/>
    <w:rsid w:val="007F32F2"/>
    <w:rsid w:val="007F352B"/>
    <w:rsid w:val="007F3C36"/>
    <w:rsid w:val="007F3EA6"/>
    <w:rsid w:val="007F3ECE"/>
    <w:rsid w:val="007F3FF4"/>
    <w:rsid w:val="007F4452"/>
    <w:rsid w:val="007F48AC"/>
    <w:rsid w:val="007F4AF4"/>
    <w:rsid w:val="007F4B88"/>
    <w:rsid w:val="007F4CB9"/>
    <w:rsid w:val="007F514B"/>
    <w:rsid w:val="007F5BC3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4D38"/>
    <w:rsid w:val="0080502F"/>
    <w:rsid w:val="00805397"/>
    <w:rsid w:val="0080545E"/>
    <w:rsid w:val="0080584F"/>
    <w:rsid w:val="0080591F"/>
    <w:rsid w:val="00805C90"/>
    <w:rsid w:val="00805E34"/>
    <w:rsid w:val="00805E91"/>
    <w:rsid w:val="00806112"/>
    <w:rsid w:val="0080629A"/>
    <w:rsid w:val="0080644B"/>
    <w:rsid w:val="008068C9"/>
    <w:rsid w:val="0080694E"/>
    <w:rsid w:val="00806961"/>
    <w:rsid w:val="00806B26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16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4D7"/>
    <w:rsid w:val="00814564"/>
    <w:rsid w:val="00814785"/>
    <w:rsid w:val="00814812"/>
    <w:rsid w:val="008148A2"/>
    <w:rsid w:val="008148C3"/>
    <w:rsid w:val="00814961"/>
    <w:rsid w:val="00815028"/>
    <w:rsid w:val="008153F6"/>
    <w:rsid w:val="008154C8"/>
    <w:rsid w:val="00815746"/>
    <w:rsid w:val="00815802"/>
    <w:rsid w:val="0081597F"/>
    <w:rsid w:val="00815B0D"/>
    <w:rsid w:val="00815B53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17979"/>
    <w:rsid w:val="00820002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ABE"/>
    <w:rsid w:val="00823B24"/>
    <w:rsid w:val="00824054"/>
    <w:rsid w:val="0082432D"/>
    <w:rsid w:val="00824420"/>
    <w:rsid w:val="00824551"/>
    <w:rsid w:val="008246AD"/>
    <w:rsid w:val="0082491D"/>
    <w:rsid w:val="00824AF0"/>
    <w:rsid w:val="00824BDF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27DF4"/>
    <w:rsid w:val="008301E3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1CC5"/>
    <w:rsid w:val="0083206D"/>
    <w:rsid w:val="00832281"/>
    <w:rsid w:val="008322B4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2AC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0ED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336"/>
    <w:rsid w:val="008457E8"/>
    <w:rsid w:val="00845B20"/>
    <w:rsid w:val="00846029"/>
    <w:rsid w:val="008462E2"/>
    <w:rsid w:val="00846865"/>
    <w:rsid w:val="00846B21"/>
    <w:rsid w:val="008472E0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69F"/>
    <w:rsid w:val="00851735"/>
    <w:rsid w:val="00851996"/>
    <w:rsid w:val="008519A9"/>
    <w:rsid w:val="00851B57"/>
    <w:rsid w:val="00851C18"/>
    <w:rsid w:val="00851C3E"/>
    <w:rsid w:val="00851D14"/>
    <w:rsid w:val="00851E9B"/>
    <w:rsid w:val="00851F90"/>
    <w:rsid w:val="00852172"/>
    <w:rsid w:val="008522F6"/>
    <w:rsid w:val="008523C2"/>
    <w:rsid w:val="008526BB"/>
    <w:rsid w:val="008526C7"/>
    <w:rsid w:val="0085279F"/>
    <w:rsid w:val="008529DF"/>
    <w:rsid w:val="00852C96"/>
    <w:rsid w:val="008532A2"/>
    <w:rsid w:val="00853787"/>
    <w:rsid w:val="00853CC6"/>
    <w:rsid w:val="00853F7F"/>
    <w:rsid w:val="008542D3"/>
    <w:rsid w:val="008549AF"/>
    <w:rsid w:val="00854A09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54F"/>
    <w:rsid w:val="00857C2A"/>
    <w:rsid w:val="00857EAD"/>
    <w:rsid w:val="008602B7"/>
    <w:rsid w:val="00860B28"/>
    <w:rsid w:val="00861196"/>
    <w:rsid w:val="0086165E"/>
    <w:rsid w:val="00861772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18F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4D01"/>
    <w:rsid w:val="0086507E"/>
    <w:rsid w:val="008650F0"/>
    <w:rsid w:val="0086529A"/>
    <w:rsid w:val="008656D3"/>
    <w:rsid w:val="008656D8"/>
    <w:rsid w:val="008659AB"/>
    <w:rsid w:val="00865CB5"/>
    <w:rsid w:val="00865D5A"/>
    <w:rsid w:val="00865F1C"/>
    <w:rsid w:val="00866017"/>
    <w:rsid w:val="0086655A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5E4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85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24D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6A05"/>
    <w:rsid w:val="00887454"/>
    <w:rsid w:val="008876E8"/>
    <w:rsid w:val="00887A76"/>
    <w:rsid w:val="00887B63"/>
    <w:rsid w:val="00887FCF"/>
    <w:rsid w:val="0089021D"/>
    <w:rsid w:val="0089050E"/>
    <w:rsid w:val="00890558"/>
    <w:rsid w:val="0089070F"/>
    <w:rsid w:val="00890A28"/>
    <w:rsid w:val="00890FCA"/>
    <w:rsid w:val="00891369"/>
    <w:rsid w:val="00891808"/>
    <w:rsid w:val="00891BCF"/>
    <w:rsid w:val="00891CFD"/>
    <w:rsid w:val="00891E96"/>
    <w:rsid w:val="008920BB"/>
    <w:rsid w:val="00892125"/>
    <w:rsid w:val="008923B8"/>
    <w:rsid w:val="008923CA"/>
    <w:rsid w:val="008928E2"/>
    <w:rsid w:val="00892B25"/>
    <w:rsid w:val="008931E0"/>
    <w:rsid w:val="00893269"/>
    <w:rsid w:val="00893276"/>
    <w:rsid w:val="00893286"/>
    <w:rsid w:val="008935E4"/>
    <w:rsid w:val="008936EA"/>
    <w:rsid w:val="008943C1"/>
    <w:rsid w:val="00894E20"/>
    <w:rsid w:val="00894F02"/>
    <w:rsid w:val="00895194"/>
    <w:rsid w:val="0089537B"/>
    <w:rsid w:val="00895922"/>
    <w:rsid w:val="00895BCD"/>
    <w:rsid w:val="00896133"/>
    <w:rsid w:val="008961A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377"/>
    <w:rsid w:val="008A1436"/>
    <w:rsid w:val="008A1469"/>
    <w:rsid w:val="008A15B4"/>
    <w:rsid w:val="008A1A52"/>
    <w:rsid w:val="008A1D88"/>
    <w:rsid w:val="008A1EA6"/>
    <w:rsid w:val="008A2589"/>
    <w:rsid w:val="008A2636"/>
    <w:rsid w:val="008A2AD6"/>
    <w:rsid w:val="008A2B72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83A"/>
    <w:rsid w:val="008A5A70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74D"/>
    <w:rsid w:val="008B1AB8"/>
    <w:rsid w:val="008B1D17"/>
    <w:rsid w:val="008B216E"/>
    <w:rsid w:val="008B2732"/>
    <w:rsid w:val="008B283A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CA5"/>
    <w:rsid w:val="008C0D2B"/>
    <w:rsid w:val="008C0FCE"/>
    <w:rsid w:val="008C100B"/>
    <w:rsid w:val="008C1209"/>
    <w:rsid w:val="008C13A9"/>
    <w:rsid w:val="008C14CC"/>
    <w:rsid w:val="008C18CA"/>
    <w:rsid w:val="008C1AB5"/>
    <w:rsid w:val="008C1DA8"/>
    <w:rsid w:val="008C1DDB"/>
    <w:rsid w:val="008C2001"/>
    <w:rsid w:val="008C2329"/>
    <w:rsid w:val="008C256A"/>
    <w:rsid w:val="008C2880"/>
    <w:rsid w:val="008C291D"/>
    <w:rsid w:val="008C2B0F"/>
    <w:rsid w:val="008C2C37"/>
    <w:rsid w:val="008C2E35"/>
    <w:rsid w:val="008C36E1"/>
    <w:rsid w:val="008C370C"/>
    <w:rsid w:val="008C3B2F"/>
    <w:rsid w:val="008C3E3E"/>
    <w:rsid w:val="008C4069"/>
    <w:rsid w:val="008C4383"/>
    <w:rsid w:val="008C480E"/>
    <w:rsid w:val="008C4942"/>
    <w:rsid w:val="008C49CE"/>
    <w:rsid w:val="008C4AE0"/>
    <w:rsid w:val="008C517C"/>
    <w:rsid w:val="008C54AC"/>
    <w:rsid w:val="008C5AE4"/>
    <w:rsid w:val="008C5D56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1AC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8B1"/>
    <w:rsid w:val="008D4F6C"/>
    <w:rsid w:val="008D5543"/>
    <w:rsid w:val="008D599E"/>
    <w:rsid w:val="008D6165"/>
    <w:rsid w:val="008D61BE"/>
    <w:rsid w:val="008D6510"/>
    <w:rsid w:val="008D697E"/>
    <w:rsid w:val="008D6C13"/>
    <w:rsid w:val="008D6CC3"/>
    <w:rsid w:val="008D6D86"/>
    <w:rsid w:val="008D753C"/>
    <w:rsid w:val="008D7AB0"/>
    <w:rsid w:val="008D7C90"/>
    <w:rsid w:val="008D7E15"/>
    <w:rsid w:val="008D7F16"/>
    <w:rsid w:val="008E0B2A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808"/>
    <w:rsid w:val="008E4BE7"/>
    <w:rsid w:val="008E4BFA"/>
    <w:rsid w:val="008E4D41"/>
    <w:rsid w:val="008E4F5C"/>
    <w:rsid w:val="008E5034"/>
    <w:rsid w:val="008E5372"/>
    <w:rsid w:val="008E537E"/>
    <w:rsid w:val="008E5949"/>
    <w:rsid w:val="008E5A03"/>
    <w:rsid w:val="008E5C9D"/>
    <w:rsid w:val="008E633D"/>
    <w:rsid w:val="008E6364"/>
    <w:rsid w:val="008E6552"/>
    <w:rsid w:val="008E6ECA"/>
    <w:rsid w:val="008E6F13"/>
    <w:rsid w:val="008E6FD4"/>
    <w:rsid w:val="008E7277"/>
    <w:rsid w:val="008E7578"/>
    <w:rsid w:val="008E7662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8C2"/>
    <w:rsid w:val="008F5F46"/>
    <w:rsid w:val="008F6061"/>
    <w:rsid w:val="008F6374"/>
    <w:rsid w:val="008F6443"/>
    <w:rsid w:val="008F65FF"/>
    <w:rsid w:val="008F6CF0"/>
    <w:rsid w:val="008F6DA5"/>
    <w:rsid w:val="008F7310"/>
    <w:rsid w:val="008F77CB"/>
    <w:rsid w:val="008F7D3C"/>
    <w:rsid w:val="008F7D44"/>
    <w:rsid w:val="00900741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0FB"/>
    <w:rsid w:val="009061F9"/>
    <w:rsid w:val="0090652F"/>
    <w:rsid w:val="00906836"/>
    <w:rsid w:val="00906B47"/>
    <w:rsid w:val="0090703E"/>
    <w:rsid w:val="00907052"/>
    <w:rsid w:val="0090720A"/>
    <w:rsid w:val="00907317"/>
    <w:rsid w:val="009075BD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27E"/>
    <w:rsid w:val="009145BC"/>
    <w:rsid w:val="00914977"/>
    <w:rsid w:val="00914F49"/>
    <w:rsid w:val="00914FDF"/>
    <w:rsid w:val="00915005"/>
    <w:rsid w:val="009150E7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08C"/>
    <w:rsid w:val="009257A9"/>
    <w:rsid w:val="0092583C"/>
    <w:rsid w:val="0092584B"/>
    <w:rsid w:val="0092598F"/>
    <w:rsid w:val="00925A15"/>
    <w:rsid w:val="00926065"/>
    <w:rsid w:val="00926143"/>
    <w:rsid w:val="009262E4"/>
    <w:rsid w:val="00926611"/>
    <w:rsid w:val="009266FD"/>
    <w:rsid w:val="0092687F"/>
    <w:rsid w:val="0092694F"/>
    <w:rsid w:val="00926ACE"/>
    <w:rsid w:val="00926B5D"/>
    <w:rsid w:val="00927016"/>
    <w:rsid w:val="0092708B"/>
    <w:rsid w:val="009271F2"/>
    <w:rsid w:val="009273E0"/>
    <w:rsid w:val="00927A08"/>
    <w:rsid w:val="00927A88"/>
    <w:rsid w:val="00927E72"/>
    <w:rsid w:val="0093003D"/>
    <w:rsid w:val="00930220"/>
    <w:rsid w:val="009302D8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48"/>
    <w:rsid w:val="009334E7"/>
    <w:rsid w:val="00933866"/>
    <w:rsid w:val="00933930"/>
    <w:rsid w:val="00933A2D"/>
    <w:rsid w:val="009341D5"/>
    <w:rsid w:val="00934205"/>
    <w:rsid w:val="009342AF"/>
    <w:rsid w:val="00934326"/>
    <w:rsid w:val="0093439B"/>
    <w:rsid w:val="00934646"/>
    <w:rsid w:val="00934972"/>
    <w:rsid w:val="00934D68"/>
    <w:rsid w:val="00934EBA"/>
    <w:rsid w:val="00934FA2"/>
    <w:rsid w:val="00934FF4"/>
    <w:rsid w:val="009352F7"/>
    <w:rsid w:val="00935321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195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3E69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7BD"/>
    <w:rsid w:val="00945CE0"/>
    <w:rsid w:val="00945EC4"/>
    <w:rsid w:val="009465F7"/>
    <w:rsid w:val="00946628"/>
    <w:rsid w:val="0094678D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750"/>
    <w:rsid w:val="009509A2"/>
    <w:rsid w:val="00951050"/>
    <w:rsid w:val="0095109E"/>
    <w:rsid w:val="00951154"/>
    <w:rsid w:val="009512A2"/>
    <w:rsid w:val="0095165B"/>
    <w:rsid w:val="00951D20"/>
    <w:rsid w:val="00951F9F"/>
    <w:rsid w:val="00953477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C0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512"/>
    <w:rsid w:val="00962B38"/>
    <w:rsid w:val="00962C6C"/>
    <w:rsid w:val="00963197"/>
    <w:rsid w:val="009634DF"/>
    <w:rsid w:val="00963639"/>
    <w:rsid w:val="009636EB"/>
    <w:rsid w:val="00963BB3"/>
    <w:rsid w:val="00963ECA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0F2D"/>
    <w:rsid w:val="00971075"/>
    <w:rsid w:val="009713B2"/>
    <w:rsid w:val="00971654"/>
    <w:rsid w:val="00971940"/>
    <w:rsid w:val="00971BFC"/>
    <w:rsid w:val="00971D9A"/>
    <w:rsid w:val="009725B4"/>
    <w:rsid w:val="00972C73"/>
    <w:rsid w:val="00972F00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4E3B"/>
    <w:rsid w:val="00975209"/>
    <w:rsid w:val="0097591A"/>
    <w:rsid w:val="009759BA"/>
    <w:rsid w:val="00975ADC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1C4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C8F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06"/>
    <w:rsid w:val="00993A66"/>
    <w:rsid w:val="00993B83"/>
    <w:rsid w:val="00993B94"/>
    <w:rsid w:val="00993DCB"/>
    <w:rsid w:val="00994129"/>
    <w:rsid w:val="009942E8"/>
    <w:rsid w:val="009948E7"/>
    <w:rsid w:val="00994A21"/>
    <w:rsid w:val="00994E13"/>
    <w:rsid w:val="00994E22"/>
    <w:rsid w:val="00994ECF"/>
    <w:rsid w:val="00995056"/>
    <w:rsid w:val="00995229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A11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A7B"/>
    <w:rsid w:val="009A2BB1"/>
    <w:rsid w:val="009A2C7D"/>
    <w:rsid w:val="009A2EB5"/>
    <w:rsid w:val="009A3495"/>
    <w:rsid w:val="009A39A8"/>
    <w:rsid w:val="009A3C02"/>
    <w:rsid w:val="009A3F75"/>
    <w:rsid w:val="009A4057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73E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034"/>
    <w:rsid w:val="009B11EE"/>
    <w:rsid w:val="009B11F5"/>
    <w:rsid w:val="009B123E"/>
    <w:rsid w:val="009B146B"/>
    <w:rsid w:val="009B1484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2F53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7DD"/>
    <w:rsid w:val="009B69AB"/>
    <w:rsid w:val="009B6B05"/>
    <w:rsid w:val="009B6D0F"/>
    <w:rsid w:val="009B7424"/>
    <w:rsid w:val="009B75AA"/>
    <w:rsid w:val="009B75CC"/>
    <w:rsid w:val="009B7B4C"/>
    <w:rsid w:val="009B7B7F"/>
    <w:rsid w:val="009B7E60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9F1"/>
    <w:rsid w:val="009C3E16"/>
    <w:rsid w:val="009C405E"/>
    <w:rsid w:val="009C42EF"/>
    <w:rsid w:val="009C4745"/>
    <w:rsid w:val="009C4C83"/>
    <w:rsid w:val="009C4CFF"/>
    <w:rsid w:val="009C516D"/>
    <w:rsid w:val="009C583B"/>
    <w:rsid w:val="009C5B46"/>
    <w:rsid w:val="009C5B48"/>
    <w:rsid w:val="009C5C2E"/>
    <w:rsid w:val="009C5D2B"/>
    <w:rsid w:val="009C5DFF"/>
    <w:rsid w:val="009C6033"/>
    <w:rsid w:val="009C625F"/>
    <w:rsid w:val="009C6338"/>
    <w:rsid w:val="009C6ED3"/>
    <w:rsid w:val="009C7370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1C2B"/>
    <w:rsid w:val="009D2056"/>
    <w:rsid w:val="009D21FB"/>
    <w:rsid w:val="009D26B7"/>
    <w:rsid w:val="009D27DD"/>
    <w:rsid w:val="009D281B"/>
    <w:rsid w:val="009D28FB"/>
    <w:rsid w:val="009D2BE6"/>
    <w:rsid w:val="009D2C34"/>
    <w:rsid w:val="009D2C99"/>
    <w:rsid w:val="009D36B1"/>
    <w:rsid w:val="009D36D9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02B"/>
    <w:rsid w:val="009D7110"/>
    <w:rsid w:val="009D7A10"/>
    <w:rsid w:val="009D7ABA"/>
    <w:rsid w:val="009D7CEA"/>
    <w:rsid w:val="009E00FA"/>
    <w:rsid w:val="009E01F8"/>
    <w:rsid w:val="009E0306"/>
    <w:rsid w:val="009E03D9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5B53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9C4"/>
    <w:rsid w:val="009F0B1A"/>
    <w:rsid w:val="009F0D27"/>
    <w:rsid w:val="009F0E93"/>
    <w:rsid w:val="009F0ED1"/>
    <w:rsid w:val="009F1150"/>
    <w:rsid w:val="009F13FE"/>
    <w:rsid w:val="009F14C1"/>
    <w:rsid w:val="009F187B"/>
    <w:rsid w:val="009F1C17"/>
    <w:rsid w:val="009F1D38"/>
    <w:rsid w:val="009F1DEB"/>
    <w:rsid w:val="009F1E02"/>
    <w:rsid w:val="009F1E1F"/>
    <w:rsid w:val="009F1E5E"/>
    <w:rsid w:val="009F1F1D"/>
    <w:rsid w:val="009F212C"/>
    <w:rsid w:val="009F2243"/>
    <w:rsid w:val="009F22BD"/>
    <w:rsid w:val="009F2480"/>
    <w:rsid w:val="009F25F1"/>
    <w:rsid w:val="009F2624"/>
    <w:rsid w:val="009F2969"/>
    <w:rsid w:val="009F3053"/>
    <w:rsid w:val="009F31ED"/>
    <w:rsid w:val="009F3920"/>
    <w:rsid w:val="009F3A8C"/>
    <w:rsid w:val="009F3C3F"/>
    <w:rsid w:val="009F404F"/>
    <w:rsid w:val="009F4171"/>
    <w:rsid w:val="009F42A2"/>
    <w:rsid w:val="009F42AB"/>
    <w:rsid w:val="009F43A2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9F7F8D"/>
    <w:rsid w:val="00A002A8"/>
    <w:rsid w:val="00A00D3A"/>
    <w:rsid w:val="00A00DFE"/>
    <w:rsid w:val="00A00ECA"/>
    <w:rsid w:val="00A00FAD"/>
    <w:rsid w:val="00A01266"/>
    <w:rsid w:val="00A012DE"/>
    <w:rsid w:val="00A01387"/>
    <w:rsid w:val="00A01749"/>
    <w:rsid w:val="00A01948"/>
    <w:rsid w:val="00A01AED"/>
    <w:rsid w:val="00A020B7"/>
    <w:rsid w:val="00A022FC"/>
    <w:rsid w:val="00A024DC"/>
    <w:rsid w:val="00A025C9"/>
    <w:rsid w:val="00A0260A"/>
    <w:rsid w:val="00A0261A"/>
    <w:rsid w:val="00A02711"/>
    <w:rsid w:val="00A0281C"/>
    <w:rsid w:val="00A02848"/>
    <w:rsid w:val="00A0289A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8E0"/>
    <w:rsid w:val="00A05B4F"/>
    <w:rsid w:val="00A05CED"/>
    <w:rsid w:val="00A05D56"/>
    <w:rsid w:val="00A060DC"/>
    <w:rsid w:val="00A061B3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51C"/>
    <w:rsid w:val="00A129D5"/>
    <w:rsid w:val="00A12BB4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470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9E4"/>
    <w:rsid w:val="00A20C86"/>
    <w:rsid w:val="00A20FF5"/>
    <w:rsid w:val="00A21557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1AF"/>
    <w:rsid w:val="00A248EB"/>
    <w:rsid w:val="00A24943"/>
    <w:rsid w:val="00A24ABB"/>
    <w:rsid w:val="00A2549E"/>
    <w:rsid w:val="00A25663"/>
    <w:rsid w:val="00A2586E"/>
    <w:rsid w:val="00A260F6"/>
    <w:rsid w:val="00A26268"/>
    <w:rsid w:val="00A26318"/>
    <w:rsid w:val="00A26428"/>
    <w:rsid w:val="00A26731"/>
    <w:rsid w:val="00A26823"/>
    <w:rsid w:val="00A26B9D"/>
    <w:rsid w:val="00A26BD5"/>
    <w:rsid w:val="00A26BF3"/>
    <w:rsid w:val="00A26CEC"/>
    <w:rsid w:val="00A26D7F"/>
    <w:rsid w:val="00A26E40"/>
    <w:rsid w:val="00A27138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BC2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0C68"/>
    <w:rsid w:val="00A40E8B"/>
    <w:rsid w:val="00A41099"/>
    <w:rsid w:val="00A41122"/>
    <w:rsid w:val="00A4123B"/>
    <w:rsid w:val="00A412B5"/>
    <w:rsid w:val="00A412C2"/>
    <w:rsid w:val="00A415CA"/>
    <w:rsid w:val="00A416FB"/>
    <w:rsid w:val="00A418C3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8F3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88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50B"/>
    <w:rsid w:val="00A546F8"/>
    <w:rsid w:val="00A54730"/>
    <w:rsid w:val="00A54859"/>
    <w:rsid w:val="00A549F3"/>
    <w:rsid w:val="00A54C1E"/>
    <w:rsid w:val="00A54DCE"/>
    <w:rsid w:val="00A54F92"/>
    <w:rsid w:val="00A5500E"/>
    <w:rsid w:val="00A55045"/>
    <w:rsid w:val="00A55047"/>
    <w:rsid w:val="00A550DE"/>
    <w:rsid w:val="00A5531A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AA4"/>
    <w:rsid w:val="00A61B08"/>
    <w:rsid w:val="00A61D58"/>
    <w:rsid w:val="00A62189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902"/>
    <w:rsid w:val="00A64B31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AB"/>
    <w:rsid w:val="00A678F8"/>
    <w:rsid w:val="00A67D41"/>
    <w:rsid w:val="00A67D78"/>
    <w:rsid w:val="00A67F9F"/>
    <w:rsid w:val="00A7016B"/>
    <w:rsid w:val="00A7019E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66D"/>
    <w:rsid w:val="00A719C2"/>
    <w:rsid w:val="00A71EC6"/>
    <w:rsid w:val="00A72702"/>
    <w:rsid w:val="00A72AE0"/>
    <w:rsid w:val="00A72B10"/>
    <w:rsid w:val="00A72EDC"/>
    <w:rsid w:val="00A735CB"/>
    <w:rsid w:val="00A73B05"/>
    <w:rsid w:val="00A73C02"/>
    <w:rsid w:val="00A7420A"/>
    <w:rsid w:val="00A74330"/>
    <w:rsid w:val="00A744FC"/>
    <w:rsid w:val="00A7491D"/>
    <w:rsid w:val="00A74D74"/>
    <w:rsid w:val="00A74F9F"/>
    <w:rsid w:val="00A74FAB"/>
    <w:rsid w:val="00A7519F"/>
    <w:rsid w:val="00A75236"/>
    <w:rsid w:val="00A753E2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7C9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3FE0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C54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09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393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4D28"/>
    <w:rsid w:val="00AA5351"/>
    <w:rsid w:val="00AA5592"/>
    <w:rsid w:val="00AA5C60"/>
    <w:rsid w:val="00AA5D5A"/>
    <w:rsid w:val="00AA6119"/>
    <w:rsid w:val="00AA61C9"/>
    <w:rsid w:val="00AA6343"/>
    <w:rsid w:val="00AA657B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2DA6"/>
    <w:rsid w:val="00AB303F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481"/>
    <w:rsid w:val="00AB5B96"/>
    <w:rsid w:val="00AB5C28"/>
    <w:rsid w:val="00AB5C5B"/>
    <w:rsid w:val="00AB5CF2"/>
    <w:rsid w:val="00AB5E6B"/>
    <w:rsid w:val="00AB5E94"/>
    <w:rsid w:val="00AB5FA5"/>
    <w:rsid w:val="00AB6204"/>
    <w:rsid w:val="00AB6E77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206"/>
    <w:rsid w:val="00AC0360"/>
    <w:rsid w:val="00AC0487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AC9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16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5B5"/>
    <w:rsid w:val="00AD367A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5FA6"/>
    <w:rsid w:val="00AD62AA"/>
    <w:rsid w:val="00AD640A"/>
    <w:rsid w:val="00AD6EA6"/>
    <w:rsid w:val="00AD7088"/>
    <w:rsid w:val="00AD70B0"/>
    <w:rsid w:val="00AD718E"/>
    <w:rsid w:val="00AD7733"/>
    <w:rsid w:val="00AD7B3C"/>
    <w:rsid w:val="00AD7BC6"/>
    <w:rsid w:val="00AD7D23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427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41A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3ED3"/>
    <w:rsid w:val="00AF4061"/>
    <w:rsid w:val="00AF4172"/>
    <w:rsid w:val="00AF429B"/>
    <w:rsid w:val="00AF42F5"/>
    <w:rsid w:val="00AF46D1"/>
    <w:rsid w:val="00AF47B1"/>
    <w:rsid w:val="00AF4AF8"/>
    <w:rsid w:val="00AF4DFA"/>
    <w:rsid w:val="00AF5152"/>
    <w:rsid w:val="00AF5659"/>
    <w:rsid w:val="00AF60AD"/>
    <w:rsid w:val="00AF615C"/>
    <w:rsid w:val="00AF6168"/>
    <w:rsid w:val="00AF62DE"/>
    <w:rsid w:val="00AF6303"/>
    <w:rsid w:val="00AF63C1"/>
    <w:rsid w:val="00AF680A"/>
    <w:rsid w:val="00AF6A26"/>
    <w:rsid w:val="00AF6CB6"/>
    <w:rsid w:val="00AF6CF4"/>
    <w:rsid w:val="00AF6E16"/>
    <w:rsid w:val="00AF7210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1BC"/>
    <w:rsid w:val="00B0294C"/>
    <w:rsid w:val="00B02C3C"/>
    <w:rsid w:val="00B02E92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4FEA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229"/>
    <w:rsid w:val="00B07445"/>
    <w:rsid w:val="00B07457"/>
    <w:rsid w:val="00B07499"/>
    <w:rsid w:val="00B0775B"/>
    <w:rsid w:val="00B07B2C"/>
    <w:rsid w:val="00B07C0E"/>
    <w:rsid w:val="00B07C47"/>
    <w:rsid w:val="00B10A20"/>
    <w:rsid w:val="00B10B67"/>
    <w:rsid w:val="00B10E2F"/>
    <w:rsid w:val="00B110D7"/>
    <w:rsid w:val="00B1147C"/>
    <w:rsid w:val="00B11629"/>
    <w:rsid w:val="00B11C19"/>
    <w:rsid w:val="00B12017"/>
    <w:rsid w:val="00B12053"/>
    <w:rsid w:val="00B124CB"/>
    <w:rsid w:val="00B124CD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66A"/>
    <w:rsid w:val="00B16B1B"/>
    <w:rsid w:val="00B16F5B"/>
    <w:rsid w:val="00B16F6B"/>
    <w:rsid w:val="00B174A4"/>
    <w:rsid w:val="00B176D9"/>
    <w:rsid w:val="00B17939"/>
    <w:rsid w:val="00B17C4E"/>
    <w:rsid w:val="00B17D4C"/>
    <w:rsid w:val="00B17E80"/>
    <w:rsid w:val="00B17F25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7BB"/>
    <w:rsid w:val="00B239A0"/>
    <w:rsid w:val="00B23B61"/>
    <w:rsid w:val="00B23BD6"/>
    <w:rsid w:val="00B23D96"/>
    <w:rsid w:val="00B24072"/>
    <w:rsid w:val="00B24181"/>
    <w:rsid w:val="00B241CB"/>
    <w:rsid w:val="00B24239"/>
    <w:rsid w:val="00B2435C"/>
    <w:rsid w:val="00B24362"/>
    <w:rsid w:val="00B24525"/>
    <w:rsid w:val="00B24A71"/>
    <w:rsid w:val="00B24DEC"/>
    <w:rsid w:val="00B25205"/>
    <w:rsid w:val="00B2521D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47B"/>
    <w:rsid w:val="00B3180D"/>
    <w:rsid w:val="00B321B1"/>
    <w:rsid w:val="00B321B5"/>
    <w:rsid w:val="00B3234B"/>
    <w:rsid w:val="00B326D9"/>
    <w:rsid w:val="00B327A7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35"/>
    <w:rsid w:val="00B357A8"/>
    <w:rsid w:val="00B35B01"/>
    <w:rsid w:val="00B35B50"/>
    <w:rsid w:val="00B35F58"/>
    <w:rsid w:val="00B35F88"/>
    <w:rsid w:val="00B36337"/>
    <w:rsid w:val="00B36754"/>
    <w:rsid w:val="00B36AD5"/>
    <w:rsid w:val="00B36E18"/>
    <w:rsid w:val="00B36E9D"/>
    <w:rsid w:val="00B36EE8"/>
    <w:rsid w:val="00B37138"/>
    <w:rsid w:val="00B377D1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01F"/>
    <w:rsid w:val="00B42191"/>
    <w:rsid w:val="00B422C1"/>
    <w:rsid w:val="00B42388"/>
    <w:rsid w:val="00B4260D"/>
    <w:rsid w:val="00B42D31"/>
    <w:rsid w:val="00B42E20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78F"/>
    <w:rsid w:val="00B457D1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1B7"/>
    <w:rsid w:val="00B47235"/>
    <w:rsid w:val="00B475C2"/>
    <w:rsid w:val="00B47706"/>
    <w:rsid w:val="00B47D22"/>
    <w:rsid w:val="00B47F9A"/>
    <w:rsid w:val="00B50348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883"/>
    <w:rsid w:val="00B51D23"/>
    <w:rsid w:val="00B51D51"/>
    <w:rsid w:val="00B51DF0"/>
    <w:rsid w:val="00B52251"/>
    <w:rsid w:val="00B5226A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676"/>
    <w:rsid w:val="00B54873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8A0"/>
    <w:rsid w:val="00B6090F"/>
    <w:rsid w:val="00B60B49"/>
    <w:rsid w:val="00B60DCD"/>
    <w:rsid w:val="00B615DD"/>
    <w:rsid w:val="00B619A2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1EB"/>
    <w:rsid w:val="00B65444"/>
    <w:rsid w:val="00B655DA"/>
    <w:rsid w:val="00B657E2"/>
    <w:rsid w:val="00B65AB6"/>
    <w:rsid w:val="00B65C1B"/>
    <w:rsid w:val="00B65DC0"/>
    <w:rsid w:val="00B65DF6"/>
    <w:rsid w:val="00B65EF8"/>
    <w:rsid w:val="00B66272"/>
    <w:rsid w:val="00B6693A"/>
    <w:rsid w:val="00B671E9"/>
    <w:rsid w:val="00B67235"/>
    <w:rsid w:val="00B67B50"/>
    <w:rsid w:val="00B67C4C"/>
    <w:rsid w:val="00B67D38"/>
    <w:rsid w:val="00B67D66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3B3"/>
    <w:rsid w:val="00B7279D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307"/>
    <w:rsid w:val="00B777A9"/>
    <w:rsid w:val="00B77908"/>
    <w:rsid w:val="00B77A6C"/>
    <w:rsid w:val="00B77B4F"/>
    <w:rsid w:val="00B80174"/>
    <w:rsid w:val="00B80239"/>
    <w:rsid w:val="00B80577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5D8"/>
    <w:rsid w:val="00B856B2"/>
    <w:rsid w:val="00B8584E"/>
    <w:rsid w:val="00B85B4A"/>
    <w:rsid w:val="00B85DA4"/>
    <w:rsid w:val="00B85DC6"/>
    <w:rsid w:val="00B8607B"/>
    <w:rsid w:val="00B867B6"/>
    <w:rsid w:val="00B871CC"/>
    <w:rsid w:val="00B87558"/>
    <w:rsid w:val="00B87657"/>
    <w:rsid w:val="00B876C2"/>
    <w:rsid w:val="00B87E28"/>
    <w:rsid w:val="00B903A6"/>
    <w:rsid w:val="00B904E6"/>
    <w:rsid w:val="00B90DA5"/>
    <w:rsid w:val="00B90F6E"/>
    <w:rsid w:val="00B90FD7"/>
    <w:rsid w:val="00B9110F"/>
    <w:rsid w:val="00B912E4"/>
    <w:rsid w:val="00B91AB6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3E33"/>
    <w:rsid w:val="00B93F33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6EC4"/>
    <w:rsid w:val="00B9705F"/>
    <w:rsid w:val="00B9743B"/>
    <w:rsid w:val="00B97504"/>
    <w:rsid w:val="00B97CC7"/>
    <w:rsid w:val="00B97DF7"/>
    <w:rsid w:val="00B97E1E"/>
    <w:rsid w:val="00B97EE1"/>
    <w:rsid w:val="00B97FC0"/>
    <w:rsid w:val="00BA0600"/>
    <w:rsid w:val="00BA0721"/>
    <w:rsid w:val="00BA07EB"/>
    <w:rsid w:val="00BA0821"/>
    <w:rsid w:val="00BA091D"/>
    <w:rsid w:val="00BA0AFF"/>
    <w:rsid w:val="00BA0B72"/>
    <w:rsid w:val="00BA0BD5"/>
    <w:rsid w:val="00BA0CBB"/>
    <w:rsid w:val="00BA0D09"/>
    <w:rsid w:val="00BA1441"/>
    <w:rsid w:val="00BA19A7"/>
    <w:rsid w:val="00BA1D48"/>
    <w:rsid w:val="00BA20A3"/>
    <w:rsid w:val="00BA21A8"/>
    <w:rsid w:val="00BA224A"/>
    <w:rsid w:val="00BA22B4"/>
    <w:rsid w:val="00BA22FB"/>
    <w:rsid w:val="00BA26A7"/>
    <w:rsid w:val="00BA2998"/>
    <w:rsid w:val="00BA2BDB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0E1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258"/>
    <w:rsid w:val="00BA776F"/>
    <w:rsid w:val="00BA7BD2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8EB"/>
    <w:rsid w:val="00BB1AFF"/>
    <w:rsid w:val="00BB1C22"/>
    <w:rsid w:val="00BB1E8E"/>
    <w:rsid w:val="00BB1EBF"/>
    <w:rsid w:val="00BB2235"/>
    <w:rsid w:val="00BB22D7"/>
    <w:rsid w:val="00BB2B79"/>
    <w:rsid w:val="00BB2DB0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24A"/>
    <w:rsid w:val="00BB6683"/>
    <w:rsid w:val="00BB6B1D"/>
    <w:rsid w:val="00BB6BC2"/>
    <w:rsid w:val="00BB6CE5"/>
    <w:rsid w:val="00BB707D"/>
    <w:rsid w:val="00BB72A0"/>
    <w:rsid w:val="00BB7307"/>
    <w:rsid w:val="00BB761B"/>
    <w:rsid w:val="00BB7A54"/>
    <w:rsid w:val="00BB7A74"/>
    <w:rsid w:val="00BB7F91"/>
    <w:rsid w:val="00BC0194"/>
    <w:rsid w:val="00BC03F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738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C7AD5"/>
    <w:rsid w:val="00BC7B01"/>
    <w:rsid w:val="00BD06A2"/>
    <w:rsid w:val="00BD08D5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50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EC1"/>
    <w:rsid w:val="00BD6F32"/>
    <w:rsid w:val="00BD70EA"/>
    <w:rsid w:val="00BD76C3"/>
    <w:rsid w:val="00BD7E2E"/>
    <w:rsid w:val="00BE0983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25D"/>
    <w:rsid w:val="00BE3777"/>
    <w:rsid w:val="00BE3BBB"/>
    <w:rsid w:val="00BE3D17"/>
    <w:rsid w:val="00BE3E93"/>
    <w:rsid w:val="00BE41E5"/>
    <w:rsid w:val="00BE42B2"/>
    <w:rsid w:val="00BE42D0"/>
    <w:rsid w:val="00BE4644"/>
    <w:rsid w:val="00BE4738"/>
    <w:rsid w:val="00BE4A5E"/>
    <w:rsid w:val="00BE4ADE"/>
    <w:rsid w:val="00BE4CF3"/>
    <w:rsid w:val="00BE4F74"/>
    <w:rsid w:val="00BE56C2"/>
    <w:rsid w:val="00BE5702"/>
    <w:rsid w:val="00BE5703"/>
    <w:rsid w:val="00BE584A"/>
    <w:rsid w:val="00BE58E6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E7AB0"/>
    <w:rsid w:val="00BF01F8"/>
    <w:rsid w:val="00BF026F"/>
    <w:rsid w:val="00BF02FB"/>
    <w:rsid w:val="00BF043F"/>
    <w:rsid w:val="00BF0516"/>
    <w:rsid w:val="00BF0B06"/>
    <w:rsid w:val="00BF0B62"/>
    <w:rsid w:val="00BF0CA5"/>
    <w:rsid w:val="00BF102C"/>
    <w:rsid w:val="00BF10BD"/>
    <w:rsid w:val="00BF1911"/>
    <w:rsid w:val="00BF1A14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13A"/>
    <w:rsid w:val="00BF459D"/>
    <w:rsid w:val="00BF487D"/>
    <w:rsid w:val="00BF4AA1"/>
    <w:rsid w:val="00BF4C43"/>
    <w:rsid w:val="00BF5182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7A1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0FD2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6B6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BB"/>
    <w:rsid w:val="00C14EDB"/>
    <w:rsid w:val="00C15179"/>
    <w:rsid w:val="00C1540C"/>
    <w:rsid w:val="00C1541F"/>
    <w:rsid w:val="00C15563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490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B8E"/>
    <w:rsid w:val="00C22EE2"/>
    <w:rsid w:val="00C22F59"/>
    <w:rsid w:val="00C2301A"/>
    <w:rsid w:val="00C23503"/>
    <w:rsid w:val="00C236AA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27F7A"/>
    <w:rsid w:val="00C30005"/>
    <w:rsid w:val="00C30211"/>
    <w:rsid w:val="00C30867"/>
    <w:rsid w:val="00C3096C"/>
    <w:rsid w:val="00C30E2D"/>
    <w:rsid w:val="00C3120F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BBE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200"/>
    <w:rsid w:val="00C363E9"/>
    <w:rsid w:val="00C364C4"/>
    <w:rsid w:val="00C36BD4"/>
    <w:rsid w:val="00C36DE4"/>
    <w:rsid w:val="00C36E3C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080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91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15B"/>
    <w:rsid w:val="00C51BEC"/>
    <w:rsid w:val="00C51F8B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3B92"/>
    <w:rsid w:val="00C544A9"/>
    <w:rsid w:val="00C54558"/>
    <w:rsid w:val="00C56227"/>
    <w:rsid w:val="00C568B9"/>
    <w:rsid w:val="00C56ACC"/>
    <w:rsid w:val="00C56D90"/>
    <w:rsid w:val="00C5707B"/>
    <w:rsid w:val="00C571FA"/>
    <w:rsid w:val="00C57331"/>
    <w:rsid w:val="00C57668"/>
    <w:rsid w:val="00C57935"/>
    <w:rsid w:val="00C57BF7"/>
    <w:rsid w:val="00C57D12"/>
    <w:rsid w:val="00C57D41"/>
    <w:rsid w:val="00C57EAA"/>
    <w:rsid w:val="00C604B2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C2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1A1"/>
    <w:rsid w:val="00C6626A"/>
    <w:rsid w:val="00C66282"/>
    <w:rsid w:val="00C662A5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B5D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0F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5E1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259"/>
    <w:rsid w:val="00C77680"/>
    <w:rsid w:val="00C80158"/>
    <w:rsid w:val="00C8082D"/>
    <w:rsid w:val="00C80D52"/>
    <w:rsid w:val="00C81029"/>
    <w:rsid w:val="00C812C5"/>
    <w:rsid w:val="00C813EB"/>
    <w:rsid w:val="00C815A9"/>
    <w:rsid w:val="00C8183B"/>
    <w:rsid w:val="00C81C22"/>
    <w:rsid w:val="00C81C5E"/>
    <w:rsid w:val="00C81F64"/>
    <w:rsid w:val="00C82793"/>
    <w:rsid w:val="00C827FF"/>
    <w:rsid w:val="00C82AD4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3E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6D9"/>
    <w:rsid w:val="00C878E2"/>
    <w:rsid w:val="00C879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0B2"/>
    <w:rsid w:val="00C9163B"/>
    <w:rsid w:val="00C91A40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724"/>
    <w:rsid w:val="00C9691D"/>
    <w:rsid w:val="00C9695E"/>
    <w:rsid w:val="00C96AC0"/>
    <w:rsid w:val="00C96E2B"/>
    <w:rsid w:val="00C96FE4"/>
    <w:rsid w:val="00C97518"/>
    <w:rsid w:val="00C97671"/>
    <w:rsid w:val="00C976F7"/>
    <w:rsid w:val="00C97727"/>
    <w:rsid w:val="00C97847"/>
    <w:rsid w:val="00C97891"/>
    <w:rsid w:val="00C97F39"/>
    <w:rsid w:val="00C97F4F"/>
    <w:rsid w:val="00CA0326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AA7"/>
    <w:rsid w:val="00CA4B81"/>
    <w:rsid w:val="00CA4EFC"/>
    <w:rsid w:val="00CA50BD"/>
    <w:rsid w:val="00CA521F"/>
    <w:rsid w:val="00CA52A0"/>
    <w:rsid w:val="00CA56B5"/>
    <w:rsid w:val="00CA585F"/>
    <w:rsid w:val="00CA5A26"/>
    <w:rsid w:val="00CA6056"/>
    <w:rsid w:val="00CA60B0"/>
    <w:rsid w:val="00CA6173"/>
    <w:rsid w:val="00CA65DE"/>
    <w:rsid w:val="00CA6AD3"/>
    <w:rsid w:val="00CA6C36"/>
    <w:rsid w:val="00CA6CFA"/>
    <w:rsid w:val="00CA7074"/>
    <w:rsid w:val="00CA71C9"/>
    <w:rsid w:val="00CA7F7E"/>
    <w:rsid w:val="00CB02A5"/>
    <w:rsid w:val="00CB0436"/>
    <w:rsid w:val="00CB048E"/>
    <w:rsid w:val="00CB054E"/>
    <w:rsid w:val="00CB06BC"/>
    <w:rsid w:val="00CB0710"/>
    <w:rsid w:val="00CB0C10"/>
    <w:rsid w:val="00CB0EB7"/>
    <w:rsid w:val="00CB0EC3"/>
    <w:rsid w:val="00CB106A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875"/>
    <w:rsid w:val="00CB2C2B"/>
    <w:rsid w:val="00CB2C2F"/>
    <w:rsid w:val="00CB2CF5"/>
    <w:rsid w:val="00CB32F8"/>
    <w:rsid w:val="00CB3394"/>
    <w:rsid w:val="00CB347C"/>
    <w:rsid w:val="00CB3506"/>
    <w:rsid w:val="00CB3707"/>
    <w:rsid w:val="00CB3792"/>
    <w:rsid w:val="00CB3ABB"/>
    <w:rsid w:val="00CB3C3E"/>
    <w:rsid w:val="00CB443A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B74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67F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8AA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2CD5"/>
    <w:rsid w:val="00CD3020"/>
    <w:rsid w:val="00CD31EA"/>
    <w:rsid w:val="00CD3252"/>
    <w:rsid w:val="00CD3448"/>
    <w:rsid w:val="00CD36BA"/>
    <w:rsid w:val="00CD3ADA"/>
    <w:rsid w:val="00CD3C9F"/>
    <w:rsid w:val="00CD3CF2"/>
    <w:rsid w:val="00CD40CD"/>
    <w:rsid w:val="00CD4511"/>
    <w:rsid w:val="00CD4588"/>
    <w:rsid w:val="00CD4A49"/>
    <w:rsid w:val="00CD4C34"/>
    <w:rsid w:val="00CD4CBF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12A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9E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5F"/>
    <w:rsid w:val="00CE2FE3"/>
    <w:rsid w:val="00CE32D1"/>
    <w:rsid w:val="00CE33A7"/>
    <w:rsid w:val="00CE34CC"/>
    <w:rsid w:val="00CE3788"/>
    <w:rsid w:val="00CE3E77"/>
    <w:rsid w:val="00CE42A7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0F3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738"/>
    <w:rsid w:val="00CF193D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2FFD"/>
    <w:rsid w:val="00CF3270"/>
    <w:rsid w:val="00CF39CB"/>
    <w:rsid w:val="00CF3B30"/>
    <w:rsid w:val="00CF3EE9"/>
    <w:rsid w:val="00CF416B"/>
    <w:rsid w:val="00CF4AD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43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254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C9E"/>
    <w:rsid w:val="00D12D9C"/>
    <w:rsid w:val="00D12EEB"/>
    <w:rsid w:val="00D1391D"/>
    <w:rsid w:val="00D13EB7"/>
    <w:rsid w:val="00D13F71"/>
    <w:rsid w:val="00D140F2"/>
    <w:rsid w:val="00D142D8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6AEF"/>
    <w:rsid w:val="00D17179"/>
    <w:rsid w:val="00D174D6"/>
    <w:rsid w:val="00D17516"/>
    <w:rsid w:val="00D179E9"/>
    <w:rsid w:val="00D17D71"/>
    <w:rsid w:val="00D17F58"/>
    <w:rsid w:val="00D17F60"/>
    <w:rsid w:val="00D2017E"/>
    <w:rsid w:val="00D2024F"/>
    <w:rsid w:val="00D2063F"/>
    <w:rsid w:val="00D20668"/>
    <w:rsid w:val="00D2090B"/>
    <w:rsid w:val="00D2098C"/>
    <w:rsid w:val="00D20AF7"/>
    <w:rsid w:val="00D20EC0"/>
    <w:rsid w:val="00D20F24"/>
    <w:rsid w:val="00D21098"/>
    <w:rsid w:val="00D21225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4DE3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5ED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55"/>
    <w:rsid w:val="00D33CE0"/>
    <w:rsid w:val="00D34085"/>
    <w:rsid w:val="00D3414A"/>
    <w:rsid w:val="00D3436D"/>
    <w:rsid w:val="00D344EF"/>
    <w:rsid w:val="00D3470D"/>
    <w:rsid w:val="00D34719"/>
    <w:rsid w:val="00D3476B"/>
    <w:rsid w:val="00D347DE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02"/>
    <w:rsid w:val="00D375C2"/>
    <w:rsid w:val="00D37C6A"/>
    <w:rsid w:val="00D37F75"/>
    <w:rsid w:val="00D40565"/>
    <w:rsid w:val="00D405B1"/>
    <w:rsid w:val="00D40603"/>
    <w:rsid w:val="00D40607"/>
    <w:rsid w:val="00D40A6A"/>
    <w:rsid w:val="00D40AF5"/>
    <w:rsid w:val="00D40FBF"/>
    <w:rsid w:val="00D410C5"/>
    <w:rsid w:val="00D410D7"/>
    <w:rsid w:val="00D41227"/>
    <w:rsid w:val="00D41940"/>
    <w:rsid w:val="00D41987"/>
    <w:rsid w:val="00D41A7D"/>
    <w:rsid w:val="00D420E6"/>
    <w:rsid w:val="00D4212F"/>
    <w:rsid w:val="00D42567"/>
    <w:rsid w:val="00D4315D"/>
    <w:rsid w:val="00D434F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26B"/>
    <w:rsid w:val="00D46541"/>
    <w:rsid w:val="00D46ACB"/>
    <w:rsid w:val="00D46BC3"/>
    <w:rsid w:val="00D46EDA"/>
    <w:rsid w:val="00D4706F"/>
    <w:rsid w:val="00D470B8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6E3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8B4"/>
    <w:rsid w:val="00D55980"/>
    <w:rsid w:val="00D55DD5"/>
    <w:rsid w:val="00D56272"/>
    <w:rsid w:val="00D56A9D"/>
    <w:rsid w:val="00D57037"/>
    <w:rsid w:val="00D57188"/>
    <w:rsid w:val="00D57256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696"/>
    <w:rsid w:val="00D60D89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4ED"/>
    <w:rsid w:val="00D645FB"/>
    <w:rsid w:val="00D646E6"/>
    <w:rsid w:val="00D64AC9"/>
    <w:rsid w:val="00D64DF8"/>
    <w:rsid w:val="00D64FB6"/>
    <w:rsid w:val="00D650C7"/>
    <w:rsid w:val="00D656DB"/>
    <w:rsid w:val="00D65AB2"/>
    <w:rsid w:val="00D66440"/>
    <w:rsid w:val="00D6653B"/>
    <w:rsid w:val="00D66644"/>
    <w:rsid w:val="00D667A0"/>
    <w:rsid w:val="00D667E0"/>
    <w:rsid w:val="00D66A4C"/>
    <w:rsid w:val="00D66D10"/>
    <w:rsid w:val="00D66D1F"/>
    <w:rsid w:val="00D671A8"/>
    <w:rsid w:val="00D67AE7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56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2CFD"/>
    <w:rsid w:val="00D7392B"/>
    <w:rsid w:val="00D739A4"/>
    <w:rsid w:val="00D73A21"/>
    <w:rsid w:val="00D74359"/>
    <w:rsid w:val="00D7466C"/>
    <w:rsid w:val="00D74773"/>
    <w:rsid w:val="00D747B2"/>
    <w:rsid w:val="00D74864"/>
    <w:rsid w:val="00D749B8"/>
    <w:rsid w:val="00D74D04"/>
    <w:rsid w:val="00D75033"/>
    <w:rsid w:val="00D75213"/>
    <w:rsid w:val="00D7523F"/>
    <w:rsid w:val="00D75409"/>
    <w:rsid w:val="00D75542"/>
    <w:rsid w:val="00D75867"/>
    <w:rsid w:val="00D759E0"/>
    <w:rsid w:val="00D75FCA"/>
    <w:rsid w:val="00D7603D"/>
    <w:rsid w:val="00D761AE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B96"/>
    <w:rsid w:val="00D80CEA"/>
    <w:rsid w:val="00D80D36"/>
    <w:rsid w:val="00D80EFA"/>
    <w:rsid w:val="00D81141"/>
    <w:rsid w:val="00D81165"/>
    <w:rsid w:val="00D81301"/>
    <w:rsid w:val="00D81482"/>
    <w:rsid w:val="00D81918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1B9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6FF7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AC9"/>
    <w:rsid w:val="00D90CC6"/>
    <w:rsid w:val="00D90E0E"/>
    <w:rsid w:val="00D90F48"/>
    <w:rsid w:val="00D910D7"/>
    <w:rsid w:val="00D915BA"/>
    <w:rsid w:val="00D916BB"/>
    <w:rsid w:val="00D919C8"/>
    <w:rsid w:val="00D925C1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4F53"/>
    <w:rsid w:val="00D95080"/>
    <w:rsid w:val="00D951C5"/>
    <w:rsid w:val="00D954E3"/>
    <w:rsid w:val="00D9563D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8EF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8D4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483"/>
    <w:rsid w:val="00DB268F"/>
    <w:rsid w:val="00DB2C66"/>
    <w:rsid w:val="00DB3449"/>
    <w:rsid w:val="00DB34EF"/>
    <w:rsid w:val="00DB356D"/>
    <w:rsid w:val="00DB3638"/>
    <w:rsid w:val="00DB3E37"/>
    <w:rsid w:val="00DB3F5A"/>
    <w:rsid w:val="00DB3FF2"/>
    <w:rsid w:val="00DB4667"/>
    <w:rsid w:val="00DB4ABD"/>
    <w:rsid w:val="00DB4C15"/>
    <w:rsid w:val="00DB50DD"/>
    <w:rsid w:val="00DB54C5"/>
    <w:rsid w:val="00DB5A60"/>
    <w:rsid w:val="00DB6047"/>
    <w:rsid w:val="00DB63CB"/>
    <w:rsid w:val="00DB690B"/>
    <w:rsid w:val="00DB6A51"/>
    <w:rsid w:val="00DB6DE8"/>
    <w:rsid w:val="00DB6F9C"/>
    <w:rsid w:val="00DB7299"/>
    <w:rsid w:val="00DB7558"/>
    <w:rsid w:val="00DB77F0"/>
    <w:rsid w:val="00DB7E54"/>
    <w:rsid w:val="00DC01AA"/>
    <w:rsid w:val="00DC0340"/>
    <w:rsid w:val="00DC05AB"/>
    <w:rsid w:val="00DC06E6"/>
    <w:rsid w:val="00DC07B5"/>
    <w:rsid w:val="00DC097D"/>
    <w:rsid w:val="00DC0A0D"/>
    <w:rsid w:val="00DC0A11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18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173"/>
    <w:rsid w:val="00DC758A"/>
    <w:rsid w:val="00DC7636"/>
    <w:rsid w:val="00DC79F9"/>
    <w:rsid w:val="00DC7B5A"/>
    <w:rsid w:val="00DC7E51"/>
    <w:rsid w:val="00DD006C"/>
    <w:rsid w:val="00DD04F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391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9C3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8C0"/>
    <w:rsid w:val="00DE2A93"/>
    <w:rsid w:val="00DE2AD6"/>
    <w:rsid w:val="00DE2DF8"/>
    <w:rsid w:val="00DE3157"/>
    <w:rsid w:val="00DE31D7"/>
    <w:rsid w:val="00DE3353"/>
    <w:rsid w:val="00DE393D"/>
    <w:rsid w:val="00DE3CBD"/>
    <w:rsid w:val="00DE3F8D"/>
    <w:rsid w:val="00DE3FFC"/>
    <w:rsid w:val="00DE40F4"/>
    <w:rsid w:val="00DE41F4"/>
    <w:rsid w:val="00DE429D"/>
    <w:rsid w:val="00DE45DC"/>
    <w:rsid w:val="00DE46AB"/>
    <w:rsid w:val="00DE473E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0BD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20"/>
    <w:rsid w:val="00DF0EAD"/>
    <w:rsid w:val="00DF1124"/>
    <w:rsid w:val="00DF13BC"/>
    <w:rsid w:val="00DF1BCC"/>
    <w:rsid w:val="00DF1D55"/>
    <w:rsid w:val="00DF1D6E"/>
    <w:rsid w:val="00DF204C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E7B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967"/>
    <w:rsid w:val="00E00A80"/>
    <w:rsid w:val="00E00B85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1F7F"/>
    <w:rsid w:val="00E0206F"/>
    <w:rsid w:val="00E022D4"/>
    <w:rsid w:val="00E0241B"/>
    <w:rsid w:val="00E0243D"/>
    <w:rsid w:val="00E0253A"/>
    <w:rsid w:val="00E02758"/>
    <w:rsid w:val="00E028D7"/>
    <w:rsid w:val="00E02A67"/>
    <w:rsid w:val="00E03290"/>
    <w:rsid w:val="00E032B5"/>
    <w:rsid w:val="00E035DA"/>
    <w:rsid w:val="00E0369B"/>
    <w:rsid w:val="00E03730"/>
    <w:rsid w:val="00E041FA"/>
    <w:rsid w:val="00E044A5"/>
    <w:rsid w:val="00E04CB6"/>
    <w:rsid w:val="00E05091"/>
    <w:rsid w:val="00E054BF"/>
    <w:rsid w:val="00E06944"/>
    <w:rsid w:val="00E06AA2"/>
    <w:rsid w:val="00E06B77"/>
    <w:rsid w:val="00E0712C"/>
    <w:rsid w:val="00E0728E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A3"/>
    <w:rsid w:val="00E10FBD"/>
    <w:rsid w:val="00E1105D"/>
    <w:rsid w:val="00E110D3"/>
    <w:rsid w:val="00E1111B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377"/>
    <w:rsid w:val="00E13450"/>
    <w:rsid w:val="00E13486"/>
    <w:rsid w:val="00E134CF"/>
    <w:rsid w:val="00E13E08"/>
    <w:rsid w:val="00E13E44"/>
    <w:rsid w:val="00E13EF4"/>
    <w:rsid w:val="00E13F17"/>
    <w:rsid w:val="00E14296"/>
    <w:rsid w:val="00E14416"/>
    <w:rsid w:val="00E1460B"/>
    <w:rsid w:val="00E14648"/>
    <w:rsid w:val="00E147C6"/>
    <w:rsid w:val="00E14B49"/>
    <w:rsid w:val="00E14F4D"/>
    <w:rsid w:val="00E15432"/>
    <w:rsid w:val="00E15A77"/>
    <w:rsid w:val="00E15CEA"/>
    <w:rsid w:val="00E1609C"/>
    <w:rsid w:val="00E1628A"/>
    <w:rsid w:val="00E16464"/>
    <w:rsid w:val="00E16615"/>
    <w:rsid w:val="00E1682C"/>
    <w:rsid w:val="00E16CBF"/>
    <w:rsid w:val="00E16EBE"/>
    <w:rsid w:val="00E16F84"/>
    <w:rsid w:val="00E17024"/>
    <w:rsid w:val="00E171D3"/>
    <w:rsid w:val="00E17525"/>
    <w:rsid w:val="00E17607"/>
    <w:rsid w:val="00E17B73"/>
    <w:rsid w:val="00E17C00"/>
    <w:rsid w:val="00E17ECF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4BB5"/>
    <w:rsid w:val="00E25ABB"/>
    <w:rsid w:val="00E25F44"/>
    <w:rsid w:val="00E25F92"/>
    <w:rsid w:val="00E261AE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89E"/>
    <w:rsid w:val="00E27B66"/>
    <w:rsid w:val="00E27C40"/>
    <w:rsid w:val="00E30077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446"/>
    <w:rsid w:val="00E32E1F"/>
    <w:rsid w:val="00E32F59"/>
    <w:rsid w:val="00E330B4"/>
    <w:rsid w:val="00E33125"/>
    <w:rsid w:val="00E331ED"/>
    <w:rsid w:val="00E34160"/>
    <w:rsid w:val="00E34829"/>
    <w:rsid w:val="00E34DB0"/>
    <w:rsid w:val="00E34E9E"/>
    <w:rsid w:val="00E350A1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355"/>
    <w:rsid w:val="00E37499"/>
    <w:rsid w:val="00E37732"/>
    <w:rsid w:val="00E37907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671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7AD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5F3"/>
    <w:rsid w:val="00E527F6"/>
    <w:rsid w:val="00E52B2B"/>
    <w:rsid w:val="00E52D59"/>
    <w:rsid w:val="00E52E6B"/>
    <w:rsid w:val="00E52FEC"/>
    <w:rsid w:val="00E53150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4EE2"/>
    <w:rsid w:val="00E5504E"/>
    <w:rsid w:val="00E550BF"/>
    <w:rsid w:val="00E5513F"/>
    <w:rsid w:val="00E55564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887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5E3"/>
    <w:rsid w:val="00E627BE"/>
    <w:rsid w:val="00E629D9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0B8"/>
    <w:rsid w:val="00E643AC"/>
    <w:rsid w:val="00E64571"/>
    <w:rsid w:val="00E64B86"/>
    <w:rsid w:val="00E64BE1"/>
    <w:rsid w:val="00E64D4A"/>
    <w:rsid w:val="00E6542C"/>
    <w:rsid w:val="00E654DE"/>
    <w:rsid w:val="00E65500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E15"/>
    <w:rsid w:val="00E67F9B"/>
    <w:rsid w:val="00E70324"/>
    <w:rsid w:val="00E704F7"/>
    <w:rsid w:val="00E705A5"/>
    <w:rsid w:val="00E70CDA"/>
    <w:rsid w:val="00E70D7B"/>
    <w:rsid w:val="00E70E28"/>
    <w:rsid w:val="00E7106C"/>
    <w:rsid w:val="00E71263"/>
    <w:rsid w:val="00E717C3"/>
    <w:rsid w:val="00E71966"/>
    <w:rsid w:val="00E71C0E"/>
    <w:rsid w:val="00E71DA5"/>
    <w:rsid w:val="00E71E1D"/>
    <w:rsid w:val="00E71F97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06A"/>
    <w:rsid w:val="00E73268"/>
    <w:rsid w:val="00E734CA"/>
    <w:rsid w:val="00E7387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63E"/>
    <w:rsid w:val="00E76897"/>
    <w:rsid w:val="00E76B8D"/>
    <w:rsid w:val="00E76C56"/>
    <w:rsid w:val="00E76DC5"/>
    <w:rsid w:val="00E77137"/>
    <w:rsid w:val="00E771BA"/>
    <w:rsid w:val="00E772E5"/>
    <w:rsid w:val="00E77330"/>
    <w:rsid w:val="00E7750C"/>
    <w:rsid w:val="00E77905"/>
    <w:rsid w:val="00E7794F"/>
    <w:rsid w:val="00E77C67"/>
    <w:rsid w:val="00E77D79"/>
    <w:rsid w:val="00E8003C"/>
    <w:rsid w:val="00E80327"/>
    <w:rsid w:val="00E80364"/>
    <w:rsid w:val="00E8040E"/>
    <w:rsid w:val="00E8078E"/>
    <w:rsid w:val="00E807EC"/>
    <w:rsid w:val="00E810D3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3F47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7A1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6F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70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3F51"/>
    <w:rsid w:val="00EA4B12"/>
    <w:rsid w:val="00EA4B16"/>
    <w:rsid w:val="00EA4BDC"/>
    <w:rsid w:val="00EA4C90"/>
    <w:rsid w:val="00EA4DA7"/>
    <w:rsid w:val="00EA4EE6"/>
    <w:rsid w:val="00EA5017"/>
    <w:rsid w:val="00EA5061"/>
    <w:rsid w:val="00EA573C"/>
    <w:rsid w:val="00EA58A1"/>
    <w:rsid w:val="00EA58DE"/>
    <w:rsid w:val="00EA5ACE"/>
    <w:rsid w:val="00EA5CFA"/>
    <w:rsid w:val="00EA64CD"/>
    <w:rsid w:val="00EA6630"/>
    <w:rsid w:val="00EA670C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36D"/>
    <w:rsid w:val="00EB04F2"/>
    <w:rsid w:val="00EB05E9"/>
    <w:rsid w:val="00EB062B"/>
    <w:rsid w:val="00EB07D2"/>
    <w:rsid w:val="00EB08C6"/>
    <w:rsid w:val="00EB0A55"/>
    <w:rsid w:val="00EB0EAF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56D"/>
    <w:rsid w:val="00EB3988"/>
    <w:rsid w:val="00EB4015"/>
    <w:rsid w:val="00EB4399"/>
    <w:rsid w:val="00EB45BB"/>
    <w:rsid w:val="00EB4682"/>
    <w:rsid w:val="00EB483A"/>
    <w:rsid w:val="00EB4927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057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2EDF"/>
    <w:rsid w:val="00EC37A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6AC1"/>
    <w:rsid w:val="00EC6BA2"/>
    <w:rsid w:val="00EC7D04"/>
    <w:rsid w:val="00EC7D09"/>
    <w:rsid w:val="00EC7E15"/>
    <w:rsid w:val="00ED0022"/>
    <w:rsid w:val="00ED0774"/>
    <w:rsid w:val="00ED07A4"/>
    <w:rsid w:val="00ED105D"/>
    <w:rsid w:val="00ED11A1"/>
    <w:rsid w:val="00ED1212"/>
    <w:rsid w:val="00ED1454"/>
    <w:rsid w:val="00ED18DE"/>
    <w:rsid w:val="00ED18F8"/>
    <w:rsid w:val="00ED1C84"/>
    <w:rsid w:val="00ED1E08"/>
    <w:rsid w:val="00ED2282"/>
    <w:rsid w:val="00ED2898"/>
    <w:rsid w:val="00ED2902"/>
    <w:rsid w:val="00ED2919"/>
    <w:rsid w:val="00ED2956"/>
    <w:rsid w:val="00ED2991"/>
    <w:rsid w:val="00ED2EE7"/>
    <w:rsid w:val="00ED2F8C"/>
    <w:rsid w:val="00ED3049"/>
    <w:rsid w:val="00ED32D9"/>
    <w:rsid w:val="00ED3730"/>
    <w:rsid w:val="00ED396F"/>
    <w:rsid w:val="00ED3FAC"/>
    <w:rsid w:val="00ED4273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C6D"/>
    <w:rsid w:val="00ED5D7E"/>
    <w:rsid w:val="00ED61F5"/>
    <w:rsid w:val="00ED6298"/>
    <w:rsid w:val="00ED65FF"/>
    <w:rsid w:val="00ED665D"/>
    <w:rsid w:val="00ED666D"/>
    <w:rsid w:val="00ED6762"/>
    <w:rsid w:val="00ED679C"/>
    <w:rsid w:val="00ED6EAA"/>
    <w:rsid w:val="00ED725D"/>
    <w:rsid w:val="00ED738A"/>
    <w:rsid w:val="00ED73D6"/>
    <w:rsid w:val="00ED79D0"/>
    <w:rsid w:val="00ED7A9C"/>
    <w:rsid w:val="00ED7ACA"/>
    <w:rsid w:val="00ED7C2B"/>
    <w:rsid w:val="00EE00D3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03D"/>
    <w:rsid w:val="00EE3463"/>
    <w:rsid w:val="00EE3840"/>
    <w:rsid w:val="00EE3B80"/>
    <w:rsid w:val="00EE3B96"/>
    <w:rsid w:val="00EE3D86"/>
    <w:rsid w:val="00EE3E4D"/>
    <w:rsid w:val="00EE4161"/>
    <w:rsid w:val="00EE44B4"/>
    <w:rsid w:val="00EE4606"/>
    <w:rsid w:val="00EE4787"/>
    <w:rsid w:val="00EE4E70"/>
    <w:rsid w:val="00EE4E8D"/>
    <w:rsid w:val="00EE5128"/>
    <w:rsid w:val="00EE519A"/>
    <w:rsid w:val="00EE5246"/>
    <w:rsid w:val="00EE5751"/>
    <w:rsid w:val="00EE57F8"/>
    <w:rsid w:val="00EE590B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0C30"/>
    <w:rsid w:val="00EF115E"/>
    <w:rsid w:val="00EF17C3"/>
    <w:rsid w:val="00EF1847"/>
    <w:rsid w:val="00EF1ACA"/>
    <w:rsid w:val="00EF1CE4"/>
    <w:rsid w:val="00EF238F"/>
    <w:rsid w:val="00EF247C"/>
    <w:rsid w:val="00EF24C1"/>
    <w:rsid w:val="00EF2945"/>
    <w:rsid w:val="00EF301A"/>
    <w:rsid w:val="00EF3385"/>
    <w:rsid w:val="00EF3724"/>
    <w:rsid w:val="00EF3808"/>
    <w:rsid w:val="00EF3F03"/>
    <w:rsid w:val="00EF407C"/>
    <w:rsid w:val="00EF464F"/>
    <w:rsid w:val="00EF4AEB"/>
    <w:rsid w:val="00EF4AFB"/>
    <w:rsid w:val="00EF4D17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BDE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771"/>
    <w:rsid w:val="00EF7E1D"/>
    <w:rsid w:val="00EF7E70"/>
    <w:rsid w:val="00F00023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122"/>
    <w:rsid w:val="00F041DC"/>
    <w:rsid w:val="00F04213"/>
    <w:rsid w:val="00F042F8"/>
    <w:rsid w:val="00F043FC"/>
    <w:rsid w:val="00F0480B"/>
    <w:rsid w:val="00F04A43"/>
    <w:rsid w:val="00F04C78"/>
    <w:rsid w:val="00F04FBD"/>
    <w:rsid w:val="00F0529B"/>
    <w:rsid w:val="00F0534A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07FED"/>
    <w:rsid w:val="00F10111"/>
    <w:rsid w:val="00F10647"/>
    <w:rsid w:val="00F106D4"/>
    <w:rsid w:val="00F10853"/>
    <w:rsid w:val="00F1094F"/>
    <w:rsid w:val="00F1095E"/>
    <w:rsid w:val="00F10B0B"/>
    <w:rsid w:val="00F10CA8"/>
    <w:rsid w:val="00F10D9A"/>
    <w:rsid w:val="00F10DD1"/>
    <w:rsid w:val="00F1123F"/>
    <w:rsid w:val="00F11709"/>
    <w:rsid w:val="00F118B8"/>
    <w:rsid w:val="00F11CD8"/>
    <w:rsid w:val="00F11D89"/>
    <w:rsid w:val="00F11FBF"/>
    <w:rsid w:val="00F1219A"/>
    <w:rsid w:val="00F121CE"/>
    <w:rsid w:val="00F129FB"/>
    <w:rsid w:val="00F12C13"/>
    <w:rsid w:val="00F12EBC"/>
    <w:rsid w:val="00F12F39"/>
    <w:rsid w:val="00F13458"/>
    <w:rsid w:val="00F1378F"/>
    <w:rsid w:val="00F1382C"/>
    <w:rsid w:val="00F139C9"/>
    <w:rsid w:val="00F13D1F"/>
    <w:rsid w:val="00F13DC7"/>
    <w:rsid w:val="00F14285"/>
    <w:rsid w:val="00F142E0"/>
    <w:rsid w:val="00F147A4"/>
    <w:rsid w:val="00F147C2"/>
    <w:rsid w:val="00F14899"/>
    <w:rsid w:val="00F14BBB"/>
    <w:rsid w:val="00F1501E"/>
    <w:rsid w:val="00F150E5"/>
    <w:rsid w:val="00F1515D"/>
    <w:rsid w:val="00F153C2"/>
    <w:rsid w:val="00F15419"/>
    <w:rsid w:val="00F15DDC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5AC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37D"/>
    <w:rsid w:val="00F244D9"/>
    <w:rsid w:val="00F24D66"/>
    <w:rsid w:val="00F24DC7"/>
    <w:rsid w:val="00F24EAB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5F1F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B4"/>
    <w:rsid w:val="00F31FEB"/>
    <w:rsid w:val="00F320D9"/>
    <w:rsid w:val="00F32528"/>
    <w:rsid w:val="00F3282B"/>
    <w:rsid w:val="00F32878"/>
    <w:rsid w:val="00F32922"/>
    <w:rsid w:val="00F32BF2"/>
    <w:rsid w:val="00F32BFF"/>
    <w:rsid w:val="00F32E8D"/>
    <w:rsid w:val="00F331D4"/>
    <w:rsid w:val="00F3333A"/>
    <w:rsid w:val="00F336FD"/>
    <w:rsid w:val="00F337F0"/>
    <w:rsid w:val="00F347E5"/>
    <w:rsid w:val="00F34819"/>
    <w:rsid w:val="00F34D57"/>
    <w:rsid w:val="00F34D74"/>
    <w:rsid w:val="00F34FFA"/>
    <w:rsid w:val="00F35126"/>
    <w:rsid w:val="00F35575"/>
    <w:rsid w:val="00F35D18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75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B8F"/>
    <w:rsid w:val="00F47E02"/>
    <w:rsid w:val="00F5024D"/>
    <w:rsid w:val="00F506DA"/>
    <w:rsid w:val="00F50AA7"/>
    <w:rsid w:val="00F50E15"/>
    <w:rsid w:val="00F50F32"/>
    <w:rsid w:val="00F512B6"/>
    <w:rsid w:val="00F512F0"/>
    <w:rsid w:val="00F5144E"/>
    <w:rsid w:val="00F5174A"/>
    <w:rsid w:val="00F519A9"/>
    <w:rsid w:val="00F51A4A"/>
    <w:rsid w:val="00F51B31"/>
    <w:rsid w:val="00F5213A"/>
    <w:rsid w:val="00F528D9"/>
    <w:rsid w:val="00F5321A"/>
    <w:rsid w:val="00F53321"/>
    <w:rsid w:val="00F5342D"/>
    <w:rsid w:val="00F5352A"/>
    <w:rsid w:val="00F538CF"/>
    <w:rsid w:val="00F53A68"/>
    <w:rsid w:val="00F53E55"/>
    <w:rsid w:val="00F54774"/>
    <w:rsid w:val="00F54D8F"/>
    <w:rsid w:val="00F55058"/>
    <w:rsid w:val="00F558AF"/>
    <w:rsid w:val="00F55E7E"/>
    <w:rsid w:val="00F55F20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57D9B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DCC"/>
    <w:rsid w:val="00F61F46"/>
    <w:rsid w:val="00F621C7"/>
    <w:rsid w:val="00F62397"/>
    <w:rsid w:val="00F62594"/>
    <w:rsid w:val="00F62975"/>
    <w:rsid w:val="00F62ADD"/>
    <w:rsid w:val="00F631D7"/>
    <w:rsid w:val="00F63783"/>
    <w:rsid w:val="00F63BD4"/>
    <w:rsid w:val="00F63C66"/>
    <w:rsid w:val="00F63DC6"/>
    <w:rsid w:val="00F64567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6FD3"/>
    <w:rsid w:val="00F67137"/>
    <w:rsid w:val="00F671EF"/>
    <w:rsid w:val="00F672B8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26FA"/>
    <w:rsid w:val="00F73256"/>
    <w:rsid w:val="00F7345C"/>
    <w:rsid w:val="00F7380B"/>
    <w:rsid w:val="00F73870"/>
    <w:rsid w:val="00F73AB3"/>
    <w:rsid w:val="00F73BCA"/>
    <w:rsid w:val="00F73F39"/>
    <w:rsid w:val="00F746C9"/>
    <w:rsid w:val="00F748BB"/>
    <w:rsid w:val="00F749E5"/>
    <w:rsid w:val="00F74B0E"/>
    <w:rsid w:val="00F753A5"/>
    <w:rsid w:val="00F75A0B"/>
    <w:rsid w:val="00F75F6B"/>
    <w:rsid w:val="00F75FF2"/>
    <w:rsid w:val="00F76117"/>
    <w:rsid w:val="00F7645E"/>
    <w:rsid w:val="00F7660D"/>
    <w:rsid w:val="00F767F7"/>
    <w:rsid w:val="00F76BA8"/>
    <w:rsid w:val="00F7732D"/>
    <w:rsid w:val="00F77B90"/>
    <w:rsid w:val="00F80260"/>
    <w:rsid w:val="00F802FC"/>
    <w:rsid w:val="00F8046A"/>
    <w:rsid w:val="00F806A9"/>
    <w:rsid w:val="00F807E3"/>
    <w:rsid w:val="00F812B9"/>
    <w:rsid w:val="00F816BF"/>
    <w:rsid w:val="00F81975"/>
    <w:rsid w:val="00F81ADD"/>
    <w:rsid w:val="00F81BA3"/>
    <w:rsid w:val="00F81BCC"/>
    <w:rsid w:val="00F81BEE"/>
    <w:rsid w:val="00F81E68"/>
    <w:rsid w:val="00F820D9"/>
    <w:rsid w:val="00F82311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31B"/>
    <w:rsid w:val="00F8472B"/>
    <w:rsid w:val="00F84962"/>
    <w:rsid w:val="00F84ADE"/>
    <w:rsid w:val="00F84BAE"/>
    <w:rsid w:val="00F84D48"/>
    <w:rsid w:val="00F84EF3"/>
    <w:rsid w:val="00F84FE7"/>
    <w:rsid w:val="00F850A4"/>
    <w:rsid w:val="00F850A7"/>
    <w:rsid w:val="00F853E3"/>
    <w:rsid w:val="00F85870"/>
    <w:rsid w:val="00F85FBA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4D7"/>
    <w:rsid w:val="00F9266F"/>
    <w:rsid w:val="00F92C49"/>
    <w:rsid w:val="00F92D90"/>
    <w:rsid w:val="00F92DBF"/>
    <w:rsid w:val="00F92F91"/>
    <w:rsid w:val="00F932B7"/>
    <w:rsid w:val="00F9353B"/>
    <w:rsid w:val="00F93593"/>
    <w:rsid w:val="00F936AF"/>
    <w:rsid w:val="00F9394C"/>
    <w:rsid w:val="00F93C83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45"/>
    <w:rsid w:val="00F97B64"/>
    <w:rsid w:val="00F97EC3"/>
    <w:rsid w:val="00FA0176"/>
    <w:rsid w:val="00FA02DD"/>
    <w:rsid w:val="00FA069B"/>
    <w:rsid w:val="00FA0791"/>
    <w:rsid w:val="00FA0CD8"/>
    <w:rsid w:val="00FA114C"/>
    <w:rsid w:val="00FA117E"/>
    <w:rsid w:val="00FA1333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7EA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53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5F8C"/>
    <w:rsid w:val="00FA61B3"/>
    <w:rsid w:val="00FA68A7"/>
    <w:rsid w:val="00FA6C13"/>
    <w:rsid w:val="00FA7076"/>
    <w:rsid w:val="00FA71DC"/>
    <w:rsid w:val="00FA7BE9"/>
    <w:rsid w:val="00FA7EB8"/>
    <w:rsid w:val="00FB0030"/>
    <w:rsid w:val="00FB0158"/>
    <w:rsid w:val="00FB01D4"/>
    <w:rsid w:val="00FB0500"/>
    <w:rsid w:val="00FB0706"/>
    <w:rsid w:val="00FB0B19"/>
    <w:rsid w:val="00FB0DEE"/>
    <w:rsid w:val="00FB0E7D"/>
    <w:rsid w:val="00FB0F32"/>
    <w:rsid w:val="00FB10F6"/>
    <w:rsid w:val="00FB13FB"/>
    <w:rsid w:val="00FB1BA1"/>
    <w:rsid w:val="00FB1E1F"/>
    <w:rsid w:val="00FB1FCE"/>
    <w:rsid w:val="00FB1FD5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57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56C"/>
    <w:rsid w:val="00FC269F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B9E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C7CB6"/>
    <w:rsid w:val="00FD017B"/>
    <w:rsid w:val="00FD039B"/>
    <w:rsid w:val="00FD0AA4"/>
    <w:rsid w:val="00FD10E6"/>
    <w:rsid w:val="00FD11D0"/>
    <w:rsid w:val="00FD11D1"/>
    <w:rsid w:val="00FD149F"/>
    <w:rsid w:val="00FD153C"/>
    <w:rsid w:val="00FD15CA"/>
    <w:rsid w:val="00FD1613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3E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C9"/>
    <w:rsid w:val="00FD52D0"/>
    <w:rsid w:val="00FD565B"/>
    <w:rsid w:val="00FD5729"/>
    <w:rsid w:val="00FD5A38"/>
    <w:rsid w:val="00FD5B9A"/>
    <w:rsid w:val="00FD5CDB"/>
    <w:rsid w:val="00FD5D18"/>
    <w:rsid w:val="00FD5ECA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12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63B"/>
    <w:rsid w:val="00FE4A05"/>
    <w:rsid w:val="00FE4F7C"/>
    <w:rsid w:val="00FE4FFC"/>
    <w:rsid w:val="00FE543D"/>
    <w:rsid w:val="00FE5879"/>
    <w:rsid w:val="00FE662F"/>
    <w:rsid w:val="00FE66C0"/>
    <w:rsid w:val="00FE6C59"/>
    <w:rsid w:val="00FE6C9D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96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1F80"/>
    <w:rsid w:val="00FF2134"/>
    <w:rsid w:val="00FF2246"/>
    <w:rsid w:val="00FF2262"/>
    <w:rsid w:val="00FF2355"/>
    <w:rsid w:val="00FF2432"/>
    <w:rsid w:val="00FF2A92"/>
    <w:rsid w:val="00FF316E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63E"/>
    <w:rsid w:val="00FF4F5B"/>
    <w:rsid w:val="00FF5096"/>
    <w:rsid w:val="00FF5315"/>
    <w:rsid w:val="00FF5696"/>
    <w:rsid w:val="00FF5863"/>
    <w:rsid w:val="00FF59BA"/>
    <w:rsid w:val="00FF5FDD"/>
    <w:rsid w:val="00FF600A"/>
    <w:rsid w:val="00FF63C5"/>
    <w:rsid w:val="00FF6511"/>
    <w:rsid w:val="00FF6DAA"/>
    <w:rsid w:val="00FF7104"/>
    <w:rsid w:val="00FF7150"/>
    <w:rsid w:val="00FF753C"/>
    <w:rsid w:val="00FF7EE0"/>
    <w:rsid w:val="00FF7F7B"/>
    <w:rsid w:val="1F92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46153F4B-2F04-48CD-A4BB-3BC362FB9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footer" Target="footer11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10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9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footer" Target="footer8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B4209A-5DBA-45F8-BC15-28208F9090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0EE3D2-13A6-407D-B74E-8732534BA8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66187DDE-3EB1-4DB2-918A-5068C899F1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A77AFE-8C25-4FC6-8217-AB54E643B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19</TotalTime>
  <Pages>16</Pages>
  <Words>2033</Words>
  <Characters>11590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Sasin, Junyaworalug</cp:lastModifiedBy>
  <cp:revision>3</cp:revision>
  <cp:lastPrinted>2026-08-05T07:17:00Z</cp:lastPrinted>
  <dcterms:created xsi:type="dcterms:W3CDTF">2026-08-06T05:36:00Z</dcterms:created>
  <dcterms:modified xsi:type="dcterms:W3CDTF">2026-08-10T04:52:00Z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