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32E9F" w14:textId="4608B583" w:rsidR="004C264D" w:rsidRPr="009013CB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9013C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9013C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08604F73" w14:textId="77777777" w:rsidR="004C264D" w:rsidRPr="009013CB" w:rsidRDefault="004C264D" w:rsidP="00592E5E">
      <w:pPr>
        <w:pStyle w:val="IndexHeading1"/>
        <w:tabs>
          <w:tab w:val="left" w:pos="2070"/>
        </w:tabs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269D3711" w14:textId="77A28CEF" w:rsidR="002965EB" w:rsidRPr="000C4F72" w:rsidRDefault="00D441CC" w:rsidP="008F39F9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0C4F72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</w:t>
      </w:r>
      <w:r w:rsidR="004C264D" w:rsidRPr="000C4F72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ab/>
      </w:r>
      <w:r w:rsidR="004C264D" w:rsidRPr="000C4F72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8564729" w14:textId="74C3DDE8" w:rsidR="004C264D" w:rsidRPr="000C4F72" w:rsidRDefault="008F39F9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0C4F72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2</w:t>
      </w:r>
      <w:r w:rsidR="004C264D" w:rsidRPr="000C4F72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4C264D" w:rsidRPr="000C4F72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1E64A8E" w14:textId="3A0AE7D5" w:rsidR="008D5952" w:rsidRPr="000C4F72" w:rsidRDefault="008F39F9" w:rsidP="008D5952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0C4F72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3</w:t>
      </w:r>
      <w:r w:rsidR="008D5952" w:rsidRPr="000C4F72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725B0F" w:rsidRPr="000C4F72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สินทรัพย์ที่ใช้เป็นหลักประกัน</w:t>
      </w:r>
    </w:p>
    <w:p w14:paraId="1AC6DB31" w14:textId="15136427" w:rsidR="00A041C4" w:rsidRPr="000C4F72" w:rsidRDefault="008F39F9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0C4F72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4</w:t>
      </w:r>
      <w:r w:rsidR="00A041C4" w:rsidRPr="000C4F72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47466D" w:rsidRPr="000C4F72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6388B933" w14:textId="00187F6F" w:rsidR="000C4F72" w:rsidRDefault="000C4F72" w:rsidP="000C4F72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D1629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5</w:t>
      </w:r>
      <w:r w:rsidRPr="000C4F72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Pr="000C4F72">
        <w:rPr>
          <w:rFonts w:asciiTheme="majorBidi" w:hAnsiTheme="majorBidi" w:cstheme="majorBidi" w:hint="cs"/>
          <w:sz w:val="30"/>
          <w:szCs w:val="30"/>
          <w:cs/>
          <w:lang w:bidi="th-TH"/>
        </w:rPr>
        <w:t>ภาษีเงินได้</w:t>
      </w:r>
    </w:p>
    <w:p w14:paraId="0422AA02" w14:textId="48FF6895" w:rsidR="002C084F" w:rsidRPr="002C084F" w:rsidRDefault="002C084F" w:rsidP="000C4F72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r w:rsidRPr="002C084F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6</w:t>
      </w:r>
      <w:r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</w:r>
      <w:r w:rsidRPr="002C084F">
        <w:rPr>
          <w:rFonts w:asciiTheme="majorBidi" w:hAnsiTheme="majorBidi" w:cs="Angsana New" w:hint="cs"/>
          <w:sz w:val="30"/>
          <w:szCs w:val="30"/>
          <w:cs/>
          <w:lang w:bidi="th-TH"/>
        </w:rPr>
        <w:t>เงินปันผล</w:t>
      </w:r>
    </w:p>
    <w:p w14:paraId="0C208527" w14:textId="7AC80544" w:rsidR="00E27464" w:rsidRPr="000C4F72" w:rsidRDefault="002C084F" w:rsidP="008D2F8B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7</w:t>
      </w:r>
      <w:r w:rsidR="00E27464" w:rsidRPr="000C4F72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060DA1" w:rsidRPr="000C4F72">
        <w:rPr>
          <w:rFonts w:asciiTheme="majorBidi" w:hAnsiTheme="majorBidi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64355423" w14:textId="3164D3DC" w:rsidR="00A038DA" w:rsidRDefault="002C084F" w:rsidP="00A038DA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8</w:t>
      </w:r>
      <w:r w:rsidR="002965EB" w:rsidRPr="000C4F72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354176" w:rsidRPr="000C4F72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0B1D427" w14:textId="625DAAA8" w:rsidR="00BE7333" w:rsidRPr="009013CB" w:rsidRDefault="004A2DA5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9</w:t>
      </w: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Pr="004A2DA5">
        <w:rPr>
          <w:rFonts w:asciiTheme="majorBidi" w:hAnsiTheme="majorBidi" w:cs="Angsana New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2DF05CA4" w14:textId="77777777" w:rsidR="00982385" w:rsidRPr="009013CB" w:rsidRDefault="0093431B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z w:val="22"/>
          <w:szCs w:val="22"/>
        </w:rPr>
        <w:br w:type="page"/>
      </w:r>
      <w:r w:rsidR="00982385" w:rsidRPr="009013CB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1777B0" w:rsidRPr="009013CB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982385" w:rsidRPr="009013CB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791EDA9D" w14:textId="77777777" w:rsidR="00982385" w:rsidRPr="009013CB" w:rsidRDefault="0098238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14:paraId="2FB5AD7A" w14:textId="11C97287" w:rsidR="00982385" w:rsidRPr="009013CB" w:rsidRDefault="003F2DC4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964AB7" w:rsidRPr="009013CB">
        <w:rPr>
          <w:rFonts w:asciiTheme="majorBidi" w:hAnsiTheme="majorBidi" w:cstheme="majorBidi"/>
          <w:sz w:val="30"/>
          <w:szCs w:val="30"/>
          <w:cs/>
        </w:rPr>
        <w:t>นี้</w:t>
      </w:r>
      <w:r w:rsidRPr="009013CB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ได้รับอนุมัติให้ออกงบการเงินจาก</w:t>
      </w:r>
      <w:r w:rsidR="00E32E8B" w:rsidRPr="009013CB">
        <w:rPr>
          <w:rFonts w:asciiTheme="majorBidi" w:hAnsiTheme="majorBidi" w:cstheme="majorBidi"/>
          <w:sz w:val="30"/>
          <w:szCs w:val="30"/>
          <w:cs/>
        </w:rPr>
        <w:t>คณะ</w:t>
      </w:r>
      <w:r w:rsidRPr="009013CB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444287" w:rsidRPr="000F72E6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525F69" w:rsidRPr="000F72E6">
        <w:rPr>
          <w:rFonts w:asciiTheme="majorBidi" w:hAnsiTheme="majorBidi" w:cstheme="majorBidi"/>
          <w:sz w:val="30"/>
          <w:szCs w:val="30"/>
        </w:rPr>
        <w:t xml:space="preserve"> </w:t>
      </w:r>
      <w:r w:rsidR="00C7550A">
        <w:rPr>
          <w:rFonts w:asciiTheme="majorBidi" w:hAnsiTheme="majorBidi" w:cstheme="majorBidi"/>
          <w:sz w:val="30"/>
          <w:szCs w:val="30"/>
        </w:rPr>
        <w:t>14</w:t>
      </w:r>
      <w:r w:rsidR="00B97259">
        <w:rPr>
          <w:rFonts w:asciiTheme="majorBidi" w:hAnsiTheme="majorBidi" w:cstheme="majorBidi"/>
          <w:sz w:val="30"/>
          <w:szCs w:val="30"/>
        </w:rPr>
        <w:t xml:space="preserve"> </w:t>
      </w:r>
      <w:r w:rsidR="002C084F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7422D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422D2">
        <w:rPr>
          <w:rFonts w:asciiTheme="majorBidi" w:hAnsiTheme="majorBidi" w:cstheme="majorBidi"/>
          <w:sz w:val="30"/>
          <w:szCs w:val="30"/>
        </w:rPr>
        <w:t>256</w:t>
      </w:r>
      <w:r w:rsidR="002D308A">
        <w:rPr>
          <w:rFonts w:asciiTheme="majorBidi" w:hAnsiTheme="majorBidi" w:cstheme="majorBidi"/>
          <w:sz w:val="30"/>
          <w:szCs w:val="30"/>
        </w:rPr>
        <w:t>9</w:t>
      </w:r>
    </w:p>
    <w:p w14:paraId="67CCDF49" w14:textId="77777777" w:rsidR="00C31E08" w:rsidRPr="009013CB" w:rsidRDefault="00C31E08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14:paraId="31FB2760" w14:textId="4FF6D0E6" w:rsidR="00301746" w:rsidRPr="009013CB" w:rsidRDefault="00D441CC" w:rsidP="0006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013CB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E7DFF" w:rsidRPr="009013CB">
        <w:rPr>
          <w:rFonts w:asciiTheme="majorBidi" w:hAnsiTheme="majorBidi" w:cstheme="majorBidi"/>
          <w:b/>
          <w:bCs/>
          <w:sz w:val="30"/>
          <w:szCs w:val="30"/>
        </w:rPr>
        <w:tab/>
      </w:r>
      <w:r w:rsidR="001E7DFF" w:rsidRPr="009013CB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  <w:r w:rsidR="00AA0A9E" w:rsidRPr="009013CB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0B22646C" w14:textId="77777777" w:rsidR="00301746" w:rsidRPr="009013CB" w:rsidRDefault="00301746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14:paraId="0129F75C" w14:textId="7B005005" w:rsidR="005F0C7C" w:rsidRPr="00860DD9" w:rsidRDefault="009C7481" w:rsidP="0006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9013CB">
        <w:rPr>
          <w:rFonts w:asciiTheme="majorBidi" w:hAnsiTheme="majorBidi" w:cstheme="majorBidi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9013CB">
        <w:rPr>
          <w:rFonts w:asciiTheme="majorBidi" w:hAnsiTheme="majorBidi" w:cstheme="majorBidi"/>
          <w:sz w:val="30"/>
          <w:szCs w:val="30"/>
        </w:rPr>
        <w:t xml:space="preserve">34 </w:t>
      </w:r>
      <w:r w:rsidRPr="009013C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9013CB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013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615DF" w:rsidRPr="009013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013CB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315A70" w:rsidRPr="009013CB">
        <w:rPr>
          <w:rFonts w:asciiTheme="majorBidi" w:hAnsiTheme="majorBidi" w:cstheme="majorBidi"/>
          <w:sz w:val="30"/>
          <w:szCs w:val="30"/>
        </w:rPr>
        <w:t xml:space="preserve"> </w:t>
      </w:r>
      <w:r w:rsidR="00315A70" w:rsidRPr="009013CB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 w:rsidR="008F39F9" w:rsidRPr="009013CB">
        <w:rPr>
          <w:rFonts w:asciiTheme="majorBidi" w:hAnsiTheme="majorBidi" w:cstheme="majorBidi"/>
          <w:sz w:val="30"/>
          <w:szCs w:val="30"/>
        </w:rPr>
        <w:br/>
      </w:r>
      <w:r w:rsidR="00315A70" w:rsidRPr="009013CB">
        <w:rPr>
          <w:rFonts w:asciiTheme="majorBidi" w:hAnsiTheme="majorBidi" w:cstheme="majorBidi"/>
          <w:sz w:val="30"/>
          <w:szCs w:val="30"/>
          <w:cs/>
        </w:rPr>
        <w:t xml:space="preserve">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315A70" w:rsidRPr="009013CB">
        <w:rPr>
          <w:rFonts w:asciiTheme="majorBidi" w:hAnsiTheme="majorBidi" w:cstheme="majorBidi"/>
          <w:sz w:val="30"/>
          <w:szCs w:val="30"/>
        </w:rPr>
        <w:t xml:space="preserve">31 </w:t>
      </w:r>
      <w:r w:rsidR="00315A70" w:rsidRPr="009013C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15A70" w:rsidRPr="009013CB">
        <w:rPr>
          <w:rFonts w:asciiTheme="majorBidi" w:hAnsiTheme="majorBidi" w:cstheme="majorBidi"/>
          <w:sz w:val="30"/>
          <w:szCs w:val="30"/>
        </w:rPr>
        <w:t>256</w:t>
      </w:r>
      <w:r w:rsidR="00860DD9">
        <w:rPr>
          <w:rFonts w:asciiTheme="majorBidi" w:hAnsiTheme="majorBidi" w:cstheme="majorBidi"/>
          <w:sz w:val="30"/>
          <w:szCs w:val="30"/>
        </w:rPr>
        <w:t>8</w:t>
      </w:r>
    </w:p>
    <w:p w14:paraId="1E7C1712" w14:textId="77777777" w:rsidR="00063612" w:rsidRPr="009013CB" w:rsidRDefault="00063612" w:rsidP="0006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2032744" w14:textId="78CF767E" w:rsidR="005F0C7C" w:rsidRPr="009013CB" w:rsidRDefault="005F0C7C" w:rsidP="006138A8">
      <w:pPr>
        <w:tabs>
          <w:tab w:val="left" w:pos="9360"/>
        </w:tabs>
        <w:spacing w:line="240" w:lineRule="auto"/>
        <w:ind w:left="540" w:right="2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013CB">
        <w:rPr>
          <w:rFonts w:asciiTheme="majorBidi" w:hAnsiTheme="majorBidi" w:cstheme="majorBidi"/>
          <w:b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F558E9" w:rsidRPr="009013C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013CB">
        <w:rPr>
          <w:rFonts w:asciiTheme="majorBidi" w:hAnsiTheme="majorBidi" w:cstheme="majorBidi"/>
          <w:b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D441CC" w:rsidRPr="009013CB">
        <w:rPr>
          <w:rFonts w:asciiTheme="majorBidi" w:hAnsiTheme="majorBidi" w:cstheme="majorBidi"/>
          <w:b/>
          <w:sz w:val="30"/>
          <w:szCs w:val="30"/>
          <w:cs/>
        </w:rPr>
        <w:t>ที่</w:t>
      </w:r>
      <w:r w:rsidRPr="009013CB">
        <w:rPr>
          <w:rFonts w:asciiTheme="majorBidi" w:hAnsiTheme="majorBidi" w:cstheme="majorBidi"/>
          <w:b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9013CB">
        <w:rPr>
          <w:rFonts w:asciiTheme="majorBidi" w:hAnsiTheme="majorBidi" w:cstheme="majorBidi"/>
          <w:bCs/>
          <w:sz w:val="30"/>
          <w:szCs w:val="30"/>
        </w:rPr>
        <w:t>31</w:t>
      </w:r>
      <w:r w:rsidRPr="009013C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013CB">
        <w:rPr>
          <w:rFonts w:asciiTheme="majorBidi" w:hAnsiTheme="majorBidi" w:cstheme="majorBidi"/>
          <w:b/>
          <w:sz w:val="30"/>
          <w:szCs w:val="30"/>
          <w:cs/>
        </w:rPr>
        <w:t xml:space="preserve">ธันวาคม </w:t>
      </w:r>
      <w:r w:rsidR="00C7265A" w:rsidRPr="009013CB">
        <w:rPr>
          <w:rFonts w:asciiTheme="majorBidi" w:hAnsiTheme="majorBidi" w:cstheme="majorBidi"/>
          <w:bCs/>
          <w:sz w:val="30"/>
          <w:szCs w:val="30"/>
        </w:rPr>
        <w:t>256</w:t>
      </w:r>
      <w:r w:rsidR="00860DD9">
        <w:rPr>
          <w:rFonts w:asciiTheme="majorBidi" w:hAnsiTheme="majorBidi" w:cstheme="majorBidi"/>
          <w:bCs/>
          <w:sz w:val="30"/>
          <w:szCs w:val="30"/>
        </w:rPr>
        <w:t>8</w:t>
      </w:r>
    </w:p>
    <w:p w14:paraId="6C32D346" w14:textId="1B1201B1" w:rsidR="00024D7C" w:rsidRPr="009013CB" w:rsidRDefault="00024D7C" w:rsidP="00826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F51D659" w14:textId="5193FE2C" w:rsidR="007A12F2" w:rsidRPr="009013CB" w:rsidRDefault="008F39F9" w:rsidP="006138A8">
      <w:pPr>
        <w:pStyle w:val="BodyText2"/>
        <w:tabs>
          <w:tab w:val="left" w:pos="540"/>
          <w:tab w:val="left" w:pos="1710"/>
          <w:tab w:val="left" w:pos="1800"/>
          <w:tab w:val="left" w:pos="2070"/>
        </w:tabs>
        <w:ind w:left="0" w:right="20" w:firstLine="0"/>
        <w:rPr>
          <w:rFonts w:asciiTheme="majorBidi" w:hAnsiTheme="majorBidi" w:cstheme="majorBidi"/>
          <w:sz w:val="30"/>
          <w:szCs w:val="30"/>
          <w:cs/>
        </w:rPr>
      </w:pPr>
      <w:r w:rsidRPr="009013CB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E467AE" w:rsidRPr="009013CB">
        <w:rPr>
          <w:rFonts w:asciiTheme="majorBidi" w:hAnsiTheme="majorBidi" w:cstheme="majorBidi"/>
          <w:b/>
          <w:bCs/>
          <w:sz w:val="30"/>
          <w:szCs w:val="30"/>
        </w:rPr>
        <w:tab/>
      </w:r>
      <w:r w:rsidR="007A12F2" w:rsidRPr="009013CB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0E6F564" w14:textId="77777777" w:rsidR="00B07A23" w:rsidRPr="009013CB" w:rsidRDefault="00B07A23" w:rsidP="006138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tbl>
      <w:tblPr>
        <w:tblW w:w="9298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4233"/>
        <w:gridCol w:w="1082"/>
        <w:gridCol w:w="236"/>
        <w:gridCol w:w="1069"/>
        <w:gridCol w:w="11"/>
        <w:gridCol w:w="242"/>
        <w:gridCol w:w="1071"/>
        <w:gridCol w:w="236"/>
        <w:gridCol w:w="1118"/>
      </w:tblGrid>
      <w:tr w:rsidR="006C265F" w:rsidRPr="009013CB" w14:paraId="095CFD88" w14:textId="77777777" w:rsidTr="00DA2C71">
        <w:trPr>
          <w:tblHeader/>
        </w:trPr>
        <w:tc>
          <w:tcPr>
            <w:tcW w:w="2276" w:type="pct"/>
          </w:tcPr>
          <w:p w14:paraId="27452F47" w14:textId="6CCEFB9C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4" w:type="pct"/>
            <w:gridSpan w:val="3"/>
          </w:tcPr>
          <w:p w14:paraId="24338A44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  <w:gridSpan w:val="2"/>
          </w:tcPr>
          <w:p w14:paraId="684C1384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49958D5D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265F" w:rsidRPr="009013CB" w14:paraId="2F3623D8" w14:textId="77777777" w:rsidTr="00DA2C71">
        <w:trPr>
          <w:tblHeader/>
        </w:trPr>
        <w:tc>
          <w:tcPr>
            <w:tcW w:w="2276" w:type="pct"/>
          </w:tcPr>
          <w:p w14:paraId="4F770E97" w14:textId="69FC5EA2" w:rsidR="006C265F" w:rsidRPr="009013CB" w:rsidRDefault="00860DD9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074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F074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F074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582" w:type="pct"/>
          </w:tcPr>
          <w:p w14:paraId="25779BF0" w14:textId="608E4FFB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60DD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7" w:type="pct"/>
          </w:tcPr>
          <w:p w14:paraId="78A5FAEF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12989E3C" w14:textId="4D0D437A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60DD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03FB1D92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53AA1F3D" w14:textId="5DA1F0CB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60DD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7" w:type="pct"/>
          </w:tcPr>
          <w:p w14:paraId="407D3FA7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1FFFB101" w14:textId="0CC17B61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60DD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C265F" w:rsidRPr="009013CB" w14:paraId="23DC6DB1" w14:textId="77777777" w:rsidTr="00927361">
        <w:trPr>
          <w:tblHeader/>
        </w:trPr>
        <w:tc>
          <w:tcPr>
            <w:tcW w:w="2276" w:type="pct"/>
          </w:tcPr>
          <w:p w14:paraId="4B09DCF3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4" w:type="pct"/>
            <w:gridSpan w:val="8"/>
          </w:tcPr>
          <w:p w14:paraId="546E3B0E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265F" w:rsidRPr="009013CB" w14:paraId="749D23E8" w14:textId="77777777" w:rsidTr="00DA2C71">
        <w:tc>
          <w:tcPr>
            <w:tcW w:w="2276" w:type="pct"/>
          </w:tcPr>
          <w:p w14:paraId="5A68DE77" w14:textId="77777777" w:rsidR="006C265F" w:rsidRPr="009013CB" w:rsidRDefault="006C265F" w:rsidP="0085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บริษัทใหญ่ของกลุ่มบริษัท</w:t>
            </w:r>
          </w:p>
        </w:tc>
        <w:tc>
          <w:tcPr>
            <w:tcW w:w="582" w:type="pct"/>
          </w:tcPr>
          <w:p w14:paraId="042B59CB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E207D11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0F6AB11F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0B19B1BB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3C400A3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415965C6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1DA240D0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0749C" w:rsidRPr="009013CB" w14:paraId="26110463" w14:textId="77777777" w:rsidTr="00DA2C71">
        <w:tc>
          <w:tcPr>
            <w:tcW w:w="2276" w:type="pct"/>
          </w:tcPr>
          <w:p w14:paraId="4B776BE6" w14:textId="77777777" w:rsidR="00F0749C" w:rsidRPr="009013CB" w:rsidRDefault="00F0749C" w:rsidP="00F0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2" w:type="pct"/>
          </w:tcPr>
          <w:p w14:paraId="3F7330B2" w14:textId="3E823D02" w:rsidR="00F0749C" w:rsidRPr="009013CB" w:rsidRDefault="001B7227" w:rsidP="00F07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B7227">
              <w:rPr>
                <w:rFonts w:asciiTheme="majorBidi" w:hAnsiTheme="majorBidi" w:cstheme="majorBidi"/>
                <w:sz w:val="30"/>
                <w:szCs w:val="30"/>
              </w:rPr>
              <w:t>6,065</w:t>
            </w:r>
          </w:p>
        </w:tc>
        <w:tc>
          <w:tcPr>
            <w:tcW w:w="127" w:type="pct"/>
          </w:tcPr>
          <w:p w14:paraId="411FE3D9" w14:textId="77777777" w:rsidR="00F0749C" w:rsidRPr="009013CB" w:rsidRDefault="00F0749C" w:rsidP="00F07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7F74C4BC" w14:textId="23C51B18" w:rsidR="00F0749C" w:rsidRPr="009013CB" w:rsidRDefault="00F0749C" w:rsidP="00F07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5,949</w:t>
            </w:r>
          </w:p>
        </w:tc>
        <w:tc>
          <w:tcPr>
            <w:tcW w:w="130" w:type="pct"/>
          </w:tcPr>
          <w:p w14:paraId="3DAC5662" w14:textId="77777777" w:rsidR="00F0749C" w:rsidRPr="009013CB" w:rsidRDefault="00F0749C" w:rsidP="00F07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77AD1A2" w14:textId="27ED3316" w:rsidR="00F0749C" w:rsidRPr="009013CB" w:rsidRDefault="00713180" w:rsidP="00F07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13180">
              <w:rPr>
                <w:rFonts w:asciiTheme="majorBidi" w:hAnsiTheme="majorBidi" w:cstheme="majorBidi"/>
                <w:sz w:val="30"/>
                <w:szCs w:val="30"/>
              </w:rPr>
              <w:t>6,065</w:t>
            </w:r>
          </w:p>
        </w:tc>
        <w:tc>
          <w:tcPr>
            <w:tcW w:w="127" w:type="pct"/>
          </w:tcPr>
          <w:p w14:paraId="5DC8FA22" w14:textId="77777777" w:rsidR="00F0749C" w:rsidRPr="009013CB" w:rsidRDefault="00F0749C" w:rsidP="00F07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230D2BB" w14:textId="6C68188D" w:rsidR="00F0749C" w:rsidRPr="009013CB" w:rsidRDefault="00F0749C" w:rsidP="00F07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5,949</w:t>
            </w:r>
          </w:p>
        </w:tc>
      </w:tr>
      <w:tr w:rsidR="00F0749C" w:rsidRPr="009013CB" w14:paraId="0D271BA8" w14:textId="77777777" w:rsidTr="00DA2C71">
        <w:tc>
          <w:tcPr>
            <w:tcW w:w="2276" w:type="pct"/>
          </w:tcPr>
          <w:p w14:paraId="75E20322" w14:textId="77777777" w:rsidR="00F0749C" w:rsidRPr="009013CB" w:rsidRDefault="00F0749C" w:rsidP="00F0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2" w:type="pct"/>
          </w:tcPr>
          <w:p w14:paraId="7A9F36E5" w14:textId="0E87A70A" w:rsidR="00F0749C" w:rsidRPr="009013CB" w:rsidRDefault="00DB29AC" w:rsidP="00F07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B29AC">
              <w:rPr>
                <w:rFonts w:asciiTheme="majorBidi" w:hAnsiTheme="majorBidi" w:cstheme="majorBidi"/>
                <w:sz w:val="30"/>
                <w:szCs w:val="30"/>
              </w:rPr>
              <w:t>3,568</w:t>
            </w:r>
          </w:p>
        </w:tc>
        <w:tc>
          <w:tcPr>
            <w:tcW w:w="127" w:type="pct"/>
          </w:tcPr>
          <w:p w14:paraId="4909DFA9" w14:textId="77777777" w:rsidR="00F0749C" w:rsidRPr="009013CB" w:rsidRDefault="00F0749C" w:rsidP="00F07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1AD62299" w14:textId="1DA5400F" w:rsidR="00F0749C" w:rsidRPr="009013CB" w:rsidRDefault="00F0749C" w:rsidP="00F07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7,370</w:t>
            </w:r>
          </w:p>
        </w:tc>
        <w:tc>
          <w:tcPr>
            <w:tcW w:w="130" w:type="pct"/>
          </w:tcPr>
          <w:p w14:paraId="23FA1702" w14:textId="77777777" w:rsidR="00F0749C" w:rsidRPr="009013CB" w:rsidRDefault="00F0749C" w:rsidP="00F07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C516FE2" w14:textId="01A0688B" w:rsidR="00F0749C" w:rsidRPr="009013CB" w:rsidRDefault="009A4536" w:rsidP="00F07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A4536">
              <w:rPr>
                <w:rFonts w:asciiTheme="majorBidi" w:hAnsiTheme="majorBidi" w:cstheme="majorBidi"/>
                <w:sz w:val="30"/>
                <w:szCs w:val="30"/>
              </w:rPr>
              <w:t>3,568</w:t>
            </w:r>
          </w:p>
        </w:tc>
        <w:tc>
          <w:tcPr>
            <w:tcW w:w="127" w:type="pct"/>
          </w:tcPr>
          <w:p w14:paraId="6B3E07DE" w14:textId="77777777" w:rsidR="00F0749C" w:rsidRPr="009013CB" w:rsidRDefault="00F0749C" w:rsidP="00F07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45C0B686" w14:textId="61DFB5C3" w:rsidR="00F0749C" w:rsidRPr="009013CB" w:rsidRDefault="00F0749C" w:rsidP="00F07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7,370</w:t>
            </w:r>
          </w:p>
        </w:tc>
      </w:tr>
      <w:tr w:rsidR="006C265F" w:rsidRPr="009013CB" w14:paraId="30514777" w14:textId="77777777" w:rsidTr="00DA2C71">
        <w:tc>
          <w:tcPr>
            <w:tcW w:w="2276" w:type="pct"/>
          </w:tcPr>
          <w:p w14:paraId="352C2D49" w14:textId="77777777" w:rsidR="00CC4052" w:rsidRDefault="00CC4052" w:rsidP="006C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bookmarkStart w:id="0" w:name="_Hlk212249881"/>
          </w:p>
          <w:p w14:paraId="6B330BA0" w14:textId="77777777" w:rsidR="000249AD" w:rsidRDefault="000249AD" w:rsidP="006C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01A3769D" w14:textId="77777777" w:rsidR="000249AD" w:rsidRDefault="000249AD" w:rsidP="006C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5AA5BC64" w14:textId="77777777" w:rsidR="000249AD" w:rsidRDefault="000249AD" w:rsidP="006C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6184A16E" w14:textId="77777777" w:rsidR="000249AD" w:rsidRDefault="000249AD" w:rsidP="006C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6CE377F3" w14:textId="77777777" w:rsidR="000249AD" w:rsidRDefault="000249AD" w:rsidP="006C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05C9CDE3" w14:textId="77777777" w:rsidR="000249AD" w:rsidRDefault="000249AD" w:rsidP="006C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63FEEC27" w14:textId="77777777" w:rsidR="000249AD" w:rsidRDefault="000249AD" w:rsidP="006C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305CC1DE" w14:textId="77777777" w:rsidR="000249AD" w:rsidRPr="009013CB" w:rsidRDefault="000249AD" w:rsidP="006C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2" w:type="pct"/>
          </w:tcPr>
          <w:p w14:paraId="71862036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418EAB28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1948FAF8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1FD0C2FA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6" w:type="pct"/>
          </w:tcPr>
          <w:p w14:paraId="26D4C438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4B785230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1" w:type="pct"/>
          </w:tcPr>
          <w:p w14:paraId="61F5DDF7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bookmarkEnd w:id="0"/>
      <w:tr w:rsidR="006C265F" w:rsidRPr="009013CB" w14:paraId="726EA168" w14:textId="77777777" w:rsidTr="00DA2C71">
        <w:tc>
          <w:tcPr>
            <w:tcW w:w="2276" w:type="pct"/>
          </w:tcPr>
          <w:p w14:paraId="588501B9" w14:textId="77777777" w:rsidR="006C265F" w:rsidRPr="009013CB" w:rsidRDefault="006C265F" w:rsidP="006C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582" w:type="pct"/>
          </w:tcPr>
          <w:p w14:paraId="01A006D4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7332A6B7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7932A10E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26599517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55B968B3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4F27098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3D661B2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7D1B" w:rsidRPr="009013CB" w14:paraId="289E5A84" w14:textId="77777777" w:rsidTr="00DA2C71">
        <w:tc>
          <w:tcPr>
            <w:tcW w:w="2276" w:type="pct"/>
          </w:tcPr>
          <w:p w14:paraId="19331862" w14:textId="77777777" w:rsidR="00287D1B" w:rsidRPr="009013CB" w:rsidRDefault="00287D1B" w:rsidP="0028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82" w:type="pct"/>
          </w:tcPr>
          <w:p w14:paraId="583B15FB" w14:textId="5209D553" w:rsidR="00287D1B" w:rsidRPr="009013CB" w:rsidRDefault="00287D1B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DC728BB" w14:textId="77777777" w:rsidR="00287D1B" w:rsidRPr="009013CB" w:rsidRDefault="00287D1B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0C727304" w14:textId="77777777" w:rsidR="00287D1B" w:rsidRPr="009013CB" w:rsidRDefault="00287D1B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DB31548" w14:textId="77777777" w:rsidR="00287D1B" w:rsidRPr="009013CB" w:rsidRDefault="00287D1B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A4420CD" w14:textId="20281BBF" w:rsidR="00287D1B" w:rsidRPr="009013CB" w:rsidRDefault="00D212FC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212FC">
              <w:rPr>
                <w:rFonts w:asciiTheme="majorBidi" w:hAnsiTheme="majorBidi" w:cstheme="majorBidi"/>
                <w:sz w:val="30"/>
                <w:szCs w:val="30"/>
              </w:rPr>
              <w:t>2,101</w:t>
            </w:r>
          </w:p>
        </w:tc>
        <w:tc>
          <w:tcPr>
            <w:tcW w:w="127" w:type="pct"/>
          </w:tcPr>
          <w:p w14:paraId="22AB5AC6" w14:textId="77777777" w:rsidR="00287D1B" w:rsidRPr="009013CB" w:rsidRDefault="00287D1B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2C632FA" w14:textId="69FEACA0" w:rsidR="00287D1B" w:rsidRPr="009013CB" w:rsidRDefault="00287D1B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2,026</w:t>
            </w:r>
          </w:p>
        </w:tc>
      </w:tr>
      <w:tr w:rsidR="00287D1B" w:rsidRPr="009013CB" w14:paraId="7A8FE82F" w14:textId="77777777" w:rsidTr="00DA2C71">
        <w:tc>
          <w:tcPr>
            <w:tcW w:w="2276" w:type="pct"/>
          </w:tcPr>
          <w:p w14:paraId="5E034E8C" w14:textId="77777777" w:rsidR="00287D1B" w:rsidRPr="003C2206" w:rsidRDefault="00287D1B" w:rsidP="0028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220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2" w:type="pct"/>
          </w:tcPr>
          <w:p w14:paraId="3FE92D79" w14:textId="5E49B6FA" w:rsidR="00287D1B" w:rsidRPr="003C2206" w:rsidRDefault="00287D1B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C22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F8241E9" w14:textId="77777777" w:rsidR="00287D1B" w:rsidRPr="003C2206" w:rsidRDefault="00287D1B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</w:tcPr>
          <w:p w14:paraId="7327885E" w14:textId="77777777" w:rsidR="00287D1B" w:rsidRPr="003C2206" w:rsidRDefault="00287D1B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C22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EA780BF" w14:textId="77777777" w:rsidR="00287D1B" w:rsidRPr="003C2206" w:rsidRDefault="00287D1B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0B03104F" w14:textId="632FE757" w:rsidR="00287D1B" w:rsidRPr="003C2206" w:rsidRDefault="00950829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50829">
              <w:rPr>
                <w:rFonts w:asciiTheme="majorBidi" w:hAnsiTheme="majorBidi" w:cstheme="majorBidi"/>
                <w:sz w:val="30"/>
                <w:szCs w:val="30"/>
              </w:rPr>
              <w:t>16,360</w:t>
            </w:r>
          </w:p>
        </w:tc>
        <w:tc>
          <w:tcPr>
            <w:tcW w:w="127" w:type="pct"/>
          </w:tcPr>
          <w:p w14:paraId="0F954FEA" w14:textId="77777777" w:rsidR="00287D1B" w:rsidRPr="003C2206" w:rsidRDefault="00287D1B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6E2773BC" w14:textId="02B592CF" w:rsidR="00287D1B" w:rsidRPr="003C2206" w:rsidRDefault="00287D1B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20,338</w:t>
            </w:r>
          </w:p>
        </w:tc>
      </w:tr>
      <w:tr w:rsidR="00287D1B" w:rsidRPr="009013CB" w14:paraId="2B540A97" w14:textId="77777777" w:rsidTr="00DA2C71">
        <w:tc>
          <w:tcPr>
            <w:tcW w:w="2276" w:type="pct"/>
          </w:tcPr>
          <w:p w14:paraId="59C06F1D" w14:textId="0185576F" w:rsidR="00287D1B" w:rsidRPr="003C2206" w:rsidRDefault="00287D1B" w:rsidP="0028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220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2" w:type="pct"/>
          </w:tcPr>
          <w:p w14:paraId="46738513" w14:textId="4CFD8F41" w:rsidR="00287D1B" w:rsidRPr="003C2206" w:rsidRDefault="00287D1B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C22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8C50610" w14:textId="77777777" w:rsidR="00287D1B" w:rsidRPr="003C2206" w:rsidRDefault="00287D1B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</w:tcPr>
          <w:p w14:paraId="19867DB0" w14:textId="0B63076E" w:rsidR="00287D1B" w:rsidRPr="003C2206" w:rsidRDefault="00287D1B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C22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79095AA" w14:textId="77777777" w:rsidR="00287D1B" w:rsidRPr="003C2206" w:rsidRDefault="00287D1B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60CA7498" w14:textId="63B2F7F4" w:rsidR="00287D1B" w:rsidRPr="003C2206" w:rsidRDefault="001A784E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A784E"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  <w:tc>
          <w:tcPr>
            <w:tcW w:w="127" w:type="pct"/>
          </w:tcPr>
          <w:p w14:paraId="51E7E341" w14:textId="77777777" w:rsidR="00287D1B" w:rsidRPr="003C2206" w:rsidRDefault="00287D1B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48060E01" w14:textId="12FA154B" w:rsidR="00287D1B" w:rsidRPr="003C2206" w:rsidRDefault="00287D1B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</w:tr>
      <w:tr w:rsidR="00287D1B" w:rsidRPr="009013CB" w14:paraId="3878DAA7" w14:textId="77777777" w:rsidTr="00DA2C71">
        <w:tc>
          <w:tcPr>
            <w:tcW w:w="2276" w:type="pct"/>
          </w:tcPr>
          <w:p w14:paraId="4C444DB5" w14:textId="77777777" w:rsidR="00287D1B" w:rsidRPr="00BB1D5E" w:rsidRDefault="00287D1B" w:rsidP="0028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2" w:type="pct"/>
          </w:tcPr>
          <w:p w14:paraId="73660552" w14:textId="77777777" w:rsidR="00287D1B" w:rsidRPr="009013CB" w:rsidRDefault="00287D1B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2BE72290" w14:textId="77777777" w:rsidR="00287D1B" w:rsidRPr="009013CB" w:rsidRDefault="00287D1B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5D25A6E2" w14:textId="77777777" w:rsidR="00287D1B" w:rsidRPr="009013CB" w:rsidRDefault="00287D1B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08800B44" w14:textId="77777777" w:rsidR="00287D1B" w:rsidRPr="009013CB" w:rsidRDefault="00287D1B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6" w:type="pct"/>
          </w:tcPr>
          <w:p w14:paraId="333CD70B" w14:textId="77777777" w:rsidR="00287D1B" w:rsidRPr="009013CB" w:rsidRDefault="00287D1B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40128255" w14:textId="77777777" w:rsidR="00287D1B" w:rsidRPr="009013CB" w:rsidRDefault="00287D1B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1" w:type="pct"/>
          </w:tcPr>
          <w:p w14:paraId="211EDFB5" w14:textId="77777777" w:rsidR="00287D1B" w:rsidRPr="009013CB" w:rsidRDefault="00287D1B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87D1B" w:rsidRPr="009013CB" w14:paraId="513DE19A" w14:textId="77777777" w:rsidTr="00DA2C71">
        <w:tc>
          <w:tcPr>
            <w:tcW w:w="2276" w:type="pct"/>
          </w:tcPr>
          <w:p w14:paraId="4FB52A15" w14:textId="0FF284FF" w:rsidR="00287D1B" w:rsidRPr="009013CB" w:rsidRDefault="00287D1B" w:rsidP="0028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741C3D7E" w14:textId="77777777" w:rsidR="00287D1B" w:rsidRPr="009013CB" w:rsidRDefault="00287D1B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7A70111E" w14:textId="77777777" w:rsidR="00287D1B" w:rsidRPr="009013CB" w:rsidRDefault="00287D1B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384D9FF7" w14:textId="77777777" w:rsidR="00287D1B" w:rsidRPr="009013CB" w:rsidRDefault="00287D1B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14FE8825" w14:textId="77777777" w:rsidR="00287D1B" w:rsidRPr="009013CB" w:rsidRDefault="00287D1B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6" w:type="pct"/>
          </w:tcPr>
          <w:p w14:paraId="03B9BCE0" w14:textId="77777777" w:rsidR="00287D1B" w:rsidRPr="009013CB" w:rsidRDefault="00287D1B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078F9127" w14:textId="77777777" w:rsidR="00287D1B" w:rsidRPr="009013CB" w:rsidRDefault="00287D1B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1" w:type="pct"/>
          </w:tcPr>
          <w:p w14:paraId="29C04C5A" w14:textId="77777777" w:rsidR="00287D1B" w:rsidRPr="009013CB" w:rsidRDefault="00287D1B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87D1B" w:rsidRPr="009013CB" w14:paraId="4CFD55DE" w14:textId="77777777" w:rsidTr="00DA2C71">
        <w:tc>
          <w:tcPr>
            <w:tcW w:w="2276" w:type="pct"/>
          </w:tcPr>
          <w:p w14:paraId="4E04A0AB" w14:textId="725C1D61" w:rsidR="00287D1B" w:rsidRPr="009013CB" w:rsidRDefault="00287D1B" w:rsidP="0028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2" w:type="pct"/>
          </w:tcPr>
          <w:p w14:paraId="2294A427" w14:textId="57DB9E69" w:rsidR="00287D1B" w:rsidRPr="009013CB" w:rsidRDefault="00954C0A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54C0A">
              <w:rPr>
                <w:rFonts w:asciiTheme="majorBidi" w:hAnsiTheme="majorBidi" w:cstheme="majorBidi"/>
                <w:sz w:val="30"/>
                <w:szCs w:val="30"/>
              </w:rPr>
              <w:t>34,028</w:t>
            </w:r>
          </w:p>
        </w:tc>
        <w:tc>
          <w:tcPr>
            <w:tcW w:w="127" w:type="pct"/>
          </w:tcPr>
          <w:p w14:paraId="3B6A3274" w14:textId="77777777" w:rsidR="00287D1B" w:rsidRPr="009013CB" w:rsidRDefault="00287D1B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741E4E26" w14:textId="6373ECE9" w:rsidR="00287D1B" w:rsidRPr="009013CB" w:rsidRDefault="00287D1B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54,806</w:t>
            </w:r>
          </w:p>
        </w:tc>
        <w:tc>
          <w:tcPr>
            <w:tcW w:w="130" w:type="pct"/>
          </w:tcPr>
          <w:p w14:paraId="49A908FB" w14:textId="77777777" w:rsidR="00287D1B" w:rsidRPr="009013CB" w:rsidRDefault="00287D1B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4CA64B7" w14:textId="66E2CD1C" w:rsidR="00287D1B" w:rsidRPr="009013CB" w:rsidRDefault="00147633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47633">
              <w:rPr>
                <w:rFonts w:asciiTheme="majorBidi" w:hAnsiTheme="majorBidi" w:cstheme="majorBidi"/>
                <w:sz w:val="30"/>
                <w:szCs w:val="30"/>
              </w:rPr>
              <w:t>33,029</w:t>
            </w:r>
          </w:p>
        </w:tc>
        <w:tc>
          <w:tcPr>
            <w:tcW w:w="127" w:type="pct"/>
          </w:tcPr>
          <w:p w14:paraId="1386B107" w14:textId="77777777" w:rsidR="00287D1B" w:rsidRPr="009013CB" w:rsidRDefault="00287D1B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3142066D" w14:textId="5A54DB31" w:rsidR="00287D1B" w:rsidRPr="009013CB" w:rsidRDefault="00287D1B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54,651</w:t>
            </w:r>
          </w:p>
        </w:tc>
      </w:tr>
      <w:tr w:rsidR="00287D1B" w:rsidRPr="009013CB" w14:paraId="1767C85A" w14:textId="77777777" w:rsidTr="00DA2C71">
        <w:tc>
          <w:tcPr>
            <w:tcW w:w="2276" w:type="pct"/>
          </w:tcPr>
          <w:p w14:paraId="2DD4106C" w14:textId="07458464" w:rsidR="00287D1B" w:rsidRPr="009013CB" w:rsidRDefault="00287D1B" w:rsidP="0028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82" w:type="pct"/>
          </w:tcPr>
          <w:p w14:paraId="3B86D2DB" w14:textId="3DCC805E" w:rsidR="00287D1B" w:rsidRPr="009013CB" w:rsidRDefault="00AC1BC0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BC0">
              <w:rPr>
                <w:rFonts w:asciiTheme="majorBidi" w:hAnsiTheme="majorBidi" w:cstheme="majorBidi"/>
                <w:sz w:val="30"/>
                <w:szCs w:val="30"/>
              </w:rPr>
              <w:t>2,558</w:t>
            </w:r>
          </w:p>
        </w:tc>
        <w:tc>
          <w:tcPr>
            <w:tcW w:w="127" w:type="pct"/>
          </w:tcPr>
          <w:p w14:paraId="3E53EA4F" w14:textId="77777777" w:rsidR="00287D1B" w:rsidRPr="009013CB" w:rsidRDefault="00287D1B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3450AEDE" w14:textId="53A391C4" w:rsidR="00287D1B" w:rsidRPr="009013CB" w:rsidRDefault="00287D1B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2,947</w:t>
            </w:r>
          </w:p>
        </w:tc>
        <w:tc>
          <w:tcPr>
            <w:tcW w:w="130" w:type="pct"/>
          </w:tcPr>
          <w:p w14:paraId="16515025" w14:textId="77777777" w:rsidR="00287D1B" w:rsidRPr="009013CB" w:rsidRDefault="00287D1B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87C5895" w14:textId="1A1AE1A7" w:rsidR="00287D1B" w:rsidRPr="009013CB" w:rsidRDefault="00AB317C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317C">
              <w:rPr>
                <w:rFonts w:asciiTheme="majorBidi" w:hAnsiTheme="majorBidi" w:cstheme="majorBidi"/>
                <w:sz w:val="30"/>
                <w:szCs w:val="30"/>
              </w:rPr>
              <w:t>2,558</w:t>
            </w:r>
          </w:p>
        </w:tc>
        <w:tc>
          <w:tcPr>
            <w:tcW w:w="127" w:type="pct"/>
          </w:tcPr>
          <w:p w14:paraId="655F2E5C" w14:textId="77777777" w:rsidR="00287D1B" w:rsidRPr="009013CB" w:rsidRDefault="00287D1B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F825E49" w14:textId="67246FDA" w:rsidR="00287D1B" w:rsidRPr="009013CB" w:rsidRDefault="00287D1B" w:rsidP="0028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2,947</w:t>
            </w:r>
          </w:p>
        </w:tc>
      </w:tr>
      <w:tr w:rsidR="00A436D6" w:rsidRPr="009013CB" w14:paraId="16A17A6D" w14:textId="77777777" w:rsidTr="00DA2C71">
        <w:tc>
          <w:tcPr>
            <w:tcW w:w="2276" w:type="pct"/>
          </w:tcPr>
          <w:p w14:paraId="4F4E964B" w14:textId="6CAB195B" w:rsidR="00A436D6" w:rsidRPr="009013CB" w:rsidRDefault="00A436D6" w:rsidP="00A4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2" w:type="pct"/>
          </w:tcPr>
          <w:p w14:paraId="14E8AB7E" w14:textId="1ACCB450" w:rsidR="00A436D6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D07B7FF" w14:textId="77777777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6C2A8674" w14:textId="5DB35EDE" w:rsidR="00A436D6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67501A8" w14:textId="77777777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1CD6B10" w14:textId="614DECB9" w:rsidR="00A436D6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C3361">
              <w:rPr>
                <w:rFonts w:asciiTheme="majorBidi" w:hAnsiTheme="majorBidi" w:cstheme="majorBidi"/>
                <w:sz w:val="30"/>
                <w:szCs w:val="30"/>
              </w:rPr>
              <w:t>22,500</w:t>
            </w:r>
          </w:p>
        </w:tc>
        <w:tc>
          <w:tcPr>
            <w:tcW w:w="127" w:type="pct"/>
          </w:tcPr>
          <w:p w14:paraId="00912746" w14:textId="77777777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5B9C4F77" w14:textId="73786E2C" w:rsidR="00A436D6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36D6" w:rsidRPr="009013CB" w14:paraId="470E7271" w14:textId="77777777" w:rsidTr="00DA2C71">
        <w:tc>
          <w:tcPr>
            <w:tcW w:w="2276" w:type="pct"/>
          </w:tcPr>
          <w:p w14:paraId="54F08B4A" w14:textId="76167300" w:rsidR="00A436D6" w:rsidRPr="009013CB" w:rsidRDefault="00A436D6" w:rsidP="00A4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2" w:type="pct"/>
          </w:tcPr>
          <w:p w14:paraId="2B1C853A" w14:textId="4298DAE1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6D6">
              <w:rPr>
                <w:rFonts w:asciiTheme="majorBidi" w:hAnsiTheme="majorBidi" w:cstheme="majorBidi"/>
                <w:sz w:val="30"/>
                <w:szCs w:val="30"/>
              </w:rPr>
              <w:t>2,648</w:t>
            </w:r>
          </w:p>
        </w:tc>
        <w:tc>
          <w:tcPr>
            <w:tcW w:w="127" w:type="pct"/>
          </w:tcPr>
          <w:p w14:paraId="002FD8C4" w14:textId="77777777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469B90BF" w14:textId="77F04EA4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2,406</w:t>
            </w:r>
          </w:p>
        </w:tc>
        <w:tc>
          <w:tcPr>
            <w:tcW w:w="130" w:type="pct"/>
          </w:tcPr>
          <w:p w14:paraId="590CDC68" w14:textId="77777777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5D707505" w14:textId="0CBD5DF9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7380">
              <w:rPr>
                <w:rFonts w:asciiTheme="majorBidi" w:hAnsiTheme="majorBidi" w:cstheme="majorBidi"/>
                <w:sz w:val="30"/>
                <w:szCs w:val="30"/>
              </w:rPr>
              <w:t>2,648</w:t>
            </w:r>
          </w:p>
        </w:tc>
        <w:tc>
          <w:tcPr>
            <w:tcW w:w="127" w:type="pct"/>
          </w:tcPr>
          <w:p w14:paraId="3E462898" w14:textId="77777777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49018A7" w14:textId="7F780E51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2,406</w:t>
            </w:r>
          </w:p>
        </w:tc>
      </w:tr>
      <w:tr w:rsidR="00A436D6" w:rsidRPr="009013CB" w14:paraId="100865EB" w14:textId="77777777" w:rsidTr="00DA2C71">
        <w:tc>
          <w:tcPr>
            <w:tcW w:w="2276" w:type="pct"/>
          </w:tcPr>
          <w:p w14:paraId="18080380" w14:textId="77777777" w:rsidR="00A436D6" w:rsidRPr="009013CB" w:rsidRDefault="00A436D6" w:rsidP="00A4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2" w:type="pct"/>
          </w:tcPr>
          <w:p w14:paraId="067B0AAA" w14:textId="77777777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3954C1F9" w14:textId="77777777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03A2395D" w14:textId="77777777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017F5857" w14:textId="77777777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6" w:type="pct"/>
          </w:tcPr>
          <w:p w14:paraId="0D6CB3E3" w14:textId="77777777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1E3DBA60" w14:textId="77777777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1" w:type="pct"/>
          </w:tcPr>
          <w:p w14:paraId="4123A89D" w14:textId="77777777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436D6" w:rsidRPr="009013CB" w14:paraId="7707404E" w14:textId="77777777" w:rsidTr="00DA2C71">
        <w:tc>
          <w:tcPr>
            <w:tcW w:w="2276" w:type="pct"/>
          </w:tcPr>
          <w:p w14:paraId="0DAE9F0A" w14:textId="3D6FDD16" w:rsidR="00A436D6" w:rsidRPr="00CC4052" w:rsidRDefault="00A436D6" w:rsidP="00A4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C40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2" w:type="pct"/>
          </w:tcPr>
          <w:p w14:paraId="7F1806F7" w14:textId="77777777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57D024BF" w14:textId="77777777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671E8655" w14:textId="77777777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191447A5" w14:textId="77777777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6" w:type="pct"/>
          </w:tcPr>
          <w:p w14:paraId="3A0D3379" w14:textId="77777777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277C7B15" w14:textId="77777777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1" w:type="pct"/>
          </w:tcPr>
          <w:p w14:paraId="6D8A8B19" w14:textId="77777777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436D6" w:rsidRPr="009013CB" w14:paraId="7D92DFD4" w14:textId="77777777" w:rsidTr="00DA2C71">
        <w:tc>
          <w:tcPr>
            <w:tcW w:w="2276" w:type="pct"/>
          </w:tcPr>
          <w:p w14:paraId="6C3AE4D9" w14:textId="0D8B1BC7" w:rsidR="00A436D6" w:rsidRPr="00CC4052" w:rsidRDefault="00A436D6" w:rsidP="00A4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405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CC405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2" w:type="pct"/>
          </w:tcPr>
          <w:p w14:paraId="2A6A440E" w14:textId="77777777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9C1A43A" w14:textId="77777777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24C6286D" w14:textId="77777777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109B1E4" w14:textId="77777777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BFA5EEE" w14:textId="77777777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F18A7E7" w14:textId="77777777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4FEE21C8" w14:textId="77777777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436D6" w:rsidRPr="009013CB" w14:paraId="03E22D68" w14:textId="77777777" w:rsidTr="00DA2C71">
        <w:tc>
          <w:tcPr>
            <w:tcW w:w="2276" w:type="pct"/>
          </w:tcPr>
          <w:p w14:paraId="06A1B09F" w14:textId="41823242" w:rsidR="00A436D6" w:rsidRPr="007F2263" w:rsidRDefault="00A436D6" w:rsidP="00A436D6">
            <w:pPr>
              <w:spacing w:line="240" w:lineRule="auto"/>
              <w:ind w:left="2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226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2" w:type="pct"/>
          </w:tcPr>
          <w:p w14:paraId="040166C2" w14:textId="2FBA1D0F" w:rsidR="00A436D6" w:rsidRPr="007F2263" w:rsidRDefault="001A0717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A0717">
              <w:rPr>
                <w:rFonts w:asciiTheme="majorBidi" w:hAnsiTheme="majorBidi" w:cstheme="majorBidi"/>
                <w:sz w:val="30"/>
                <w:szCs w:val="30"/>
              </w:rPr>
              <w:t>4,476</w:t>
            </w:r>
          </w:p>
        </w:tc>
        <w:tc>
          <w:tcPr>
            <w:tcW w:w="127" w:type="pct"/>
          </w:tcPr>
          <w:p w14:paraId="44CFCD49" w14:textId="77777777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730334D2" w14:textId="35E18DCA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5,527</w:t>
            </w:r>
          </w:p>
        </w:tc>
        <w:tc>
          <w:tcPr>
            <w:tcW w:w="130" w:type="pct"/>
          </w:tcPr>
          <w:p w14:paraId="5D0E4B2E" w14:textId="77777777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8671D53" w14:textId="13065DB0" w:rsidR="00A436D6" w:rsidRPr="00CC4052" w:rsidRDefault="00893D34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93D34">
              <w:rPr>
                <w:rFonts w:asciiTheme="majorBidi" w:hAnsiTheme="majorBidi" w:cstheme="majorBidi"/>
                <w:sz w:val="30"/>
                <w:szCs w:val="30"/>
              </w:rPr>
              <w:t>1,398</w:t>
            </w:r>
          </w:p>
        </w:tc>
        <w:tc>
          <w:tcPr>
            <w:tcW w:w="127" w:type="pct"/>
          </w:tcPr>
          <w:p w14:paraId="76DCA50F" w14:textId="77777777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9B51B3A" w14:textId="6740E56E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2,053</w:t>
            </w:r>
          </w:p>
        </w:tc>
      </w:tr>
      <w:tr w:rsidR="00A436D6" w:rsidRPr="009013CB" w14:paraId="600F8AF1" w14:textId="77777777" w:rsidTr="00DA2C71">
        <w:tc>
          <w:tcPr>
            <w:tcW w:w="2276" w:type="pct"/>
          </w:tcPr>
          <w:p w14:paraId="16F49E24" w14:textId="3747960A" w:rsidR="00A436D6" w:rsidRPr="007F2263" w:rsidRDefault="00A436D6" w:rsidP="00A436D6">
            <w:pPr>
              <w:spacing w:line="240" w:lineRule="auto"/>
              <w:ind w:left="2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226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16376C3" w14:textId="628F38ED" w:rsidR="00A436D6" w:rsidRPr="007F2263" w:rsidRDefault="00231AC7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31AC7">
              <w:rPr>
                <w:rFonts w:asciiTheme="majorBidi" w:hAnsiTheme="majorBidi" w:cstheme="majorBidi"/>
                <w:sz w:val="30"/>
                <w:szCs w:val="30"/>
              </w:rPr>
              <w:t>356</w:t>
            </w:r>
          </w:p>
        </w:tc>
        <w:tc>
          <w:tcPr>
            <w:tcW w:w="127" w:type="pct"/>
          </w:tcPr>
          <w:p w14:paraId="1FCFECB6" w14:textId="77777777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</w:tcPr>
          <w:p w14:paraId="06B8BBBE" w14:textId="65A45EB9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  <w:tc>
          <w:tcPr>
            <w:tcW w:w="130" w:type="pct"/>
          </w:tcPr>
          <w:p w14:paraId="78070F48" w14:textId="77777777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1E24441" w14:textId="4720D1FD" w:rsidR="00A436D6" w:rsidRPr="00CC4052" w:rsidRDefault="00851870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51870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127" w:type="pct"/>
          </w:tcPr>
          <w:p w14:paraId="20613846" w14:textId="77777777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4CB893EB" w14:textId="28CBF1BD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</w:tr>
      <w:tr w:rsidR="00A436D6" w:rsidRPr="009013CB" w14:paraId="2283C5E6" w14:textId="77777777" w:rsidTr="00DA2C71">
        <w:tc>
          <w:tcPr>
            <w:tcW w:w="2276" w:type="pct"/>
          </w:tcPr>
          <w:p w14:paraId="4F5220F5" w14:textId="6A5420F8" w:rsidR="00A436D6" w:rsidRPr="007F2263" w:rsidRDefault="00A436D6" w:rsidP="00A436D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2263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7F2263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CC735F1" w14:textId="3F171EEA" w:rsidR="00A436D6" w:rsidRPr="007F2263" w:rsidRDefault="00B3343C" w:rsidP="00B33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3343C">
              <w:rPr>
                <w:rFonts w:asciiTheme="majorBidi" w:hAnsiTheme="majorBidi" w:cstheme="majorBidi"/>
                <w:sz w:val="30"/>
                <w:szCs w:val="30"/>
              </w:rPr>
              <w:t>4,832</w:t>
            </w:r>
          </w:p>
        </w:tc>
        <w:tc>
          <w:tcPr>
            <w:tcW w:w="127" w:type="pct"/>
          </w:tcPr>
          <w:p w14:paraId="216D1759" w14:textId="77777777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257F08" w14:textId="4B6A6C7E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5,724</w:t>
            </w:r>
          </w:p>
        </w:tc>
        <w:tc>
          <w:tcPr>
            <w:tcW w:w="130" w:type="pct"/>
          </w:tcPr>
          <w:p w14:paraId="46873D9B" w14:textId="77777777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4D534C22" w14:textId="500F09F9" w:rsidR="00A436D6" w:rsidRPr="00CC4052" w:rsidRDefault="0015397B" w:rsidP="00153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5397B">
              <w:rPr>
                <w:rFonts w:asciiTheme="majorBidi" w:hAnsiTheme="majorBidi" w:cstheme="majorBidi"/>
                <w:sz w:val="30"/>
                <w:szCs w:val="30"/>
              </w:rPr>
              <w:t>1,641</w:t>
            </w:r>
          </w:p>
        </w:tc>
        <w:tc>
          <w:tcPr>
            <w:tcW w:w="127" w:type="pct"/>
          </w:tcPr>
          <w:p w14:paraId="0F9C929D" w14:textId="77777777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04B157D9" w14:textId="786611D3" w:rsidR="00A436D6" w:rsidRPr="009013CB" w:rsidRDefault="00A436D6" w:rsidP="00A43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2,185</w:t>
            </w:r>
          </w:p>
        </w:tc>
      </w:tr>
    </w:tbl>
    <w:p w14:paraId="3E3C3524" w14:textId="51EF03BE" w:rsidR="00233730" w:rsidRDefault="00233730" w:rsidP="00AF7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4"/>
        <w:rPr>
          <w:rFonts w:asciiTheme="majorBidi" w:hAnsiTheme="majorBidi" w:cstheme="majorBidi"/>
          <w:sz w:val="30"/>
          <w:szCs w:val="30"/>
        </w:rPr>
      </w:pPr>
    </w:p>
    <w:p w14:paraId="674AFC9F" w14:textId="77777777" w:rsidR="006B5221" w:rsidRDefault="006B5221" w:rsidP="00AF7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4"/>
        <w:rPr>
          <w:rFonts w:asciiTheme="majorBidi" w:hAnsiTheme="majorBidi" w:cstheme="majorBidi"/>
          <w:sz w:val="30"/>
          <w:szCs w:val="30"/>
        </w:rPr>
      </w:pPr>
    </w:p>
    <w:p w14:paraId="67F8C21A" w14:textId="77777777" w:rsidR="006B5221" w:rsidRDefault="006B5221" w:rsidP="00AF7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4"/>
        <w:rPr>
          <w:rFonts w:asciiTheme="majorBidi" w:hAnsiTheme="majorBidi" w:cstheme="majorBidi"/>
          <w:sz w:val="30"/>
          <w:szCs w:val="30"/>
        </w:rPr>
      </w:pPr>
    </w:p>
    <w:p w14:paraId="74539437" w14:textId="77777777" w:rsidR="006B5221" w:rsidRDefault="006B5221" w:rsidP="00AF7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4"/>
        <w:rPr>
          <w:rFonts w:asciiTheme="majorBidi" w:hAnsiTheme="majorBidi" w:cstheme="majorBidi"/>
          <w:sz w:val="30"/>
          <w:szCs w:val="30"/>
          <w:cs/>
        </w:rPr>
      </w:pPr>
    </w:p>
    <w:p w14:paraId="0C1C96B1" w14:textId="77777777" w:rsidR="006B5221" w:rsidRDefault="006B5221" w:rsidP="00AF7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4"/>
        <w:rPr>
          <w:rFonts w:asciiTheme="majorBidi" w:hAnsiTheme="majorBidi" w:cstheme="majorBidi"/>
          <w:sz w:val="30"/>
          <w:szCs w:val="30"/>
        </w:rPr>
      </w:pPr>
    </w:p>
    <w:p w14:paraId="550F9C6F" w14:textId="77777777" w:rsidR="006B5221" w:rsidRDefault="006B5221" w:rsidP="00AF7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4"/>
        <w:rPr>
          <w:rFonts w:asciiTheme="majorBidi" w:hAnsiTheme="majorBidi" w:cstheme="majorBidi"/>
          <w:sz w:val="30"/>
          <w:szCs w:val="30"/>
        </w:rPr>
      </w:pPr>
    </w:p>
    <w:p w14:paraId="0A61F0A1" w14:textId="77777777" w:rsidR="006B5221" w:rsidRDefault="006B5221" w:rsidP="00AF7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4"/>
        <w:rPr>
          <w:rFonts w:asciiTheme="majorBidi" w:hAnsiTheme="majorBidi" w:cstheme="majorBidi"/>
          <w:sz w:val="30"/>
          <w:szCs w:val="30"/>
        </w:rPr>
      </w:pPr>
    </w:p>
    <w:p w14:paraId="74AF0440" w14:textId="77777777" w:rsidR="006B5221" w:rsidRDefault="006B5221" w:rsidP="00AF7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4"/>
        <w:rPr>
          <w:rFonts w:asciiTheme="majorBidi" w:hAnsiTheme="majorBidi" w:cstheme="majorBidi"/>
          <w:sz w:val="30"/>
          <w:szCs w:val="30"/>
        </w:rPr>
      </w:pPr>
    </w:p>
    <w:p w14:paraId="5E6EFD62" w14:textId="77777777" w:rsidR="00FC3313" w:rsidRDefault="00FC3313" w:rsidP="00AF7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4"/>
        <w:rPr>
          <w:rFonts w:asciiTheme="majorBidi" w:hAnsiTheme="majorBidi" w:cstheme="majorBidi"/>
          <w:sz w:val="30"/>
          <w:szCs w:val="30"/>
        </w:rPr>
      </w:pPr>
    </w:p>
    <w:p w14:paraId="3F8FCF11" w14:textId="77777777" w:rsidR="00E032D2" w:rsidRDefault="00E032D2" w:rsidP="00254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/>
        <w:rPr>
          <w:rFonts w:asciiTheme="majorBidi" w:hAnsiTheme="majorBidi" w:cstheme="majorBidi"/>
          <w:sz w:val="30"/>
          <w:szCs w:val="30"/>
        </w:rPr>
      </w:pPr>
    </w:p>
    <w:p w14:paraId="4261D5A2" w14:textId="77777777" w:rsidR="00254CF0" w:rsidRDefault="00254CF0" w:rsidP="00254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/>
        <w:rPr>
          <w:rFonts w:asciiTheme="majorBidi" w:hAnsiTheme="majorBidi" w:cstheme="majorBidi"/>
          <w:sz w:val="30"/>
          <w:szCs w:val="30"/>
        </w:rPr>
      </w:pPr>
    </w:p>
    <w:tbl>
      <w:tblPr>
        <w:tblW w:w="9330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4169"/>
        <w:gridCol w:w="1110"/>
        <w:gridCol w:w="236"/>
        <w:gridCol w:w="11"/>
        <w:gridCol w:w="1103"/>
        <w:gridCol w:w="272"/>
        <w:gridCol w:w="1079"/>
        <w:gridCol w:w="272"/>
        <w:gridCol w:w="22"/>
        <w:gridCol w:w="1056"/>
      </w:tblGrid>
      <w:tr w:rsidR="00BB3A61" w:rsidRPr="009013CB" w14:paraId="7B2F734C" w14:textId="77777777" w:rsidTr="002B4BCE">
        <w:trPr>
          <w:tblHeader/>
        </w:trPr>
        <w:tc>
          <w:tcPr>
            <w:tcW w:w="2234" w:type="pct"/>
          </w:tcPr>
          <w:p w14:paraId="3BF7D18A" w14:textId="77777777" w:rsidR="003D12BA" w:rsidRPr="00035CFE" w:rsidRDefault="003D12BA" w:rsidP="006A042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8" w:type="pct"/>
            <w:gridSpan w:val="4"/>
          </w:tcPr>
          <w:p w14:paraId="2D2E65C3" w14:textId="77777777" w:rsidR="003D12BA" w:rsidRPr="00035CFE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5C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35CFE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" w:type="pct"/>
          </w:tcPr>
          <w:p w14:paraId="6802C061" w14:textId="77777777" w:rsidR="003D12BA" w:rsidRPr="00035CFE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02" w:type="pct"/>
            <w:gridSpan w:val="4"/>
          </w:tcPr>
          <w:p w14:paraId="4C9B4193" w14:textId="77777777" w:rsidR="003D12BA" w:rsidRPr="00035CFE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5C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D6009" w:rsidRPr="009013CB" w14:paraId="03B402EA" w14:textId="77777777" w:rsidTr="002B4BCE">
        <w:trPr>
          <w:tblHeader/>
        </w:trPr>
        <w:tc>
          <w:tcPr>
            <w:tcW w:w="2234" w:type="pct"/>
          </w:tcPr>
          <w:p w14:paraId="66673513" w14:textId="77777777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206C0D85" w14:textId="02D72A28" w:rsidR="003D6009" w:rsidRPr="00035CFE" w:rsidRDefault="00860DD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DD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0749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60D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0749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" w:type="pct"/>
          </w:tcPr>
          <w:p w14:paraId="6C4F6534" w14:textId="77777777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3CEA7D71" w14:textId="3DADCE63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5CF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35CF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0ADB3424" w14:textId="77777777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14:paraId="166C05A0" w14:textId="03509658" w:rsidR="003D6009" w:rsidRPr="00035CFE" w:rsidRDefault="00F0749C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DD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60D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8" w:type="pct"/>
            <w:gridSpan w:val="2"/>
          </w:tcPr>
          <w:p w14:paraId="4920759C" w14:textId="77777777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7D4CBB22" w14:textId="047DAE93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5CF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35CF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D6009" w:rsidRPr="009013CB" w14:paraId="663DB555" w14:textId="77777777" w:rsidTr="002B4BCE">
        <w:trPr>
          <w:tblHeader/>
        </w:trPr>
        <w:tc>
          <w:tcPr>
            <w:tcW w:w="2234" w:type="pct"/>
          </w:tcPr>
          <w:p w14:paraId="2BE06C5A" w14:textId="789B417D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5CF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95" w:type="pct"/>
          </w:tcPr>
          <w:p w14:paraId="5BA98C04" w14:textId="524F7273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5C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60DD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6" w:type="pct"/>
          </w:tcPr>
          <w:p w14:paraId="126D4EB2" w14:textId="77777777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0670C2F5" w14:textId="4CDAD3C5" w:rsidR="003D6009" w:rsidRPr="00035CFE" w:rsidRDefault="00860DD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5CF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2EF3DEA3" w14:textId="77777777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14:paraId="5CB0DE71" w14:textId="4075D0AF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5C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60DD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8" w:type="pct"/>
            <w:gridSpan w:val="2"/>
          </w:tcPr>
          <w:p w14:paraId="08527CFB" w14:textId="77777777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5F915A2F" w14:textId="3CB29B0C" w:rsidR="003D6009" w:rsidRPr="00035CFE" w:rsidRDefault="00860DD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5CF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3D6009" w:rsidRPr="009013CB" w14:paraId="092D307F" w14:textId="77777777" w:rsidTr="002B4BCE">
        <w:trPr>
          <w:tblHeader/>
        </w:trPr>
        <w:tc>
          <w:tcPr>
            <w:tcW w:w="2234" w:type="pct"/>
          </w:tcPr>
          <w:p w14:paraId="68626C2C" w14:textId="0F085BA4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6" w:type="pct"/>
            <w:gridSpan w:val="9"/>
          </w:tcPr>
          <w:p w14:paraId="22DCBC36" w14:textId="77777777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5C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6009" w:rsidRPr="009013CB" w14:paraId="0956CF10" w14:textId="77777777" w:rsidTr="002B4BCE">
        <w:tc>
          <w:tcPr>
            <w:tcW w:w="2234" w:type="pct"/>
          </w:tcPr>
          <w:p w14:paraId="5147DD26" w14:textId="2E6BFF9E" w:rsidR="003D6009" w:rsidRPr="009013CB" w:rsidRDefault="003D6009" w:rsidP="003D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5" w:type="pct"/>
          </w:tcPr>
          <w:p w14:paraId="4CFBE6A0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76CB7092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75AA992E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CC37B90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26814E8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DF70111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17F0BB86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0DD9" w:rsidRPr="009013CB" w14:paraId="12F0A090" w14:textId="77777777" w:rsidTr="002B4BCE">
        <w:tc>
          <w:tcPr>
            <w:tcW w:w="2234" w:type="pct"/>
          </w:tcPr>
          <w:p w14:paraId="25AA398D" w14:textId="07557F12" w:rsidR="00860DD9" w:rsidRPr="009013CB" w:rsidRDefault="00860DD9" w:rsidP="00860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595" w:type="pct"/>
          </w:tcPr>
          <w:p w14:paraId="0E6E9FA8" w14:textId="13582448" w:rsidR="00860DD9" w:rsidRPr="001C1D61" w:rsidRDefault="00CD5EEF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="Angsana New" w:hAnsi="Angsana New" w:cs="Angsana New"/>
                <w:sz w:val="30"/>
                <w:szCs w:val="30"/>
              </w:rPr>
            </w:pPr>
            <w:r w:rsidRPr="00CD5EEF">
              <w:rPr>
                <w:rFonts w:ascii="Angsana New" w:hAnsi="Angsana New" w:cs="Angsana New"/>
                <w:sz w:val="30"/>
                <w:szCs w:val="30"/>
              </w:rPr>
              <w:t>703</w:t>
            </w:r>
          </w:p>
        </w:tc>
        <w:tc>
          <w:tcPr>
            <w:tcW w:w="126" w:type="pct"/>
          </w:tcPr>
          <w:p w14:paraId="44EFA3CF" w14:textId="77777777" w:rsidR="00860DD9" w:rsidRPr="009013CB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386C0362" w14:textId="3953CFCF" w:rsidR="00860DD9" w:rsidRPr="009013CB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783</w:t>
            </w:r>
          </w:p>
        </w:tc>
        <w:tc>
          <w:tcPr>
            <w:tcW w:w="146" w:type="pct"/>
          </w:tcPr>
          <w:p w14:paraId="22CA8F82" w14:textId="77777777" w:rsidR="00860DD9" w:rsidRPr="009013CB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FF03DF3" w14:textId="33D8E34D" w:rsidR="00860DD9" w:rsidRPr="009013CB" w:rsidRDefault="00087DF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087DF9">
              <w:rPr>
                <w:rFonts w:asciiTheme="majorBidi" w:hAnsiTheme="majorBidi" w:cstheme="majorBidi"/>
                <w:sz w:val="30"/>
                <w:szCs w:val="30"/>
              </w:rPr>
              <w:t>703</w:t>
            </w:r>
          </w:p>
        </w:tc>
        <w:tc>
          <w:tcPr>
            <w:tcW w:w="146" w:type="pct"/>
          </w:tcPr>
          <w:p w14:paraId="4E85774E" w14:textId="77777777" w:rsidR="00860DD9" w:rsidRPr="009013CB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713ED7FB" w14:textId="7033EA5A" w:rsidR="00860DD9" w:rsidRPr="009013CB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783</w:t>
            </w:r>
          </w:p>
        </w:tc>
      </w:tr>
      <w:tr w:rsidR="00860DD9" w:rsidRPr="009013CB" w14:paraId="725F4E9D" w14:textId="77777777" w:rsidTr="002B4BCE">
        <w:trPr>
          <w:trHeight w:hRule="exact" w:val="371"/>
        </w:trPr>
        <w:tc>
          <w:tcPr>
            <w:tcW w:w="2234" w:type="pct"/>
          </w:tcPr>
          <w:p w14:paraId="344C68D7" w14:textId="77777777" w:rsidR="00860DD9" w:rsidRPr="009013CB" w:rsidRDefault="00860DD9" w:rsidP="00860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</w:tcPr>
          <w:p w14:paraId="725EC03E" w14:textId="1EC30771" w:rsidR="00860DD9" w:rsidRPr="00826CFA" w:rsidRDefault="00C27876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C27876">
              <w:rPr>
                <w:rFonts w:asciiTheme="majorBidi" w:hAnsiTheme="majorBidi" w:cstheme="majorBidi"/>
                <w:sz w:val="30"/>
                <w:szCs w:val="30"/>
              </w:rPr>
              <w:t>13,326</w:t>
            </w:r>
          </w:p>
        </w:tc>
        <w:tc>
          <w:tcPr>
            <w:tcW w:w="126" w:type="pct"/>
          </w:tcPr>
          <w:p w14:paraId="3801F6F2" w14:textId="77777777" w:rsidR="00860DD9" w:rsidRPr="00826CFA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3E6B7576" w14:textId="4DDBDC48" w:rsidR="00860DD9" w:rsidRPr="00826CFA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220</w:t>
            </w:r>
          </w:p>
        </w:tc>
        <w:tc>
          <w:tcPr>
            <w:tcW w:w="146" w:type="pct"/>
          </w:tcPr>
          <w:p w14:paraId="3B85F7A6" w14:textId="77777777" w:rsidR="00860DD9" w:rsidRPr="00826CFA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D7A7599" w14:textId="303947D5" w:rsidR="00860DD9" w:rsidRPr="00826CFA" w:rsidRDefault="006E7EC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6E7EC9">
              <w:rPr>
                <w:rFonts w:asciiTheme="majorBidi" w:hAnsiTheme="majorBidi" w:cstheme="majorBidi"/>
                <w:sz w:val="30"/>
                <w:szCs w:val="30"/>
              </w:rPr>
              <w:t>13,182</w:t>
            </w:r>
          </w:p>
        </w:tc>
        <w:tc>
          <w:tcPr>
            <w:tcW w:w="146" w:type="pct"/>
          </w:tcPr>
          <w:p w14:paraId="7DFE1D55" w14:textId="77777777" w:rsidR="00860DD9" w:rsidRPr="00DD426D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gridSpan w:val="2"/>
          </w:tcPr>
          <w:p w14:paraId="18B85345" w14:textId="60E9BB45" w:rsidR="00860DD9" w:rsidRPr="009013CB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087</w:t>
            </w:r>
          </w:p>
        </w:tc>
      </w:tr>
      <w:tr w:rsidR="00860DD9" w:rsidRPr="009013CB" w14:paraId="25D8F1CE" w14:textId="77777777" w:rsidTr="002B4BCE">
        <w:tc>
          <w:tcPr>
            <w:tcW w:w="2234" w:type="pct"/>
          </w:tcPr>
          <w:p w14:paraId="0C2D3669" w14:textId="118DA74C" w:rsidR="00860DD9" w:rsidRPr="009013CB" w:rsidRDefault="00860DD9" w:rsidP="00860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D8D2333" w14:textId="62B8FB08" w:rsidR="00860DD9" w:rsidRPr="00826CFA" w:rsidRDefault="00EB0471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EB0471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14,029</w:t>
            </w:r>
          </w:p>
        </w:tc>
        <w:tc>
          <w:tcPr>
            <w:tcW w:w="126" w:type="pct"/>
          </w:tcPr>
          <w:p w14:paraId="6A8C392F" w14:textId="77777777" w:rsidR="00860DD9" w:rsidRPr="00826CFA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7AC23A" w14:textId="0E378218" w:rsidR="00860DD9" w:rsidRPr="00826CFA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20</w:t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noProof/>
                <w:sz w:val="30"/>
                <w:szCs w:val="30"/>
                <w:cs/>
              </w:rPr>
              <w:t>003</w:t>
            </w:r>
          </w:p>
        </w:tc>
        <w:tc>
          <w:tcPr>
            <w:tcW w:w="146" w:type="pct"/>
          </w:tcPr>
          <w:p w14:paraId="2079F21B" w14:textId="77777777" w:rsidR="00860DD9" w:rsidRPr="00826CFA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149B0C8" w14:textId="70FD9127" w:rsidR="00860DD9" w:rsidRPr="00826CFA" w:rsidRDefault="008F6053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8F6053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13,885</w:t>
            </w:r>
          </w:p>
        </w:tc>
        <w:tc>
          <w:tcPr>
            <w:tcW w:w="146" w:type="pct"/>
          </w:tcPr>
          <w:p w14:paraId="030F9A43" w14:textId="77777777" w:rsidR="00860DD9" w:rsidRPr="009013CB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9DB943" w14:textId="134B4B0C" w:rsidR="00860DD9" w:rsidRPr="009013CB" w:rsidRDefault="00860DD9" w:rsidP="00860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19</w:t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noProof/>
                <w:sz w:val="30"/>
                <w:szCs w:val="30"/>
                <w:cs/>
              </w:rPr>
              <w:t>870</w:t>
            </w:r>
          </w:p>
        </w:tc>
      </w:tr>
      <w:tr w:rsidR="003D6009" w:rsidRPr="009013CB" w14:paraId="29C5E453" w14:textId="77777777" w:rsidTr="002B4BCE">
        <w:trPr>
          <w:trHeight w:val="60"/>
        </w:trPr>
        <w:tc>
          <w:tcPr>
            <w:tcW w:w="2234" w:type="pct"/>
          </w:tcPr>
          <w:p w14:paraId="7691F936" w14:textId="77777777" w:rsidR="003D6009" w:rsidRPr="009013CB" w:rsidRDefault="003D6009" w:rsidP="003D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bookmarkStart w:id="1" w:name="_Hlk212246796"/>
          </w:p>
        </w:tc>
        <w:tc>
          <w:tcPr>
            <w:tcW w:w="595" w:type="pct"/>
          </w:tcPr>
          <w:p w14:paraId="59128A32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" w:type="pct"/>
          </w:tcPr>
          <w:p w14:paraId="374C8A7D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597" w:type="pct"/>
            <w:gridSpan w:val="2"/>
          </w:tcPr>
          <w:p w14:paraId="0E69AD96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14:paraId="0735149C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578" w:type="pct"/>
          </w:tcPr>
          <w:p w14:paraId="1A64523B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14:paraId="15B365B2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8" w:type="pct"/>
            <w:gridSpan w:val="2"/>
          </w:tcPr>
          <w:p w14:paraId="1E51235A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bookmarkEnd w:id="1"/>
      <w:tr w:rsidR="003D6009" w:rsidRPr="009013CB" w14:paraId="3816C38A" w14:textId="77777777" w:rsidTr="002B4BCE">
        <w:trPr>
          <w:trHeight w:val="60"/>
        </w:trPr>
        <w:tc>
          <w:tcPr>
            <w:tcW w:w="2234" w:type="pct"/>
          </w:tcPr>
          <w:p w14:paraId="34D58CF9" w14:textId="02A03167" w:rsidR="003D6009" w:rsidRPr="009013CB" w:rsidRDefault="003D6009" w:rsidP="003D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95" w:type="pct"/>
          </w:tcPr>
          <w:p w14:paraId="7F8DE938" w14:textId="420551BF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02391577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62F91D1E" w14:textId="6337B39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9DEEC29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4816865C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32D4A5F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1B8AD4EA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1003" w:rsidRPr="009013CB" w14:paraId="5AEF8F1E" w14:textId="77777777" w:rsidTr="002B4BCE">
        <w:trPr>
          <w:trHeight w:val="60"/>
        </w:trPr>
        <w:tc>
          <w:tcPr>
            <w:tcW w:w="2234" w:type="pct"/>
          </w:tcPr>
          <w:p w14:paraId="68973F06" w14:textId="77777777" w:rsidR="001A1003" w:rsidRPr="009013CB" w:rsidRDefault="001A1003" w:rsidP="001A1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0D59A75E" w14:textId="1B9F4E0D" w:rsidR="001A1003" w:rsidRPr="00826CFA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37680FD" w14:textId="77777777" w:rsidR="001A1003" w:rsidRPr="00826CFA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343F3A76" w14:textId="446BAE81" w:rsidR="001A1003" w:rsidRPr="00826CFA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8B27E75" w14:textId="77777777" w:rsidR="001A1003" w:rsidRPr="00826CFA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72AA342E" w14:textId="7FC0D4D4" w:rsidR="001A1003" w:rsidRPr="00826CFA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700">
              <w:rPr>
                <w:rFonts w:asciiTheme="majorBidi" w:hAnsiTheme="majorBidi" w:cstheme="majorBidi"/>
                <w:sz w:val="30"/>
                <w:szCs w:val="30"/>
              </w:rPr>
              <w:t>1,673</w:t>
            </w:r>
          </w:p>
        </w:tc>
        <w:tc>
          <w:tcPr>
            <w:tcW w:w="146" w:type="pct"/>
          </w:tcPr>
          <w:p w14:paraId="06A0B549" w14:textId="77777777" w:rsidR="001A1003" w:rsidRPr="009013CB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5E576CA3" w14:textId="231EA4F9" w:rsidR="001A1003" w:rsidRPr="009013CB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066</w:t>
            </w:r>
          </w:p>
        </w:tc>
      </w:tr>
      <w:tr w:rsidR="001A1003" w:rsidRPr="009013CB" w14:paraId="313E5554" w14:textId="77777777" w:rsidTr="002B4BCE">
        <w:tc>
          <w:tcPr>
            <w:tcW w:w="2234" w:type="pct"/>
          </w:tcPr>
          <w:p w14:paraId="33524CF0" w14:textId="77777777" w:rsidR="001A1003" w:rsidRPr="009013CB" w:rsidRDefault="001A1003" w:rsidP="001A1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</w:tcPr>
          <w:p w14:paraId="775E6142" w14:textId="4D27F62F" w:rsidR="001A1003" w:rsidRPr="00826CFA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37081D">
              <w:rPr>
                <w:rFonts w:asciiTheme="majorBidi" w:hAnsiTheme="majorBidi" w:cstheme="majorBidi"/>
                <w:sz w:val="30"/>
                <w:szCs w:val="30"/>
              </w:rPr>
              <w:t>1,907</w:t>
            </w:r>
          </w:p>
        </w:tc>
        <w:tc>
          <w:tcPr>
            <w:tcW w:w="126" w:type="pct"/>
          </w:tcPr>
          <w:p w14:paraId="7AC62B84" w14:textId="77777777" w:rsidR="001A1003" w:rsidRPr="00826CFA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1F80619D" w14:textId="46522333" w:rsidR="001A1003" w:rsidRPr="00826CFA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,241</w:t>
            </w:r>
          </w:p>
        </w:tc>
        <w:tc>
          <w:tcPr>
            <w:tcW w:w="146" w:type="pct"/>
          </w:tcPr>
          <w:p w14:paraId="1B2D84DA" w14:textId="77777777" w:rsidR="001A1003" w:rsidRPr="00826CFA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C4E573E" w14:textId="43C77287" w:rsidR="001A1003" w:rsidRPr="00826CFA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AE0DF1">
              <w:rPr>
                <w:rFonts w:asciiTheme="majorBidi" w:hAnsiTheme="majorBidi" w:cstheme="majorBidi"/>
                <w:sz w:val="30"/>
                <w:szCs w:val="30"/>
              </w:rPr>
              <w:t>1,800</w:t>
            </w:r>
          </w:p>
        </w:tc>
        <w:tc>
          <w:tcPr>
            <w:tcW w:w="146" w:type="pct"/>
          </w:tcPr>
          <w:p w14:paraId="2475BA45" w14:textId="77777777" w:rsidR="001A1003" w:rsidRPr="009013CB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5377AD40" w14:textId="7774B78B" w:rsidR="001A1003" w:rsidRPr="009013CB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,216</w:t>
            </w:r>
          </w:p>
        </w:tc>
      </w:tr>
      <w:tr w:rsidR="001A1003" w:rsidRPr="009013CB" w14:paraId="178CF938" w14:textId="77777777" w:rsidTr="002B4BCE">
        <w:tc>
          <w:tcPr>
            <w:tcW w:w="2234" w:type="pct"/>
          </w:tcPr>
          <w:p w14:paraId="3F5C52A1" w14:textId="77777777" w:rsidR="001A1003" w:rsidRPr="009013CB" w:rsidRDefault="001A1003" w:rsidP="001A1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53DABF88" w14:textId="72B8AE1B" w:rsidR="001A1003" w:rsidRPr="00826CFA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37081D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1,907</w:t>
            </w:r>
          </w:p>
        </w:tc>
        <w:tc>
          <w:tcPr>
            <w:tcW w:w="126" w:type="pct"/>
          </w:tcPr>
          <w:p w14:paraId="09F2A478" w14:textId="77777777" w:rsidR="001A1003" w:rsidRPr="00826CFA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9C3DD3" w14:textId="760D8C5E" w:rsidR="001A1003" w:rsidRPr="00826CFA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,241</w:t>
            </w:r>
          </w:p>
        </w:tc>
        <w:tc>
          <w:tcPr>
            <w:tcW w:w="146" w:type="pct"/>
          </w:tcPr>
          <w:p w14:paraId="50FCA443" w14:textId="77777777" w:rsidR="001A1003" w:rsidRPr="00826CFA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7368BAA" w14:textId="6ED78A78" w:rsidR="001A1003" w:rsidRPr="00826CFA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071A07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3,473</w:t>
            </w:r>
          </w:p>
        </w:tc>
        <w:tc>
          <w:tcPr>
            <w:tcW w:w="146" w:type="pct"/>
          </w:tcPr>
          <w:p w14:paraId="5298ACC2" w14:textId="77777777" w:rsidR="001A1003" w:rsidRPr="009013CB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286A90" w14:textId="7AED54AB" w:rsidR="001A1003" w:rsidRPr="009013CB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,282</w:t>
            </w:r>
          </w:p>
        </w:tc>
      </w:tr>
      <w:tr w:rsidR="001A1003" w:rsidRPr="009013CB" w14:paraId="713D296B" w14:textId="77777777" w:rsidTr="002B4BCE">
        <w:tc>
          <w:tcPr>
            <w:tcW w:w="2234" w:type="pct"/>
          </w:tcPr>
          <w:p w14:paraId="3C288F29" w14:textId="77777777" w:rsidR="001A1003" w:rsidRPr="009013CB" w:rsidRDefault="001A1003" w:rsidP="001A1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5" w:type="pct"/>
          </w:tcPr>
          <w:p w14:paraId="7B08E285" w14:textId="77777777" w:rsidR="001A1003" w:rsidRPr="009013CB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pct"/>
            <w:gridSpan w:val="2"/>
          </w:tcPr>
          <w:p w14:paraId="1EE70539" w14:textId="77777777" w:rsidR="001A1003" w:rsidRPr="009013CB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591" w:type="pct"/>
          </w:tcPr>
          <w:p w14:paraId="1FC02DC1" w14:textId="77777777" w:rsidR="001A1003" w:rsidRPr="009013CB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14:paraId="2AA81AFC" w14:textId="77777777" w:rsidR="001A1003" w:rsidRPr="009013CB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8" w:type="pct"/>
          </w:tcPr>
          <w:p w14:paraId="0E1FEF2C" w14:textId="77777777" w:rsidR="001A1003" w:rsidRPr="009013CB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14:paraId="7A27123E" w14:textId="77777777" w:rsidR="001A1003" w:rsidRPr="009013CB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8" w:type="pct"/>
            <w:gridSpan w:val="2"/>
          </w:tcPr>
          <w:p w14:paraId="47F3DB9E" w14:textId="77777777" w:rsidR="001A1003" w:rsidRPr="009013CB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A1003" w:rsidRPr="009013CB" w14:paraId="4C5EE4C7" w14:textId="77777777" w:rsidTr="002B4BCE">
        <w:tc>
          <w:tcPr>
            <w:tcW w:w="2234" w:type="pct"/>
          </w:tcPr>
          <w:p w14:paraId="4FBF9F5D" w14:textId="626E4141" w:rsidR="001A1003" w:rsidRPr="009013CB" w:rsidRDefault="001A1003" w:rsidP="001A1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95" w:type="pct"/>
          </w:tcPr>
          <w:p w14:paraId="055194F2" w14:textId="77777777" w:rsidR="001A1003" w:rsidRPr="00826CFA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25CBB972" w14:textId="77777777" w:rsidR="001A1003" w:rsidRPr="00826CFA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1396005E" w14:textId="77777777" w:rsidR="001A1003" w:rsidRPr="00826CFA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C98C13B" w14:textId="77777777" w:rsidR="001A1003" w:rsidRPr="00826CFA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B39DF49" w14:textId="77777777" w:rsidR="001A1003" w:rsidRPr="00826CFA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637A7E5" w14:textId="77777777" w:rsidR="001A1003" w:rsidRPr="009013CB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6030D4C1" w14:textId="77777777" w:rsidR="001A1003" w:rsidRPr="009013CB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1003" w:rsidRPr="009013CB" w14:paraId="62BAB8AF" w14:textId="77777777" w:rsidTr="002B4BCE">
        <w:tc>
          <w:tcPr>
            <w:tcW w:w="2234" w:type="pct"/>
          </w:tcPr>
          <w:p w14:paraId="449E8664" w14:textId="66C75CE4" w:rsidR="001A1003" w:rsidRPr="009013CB" w:rsidRDefault="001A1003" w:rsidP="001A1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595" w:type="pct"/>
          </w:tcPr>
          <w:p w14:paraId="10967B07" w14:textId="29FABE2B" w:rsidR="001A1003" w:rsidRPr="00826CFA" w:rsidRDefault="002F72BE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2F72BE">
              <w:rPr>
                <w:rFonts w:asciiTheme="majorBidi" w:hAnsiTheme="majorBidi" w:cstheme="majorBidi"/>
                <w:sz w:val="30"/>
                <w:szCs w:val="30"/>
              </w:rPr>
              <w:t>1,271</w:t>
            </w:r>
          </w:p>
        </w:tc>
        <w:tc>
          <w:tcPr>
            <w:tcW w:w="126" w:type="pct"/>
          </w:tcPr>
          <w:p w14:paraId="77FA8711" w14:textId="77777777" w:rsidR="001A1003" w:rsidRPr="00826CFA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611C9AF9" w14:textId="093ED9C0" w:rsidR="001A1003" w:rsidRPr="00826CFA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720</w:t>
            </w:r>
          </w:p>
        </w:tc>
        <w:tc>
          <w:tcPr>
            <w:tcW w:w="146" w:type="pct"/>
          </w:tcPr>
          <w:p w14:paraId="21722FC8" w14:textId="77777777" w:rsidR="001A1003" w:rsidRPr="00826CFA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49FBFA8" w14:textId="0DCC6A62" w:rsidR="001A1003" w:rsidRPr="00826CFA" w:rsidRDefault="00420BF0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0BF0">
              <w:rPr>
                <w:rFonts w:asciiTheme="majorBidi" w:hAnsiTheme="majorBidi" w:cstheme="majorBidi"/>
                <w:sz w:val="30"/>
                <w:szCs w:val="30"/>
              </w:rPr>
              <w:t>1,271</w:t>
            </w:r>
          </w:p>
        </w:tc>
        <w:tc>
          <w:tcPr>
            <w:tcW w:w="146" w:type="pct"/>
          </w:tcPr>
          <w:p w14:paraId="6F886C1E" w14:textId="77777777" w:rsidR="001A1003" w:rsidRPr="009013CB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5FA89DCD" w14:textId="2D630BFA" w:rsidR="001A1003" w:rsidRPr="009013CB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720</w:t>
            </w:r>
          </w:p>
        </w:tc>
      </w:tr>
      <w:tr w:rsidR="001A1003" w:rsidRPr="009013CB" w14:paraId="1074C52D" w14:textId="77777777" w:rsidTr="002B4BCE">
        <w:tc>
          <w:tcPr>
            <w:tcW w:w="2234" w:type="pct"/>
          </w:tcPr>
          <w:p w14:paraId="304BEB0A" w14:textId="77777777" w:rsidR="001A1003" w:rsidRPr="009013CB" w:rsidRDefault="001A1003" w:rsidP="001A1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6B84B3D3" w14:textId="48C48297" w:rsidR="001A1003" w:rsidRPr="00826CFA" w:rsidRDefault="00A92EB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A92EB3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CF393A5" w14:textId="77777777" w:rsidR="001A1003" w:rsidRPr="00826CFA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077413A9" w14:textId="2E487429" w:rsidR="001A1003" w:rsidRPr="00826CFA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B22F165" w14:textId="77777777" w:rsidR="001A1003" w:rsidRPr="00826CFA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6936F9B" w14:textId="021B17E3" w:rsidR="001A1003" w:rsidRPr="00826CFA" w:rsidRDefault="00635375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635375">
              <w:rPr>
                <w:rFonts w:asciiTheme="majorBidi" w:hAnsiTheme="majorBidi" w:cstheme="majorBidi"/>
                <w:sz w:val="30"/>
                <w:szCs w:val="30"/>
              </w:rPr>
              <w:t>8,38</w:t>
            </w:r>
            <w:r w:rsidR="00415AB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712D64D2" w14:textId="77777777" w:rsidR="001A1003" w:rsidRPr="0007276B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gridSpan w:val="2"/>
          </w:tcPr>
          <w:p w14:paraId="7581D27C" w14:textId="6B88F40E" w:rsidR="001A1003" w:rsidRPr="009013CB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739</w:t>
            </w:r>
          </w:p>
        </w:tc>
      </w:tr>
      <w:tr w:rsidR="001A1003" w:rsidRPr="009013CB" w14:paraId="0C17618F" w14:textId="77777777" w:rsidTr="002B4BCE">
        <w:tc>
          <w:tcPr>
            <w:tcW w:w="2234" w:type="pct"/>
          </w:tcPr>
          <w:p w14:paraId="6ABD1900" w14:textId="77777777" w:rsidR="001A1003" w:rsidRPr="009013CB" w:rsidRDefault="001A1003" w:rsidP="001A1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7375040A" w14:textId="603A444E" w:rsidR="001A1003" w:rsidRPr="009013CB" w:rsidRDefault="001E7C8A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1E7C8A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1,271</w:t>
            </w:r>
          </w:p>
        </w:tc>
        <w:tc>
          <w:tcPr>
            <w:tcW w:w="126" w:type="pct"/>
          </w:tcPr>
          <w:p w14:paraId="6B28FB2D" w14:textId="77777777" w:rsidR="001A1003" w:rsidRPr="009013CB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38DDD1" w14:textId="4A0967FA" w:rsidR="001A1003" w:rsidRPr="009013CB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860DD9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1,720</w:t>
            </w:r>
          </w:p>
        </w:tc>
        <w:tc>
          <w:tcPr>
            <w:tcW w:w="146" w:type="pct"/>
          </w:tcPr>
          <w:p w14:paraId="06A26722" w14:textId="77777777" w:rsidR="001A1003" w:rsidRPr="009013CB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1F5B2C6A" w14:textId="0CA1A845" w:rsidR="001A1003" w:rsidRPr="009013CB" w:rsidRDefault="00CD765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CD7653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9,65</w:t>
            </w:r>
            <w:r w:rsidR="002956A6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07C3A6AB" w14:textId="5741D045" w:rsidR="001A1003" w:rsidRPr="009013CB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DD9E86" w14:textId="41FE8830" w:rsidR="001A1003" w:rsidRPr="009013CB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11</w:t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noProof/>
                <w:sz w:val="30"/>
                <w:szCs w:val="30"/>
                <w:cs/>
              </w:rPr>
              <w:t>459</w:t>
            </w:r>
          </w:p>
        </w:tc>
      </w:tr>
      <w:tr w:rsidR="001A1003" w:rsidRPr="009013CB" w14:paraId="12272451" w14:textId="77777777" w:rsidTr="002B4BCE">
        <w:tc>
          <w:tcPr>
            <w:tcW w:w="2234" w:type="pct"/>
          </w:tcPr>
          <w:p w14:paraId="732A4A69" w14:textId="77777777" w:rsidR="001A1003" w:rsidRPr="009013CB" w:rsidRDefault="001A1003" w:rsidP="001A1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bookmarkStart w:id="2" w:name="_Hlk212250783"/>
          </w:p>
        </w:tc>
        <w:tc>
          <w:tcPr>
            <w:tcW w:w="595" w:type="pct"/>
          </w:tcPr>
          <w:p w14:paraId="38758878" w14:textId="77777777" w:rsidR="001A1003" w:rsidRPr="009013CB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pct"/>
            <w:gridSpan w:val="2"/>
          </w:tcPr>
          <w:p w14:paraId="100133D8" w14:textId="77777777" w:rsidR="001A1003" w:rsidRPr="009013CB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591" w:type="pct"/>
          </w:tcPr>
          <w:p w14:paraId="192EAD8D" w14:textId="77777777" w:rsidR="001A1003" w:rsidRPr="009013CB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14:paraId="2EC4CA06" w14:textId="77777777" w:rsidR="001A1003" w:rsidRPr="009013CB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8" w:type="pct"/>
          </w:tcPr>
          <w:p w14:paraId="4E870CD0" w14:textId="77777777" w:rsidR="001A1003" w:rsidRPr="009013CB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14:paraId="2E037017" w14:textId="77777777" w:rsidR="001A1003" w:rsidRPr="009013CB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8" w:type="pct"/>
            <w:gridSpan w:val="2"/>
          </w:tcPr>
          <w:p w14:paraId="54EFE4BE" w14:textId="77777777" w:rsidR="001A1003" w:rsidRPr="009013CB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bookmarkEnd w:id="2"/>
      <w:tr w:rsidR="001A1003" w:rsidRPr="00EF20C5" w14:paraId="4B220DF0" w14:textId="77777777" w:rsidTr="002B4BCE">
        <w:tc>
          <w:tcPr>
            <w:tcW w:w="2234" w:type="pct"/>
          </w:tcPr>
          <w:p w14:paraId="5F968FE9" w14:textId="2EF1C947" w:rsidR="001A1003" w:rsidRPr="009013CB" w:rsidRDefault="001A1003" w:rsidP="001A1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95" w:type="pct"/>
          </w:tcPr>
          <w:p w14:paraId="2E1BC772" w14:textId="77777777" w:rsidR="001A1003" w:rsidRPr="009013CB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7ABF262B" w14:textId="77777777" w:rsidR="001A1003" w:rsidRPr="009013CB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91" w:type="pct"/>
          </w:tcPr>
          <w:p w14:paraId="122843F3" w14:textId="77777777" w:rsidR="001A1003" w:rsidRPr="009013CB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DC36C5D" w14:textId="77777777" w:rsidR="001A1003" w:rsidRPr="009013CB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D20F045" w14:textId="4019F9C1" w:rsidR="001A1003" w:rsidRPr="009013CB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3AE61A8" w14:textId="77777777" w:rsidR="001A1003" w:rsidRPr="009013CB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43E534A9" w14:textId="77777777" w:rsidR="001A1003" w:rsidRPr="009013CB" w:rsidRDefault="001A1003" w:rsidP="001A1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7C8A" w:rsidRPr="009013CB" w14:paraId="083B4754" w14:textId="77777777" w:rsidTr="002B4BCE">
        <w:tc>
          <w:tcPr>
            <w:tcW w:w="2234" w:type="pct"/>
          </w:tcPr>
          <w:p w14:paraId="702E7264" w14:textId="284529EE" w:rsidR="001E7C8A" w:rsidRPr="009013CB" w:rsidRDefault="001E7C8A" w:rsidP="001E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40E75273" w14:textId="4A014D53" w:rsidR="001E7C8A" w:rsidRPr="00EF20C5" w:rsidRDefault="001E7C8A" w:rsidP="001E7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0552E3D1" w14:textId="77777777" w:rsidR="001E7C8A" w:rsidRPr="009013CB" w:rsidRDefault="001E7C8A" w:rsidP="001E7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91" w:type="pct"/>
          </w:tcPr>
          <w:p w14:paraId="57FA7AD4" w14:textId="04AEEDBC" w:rsidR="001E7C8A" w:rsidRPr="009013CB" w:rsidRDefault="001E7C8A" w:rsidP="001E7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F46EFCE" w14:textId="77777777" w:rsidR="001E7C8A" w:rsidRPr="009013CB" w:rsidRDefault="001E7C8A" w:rsidP="001E7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F6A950B" w14:textId="5F294632" w:rsidR="001E7C8A" w:rsidRPr="00D4218B" w:rsidRDefault="004819F3" w:rsidP="001E7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4819F3"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146" w:type="pct"/>
          </w:tcPr>
          <w:p w14:paraId="56E48D5A" w14:textId="77777777" w:rsidR="001E7C8A" w:rsidRPr="009013CB" w:rsidRDefault="001E7C8A" w:rsidP="001E7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190FA50B" w14:textId="7460EAAC" w:rsidR="001E7C8A" w:rsidRPr="009013CB" w:rsidRDefault="001E7C8A" w:rsidP="001E7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252</w:t>
            </w:r>
          </w:p>
        </w:tc>
      </w:tr>
      <w:tr w:rsidR="001E7C8A" w:rsidRPr="009013CB" w14:paraId="309D4648" w14:textId="77777777" w:rsidTr="002B4BCE">
        <w:tc>
          <w:tcPr>
            <w:tcW w:w="2234" w:type="pct"/>
          </w:tcPr>
          <w:p w14:paraId="253EF792" w14:textId="148FAE0E" w:rsidR="001E7C8A" w:rsidRPr="009013CB" w:rsidRDefault="001E7C8A" w:rsidP="001E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</w:tcPr>
          <w:p w14:paraId="7BAC5235" w14:textId="56E47CE0" w:rsidR="001E7C8A" w:rsidRPr="00D4218B" w:rsidRDefault="001E7C8A" w:rsidP="001E7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A93E86">
              <w:rPr>
                <w:rFonts w:asciiTheme="majorBidi" w:hAnsiTheme="majorBidi" w:cstheme="majorBidi"/>
                <w:sz w:val="30"/>
                <w:szCs w:val="30"/>
              </w:rPr>
              <w:t>1,315</w:t>
            </w:r>
          </w:p>
        </w:tc>
        <w:tc>
          <w:tcPr>
            <w:tcW w:w="132" w:type="pct"/>
            <w:gridSpan w:val="2"/>
          </w:tcPr>
          <w:p w14:paraId="1CDAC7F9" w14:textId="77777777" w:rsidR="001E7C8A" w:rsidRPr="009013CB" w:rsidRDefault="001E7C8A" w:rsidP="001E7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03653BB" w14:textId="6AD47D50" w:rsidR="001E7C8A" w:rsidRPr="009013CB" w:rsidRDefault="001E7C8A" w:rsidP="001E7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482</w:t>
            </w:r>
          </w:p>
        </w:tc>
        <w:tc>
          <w:tcPr>
            <w:tcW w:w="146" w:type="pct"/>
          </w:tcPr>
          <w:p w14:paraId="0F36F039" w14:textId="77777777" w:rsidR="001E7C8A" w:rsidRPr="009013CB" w:rsidRDefault="001E7C8A" w:rsidP="001E7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9AA7287" w14:textId="17C5A6DE" w:rsidR="001E7C8A" w:rsidRPr="009013CB" w:rsidRDefault="00B30858" w:rsidP="001E7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858">
              <w:rPr>
                <w:rFonts w:asciiTheme="majorBidi" w:hAnsiTheme="majorBidi" w:cstheme="majorBidi"/>
                <w:sz w:val="30"/>
                <w:szCs w:val="30"/>
              </w:rPr>
              <w:t>1,315</w:t>
            </w:r>
          </w:p>
        </w:tc>
        <w:tc>
          <w:tcPr>
            <w:tcW w:w="146" w:type="pct"/>
          </w:tcPr>
          <w:p w14:paraId="2AF88B3F" w14:textId="77777777" w:rsidR="001E7C8A" w:rsidRPr="009013CB" w:rsidRDefault="001E7C8A" w:rsidP="001E7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1C02C070" w14:textId="3DB14BB8" w:rsidR="001E7C8A" w:rsidRPr="009013CB" w:rsidRDefault="001E7C8A" w:rsidP="001E7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482</w:t>
            </w:r>
          </w:p>
        </w:tc>
      </w:tr>
      <w:tr w:rsidR="001E7C8A" w:rsidRPr="009013CB" w14:paraId="0DDB93A5" w14:textId="77777777" w:rsidTr="002B4BCE">
        <w:tc>
          <w:tcPr>
            <w:tcW w:w="2234" w:type="pct"/>
          </w:tcPr>
          <w:p w14:paraId="1C9DF779" w14:textId="5097AF7D" w:rsidR="001E7C8A" w:rsidRPr="009013CB" w:rsidRDefault="001E7C8A" w:rsidP="001E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732BA316" w14:textId="43C219C6" w:rsidR="001E7C8A" w:rsidRPr="00DD426D" w:rsidRDefault="001E7C8A" w:rsidP="001E7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7C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1,315</w:t>
            </w:r>
          </w:p>
        </w:tc>
        <w:tc>
          <w:tcPr>
            <w:tcW w:w="132" w:type="pct"/>
            <w:gridSpan w:val="2"/>
          </w:tcPr>
          <w:p w14:paraId="6C1C83CB" w14:textId="77777777" w:rsidR="001E7C8A" w:rsidRPr="009013CB" w:rsidRDefault="001E7C8A" w:rsidP="001E7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1CF8E5E1" w14:textId="28182715" w:rsidR="001E7C8A" w:rsidRPr="009013CB" w:rsidRDefault="001E7C8A" w:rsidP="001E7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noProof/>
                <w:sz w:val="30"/>
                <w:szCs w:val="30"/>
                <w:cs/>
              </w:rPr>
              <w:t>482</w:t>
            </w:r>
          </w:p>
        </w:tc>
        <w:tc>
          <w:tcPr>
            <w:tcW w:w="146" w:type="pct"/>
          </w:tcPr>
          <w:p w14:paraId="1397A835" w14:textId="77777777" w:rsidR="001E7C8A" w:rsidRPr="009013CB" w:rsidRDefault="001E7C8A" w:rsidP="001E7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3C1CA6F6" w14:textId="5CEA1DC9" w:rsidR="001E7C8A" w:rsidRPr="00DD426D" w:rsidRDefault="00B15BD9" w:rsidP="001E7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5B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1,502</w:t>
            </w:r>
          </w:p>
        </w:tc>
        <w:tc>
          <w:tcPr>
            <w:tcW w:w="146" w:type="pct"/>
          </w:tcPr>
          <w:p w14:paraId="323DFD91" w14:textId="77777777" w:rsidR="001E7C8A" w:rsidRPr="009013CB" w:rsidRDefault="001E7C8A" w:rsidP="001E7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35611F" w14:textId="3FF5E6D4" w:rsidR="001E7C8A" w:rsidRPr="009013CB" w:rsidRDefault="001E7C8A" w:rsidP="001E7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noProof/>
                <w:sz w:val="30"/>
                <w:szCs w:val="30"/>
                <w:cs/>
              </w:rPr>
              <w:t>734</w:t>
            </w:r>
          </w:p>
        </w:tc>
      </w:tr>
    </w:tbl>
    <w:p w14:paraId="3A5B9D65" w14:textId="1B8C6F08" w:rsidR="00233730" w:rsidRDefault="00233730" w:rsidP="002D5C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EE4B059" w14:textId="77777777" w:rsidR="00E032D2" w:rsidRDefault="00E032D2" w:rsidP="002D5C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D88916A" w14:textId="77777777" w:rsidR="00E032D2" w:rsidRDefault="00E032D2" w:rsidP="002D5C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D37704C" w14:textId="77777777" w:rsidR="00E032D2" w:rsidRDefault="00E032D2" w:rsidP="002D5C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5405F5B" w14:textId="77777777" w:rsidR="00E032D2" w:rsidRDefault="00E032D2" w:rsidP="002D5C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499DDA1" w14:textId="77777777" w:rsidR="00E032D2" w:rsidRDefault="00E032D2" w:rsidP="002D5C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CBE3DA2" w14:textId="77777777" w:rsidR="00E032D2" w:rsidRDefault="00E032D2" w:rsidP="002D5C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5D5AE7D" w14:textId="77777777" w:rsidR="00E032D2" w:rsidRDefault="00E032D2" w:rsidP="002D5C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0C626F2" w14:textId="77777777" w:rsidR="00E032D2" w:rsidRDefault="00E032D2" w:rsidP="002D5C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39E230F" w14:textId="77777777" w:rsidR="00E032D2" w:rsidRDefault="00E032D2" w:rsidP="002D5C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C8D5CBB" w14:textId="66252725" w:rsidR="00D05D87" w:rsidRPr="009013CB" w:rsidRDefault="008F39F9" w:rsidP="00D05D87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9013CB"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D05D87" w:rsidRPr="009013CB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D05D87" w:rsidRPr="009013CB">
        <w:rPr>
          <w:rFonts w:asciiTheme="majorBidi" w:hAnsiTheme="majorBidi" w:cstheme="majorBidi"/>
          <w:b/>
          <w:bCs/>
          <w:sz w:val="30"/>
          <w:szCs w:val="30"/>
        </w:rPr>
        <w:tab/>
      </w:r>
      <w:r w:rsidR="00D05D87" w:rsidRPr="009013CB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สินทรัพย์ที่ใช้เป็นหลักประกัน</w:t>
      </w:r>
    </w:p>
    <w:p w14:paraId="180C17AC" w14:textId="77777777" w:rsidR="00A87730" w:rsidRPr="009013CB" w:rsidRDefault="00A87730" w:rsidP="00D05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43B35C" w14:textId="42A51075" w:rsidR="00997875" w:rsidRPr="00652F54" w:rsidRDefault="00D05D87" w:rsidP="00652F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480"/>
          <w:tab w:val="left" w:pos="6570"/>
          <w:tab w:val="left" w:pos="6660"/>
          <w:tab w:val="left" w:pos="9360"/>
          <w:tab w:val="left" w:pos="9540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B15BD9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กลุ่มบริษัทมีวงเงินสินเชื่อที่ยังมิได้เบิกใช้เป็นจำนวนเงิน </w:t>
      </w:r>
      <w:r w:rsidR="00F8089F" w:rsidRPr="00B15BD9">
        <w:rPr>
          <w:rFonts w:asciiTheme="majorBidi" w:hAnsiTheme="majorBidi" w:cstheme="majorBidi"/>
          <w:sz w:val="30"/>
          <w:szCs w:val="30"/>
        </w:rPr>
        <w:t>129</w:t>
      </w:r>
      <w:r w:rsidR="00202B0E" w:rsidRPr="00B15BD9">
        <w:rPr>
          <w:rFonts w:asciiTheme="majorBidi" w:hAnsiTheme="majorBidi" w:cstheme="majorBidi"/>
          <w:sz w:val="30"/>
          <w:szCs w:val="30"/>
        </w:rPr>
        <w:t xml:space="preserve"> </w:t>
      </w:r>
      <w:r w:rsidRPr="00B15BD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116B0" w:rsidRPr="00B15BD9">
        <w:rPr>
          <w:rFonts w:asciiTheme="majorBidi" w:hAnsiTheme="majorBidi" w:cstheme="majorBidi"/>
          <w:sz w:val="30"/>
          <w:szCs w:val="30"/>
        </w:rPr>
        <w:t xml:space="preserve"> </w:t>
      </w:r>
      <w:r w:rsidR="00014E23" w:rsidRPr="00B15BD9">
        <w:rPr>
          <w:rFonts w:asciiTheme="majorBidi" w:hAnsiTheme="majorBidi" w:cstheme="majorBidi"/>
          <w:sz w:val="30"/>
          <w:szCs w:val="30"/>
          <w:cs/>
        </w:rPr>
        <w:t>และ</w:t>
      </w:r>
      <w:r w:rsidRPr="00B15BD9">
        <w:rPr>
          <w:rFonts w:asciiTheme="majorBidi" w:hAnsiTheme="majorBidi" w:cstheme="majorBidi"/>
          <w:sz w:val="30"/>
          <w:szCs w:val="30"/>
          <w:cs/>
        </w:rPr>
        <w:t>บ</w:t>
      </w:r>
      <w:r w:rsidR="00014E23" w:rsidRPr="00B15BD9">
        <w:rPr>
          <w:rFonts w:asciiTheme="majorBidi" w:hAnsiTheme="majorBidi" w:cstheme="majorBidi"/>
          <w:sz w:val="30"/>
          <w:szCs w:val="30"/>
          <w:cs/>
        </w:rPr>
        <w:t>ริษัทมีวงเงินสินเชื่อที่</w:t>
      </w:r>
      <w:r w:rsidR="003F2895" w:rsidRPr="00B15BD9">
        <w:rPr>
          <w:rFonts w:asciiTheme="majorBidi" w:hAnsiTheme="majorBidi" w:cstheme="majorBidi"/>
          <w:sz w:val="30"/>
          <w:szCs w:val="30"/>
          <w:cs/>
        </w:rPr>
        <w:t>ยังมิได้</w:t>
      </w:r>
      <w:r w:rsidR="00014E23" w:rsidRPr="00B15BD9">
        <w:rPr>
          <w:rFonts w:asciiTheme="majorBidi" w:hAnsiTheme="majorBidi" w:cstheme="majorBidi"/>
          <w:sz w:val="30"/>
          <w:szCs w:val="30"/>
          <w:cs/>
        </w:rPr>
        <w:t xml:space="preserve">เบิกใช้เป็นจำนวนเงิน </w:t>
      </w:r>
      <w:r w:rsidR="00F8089F" w:rsidRPr="00B15BD9">
        <w:rPr>
          <w:rFonts w:asciiTheme="majorBidi" w:hAnsiTheme="majorBidi" w:cstheme="majorBidi"/>
          <w:sz w:val="30"/>
          <w:szCs w:val="30"/>
        </w:rPr>
        <w:t>110</w:t>
      </w:r>
      <w:r w:rsidR="00014E23" w:rsidRPr="00B15BD9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747E74" w:rsidRPr="00B15B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5BD9">
        <w:rPr>
          <w:rFonts w:asciiTheme="majorBidi" w:hAnsiTheme="majorBidi" w:cstheme="majorBidi"/>
          <w:sz w:val="30"/>
          <w:szCs w:val="30"/>
          <w:cs/>
        </w:rPr>
        <w:t>ซึ่งค้ำประกันโด</w:t>
      </w:r>
      <w:r w:rsidR="00747E74" w:rsidRPr="00B15BD9">
        <w:rPr>
          <w:rFonts w:asciiTheme="majorBidi" w:hAnsiTheme="majorBidi" w:cstheme="majorBidi"/>
          <w:sz w:val="30"/>
          <w:szCs w:val="30"/>
          <w:cs/>
        </w:rPr>
        <w:t>ย</w:t>
      </w:r>
      <w:r w:rsidRPr="00B15BD9">
        <w:rPr>
          <w:rFonts w:asciiTheme="majorBidi" w:hAnsiTheme="majorBidi" w:cstheme="majorBidi"/>
          <w:sz w:val="30"/>
          <w:szCs w:val="30"/>
          <w:cs/>
        </w:rPr>
        <w:t>ที่ดิน รวมทั้งสิ่งปลูกสร้างที่มีอยู่และที่จะมีขึ้นในอนาคต แล</w:t>
      </w:r>
      <w:r w:rsidR="00DD3EB0" w:rsidRPr="00B15BD9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B15BD9">
        <w:rPr>
          <w:rFonts w:asciiTheme="majorBidi" w:hAnsiTheme="majorBidi" w:cstheme="majorBidi"/>
          <w:sz w:val="30"/>
          <w:szCs w:val="30"/>
          <w:cs/>
        </w:rPr>
        <w:t>เครื่องจักรและอุปกรณ์บางส่วนของกลุ่มบริษัทและบริษัท</w:t>
      </w:r>
      <w:r w:rsidR="00C44A2A" w:rsidRPr="00B15BD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15BD9">
        <w:rPr>
          <w:rFonts w:asciiTheme="majorBidi" w:hAnsiTheme="majorBidi" w:cstheme="majorBidi"/>
          <w:sz w:val="30"/>
          <w:szCs w:val="30"/>
          <w:cs/>
        </w:rPr>
        <w:t>นอกจากนี้เงินฝากประจำธนาคารของกลุ่มบริษัทและบริษัทได้ถูกนำไปใช้เป็นหลักประกันหนังสือค้ำประกันที่ออกโดยสถาบันการเงินหลายแห่ง</w:t>
      </w:r>
    </w:p>
    <w:p w14:paraId="616105B2" w14:textId="77777777" w:rsidR="00997875" w:rsidRPr="009013CB" w:rsidRDefault="00997875" w:rsidP="00D05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 w:right="2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31C2C6F7" w14:textId="0CE98FC6" w:rsidR="00D05D87" w:rsidRPr="009013CB" w:rsidRDefault="00D05D87" w:rsidP="00D05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013CB">
        <w:rPr>
          <w:rFonts w:asciiTheme="majorBidi" w:hAnsiTheme="majorBidi" w:cstheme="majorBidi"/>
          <w:sz w:val="30"/>
          <w:szCs w:val="30"/>
          <w:cs/>
        </w:rPr>
        <w:t>มูลค่าสุทธิทางบัญชีของทรัพย์สินที่ใช้เป็นหลักประกันสินเชื่อดังกล่าว มีดังนี้</w:t>
      </w:r>
    </w:p>
    <w:p w14:paraId="24A9513C" w14:textId="1F07DAF7" w:rsidR="001C1777" w:rsidRPr="009013CB" w:rsidRDefault="001C1777" w:rsidP="00C35F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/>
          <w:sz w:val="24"/>
          <w:szCs w:val="24"/>
          <w:cs/>
        </w:rPr>
      </w:pPr>
    </w:p>
    <w:tbl>
      <w:tblPr>
        <w:tblW w:w="91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9"/>
        <w:gridCol w:w="1098"/>
        <w:gridCol w:w="279"/>
        <w:gridCol w:w="1089"/>
        <w:gridCol w:w="261"/>
        <w:gridCol w:w="1053"/>
        <w:gridCol w:w="236"/>
        <w:gridCol w:w="1134"/>
      </w:tblGrid>
      <w:tr w:rsidR="00D05D87" w:rsidRPr="009013CB" w14:paraId="0C6EF7E7" w14:textId="77777777" w:rsidTr="00AA554A">
        <w:tc>
          <w:tcPr>
            <w:tcW w:w="3969" w:type="dxa"/>
          </w:tcPr>
          <w:p w14:paraId="27214FD2" w14:textId="77777777" w:rsidR="00D05D87" w:rsidRPr="009013CB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14:paraId="43FFEB81" w14:textId="77777777" w:rsidR="00D05D87" w:rsidRPr="009013CB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4BFA80E4" w14:textId="77777777" w:rsidR="00D05D87" w:rsidRPr="009013CB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3" w:type="dxa"/>
            <w:gridSpan w:val="3"/>
          </w:tcPr>
          <w:p w14:paraId="642F7A2D" w14:textId="77777777" w:rsidR="00D05D87" w:rsidRPr="009013CB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38D7" w:rsidRPr="009013CB" w14:paraId="28599875" w14:textId="77777777" w:rsidTr="00AA554A">
        <w:tc>
          <w:tcPr>
            <w:tcW w:w="3969" w:type="dxa"/>
          </w:tcPr>
          <w:p w14:paraId="18290D72" w14:textId="77777777" w:rsidR="00C938D7" w:rsidRPr="009013CB" w:rsidRDefault="00C938D7" w:rsidP="00C9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9F58E8D" w14:textId="1064EA84" w:rsidR="00C938D7" w:rsidRPr="009013CB" w:rsidRDefault="00F0749C" w:rsidP="00C938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60DD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60D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9" w:type="dxa"/>
          </w:tcPr>
          <w:p w14:paraId="5C6AA3A4" w14:textId="77777777" w:rsidR="00C938D7" w:rsidRPr="009013CB" w:rsidRDefault="00C938D7" w:rsidP="00C938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214C47E" w14:textId="071A2365" w:rsidR="00C938D7" w:rsidRPr="009013CB" w:rsidRDefault="00C938D7" w:rsidP="00C938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</w:tcPr>
          <w:p w14:paraId="71C2B730" w14:textId="77777777" w:rsidR="00C938D7" w:rsidRPr="009013CB" w:rsidRDefault="00C938D7" w:rsidP="00C93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5FAAD17" w14:textId="4F4E160C" w:rsidR="00C938D7" w:rsidRPr="009013CB" w:rsidRDefault="00F0749C" w:rsidP="00C938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60DD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60D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0CCF377B" w14:textId="77777777" w:rsidR="00C938D7" w:rsidRPr="009013CB" w:rsidRDefault="00C938D7" w:rsidP="00C938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4902149" w14:textId="5CD9267F" w:rsidR="00C938D7" w:rsidRPr="009013CB" w:rsidRDefault="00C938D7" w:rsidP="00C938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938D7" w:rsidRPr="009013CB" w14:paraId="011694C2" w14:textId="77777777" w:rsidTr="00AA554A">
        <w:tc>
          <w:tcPr>
            <w:tcW w:w="3969" w:type="dxa"/>
          </w:tcPr>
          <w:p w14:paraId="103A770E" w14:textId="77777777" w:rsidR="00C938D7" w:rsidRPr="009013CB" w:rsidRDefault="00C938D7" w:rsidP="00C9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DF6108E" w14:textId="097C6472" w:rsidR="00C938D7" w:rsidRPr="007422D2" w:rsidRDefault="00C938D7" w:rsidP="00C938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9" w:type="dxa"/>
          </w:tcPr>
          <w:p w14:paraId="53E5E177" w14:textId="77777777" w:rsidR="00C938D7" w:rsidRPr="009013CB" w:rsidRDefault="00C938D7" w:rsidP="00C938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5076FD1" w14:textId="47B02BA9" w:rsidR="00C938D7" w:rsidRPr="009013CB" w:rsidRDefault="00C938D7" w:rsidP="00C938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1" w:type="dxa"/>
          </w:tcPr>
          <w:p w14:paraId="795979BE" w14:textId="77777777" w:rsidR="00C938D7" w:rsidRPr="009013CB" w:rsidRDefault="00C938D7" w:rsidP="00C93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8A05F89" w14:textId="10E3C946" w:rsidR="00C938D7" w:rsidRPr="009013CB" w:rsidRDefault="00C938D7" w:rsidP="00C938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</w:tcPr>
          <w:p w14:paraId="3B7E122A" w14:textId="77777777" w:rsidR="00C938D7" w:rsidRPr="009013CB" w:rsidRDefault="00C938D7" w:rsidP="00C938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E8BB7C9" w14:textId="49E86C38" w:rsidR="00C938D7" w:rsidRPr="009013CB" w:rsidRDefault="00C938D7" w:rsidP="00C938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938D7" w:rsidRPr="009013CB" w14:paraId="38DFC728" w14:textId="77777777" w:rsidTr="00AA554A">
        <w:tc>
          <w:tcPr>
            <w:tcW w:w="3969" w:type="dxa"/>
          </w:tcPr>
          <w:p w14:paraId="5A5577F8" w14:textId="77777777" w:rsidR="00C938D7" w:rsidRPr="009013CB" w:rsidRDefault="00C938D7" w:rsidP="00C9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50" w:type="dxa"/>
            <w:gridSpan w:val="7"/>
          </w:tcPr>
          <w:p w14:paraId="1BE8465B" w14:textId="77777777" w:rsidR="00C938D7" w:rsidRPr="009013CB" w:rsidRDefault="00C938D7" w:rsidP="00C9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7172" w:rsidRPr="009013CB" w14:paraId="10C29837" w14:textId="77777777" w:rsidTr="00AA554A">
        <w:tc>
          <w:tcPr>
            <w:tcW w:w="3969" w:type="dxa"/>
          </w:tcPr>
          <w:p w14:paraId="7BE828E9" w14:textId="77777777" w:rsidR="00987172" w:rsidRPr="009013CB" w:rsidRDefault="00987172" w:rsidP="0098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98" w:type="dxa"/>
          </w:tcPr>
          <w:p w14:paraId="14767B9E" w14:textId="6534BB69" w:rsidR="00987172" w:rsidRPr="009013CB" w:rsidRDefault="00987172" w:rsidP="0098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987172">
              <w:rPr>
                <w:rFonts w:asciiTheme="majorBidi" w:hAnsiTheme="majorBidi" w:cstheme="majorBidi"/>
                <w:sz w:val="30"/>
                <w:szCs w:val="30"/>
              </w:rPr>
              <w:t>6,216</w:t>
            </w:r>
          </w:p>
        </w:tc>
        <w:tc>
          <w:tcPr>
            <w:tcW w:w="279" w:type="dxa"/>
          </w:tcPr>
          <w:p w14:paraId="20711160" w14:textId="77777777" w:rsidR="00987172" w:rsidRPr="009013CB" w:rsidRDefault="00987172" w:rsidP="0098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9" w:type="dxa"/>
          </w:tcPr>
          <w:p w14:paraId="2CB45376" w14:textId="0418B544" w:rsidR="00987172" w:rsidRPr="009013CB" w:rsidRDefault="00987172" w:rsidP="0098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6,216</w:t>
            </w:r>
          </w:p>
        </w:tc>
        <w:tc>
          <w:tcPr>
            <w:tcW w:w="261" w:type="dxa"/>
          </w:tcPr>
          <w:p w14:paraId="1CF2A991" w14:textId="77777777" w:rsidR="00987172" w:rsidRPr="009013CB" w:rsidRDefault="00987172" w:rsidP="0098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53" w:type="dxa"/>
          </w:tcPr>
          <w:p w14:paraId="245FCF08" w14:textId="176223D1" w:rsidR="00987172" w:rsidRPr="009013CB" w:rsidRDefault="00987172" w:rsidP="0098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1,600</w:t>
            </w:r>
          </w:p>
        </w:tc>
        <w:tc>
          <w:tcPr>
            <w:tcW w:w="236" w:type="dxa"/>
          </w:tcPr>
          <w:p w14:paraId="0A9637F5" w14:textId="77777777" w:rsidR="00987172" w:rsidRPr="009013CB" w:rsidRDefault="00987172" w:rsidP="0098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FED6182" w14:textId="14599924" w:rsidR="00987172" w:rsidRPr="009013CB" w:rsidRDefault="00987172" w:rsidP="0098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1,600</w:t>
            </w:r>
          </w:p>
        </w:tc>
      </w:tr>
      <w:tr w:rsidR="00987172" w:rsidRPr="009013CB" w14:paraId="7CBC3DF5" w14:textId="77777777" w:rsidTr="00AA554A">
        <w:tc>
          <w:tcPr>
            <w:tcW w:w="3969" w:type="dxa"/>
          </w:tcPr>
          <w:p w14:paraId="14561D3F" w14:textId="77777777" w:rsidR="00987172" w:rsidRPr="009013CB" w:rsidRDefault="00987172" w:rsidP="0098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98" w:type="dxa"/>
          </w:tcPr>
          <w:p w14:paraId="46ACB441" w14:textId="233F9BD3" w:rsidR="00987172" w:rsidRPr="009013CB" w:rsidRDefault="00987172" w:rsidP="0098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60,985</w:t>
            </w:r>
          </w:p>
        </w:tc>
        <w:tc>
          <w:tcPr>
            <w:tcW w:w="279" w:type="dxa"/>
          </w:tcPr>
          <w:p w14:paraId="6A8C0E8F" w14:textId="77777777" w:rsidR="00987172" w:rsidRPr="009013CB" w:rsidRDefault="00987172" w:rsidP="0098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9" w:type="dxa"/>
          </w:tcPr>
          <w:p w14:paraId="1A1761D6" w14:textId="5A2691A8" w:rsidR="00987172" w:rsidRPr="009013CB" w:rsidRDefault="00987172" w:rsidP="0098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60,985</w:t>
            </w:r>
          </w:p>
        </w:tc>
        <w:tc>
          <w:tcPr>
            <w:tcW w:w="261" w:type="dxa"/>
          </w:tcPr>
          <w:p w14:paraId="0E111913" w14:textId="77777777" w:rsidR="00987172" w:rsidRPr="009013CB" w:rsidRDefault="00987172" w:rsidP="0098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53" w:type="dxa"/>
          </w:tcPr>
          <w:p w14:paraId="40FBA892" w14:textId="2B04B7AF" w:rsidR="00987172" w:rsidRPr="009013CB" w:rsidRDefault="00987172" w:rsidP="0098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65,560</w:t>
            </w:r>
          </w:p>
        </w:tc>
        <w:tc>
          <w:tcPr>
            <w:tcW w:w="236" w:type="dxa"/>
          </w:tcPr>
          <w:p w14:paraId="117ECB7F" w14:textId="77777777" w:rsidR="00987172" w:rsidRPr="009013CB" w:rsidRDefault="00987172" w:rsidP="0098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851948A" w14:textId="67BB4773" w:rsidR="00987172" w:rsidRPr="009013CB" w:rsidRDefault="00987172" w:rsidP="0098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65,560</w:t>
            </w:r>
          </w:p>
        </w:tc>
      </w:tr>
      <w:tr w:rsidR="00987172" w:rsidRPr="009013CB" w14:paraId="2C1F9548" w14:textId="77777777" w:rsidTr="00AA554A">
        <w:tc>
          <w:tcPr>
            <w:tcW w:w="3969" w:type="dxa"/>
          </w:tcPr>
          <w:p w14:paraId="5CA1D950" w14:textId="77777777" w:rsidR="00987172" w:rsidRPr="009013CB" w:rsidRDefault="00987172" w:rsidP="0098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98" w:type="dxa"/>
            <w:tcBorders>
              <w:bottom w:val="single" w:sz="4" w:space="0" w:color="000000"/>
            </w:tcBorders>
          </w:tcPr>
          <w:p w14:paraId="481AAEE6" w14:textId="5A49BAE7" w:rsidR="00987172" w:rsidRPr="009013CB" w:rsidRDefault="00987172" w:rsidP="0098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37,607</w:t>
            </w:r>
          </w:p>
        </w:tc>
        <w:tc>
          <w:tcPr>
            <w:tcW w:w="279" w:type="dxa"/>
          </w:tcPr>
          <w:p w14:paraId="42B4896B" w14:textId="77777777" w:rsidR="00987172" w:rsidRPr="009013CB" w:rsidRDefault="00987172" w:rsidP="0098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000000"/>
            </w:tcBorders>
          </w:tcPr>
          <w:p w14:paraId="23089BE0" w14:textId="0CE10791" w:rsidR="00987172" w:rsidRPr="009013CB" w:rsidRDefault="00987172" w:rsidP="0098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37,607</w:t>
            </w:r>
          </w:p>
        </w:tc>
        <w:tc>
          <w:tcPr>
            <w:tcW w:w="261" w:type="dxa"/>
          </w:tcPr>
          <w:p w14:paraId="1C50973A" w14:textId="77777777" w:rsidR="00987172" w:rsidRPr="009013CB" w:rsidRDefault="00987172" w:rsidP="0098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000000"/>
            </w:tcBorders>
          </w:tcPr>
          <w:p w14:paraId="5AC63E0C" w14:textId="6F07753C" w:rsidR="00987172" w:rsidRPr="009013CB" w:rsidRDefault="00987172" w:rsidP="0098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33,033</w:t>
            </w:r>
          </w:p>
        </w:tc>
        <w:tc>
          <w:tcPr>
            <w:tcW w:w="236" w:type="dxa"/>
          </w:tcPr>
          <w:p w14:paraId="0247321F" w14:textId="77777777" w:rsidR="00987172" w:rsidRPr="009013CB" w:rsidRDefault="00987172" w:rsidP="0098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005A87FD" w14:textId="1C12EEA6" w:rsidR="00987172" w:rsidRPr="009013CB" w:rsidRDefault="00987172" w:rsidP="0098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33,033</w:t>
            </w:r>
          </w:p>
        </w:tc>
      </w:tr>
      <w:tr w:rsidR="00987172" w:rsidRPr="009013CB" w14:paraId="56E5AEB9" w14:textId="77777777" w:rsidTr="00AA554A">
        <w:tc>
          <w:tcPr>
            <w:tcW w:w="3969" w:type="dxa"/>
          </w:tcPr>
          <w:p w14:paraId="52AEC79D" w14:textId="77777777" w:rsidR="00987172" w:rsidRPr="009013CB" w:rsidRDefault="00987172" w:rsidP="0098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000000"/>
              <w:bottom w:val="double" w:sz="4" w:space="0" w:color="000000"/>
            </w:tcBorders>
          </w:tcPr>
          <w:p w14:paraId="162CA12A" w14:textId="36CA3539" w:rsidR="00987172" w:rsidRPr="009013CB" w:rsidRDefault="00987172" w:rsidP="0098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7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87172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104,808</w:t>
            </w:r>
          </w:p>
        </w:tc>
        <w:tc>
          <w:tcPr>
            <w:tcW w:w="279" w:type="dxa"/>
          </w:tcPr>
          <w:p w14:paraId="492F748A" w14:textId="77777777" w:rsidR="00987172" w:rsidRPr="009013CB" w:rsidRDefault="00987172" w:rsidP="0098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000000"/>
              <w:bottom w:val="double" w:sz="4" w:space="0" w:color="000000"/>
            </w:tcBorders>
          </w:tcPr>
          <w:p w14:paraId="3C96B962" w14:textId="0BF890E0" w:rsidR="00987172" w:rsidRPr="009013CB" w:rsidRDefault="00987172" w:rsidP="0098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7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104,808</w:t>
            </w:r>
          </w:p>
        </w:tc>
        <w:tc>
          <w:tcPr>
            <w:tcW w:w="261" w:type="dxa"/>
          </w:tcPr>
          <w:p w14:paraId="7D52C9FA" w14:textId="77777777" w:rsidR="00987172" w:rsidRPr="009013CB" w:rsidRDefault="00987172" w:rsidP="0098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double" w:sz="4" w:space="0" w:color="000000"/>
            </w:tcBorders>
          </w:tcPr>
          <w:p w14:paraId="6C1B72CE" w14:textId="05DC48A3" w:rsidR="00987172" w:rsidRPr="009013CB" w:rsidRDefault="00987172" w:rsidP="0098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7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87172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100,193</w:t>
            </w:r>
          </w:p>
        </w:tc>
        <w:tc>
          <w:tcPr>
            <w:tcW w:w="236" w:type="dxa"/>
          </w:tcPr>
          <w:p w14:paraId="741033C1" w14:textId="77777777" w:rsidR="00987172" w:rsidRPr="009013CB" w:rsidRDefault="00987172" w:rsidP="0098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</w:tcPr>
          <w:p w14:paraId="2C9E7B1C" w14:textId="2432D870" w:rsidR="00987172" w:rsidRPr="009013CB" w:rsidRDefault="00987172" w:rsidP="0098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100,193</w:t>
            </w:r>
          </w:p>
        </w:tc>
      </w:tr>
    </w:tbl>
    <w:p w14:paraId="5B1200C3" w14:textId="77777777" w:rsidR="002D5C67" w:rsidRDefault="002D5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</w:p>
    <w:p w14:paraId="3D98A406" w14:textId="77777777" w:rsidR="00997875" w:rsidRPr="009013CB" w:rsidRDefault="00997875" w:rsidP="00997875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013CB">
        <w:rPr>
          <w:rFonts w:asciiTheme="majorBidi" w:hAnsiTheme="majorBidi" w:cstheme="majorBidi"/>
          <w:b/>
          <w:bCs/>
          <w:sz w:val="30"/>
          <w:szCs w:val="30"/>
        </w:rPr>
        <w:t>4</w:t>
      </w:r>
      <w:r w:rsidRPr="009013CB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C7CA9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23D93FCA" w14:textId="77777777" w:rsidR="00997875" w:rsidRPr="009013CB" w:rsidRDefault="00997875" w:rsidP="0099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070F868" w14:textId="77777777" w:rsidR="00997875" w:rsidRPr="009013CB" w:rsidRDefault="00997875" w:rsidP="0099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013CB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ส่วนงานดำเนินงาน</w:t>
      </w:r>
    </w:p>
    <w:p w14:paraId="68F68752" w14:textId="77777777" w:rsidR="00997875" w:rsidRPr="009013CB" w:rsidRDefault="00997875" w:rsidP="0099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4B230F3" w14:textId="77777777" w:rsidR="00997875" w:rsidRPr="009013CB" w:rsidRDefault="00997875" w:rsidP="0099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 ธุรกิจผลิตและจัดจำหน่ายชิ้นส่วนประกอบรถยนต์ ดังนั้น มีส่วนงานที่รายงานเพียงส่วนงานเดียว</w:t>
      </w:r>
    </w:p>
    <w:p w14:paraId="530CC426" w14:textId="77777777" w:rsidR="00997875" w:rsidRPr="009013CB" w:rsidRDefault="00997875" w:rsidP="0099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BCDD8E5" w14:textId="77777777" w:rsidR="00997875" w:rsidRPr="009013CB" w:rsidRDefault="00997875" w:rsidP="0099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กลุ่มบริษัทมีการจัดการบริหารโดยมาตรฐานระดับสากล แต่มีกระบวนการผลิตและสำนักงานขายในประเทศไทย </w:t>
      </w:r>
      <w:r w:rsidRPr="009013CB">
        <w:rPr>
          <w:rFonts w:asciiTheme="majorBidi" w:hAnsiTheme="majorBidi" w:cstheme="majorBidi"/>
          <w:sz w:val="30"/>
          <w:szCs w:val="30"/>
        </w:rPr>
        <w:br/>
      </w:r>
      <w:r w:rsidRPr="009013CB">
        <w:rPr>
          <w:rFonts w:asciiTheme="majorBidi" w:hAnsiTheme="majorBidi" w:cstheme="majorBidi"/>
          <w:sz w:val="30"/>
          <w:szCs w:val="30"/>
          <w:cs/>
        </w:rPr>
        <w:t>จึงไม่มีสินทรัพย์ในต่างประเทศที่มีสาระสำคัญ</w:t>
      </w:r>
    </w:p>
    <w:p w14:paraId="69E4E144" w14:textId="77777777" w:rsidR="002D5C67" w:rsidRDefault="002D5C67" w:rsidP="00316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59DF2CB" w14:textId="77777777" w:rsidR="00E032D2" w:rsidRDefault="00E032D2" w:rsidP="00316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7A12C5B" w14:textId="77777777" w:rsidR="00E032D2" w:rsidRDefault="00E032D2" w:rsidP="00316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0ED64D8" w14:textId="77777777" w:rsidR="00E032D2" w:rsidRDefault="00E032D2" w:rsidP="00316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482E273" w14:textId="77777777" w:rsidR="00E032D2" w:rsidRDefault="00E032D2" w:rsidP="00316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5DA148B" w14:textId="5FC3E560" w:rsidR="00D52CC0" w:rsidRPr="00FC2519" w:rsidRDefault="00085901" w:rsidP="00FC2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8717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การจำแนกรายได้</w:t>
      </w:r>
      <w:r w:rsidR="00E56DEB" w:rsidRPr="009013C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DAEA87F" w14:textId="6DEFBEB8" w:rsidR="00450ECC" w:rsidRPr="00D52CC0" w:rsidRDefault="00A227A0" w:rsidP="00D5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</w:rPr>
      </w:pPr>
      <w:r>
        <w:rPr>
          <w:noProof/>
        </w:rPr>
        <w:drawing>
          <wp:inline distT="0" distB="0" distL="0" distR="0" wp14:anchorId="72D7D673" wp14:editId="4E2822FD">
            <wp:extent cx="6099175" cy="3429635"/>
            <wp:effectExtent l="0" t="0" r="0" b="0"/>
            <wp:docPr id="18363914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175" cy="342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B4799D8" wp14:editId="3EF84684">
            <wp:extent cx="6099175" cy="3429635"/>
            <wp:effectExtent l="0" t="0" r="0" b="0"/>
            <wp:docPr id="82672839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175" cy="342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1B492A" w14:textId="77777777" w:rsidR="002D5C67" w:rsidRDefault="002D5C67" w:rsidP="00296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C0B4930" w14:textId="77777777" w:rsidR="00FC2519" w:rsidRDefault="00FC2519" w:rsidP="00C93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291A70D" w14:textId="77777777" w:rsidR="00A227A0" w:rsidRDefault="00A227A0" w:rsidP="00C93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0EC5516" w14:textId="77777777" w:rsidR="004C77BE" w:rsidRDefault="004C77BE" w:rsidP="00C93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3424716" w14:textId="5B1F0817" w:rsidR="000C4F72" w:rsidRDefault="000C4F72" w:rsidP="000C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9090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5</w:t>
      </w:r>
      <w:r w:rsidRPr="00343FE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0C4F72">
        <w:rPr>
          <w:rFonts w:asciiTheme="majorBidi" w:hAnsiTheme="majorBidi" w:cs="Angsana New" w:hint="cs"/>
          <w:b/>
          <w:bCs/>
          <w:sz w:val="30"/>
          <w:szCs w:val="30"/>
          <w:cs/>
        </w:rPr>
        <w:t>ภาษีเงินได้</w:t>
      </w:r>
    </w:p>
    <w:p w14:paraId="2235BE5A" w14:textId="77777777" w:rsidR="000C4F72" w:rsidRPr="009013CB" w:rsidRDefault="000C4F72" w:rsidP="000C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2D43B7F" w14:textId="3DFB8FC8" w:rsidR="000C4F72" w:rsidRDefault="000C4F72" w:rsidP="000C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83E14">
        <w:rPr>
          <w:rFonts w:asciiTheme="majorBidi" w:hAnsiTheme="majorBidi" w:cstheme="majorBidi"/>
          <w:spacing w:val="-2"/>
          <w:sz w:val="30"/>
          <w:szCs w:val="30"/>
          <w:cs/>
        </w:rPr>
        <w:t>อัตราภาษีเงินได้ที่แท้จริงรวมของกลุ่มบริษัทสำหรับระยะเวลา</w:t>
      </w:r>
      <w:r w:rsidR="00F0749C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Pr="00483E14">
        <w:rPr>
          <w:rFonts w:asciiTheme="majorBidi" w:hAnsiTheme="majorBidi" w:cstheme="majorBidi"/>
          <w:spacing w:val="-2"/>
          <w:sz w:val="30"/>
          <w:szCs w:val="30"/>
          <w:cs/>
        </w:rPr>
        <w:t>เดือนสิ้นสุด</w:t>
      </w:r>
      <w:r w:rsidRPr="00613ECA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วันที่ </w:t>
      </w:r>
      <w:r w:rsidRPr="00613ECA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F0749C" w:rsidRPr="00613ECA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613EC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0749C" w:rsidRPr="00613ECA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Pr="00613ECA">
        <w:rPr>
          <w:rFonts w:asciiTheme="majorBidi" w:hAnsiTheme="majorBidi" w:cstheme="majorBidi"/>
          <w:spacing w:val="-2"/>
          <w:sz w:val="30"/>
          <w:szCs w:val="30"/>
        </w:rPr>
        <w:t xml:space="preserve"> 2569</w:t>
      </w:r>
      <w:r w:rsidRPr="00613E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คือร้อยละ </w:t>
      </w:r>
      <w:r w:rsidR="006103BA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4C77BE">
        <w:rPr>
          <w:rFonts w:asciiTheme="majorBidi" w:hAnsiTheme="majorBidi" w:cstheme="majorBidi"/>
          <w:spacing w:val="-2"/>
          <w:sz w:val="30"/>
          <w:szCs w:val="30"/>
        </w:rPr>
        <w:t>7.0</w:t>
      </w:r>
      <w:r w:rsidRPr="00613ECA">
        <w:rPr>
          <w:rFonts w:asciiTheme="majorBidi" w:hAnsiTheme="majorBidi" w:cstheme="majorBidi"/>
          <w:sz w:val="30"/>
          <w:szCs w:val="30"/>
        </w:rPr>
        <w:t xml:space="preserve"> </w:t>
      </w:r>
      <w:r w:rsidRPr="00613ECA">
        <w:rPr>
          <w:rFonts w:asciiTheme="majorBidi" w:hAnsiTheme="majorBidi" w:cstheme="majorBidi"/>
          <w:i/>
          <w:iCs/>
          <w:sz w:val="30"/>
          <w:szCs w:val="30"/>
        </w:rPr>
        <w:t xml:space="preserve">(2568: </w:t>
      </w:r>
      <w:r w:rsidRPr="00613ECA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Pr="00613EC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0749C" w:rsidRPr="00613ECA">
        <w:rPr>
          <w:rFonts w:asciiTheme="majorBidi" w:hAnsiTheme="majorBidi" w:cstheme="majorBidi"/>
          <w:i/>
          <w:iCs/>
          <w:sz w:val="30"/>
          <w:szCs w:val="30"/>
        </w:rPr>
        <w:t>18.1</w:t>
      </w:r>
      <w:r w:rsidRPr="00613ECA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613ECA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การเปลี่ยนแปลงในอัตราภาษีเงินได้ที่แท้จริงรวมของกลุ่มบริษัทมีสาเหตุหลักจากบริษัทย่อยมี</w:t>
      </w:r>
      <w:r w:rsidR="00E7168F" w:rsidRPr="00613ECA">
        <w:rPr>
          <w:rFonts w:asciiTheme="majorBidi" w:hAnsiTheme="majorBidi" w:cs="Angsana New" w:hint="cs"/>
          <w:sz w:val="30"/>
          <w:szCs w:val="30"/>
          <w:cs/>
        </w:rPr>
        <w:t>ผลขาดทุนใน</w:t>
      </w:r>
      <w:r w:rsidR="00DF2968" w:rsidRPr="00613ECA">
        <w:rPr>
          <w:rFonts w:asciiTheme="majorBidi" w:hAnsiTheme="majorBidi" w:cs="Angsana New" w:hint="cs"/>
          <w:sz w:val="30"/>
          <w:szCs w:val="30"/>
          <w:cs/>
        </w:rPr>
        <w:t>งวด</w:t>
      </w:r>
      <w:r w:rsidR="00E7168F" w:rsidRPr="00613ECA">
        <w:rPr>
          <w:rFonts w:asciiTheme="majorBidi" w:hAnsiTheme="majorBidi" w:cs="Angsana New" w:hint="cs"/>
          <w:sz w:val="30"/>
          <w:szCs w:val="30"/>
          <w:cs/>
        </w:rPr>
        <w:t xml:space="preserve">ปัจจุบันที่ไม่รับรู้เป็นสินทรัพย์ภาษีเงินได้รอการตัดบัญชี </w:t>
      </w:r>
      <w:r w:rsidRPr="00613ECA">
        <w:rPr>
          <w:rFonts w:asciiTheme="majorBidi" w:hAnsiTheme="majorBidi" w:cstheme="majorBidi"/>
          <w:sz w:val="30"/>
          <w:szCs w:val="30"/>
          <w:cs/>
        </w:rPr>
        <w:t>และอัตราภาษีเงินได้ที่แท้จริงของบริษัทสำหรับรอบระยะเวลา</w:t>
      </w:r>
      <w:r w:rsidR="003F459F" w:rsidRPr="00613ECA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613ECA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613ECA">
        <w:rPr>
          <w:rFonts w:asciiTheme="majorBidi" w:hAnsiTheme="majorBidi" w:cstheme="majorBidi"/>
          <w:sz w:val="30"/>
          <w:szCs w:val="30"/>
        </w:rPr>
        <w:t>3</w:t>
      </w:r>
      <w:r w:rsidR="003F459F" w:rsidRPr="00613ECA">
        <w:rPr>
          <w:rFonts w:asciiTheme="majorBidi" w:hAnsiTheme="majorBidi" w:cstheme="majorBidi"/>
          <w:sz w:val="30"/>
          <w:szCs w:val="30"/>
        </w:rPr>
        <w:t>0</w:t>
      </w:r>
      <w:r w:rsidRPr="00613E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459F" w:rsidRPr="00613ECA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613EC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13ECA">
        <w:rPr>
          <w:rFonts w:asciiTheme="majorBidi" w:hAnsiTheme="majorBidi" w:cstheme="majorBidi"/>
          <w:sz w:val="30"/>
          <w:szCs w:val="30"/>
        </w:rPr>
        <w:t>2569</w:t>
      </w:r>
      <w:r w:rsidRPr="00613ECA">
        <w:rPr>
          <w:rFonts w:asciiTheme="majorBidi" w:hAnsiTheme="majorBidi" w:cstheme="majorBidi"/>
          <w:sz w:val="30"/>
          <w:szCs w:val="30"/>
          <w:cs/>
        </w:rPr>
        <w:t xml:space="preserve"> คือร้อยละ </w:t>
      </w:r>
      <w:r w:rsidR="005A3086" w:rsidRPr="00613ECA">
        <w:rPr>
          <w:rFonts w:asciiTheme="majorBidi" w:hAnsiTheme="majorBidi" w:cstheme="majorBidi"/>
          <w:sz w:val="30"/>
          <w:szCs w:val="30"/>
        </w:rPr>
        <w:t>3.</w:t>
      </w:r>
      <w:r w:rsidR="006103BA">
        <w:rPr>
          <w:rFonts w:asciiTheme="majorBidi" w:hAnsiTheme="majorBidi" w:cstheme="majorBidi"/>
          <w:sz w:val="30"/>
          <w:szCs w:val="30"/>
        </w:rPr>
        <w:t>7</w:t>
      </w:r>
      <w:r w:rsidRPr="00613ECA">
        <w:rPr>
          <w:rFonts w:asciiTheme="majorBidi" w:hAnsiTheme="majorBidi" w:cstheme="majorBidi"/>
          <w:sz w:val="30"/>
          <w:szCs w:val="30"/>
        </w:rPr>
        <w:t xml:space="preserve"> </w:t>
      </w:r>
      <w:r w:rsidRPr="00613ECA">
        <w:rPr>
          <w:rFonts w:asciiTheme="majorBidi" w:hAnsiTheme="majorBidi" w:cstheme="majorBidi"/>
          <w:i/>
          <w:iCs/>
          <w:sz w:val="30"/>
          <w:szCs w:val="30"/>
        </w:rPr>
        <w:t xml:space="preserve">(2568: </w:t>
      </w:r>
      <w:r w:rsidRPr="00613E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3F459F" w:rsidRPr="00613ECA">
        <w:rPr>
          <w:rFonts w:asciiTheme="majorBidi" w:hAnsiTheme="majorBidi" w:cstheme="majorBidi"/>
          <w:i/>
          <w:iCs/>
          <w:sz w:val="30"/>
          <w:szCs w:val="30"/>
        </w:rPr>
        <w:t>19.3</w:t>
      </w:r>
      <w:r w:rsidRPr="00613ECA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613ECA">
        <w:rPr>
          <w:rFonts w:asciiTheme="majorBidi" w:hAnsiTheme="majorBidi" w:cstheme="majorBidi"/>
          <w:sz w:val="30"/>
          <w:szCs w:val="30"/>
          <w:cs/>
        </w:rPr>
        <w:t>การ</w:t>
      </w:r>
      <w:r w:rsidRPr="009013CB">
        <w:rPr>
          <w:rFonts w:asciiTheme="majorBidi" w:hAnsiTheme="majorBidi" w:cstheme="majorBidi"/>
          <w:sz w:val="30"/>
          <w:szCs w:val="30"/>
          <w:cs/>
        </w:rPr>
        <w:t>เปลี่ยนแปลงในอัตราภาษีเงินได้ที่แท้จริงของบริษัทมีสาเหตุหลักจากเงินปันผลรับซึ่งได้รับยกเว้นในทางภาษี</w:t>
      </w:r>
    </w:p>
    <w:p w14:paraId="31D951A0" w14:textId="77777777" w:rsidR="00F0749C" w:rsidRPr="009013CB" w:rsidRDefault="00F0749C" w:rsidP="000C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92663CB" w14:textId="35AAAAB3" w:rsidR="00F0749C" w:rsidRDefault="00F0749C" w:rsidP="00F074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9090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6</w:t>
      </w:r>
      <w:r w:rsidRPr="00343FE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0749C">
        <w:rPr>
          <w:rFonts w:asciiTheme="majorBidi" w:hAnsiTheme="majorBidi" w:cs="Angsana New" w:hint="cs"/>
          <w:b/>
          <w:bCs/>
          <w:sz w:val="30"/>
          <w:szCs w:val="30"/>
          <w:cs/>
        </w:rPr>
        <w:t>เงินปันผล</w:t>
      </w:r>
    </w:p>
    <w:p w14:paraId="3F1950CE" w14:textId="2512113F" w:rsidR="003F459F" w:rsidRDefault="003F459F" w:rsidP="00F074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9090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5"/>
        <w:gridCol w:w="1693"/>
        <w:gridCol w:w="1696"/>
        <w:gridCol w:w="1350"/>
        <w:gridCol w:w="231"/>
        <w:gridCol w:w="1365"/>
      </w:tblGrid>
      <w:tr w:rsidR="003F459F" w:rsidRPr="00E36DF9" w:rsidDel="00D43E7A" w14:paraId="732246C3" w14:textId="77777777" w:rsidTr="00473C88">
        <w:trPr>
          <w:tblHeader/>
        </w:trPr>
        <w:tc>
          <w:tcPr>
            <w:tcW w:w="2845" w:type="dxa"/>
            <w:vAlign w:val="bottom"/>
          </w:tcPr>
          <w:p w14:paraId="493DD32A" w14:textId="77777777" w:rsidR="003F459F" w:rsidRPr="00E36DF9" w:rsidRDefault="003F459F" w:rsidP="0047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3" w:type="dxa"/>
            <w:vAlign w:val="bottom"/>
          </w:tcPr>
          <w:p w14:paraId="63DAD469" w14:textId="77777777" w:rsidR="003F459F" w:rsidRPr="00E36DF9" w:rsidRDefault="003F459F" w:rsidP="0047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6DF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96" w:type="dxa"/>
            <w:vAlign w:val="bottom"/>
          </w:tcPr>
          <w:p w14:paraId="5D13BE66" w14:textId="77777777" w:rsidR="003F459F" w:rsidRPr="00E36DF9" w:rsidRDefault="003F459F" w:rsidP="0047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6DF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0" w:type="dxa"/>
            <w:vAlign w:val="bottom"/>
          </w:tcPr>
          <w:p w14:paraId="597C2B5D" w14:textId="77777777" w:rsidR="003F459F" w:rsidRPr="00E36DF9" w:rsidRDefault="003F459F" w:rsidP="0047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6DF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0B988699" w14:textId="77777777" w:rsidR="003F459F" w:rsidRPr="00E36DF9" w:rsidRDefault="003F459F" w:rsidP="0047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5" w:type="dxa"/>
            <w:vAlign w:val="bottom"/>
          </w:tcPr>
          <w:p w14:paraId="75706010" w14:textId="77777777" w:rsidR="003F459F" w:rsidRPr="00E36DF9" w:rsidDel="00D43E7A" w:rsidRDefault="003F459F" w:rsidP="0047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6DF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3F459F" w:rsidRPr="00E36DF9" w14:paraId="3772EC07" w14:textId="77777777" w:rsidTr="00473C88">
        <w:trPr>
          <w:tblHeader/>
        </w:trPr>
        <w:tc>
          <w:tcPr>
            <w:tcW w:w="2845" w:type="dxa"/>
          </w:tcPr>
          <w:p w14:paraId="050197E9" w14:textId="77777777" w:rsidR="003F459F" w:rsidRPr="00E36DF9" w:rsidRDefault="003F459F" w:rsidP="0047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93" w:type="dxa"/>
          </w:tcPr>
          <w:p w14:paraId="292D7CDE" w14:textId="77777777" w:rsidR="003F459F" w:rsidRPr="00E36DF9" w:rsidRDefault="003F459F" w:rsidP="0047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</w:tcPr>
          <w:p w14:paraId="511C2577" w14:textId="77777777" w:rsidR="003F459F" w:rsidRPr="00E36DF9" w:rsidRDefault="003F459F" w:rsidP="0047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FD637BF" w14:textId="77777777" w:rsidR="003F459F" w:rsidRPr="00E36DF9" w:rsidRDefault="003F459F" w:rsidP="0047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6D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18257B59" w14:textId="77777777" w:rsidR="003F459F" w:rsidRPr="00E36DF9" w:rsidRDefault="003F459F" w:rsidP="0047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5" w:type="dxa"/>
          </w:tcPr>
          <w:p w14:paraId="70F9BA74" w14:textId="77777777" w:rsidR="003F459F" w:rsidRPr="00E36DF9" w:rsidRDefault="003F459F" w:rsidP="0047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36D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459F" w:rsidRPr="00E36DF9" w14:paraId="1B45B65E" w14:textId="77777777" w:rsidTr="00473C88">
        <w:trPr>
          <w:tblHeader/>
        </w:trPr>
        <w:tc>
          <w:tcPr>
            <w:tcW w:w="2845" w:type="dxa"/>
          </w:tcPr>
          <w:p w14:paraId="4ED593FF" w14:textId="36F44F64" w:rsidR="003F459F" w:rsidRPr="006F48EB" w:rsidRDefault="003F459F" w:rsidP="0047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693" w:type="dxa"/>
          </w:tcPr>
          <w:p w14:paraId="729B741A" w14:textId="77777777" w:rsidR="003F459F" w:rsidRPr="00E36DF9" w:rsidRDefault="003F459F" w:rsidP="0047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</w:tcPr>
          <w:p w14:paraId="50C1FAD0" w14:textId="77777777" w:rsidR="003F459F" w:rsidRPr="00E36DF9" w:rsidRDefault="003F459F" w:rsidP="0047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CBFD0A9" w14:textId="77777777" w:rsidR="003F459F" w:rsidRPr="00E36DF9" w:rsidRDefault="003F459F" w:rsidP="0047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25B4A7BB" w14:textId="77777777" w:rsidR="003F459F" w:rsidRPr="00E36DF9" w:rsidRDefault="003F459F" w:rsidP="0047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5" w:type="dxa"/>
          </w:tcPr>
          <w:p w14:paraId="1E937D96" w14:textId="77777777" w:rsidR="003F459F" w:rsidRPr="00E36DF9" w:rsidRDefault="003F459F" w:rsidP="0047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F459F" w:rsidRPr="008F6E88" w14:paraId="1EE41E88" w14:textId="77777777" w:rsidTr="00473C88">
        <w:trPr>
          <w:tblHeader/>
        </w:trPr>
        <w:tc>
          <w:tcPr>
            <w:tcW w:w="2845" w:type="dxa"/>
          </w:tcPr>
          <w:p w14:paraId="5C71E394" w14:textId="0BC2A0AB" w:rsidR="003F459F" w:rsidRPr="00707939" w:rsidRDefault="003F459F" w:rsidP="0047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93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707939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693" w:type="dxa"/>
          </w:tcPr>
          <w:p w14:paraId="18347DC8" w14:textId="59E67662" w:rsidR="003F459F" w:rsidRPr="00E36DF9" w:rsidRDefault="003F459F" w:rsidP="0047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453878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696" w:type="dxa"/>
          </w:tcPr>
          <w:p w14:paraId="30CA3367" w14:textId="622C338E" w:rsidR="003F459F" w:rsidRPr="00E36DF9" w:rsidRDefault="003F459F" w:rsidP="0047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5822D6C6" w14:textId="0F00E7B1" w:rsidR="003F459F" w:rsidRPr="008F6E88" w:rsidRDefault="00453878" w:rsidP="0047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0.035</w:t>
            </w:r>
          </w:p>
        </w:tc>
        <w:tc>
          <w:tcPr>
            <w:tcW w:w="231" w:type="dxa"/>
          </w:tcPr>
          <w:p w14:paraId="4B965A66" w14:textId="77777777" w:rsidR="003F459F" w:rsidRPr="008F6E88" w:rsidRDefault="003F459F" w:rsidP="0047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5" w:type="dxa"/>
          </w:tcPr>
          <w:p w14:paraId="6216C72E" w14:textId="2A7A5351" w:rsidR="003F459F" w:rsidRPr="008F6E88" w:rsidRDefault="00E40611" w:rsidP="0047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0611">
              <w:rPr>
                <w:rFonts w:asciiTheme="majorBidi" w:hAnsiTheme="majorBidi" w:cstheme="majorBidi"/>
                <w:sz w:val="30"/>
                <w:szCs w:val="30"/>
              </w:rPr>
              <w:t>6.9</w:t>
            </w:r>
            <w:r w:rsidR="0063677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F459F" w:rsidRPr="008F6E88" w14:paraId="363C9B71" w14:textId="77777777" w:rsidTr="00473C88">
        <w:trPr>
          <w:tblHeader/>
        </w:trPr>
        <w:tc>
          <w:tcPr>
            <w:tcW w:w="2845" w:type="dxa"/>
          </w:tcPr>
          <w:p w14:paraId="307413AF" w14:textId="77777777" w:rsidR="003F459F" w:rsidRPr="00E36DF9" w:rsidRDefault="003F459F" w:rsidP="0047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93" w:type="dxa"/>
          </w:tcPr>
          <w:p w14:paraId="7023F6F7" w14:textId="77777777" w:rsidR="003F459F" w:rsidRPr="00E36DF9" w:rsidRDefault="003F459F" w:rsidP="0047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</w:tcPr>
          <w:p w14:paraId="2EC64C21" w14:textId="77777777" w:rsidR="003F459F" w:rsidRPr="00E36DF9" w:rsidRDefault="003F459F" w:rsidP="0047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8636522" w14:textId="77777777" w:rsidR="003F459F" w:rsidRPr="008F6E88" w:rsidRDefault="003F459F" w:rsidP="0047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682B8657" w14:textId="77777777" w:rsidR="003F459F" w:rsidRPr="008F6E88" w:rsidRDefault="003F459F" w:rsidP="0047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5" w:type="dxa"/>
          </w:tcPr>
          <w:p w14:paraId="68CDB243" w14:textId="77777777" w:rsidR="003F459F" w:rsidRPr="008F6E88" w:rsidRDefault="003F459F" w:rsidP="0047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F459F" w:rsidRPr="008F6E88" w14:paraId="579E98B8" w14:textId="77777777" w:rsidTr="00473C88">
        <w:trPr>
          <w:tblHeader/>
        </w:trPr>
        <w:tc>
          <w:tcPr>
            <w:tcW w:w="2845" w:type="dxa"/>
          </w:tcPr>
          <w:p w14:paraId="4E24157E" w14:textId="054C21FB" w:rsidR="003F459F" w:rsidRPr="006F48EB" w:rsidRDefault="003F459F" w:rsidP="003F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693" w:type="dxa"/>
          </w:tcPr>
          <w:p w14:paraId="59595BA3" w14:textId="77777777" w:rsidR="003F459F" w:rsidRPr="00E36DF9" w:rsidRDefault="003F459F" w:rsidP="003F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</w:tcPr>
          <w:p w14:paraId="541D6663" w14:textId="77777777" w:rsidR="003F459F" w:rsidRPr="00E36DF9" w:rsidRDefault="003F459F" w:rsidP="003F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6EDCC92" w14:textId="77777777" w:rsidR="003F459F" w:rsidRPr="008F6E88" w:rsidRDefault="003F459F" w:rsidP="003F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6BCDA007" w14:textId="77777777" w:rsidR="003F459F" w:rsidRPr="008F6E88" w:rsidRDefault="003F459F" w:rsidP="003F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5" w:type="dxa"/>
          </w:tcPr>
          <w:p w14:paraId="4A812614" w14:textId="77777777" w:rsidR="003F459F" w:rsidRPr="008F6E88" w:rsidRDefault="003F459F" w:rsidP="003F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F459F" w:rsidRPr="008F6E88" w14:paraId="1AE73DA1" w14:textId="77777777" w:rsidTr="00473C88">
        <w:trPr>
          <w:tblHeader/>
        </w:trPr>
        <w:tc>
          <w:tcPr>
            <w:tcW w:w="2845" w:type="dxa"/>
          </w:tcPr>
          <w:p w14:paraId="7A55A14F" w14:textId="6DE95B2A" w:rsidR="003F459F" w:rsidRPr="00E36DF9" w:rsidRDefault="003F459F" w:rsidP="003F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93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707939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93" w:type="dxa"/>
          </w:tcPr>
          <w:p w14:paraId="421A4511" w14:textId="42D34A47" w:rsidR="003F459F" w:rsidRPr="00E36DF9" w:rsidRDefault="003F459F" w:rsidP="003F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29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96" w:type="dxa"/>
          </w:tcPr>
          <w:p w14:paraId="04D87046" w14:textId="1C692884" w:rsidR="003F459F" w:rsidRPr="00E36DF9" w:rsidRDefault="003F459F" w:rsidP="003F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7E57F1C3" w14:textId="1266B793" w:rsidR="003F459F" w:rsidRPr="008F6E88" w:rsidRDefault="003F459F" w:rsidP="003F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0.078</w:t>
            </w:r>
          </w:p>
        </w:tc>
        <w:tc>
          <w:tcPr>
            <w:tcW w:w="231" w:type="dxa"/>
          </w:tcPr>
          <w:p w14:paraId="0EE2B8DC" w14:textId="77777777" w:rsidR="003F459F" w:rsidRPr="008F6E88" w:rsidRDefault="003F459F" w:rsidP="003F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5" w:type="dxa"/>
          </w:tcPr>
          <w:p w14:paraId="2ADA7C81" w14:textId="6FF4E13A" w:rsidR="003F459F" w:rsidRPr="008F6E88" w:rsidRDefault="003F459F" w:rsidP="003F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15.52</w:t>
            </w:r>
          </w:p>
        </w:tc>
      </w:tr>
    </w:tbl>
    <w:p w14:paraId="6F5B378B" w14:textId="77777777" w:rsidR="00F0749C" w:rsidRDefault="00F0749C" w:rsidP="00F074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909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0507DFC" w14:textId="1E806481" w:rsidR="00E27464" w:rsidRPr="00F0749C" w:rsidRDefault="00F0749C" w:rsidP="00776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909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7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343FE1" w:rsidRPr="00343FE1">
        <w:rPr>
          <w:rFonts w:asciiTheme="majorBidi" w:hAnsiTheme="majorBidi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3729A851" w14:textId="77777777" w:rsidR="00343FE1" w:rsidRPr="009013CB" w:rsidRDefault="00343FE1" w:rsidP="005C40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CEE4BFC" w14:textId="77777777" w:rsidR="00343FE1" w:rsidRPr="00754CBA" w:rsidRDefault="00343FE1" w:rsidP="00343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54CBA">
        <w:rPr>
          <w:rFonts w:asciiTheme="majorBidi" w:hAnsiTheme="majorBidi" w:cs="Angsana New" w:hint="cs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754CBA">
        <w:rPr>
          <w:rFonts w:asciiTheme="majorBidi" w:hAnsiTheme="majorBidi" w:cs="Angsana New"/>
          <w:i/>
          <w:iCs/>
          <w:sz w:val="30"/>
          <w:szCs w:val="30"/>
          <w:cs/>
        </w:rPr>
        <w:t xml:space="preserve">   </w:t>
      </w:r>
    </w:p>
    <w:p w14:paraId="649C8231" w14:textId="24B8CA32" w:rsidR="002D5C67" w:rsidRDefault="00343FE1" w:rsidP="00E03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343FE1">
        <w:rPr>
          <w:rFonts w:asciiTheme="majorBidi" w:hAnsiTheme="majorBidi" w:cs="Angsana New" w:hint="cs"/>
          <w:sz w:val="30"/>
          <w:szCs w:val="30"/>
          <w:cs/>
        </w:rPr>
        <w:t>สินทรัพย์และหนี้สินทางการเงินส่วนใหญ่ของกลุ่มบริษัทจัดอยู่ในประเภทระยะสั้น</w:t>
      </w:r>
      <w:r w:rsidRPr="00343F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43FE1">
        <w:rPr>
          <w:rFonts w:asciiTheme="majorBidi" w:hAnsiTheme="majorBidi" w:cs="Angsana New" w:hint="cs"/>
          <w:sz w:val="30"/>
          <w:szCs w:val="30"/>
          <w:cs/>
        </w:rPr>
        <w:t>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ฐานะการเงิน</w:t>
      </w:r>
    </w:p>
    <w:p w14:paraId="69A6447D" w14:textId="77777777" w:rsidR="00E032D2" w:rsidRDefault="00E032D2" w:rsidP="00E03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2C0087F" w14:textId="77777777" w:rsidR="003F459F" w:rsidRDefault="003F459F" w:rsidP="00E03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45126D91" w14:textId="77777777" w:rsidR="003F459F" w:rsidRDefault="003F459F" w:rsidP="00E03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F76CB32" w14:textId="77777777" w:rsidR="003F459F" w:rsidRDefault="003F459F" w:rsidP="00E03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75EFB8A6" w14:textId="77777777" w:rsidR="003F459F" w:rsidRDefault="003F459F" w:rsidP="00E03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739F600E" w14:textId="77777777" w:rsidR="003F459F" w:rsidRDefault="003F459F" w:rsidP="00E03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5C8EA74B" w14:textId="77777777" w:rsidR="00D77ED8" w:rsidRDefault="00D77ED8" w:rsidP="00E03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FCDB7BC" w14:textId="77777777" w:rsidR="003F459F" w:rsidRDefault="003F459F" w:rsidP="00E03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1260032C" w14:textId="77777777" w:rsidR="003F459F" w:rsidRDefault="003F459F" w:rsidP="00E03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097F95C2" w14:textId="0FF6C2A0" w:rsidR="00D52CC0" w:rsidRDefault="00F0749C" w:rsidP="00D5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D52CC0" w:rsidRPr="009013CB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D52CC0" w:rsidRPr="00D52CC0">
        <w:rPr>
          <w:rFonts w:asciiTheme="majorBidi" w:hAnsiTheme="majorBidi" w:cs="Angsana New"/>
          <w:b/>
          <w:bCs/>
          <w:sz w:val="30"/>
          <w:szCs w:val="30"/>
          <w:cs/>
        </w:rPr>
        <w:t>ภาระ</w:t>
      </w:r>
      <w:r w:rsidR="00D52CC0" w:rsidRPr="009013CB">
        <w:rPr>
          <w:rFonts w:asciiTheme="majorBidi" w:hAnsiTheme="majorBidi" w:cstheme="majorBidi"/>
          <w:b/>
          <w:bCs/>
          <w:sz w:val="30"/>
          <w:szCs w:val="30"/>
          <w:cs/>
        </w:rPr>
        <w:t>ผูกพันกับบุคคลหรือกิจการที่ไม่เกี่ยวข้องกัน</w:t>
      </w:r>
    </w:p>
    <w:p w14:paraId="18FC9239" w14:textId="77777777" w:rsidR="000C4F72" w:rsidRPr="009013CB" w:rsidRDefault="000C4F72" w:rsidP="00D5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1"/>
        <w:gridCol w:w="1415"/>
        <w:gridCol w:w="243"/>
        <w:gridCol w:w="1443"/>
      </w:tblGrid>
      <w:tr w:rsidR="00D52CC0" w:rsidRPr="009013CB" w14:paraId="05DB0F8C" w14:textId="77777777" w:rsidTr="009E697B">
        <w:tc>
          <w:tcPr>
            <w:tcW w:w="3302" w:type="pct"/>
            <w:vAlign w:val="bottom"/>
          </w:tcPr>
          <w:p w14:paraId="7EA0D74A" w14:textId="5D9AD589" w:rsidR="00D52CC0" w:rsidRPr="009013CB" w:rsidRDefault="00D52CC0" w:rsidP="009E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938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3F45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C938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F459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2569</w:t>
            </w:r>
          </w:p>
        </w:tc>
        <w:tc>
          <w:tcPr>
            <w:tcW w:w="775" w:type="pct"/>
            <w:vAlign w:val="bottom"/>
          </w:tcPr>
          <w:p w14:paraId="7B702B57" w14:textId="77777777" w:rsidR="00D52CC0" w:rsidRPr="009013CB" w:rsidRDefault="00D52CC0" w:rsidP="009E6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3" w:type="pct"/>
            <w:vAlign w:val="bottom"/>
          </w:tcPr>
          <w:p w14:paraId="193B9362" w14:textId="77777777" w:rsidR="00D52CC0" w:rsidRPr="009013CB" w:rsidRDefault="00D52CC0" w:rsidP="009E6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0" w:type="pct"/>
            <w:vAlign w:val="bottom"/>
          </w:tcPr>
          <w:p w14:paraId="1D91C3F0" w14:textId="77777777" w:rsidR="00D52CC0" w:rsidRPr="009013CB" w:rsidRDefault="00D52CC0" w:rsidP="009E6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C167D8A" w14:textId="77777777" w:rsidR="00D52CC0" w:rsidRPr="009013CB" w:rsidRDefault="00D52CC0" w:rsidP="009E6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52CC0" w:rsidRPr="009013CB" w14:paraId="78D7B514" w14:textId="77777777" w:rsidTr="009E697B">
        <w:tc>
          <w:tcPr>
            <w:tcW w:w="3302" w:type="pct"/>
          </w:tcPr>
          <w:p w14:paraId="3FF01D70" w14:textId="77777777" w:rsidR="00D52CC0" w:rsidRPr="009013CB" w:rsidRDefault="00D52CC0" w:rsidP="009E6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98" w:type="pct"/>
            <w:gridSpan w:val="3"/>
          </w:tcPr>
          <w:p w14:paraId="79A638A3" w14:textId="77777777" w:rsidR="00D52CC0" w:rsidRPr="009013CB" w:rsidRDefault="00D52CC0" w:rsidP="009E69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013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C40CE" w:rsidRPr="009013CB" w14:paraId="0168DCB0" w14:textId="77777777" w:rsidTr="009E697B">
        <w:tc>
          <w:tcPr>
            <w:tcW w:w="3302" w:type="pct"/>
          </w:tcPr>
          <w:p w14:paraId="706EDC3E" w14:textId="356E2205" w:rsidR="005C40CE" w:rsidRPr="009013CB" w:rsidRDefault="005C40CE" w:rsidP="005C4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5746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75" w:type="pct"/>
            <w:vAlign w:val="bottom"/>
          </w:tcPr>
          <w:p w14:paraId="68041D79" w14:textId="77777777" w:rsidR="005C40CE" w:rsidRPr="00233875" w:rsidRDefault="005C40CE" w:rsidP="005C40CE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  <w:vAlign w:val="bottom"/>
          </w:tcPr>
          <w:p w14:paraId="00EB9AFB" w14:textId="77777777" w:rsidR="005C40CE" w:rsidRPr="009013CB" w:rsidRDefault="005C40CE" w:rsidP="005C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0" w:type="pct"/>
            <w:vAlign w:val="bottom"/>
          </w:tcPr>
          <w:p w14:paraId="69A53180" w14:textId="77777777" w:rsidR="005C40CE" w:rsidRPr="00DD426D" w:rsidRDefault="005C40CE" w:rsidP="005C40CE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C40CE" w:rsidRPr="009013CB" w14:paraId="0CBA7CDD" w14:textId="77777777" w:rsidTr="009E697B">
        <w:tc>
          <w:tcPr>
            <w:tcW w:w="3302" w:type="pct"/>
          </w:tcPr>
          <w:p w14:paraId="2EE6FB12" w14:textId="5D1BDB3A" w:rsidR="005C40CE" w:rsidRPr="009013CB" w:rsidRDefault="005C40CE" w:rsidP="005C4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สัญญาเช่าระยะสั้น</w:t>
            </w:r>
          </w:p>
        </w:tc>
        <w:tc>
          <w:tcPr>
            <w:tcW w:w="775" w:type="pct"/>
            <w:vAlign w:val="bottom"/>
          </w:tcPr>
          <w:p w14:paraId="6E3A9EAE" w14:textId="64F76EB5" w:rsidR="005C40CE" w:rsidRPr="00233875" w:rsidRDefault="00A018D4" w:rsidP="005C40CE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8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195</w:t>
            </w:r>
          </w:p>
        </w:tc>
        <w:tc>
          <w:tcPr>
            <w:tcW w:w="133" w:type="pct"/>
            <w:vAlign w:val="bottom"/>
          </w:tcPr>
          <w:p w14:paraId="59E666F1" w14:textId="77777777" w:rsidR="005C40CE" w:rsidRPr="009013CB" w:rsidRDefault="005C40CE" w:rsidP="005C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0" w:type="pct"/>
            <w:vAlign w:val="bottom"/>
          </w:tcPr>
          <w:p w14:paraId="7708192B" w14:textId="4E82069F" w:rsidR="005C40CE" w:rsidRPr="00DD426D" w:rsidRDefault="00FD3A92" w:rsidP="005C40CE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3A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</w:p>
        </w:tc>
      </w:tr>
      <w:tr w:rsidR="005C40CE" w:rsidRPr="009013CB" w14:paraId="50CE3F9B" w14:textId="77777777" w:rsidTr="009E697B">
        <w:tc>
          <w:tcPr>
            <w:tcW w:w="3302" w:type="pct"/>
          </w:tcPr>
          <w:p w14:paraId="2162DAA7" w14:textId="77777777" w:rsidR="005C40CE" w:rsidRPr="009013CB" w:rsidRDefault="005C40CE" w:rsidP="005C4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vAlign w:val="bottom"/>
          </w:tcPr>
          <w:p w14:paraId="686B0970" w14:textId="1964B382" w:rsidR="005C40CE" w:rsidRPr="009013CB" w:rsidRDefault="00CE0B21" w:rsidP="005C40CE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0B21">
              <w:rPr>
                <w:rFonts w:asciiTheme="majorBidi" w:hAnsiTheme="majorBidi" w:cstheme="majorBidi"/>
                <w:sz w:val="30"/>
                <w:szCs w:val="30"/>
              </w:rPr>
              <w:t>1,841</w:t>
            </w:r>
          </w:p>
        </w:tc>
        <w:tc>
          <w:tcPr>
            <w:tcW w:w="133" w:type="pct"/>
            <w:vAlign w:val="bottom"/>
          </w:tcPr>
          <w:p w14:paraId="6D56068B" w14:textId="77777777" w:rsidR="005C40CE" w:rsidRPr="009013CB" w:rsidRDefault="005C40CE" w:rsidP="005C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1846022D" w14:textId="36CF4EA6" w:rsidR="005C40CE" w:rsidRPr="00DD426D" w:rsidRDefault="00B177F5" w:rsidP="005C40CE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77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1,600</w:t>
            </w:r>
          </w:p>
        </w:tc>
      </w:tr>
      <w:tr w:rsidR="005C40CE" w:rsidRPr="007F1BAC" w14:paraId="1A487AA6" w14:textId="77777777" w:rsidTr="009E697B">
        <w:tc>
          <w:tcPr>
            <w:tcW w:w="3302" w:type="pct"/>
          </w:tcPr>
          <w:p w14:paraId="136AED2F" w14:textId="77777777" w:rsidR="005C40CE" w:rsidRPr="00EF500F" w:rsidRDefault="005C40CE" w:rsidP="005C4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19EFAE" w14:textId="0A208BBA" w:rsidR="005C40CE" w:rsidRPr="005B218D" w:rsidRDefault="001F3153" w:rsidP="005C40CE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31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2,036</w:t>
            </w:r>
          </w:p>
        </w:tc>
        <w:tc>
          <w:tcPr>
            <w:tcW w:w="133" w:type="pct"/>
            <w:vAlign w:val="bottom"/>
          </w:tcPr>
          <w:p w14:paraId="660CA440" w14:textId="77777777" w:rsidR="005C40CE" w:rsidRPr="005B218D" w:rsidRDefault="005C40CE" w:rsidP="005C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061461" w14:textId="6D901167" w:rsidR="005C40CE" w:rsidRPr="0055097A" w:rsidRDefault="00BB1062" w:rsidP="005C40CE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B10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1,720</w:t>
            </w:r>
          </w:p>
        </w:tc>
      </w:tr>
    </w:tbl>
    <w:p w14:paraId="4EE31F69" w14:textId="7DA3476B" w:rsidR="009D1629" w:rsidRDefault="009D1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70A366A" w14:textId="0FC980FD" w:rsidR="00D52CC0" w:rsidRPr="00450ECC" w:rsidRDefault="00D52CC0" w:rsidP="00BB4959">
      <w:pPr>
        <w:pStyle w:val="BodyText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450ECC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</w:t>
      </w:r>
      <w:r w:rsidRPr="00BB1062">
        <w:rPr>
          <w:rFonts w:asciiTheme="majorBidi" w:hAnsiTheme="majorBidi" w:cstheme="majorBidi"/>
          <w:sz w:val="30"/>
          <w:szCs w:val="30"/>
          <w:cs/>
        </w:rPr>
        <w:t>ภาระผูกพันภายใต้หนังสือค้ำประกันจากการที่สถาบันการเงินแห่งหนึ่งออกหนังสือประกันสำหรับการใช้ไฟฟ้าและสถานีน้ำมัน ซึ่งค้ำประกันโดยเงินฝากประจำของกลุ่มบริษัทและบริษัท</w:t>
      </w:r>
      <w:r w:rsidRPr="00BB1062">
        <w:rPr>
          <w:rFonts w:asciiTheme="majorBidi" w:hAnsiTheme="majorBidi" w:cstheme="majorBidi"/>
          <w:sz w:val="30"/>
          <w:szCs w:val="30"/>
          <w:cs/>
        </w:rPr>
        <w:br/>
      </w:r>
      <w:r w:rsidR="00450ECC" w:rsidRPr="00BB1062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9D47C1" w:rsidRPr="00BB1062">
        <w:rPr>
          <w:rFonts w:asciiTheme="majorBidi" w:hAnsiTheme="majorBidi" w:cstheme="majorBidi"/>
          <w:sz w:val="30"/>
          <w:szCs w:val="30"/>
        </w:rPr>
        <w:t xml:space="preserve"> 1.84</w:t>
      </w:r>
      <w:r w:rsidR="00450ECC" w:rsidRPr="00BB106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50ECC" w:rsidRPr="00BB106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617AC9" w:rsidRPr="00BB1062">
        <w:rPr>
          <w:rFonts w:asciiTheme="majorBidi" w:hAnsiTheme="majorBidi" w:cstheme="majorBidi"/>
          <w:sz w:val="30"/>
          <w:szCs w:val="30"/>
        </w:rPr>
        <w:t xml:space="preserve"> </w:t>
      </w:r>
      <w:r w:rsidR="00450ECC" w:rsidRPr="00BB1062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9D47C1" w:rsidRPr="00BB1062">
        <w:rPr>
          <w:rFonts w:asciiTheme="majorBidi" w:hAnsiTheme="majorBidi" w:cstheme="majorBidi"/>
          <w:sz w:val="30"/>
          <w:szCs w:val="30"/>
        </w:rPr>
        <w:t xml:space="preserve"> 1.60</w:t>
      </w:r>
      <w:r w:rsidR="00450ECC" w:rsidRPr="00BB106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50ECC" w:rsidRPr="00BB106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450ECC" w:rsidRPr="00BB106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50ECC" w:rsidRPr="00BB1062">
        <w:rPr>
          <w:rFonts w:asciiTheme="majorBidi" w:hAnsiTheme="majorBidi" w:cs="Angsana New" w:hint="cs"/>
          <w:sz w:val="30"/>
          <w:szCs w:val="30"/>
          <w:cs/>
        </w:rPr>
        <w:t>ตามลำดับ</w:t>
      </w:r>
      <w:r w:rsidR="00450ECC" w:rsidRPr="00BB106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BB1062">
        <w:rPr>
          <w:rFonts w:asciiTheme="majorBidi" w:hAnsiTheme="majorBidi" w:cstheme="majorBidi"/>
          <w:i/>
          <w:iCs/>
          <w:sz w:val="30"/>
          <w:szCs w:val="30"/>
          <w:cs/>
        </w:rPr>
        <w:t>(หมาย</w:t>
      </w:r>
      <w:r w:rsidRPr="00450EC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เหตุข้อ </w:t>
      </w:r>
      <w:r w:rsidRPr="00450ECC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450ECC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DD656C1" w14:textId="7C597AD0" w:rsidR="00D52CC0" w:rsidRPr="009013CB" w:rsidRDefault="00617AC9" w:rsidP="00D52CC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2FF2FFE7" w14:textId="2F450400" w:rsidR="00776138" w:rsidRPr="004A2DA5" w:rsidRDefault="00D52CC0" w:rsidP="00DB4AED">
      <w:pPr>
        <w:pStyle w:val="BodyText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0"/>
        </w:tabs>
        <w:spacing w:after="0"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232A20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สินเชื่อเพื่อซื้อเงินตราต่างประเทศล่วงหน้ากับสถาบันการเงินในประเทศแห่งหนึ่ง</w:t>
      </w:r>
      <w:r w:rsidRPr="00232A20">
        <w:rPr>
          <w:rFonts w:asciiTheme="majorBidi" w:hAnsiTheme="majorBidi" w:cstheme="majorBidi"/>
          <w:sz w:val="30"/>
          <w:szCs w:val="30"/>
        </w:rPr>
        <w:br/>
      </w:r>
      <w:r w:rsidR="00450ECC" w:rsidRPr="00232A20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232A20" w:rsidRPr="00232A20">
        <w:rPr>
          <w:rFonts w:asciiTheme="majorBidi" w:hAnsiTheme="majorBidi" w:cstheme="majorBidi"/>
          <w:sz w:val="30"/>
          <w:szCs w:val="30"/>
        </w:rPr>
        <w:t>30,000</w:t>
      </w:r>
      <w:r w:rsidR="00450ECC" w:rsidRPr="00232A20">
        <w:rPr>
          <w:rFonts w:asciiTheme="majorBidi" w:hAnsiTheme="majorBidi" w:cstheme="majorBidi"/>
          <w:sz w:val="30"/>
          <w:szCs w:val="30"/>
        </w:rPr>
        <w:t xml:space="preserve"> </w:t>
      </w:r>
      <w:r w:rsidR="00450ECC" w:rsidRPr="00232A20">
        <w:rPr>
          <w:rFonts w:asciiTheme="majorBidi" w:hAnsiTheme="majorBidi" w:cstheme="majorBidi" w:hint="cs"/>
          <w:sz w:val="30"/>
          <w:szCs w:val="30"/>
          <w:cs/>
        </w:rPr>
        <w:t xml:space="preserve">ดอลล่าร์สหรัฐ </w:t>
      </w:r>
      <w:r w:rsidRPr="00232A20">
        <w:rPr>
          <w:rFonts w:asciiTheme="majorBidi" w:hAnsiTheme="majorBidi" w:cstheme="majorBidi"/>
          <w:sz w:val="30"/>
          <w:szCs w:val="30"/>
          <w:cs/>
        </w:rPr>
        <w:t>เพื่อป้องกันความเสี่ยงจากการชำระเงินในการซื้อสินค้า สัญญาสินเชื่อดังกล่าวมีการค้ำประกันโดยเงินฝากธนาคารของกลุ่มบริษัท</w:t>
      </w:r>
      <w:r w:rsidR="00450ECC" w:rsidRPr="00232A20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450ECC" w:rsidRPr="00232A20">
        <w:rPr>
          <w:rFonts w:asciiTheme="majorBidi" w:hAnsiTheme="majorBidi" w:cstheme="majorBidi"/>
          <w:sz w:val="30"/>
          <w:szCs w:val="30"/>
        </w:rPr>
        <w:t xml:space="preserve">4.38 </w:t>
      </w:r>
      <w:r w:rsidR="00450ECC" w:rsidRPr="00232A2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232A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2A20">
        <w:rPr>
          <w:rFonts w:asciiTheme="majorBidi" w:hAnsiTheme="majorBidi" w:cstheme="majorBidi"/>
          <w:i/>
          <w:iCs/>
          <w:sz w:val="30"/>
          <w:szCs w:val="30"/>
          <w:cs/>
        </w:rPr>
        <w:t>(หมายเหตุข้อ</w:t>
      </w:r>
      <w:r w:rsidRPr="00232A20">
        <w:rPr>
          <w:rFonts w:asciiTheme="majorBidi" w:hAnsiTheme="majorBidi" w:cstheme="majorBidi"/>
          <w:i/>
          <w:iCs/>
          <w:sz w:val="30"/>
          <w:szCs w:val="30"/>
        </w:rPr>
        <w:t xml:space="preserve"> 3</w:t>
      </w:r>
      <w:r w:rsidRPr="00232A20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522F8C9E" w14:textId="77777777" w:rsidR="004A2DA5" w:rsidRDefault="004A2DA5" w:rsidP="004A2DA5">
      <w:pPr>
        <w:pStyle w:val="ListParagraph"/>
        <w:rPr>
          <w:rFonts w:asciiTheme="majorBidi" w:hAnsiTheme="majorBidi" w:cstheme="majorBidi"/>
          <w:sz w:val="30"/>
          <w:szCs w:val="30"/>
        </w:rPr>
      </w:pPr>
    </w:p>
    <w:p w14:paraId="1FAE8476" w14:textId="32B833C1" w:rsidR="004A2DA5" w:rsidRDefault="004A2DA5" w:rsidP="004A2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9</w:t>
      </w:r>
      <w:r w:rsidRPr="009013CB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มาตร</w:t>
      </w:r>
      <w:r w:rsidRPr="008955E1">
        <w:rPr>
          <w:rFonts w:ascii="Angsana New" w:hAnsi="Angsana New"/>
          <w:b/>
          <w:bCs/>
          <w:sz w:val="30"/>
          <w:szCs w:val="30"/>
          <w:cs/>
        </w:rPr>
        <w:t>ฐานการรายงานทางการเงินที่ยังไม่ได้ใช้</w:t>
      </w:r>
    </w:p>
    <w:p w14:paraId="051C7451" w14:textId="77777777" w:rsidR="004A2DA5" w:rsidRDefault="004A2DA5" w:rsidP="004A2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FA70BE9" w14:textId="60755453" w:rsidR="004A2DA5" w:rsidRPr="004A2DA5" w:rsidRDefault="004A2DA5" w:rsidP="004A2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4A2DA5">
        <w:rPr>
          <w:rFonts w:asciiTheme="majorBidi" w:hAnsiTheme="majorBidi" w:cs="Angsana New"/>
          <w:sz w:val="30"/>
          <w:szCs w:val="30"/>
          <w:cs/>
        </w:rPr>
        <w:t>มาตรฐานการรายงานทางการเงินที่ออก</w:t>
      </w:r>
      <w:r w:rsidRPr="004A2DA5">
        <w:rPr>
          <w:rFonts w:asciiTheme="majorBidi" w:hAnsiTheme="majorBidi" w:cs="Angsana New" w:hint="cs"/>
          <w:sz w:val="30"/>
          <w:szCs w:val="30"/>
          <w:cs/>
        </w:rPr>
        <w:t>และปรับปรุง</w:t>
      </w:r>
      <w:r w:rsidRPr="004A2DA5">
        <w:rPr>
          <w:rFonts w:asciiTheme="majorBidi" w:hAnsiTheme="majorBidi" w:cs="Angsana New"/>
          <w:sz w:val="30"/>
          <w:szCs w:val="30"/>
          <w:cs/>
        </w:rPr>
        <w:t>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</w:t>
      </w:r>
      <w:r w:rsidRPr="004A2DA5">
        <w:rPr>
          <w:rFonts w:asciiTheme="majorBidi" w:hAnsiTheme="majorBidi" w:cs="Angsana New"/>
          <w:sz w:val="30"/>
          <w:szCs w:val="30"/>
        </w:rPr>
        <w:t xml:space="preserve"> 1</w:t>
      </w:r>
      <w:r w:rsidRPr="004A2DA5">
        <w:rPr>
          <w:rFonts w:asciiTheme="majorBidi" w:hAnsiTheme="majorBidi" w:cs="Angsana New"/>
          <w:sz w:val="30"/>
          <w:szCs w:val="30"/>
          <w:cs/>
        </w:rPr>
        <w:t xml:space="preserve"> มกราคมในปีดังต่อไปนี้ และอนุญาตให้นำมาถือปฏิบัติก่อนวันที่มีผลบังคับใช้ได้ อย่างไรก็ตาม กลุ่มบริษัท ไม่ได้นำมาตรฐานการรายงานทางการเงิ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3680C43C" w14:textId="77777777" w:rsidR="004A2DA5" w:rsidRPr="004A2DA5" w:rsidRDefault="004A2DA5" w:rsidP="004A2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4410"/>
        <w:gridCol w:w="1260"/>
      </w:tblGrid>
      <w:tr w:rsidR="004A2DA5" w:rsidRPr="00FE3AE2" w14:paraId="7DE3349E" w14:textId="77777777" w:rsidTr="006206CC">
        <w:trPr>
          <w:tblHeader/>
        </w:trPr>
        <w:tc>
          <w:tcPr>
            <w:tcW w:w="3690" w:type="dxa"/>
            <w:vAlign w:val="bottom"/>
          </w:tcPr>
          <w:p w14:paraId="04F4FC6E" w14:textId="77777777" w:rsidR="004A2DA5" w:rsidRPr="00FE3AE2" w:rsidRDefault="004A2DA5" w:rsidP="00620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E3AE2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  <w:r w:rsidRPr="00FE3AE2">
              <w:rPr>
                <w:rFonts w:ascii="Angsana New" w:eastAsia="Calibri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410" w:type="dxa"/>
            <w:vAlign w:val="bottom"/>
          </w:tcPr>
          <w:p w14:paraId="4584B824" w14:textId="77777777" w:rsidR="004A2DA5" w:rsidRPr="00FE3AE2" w:rsidRDefault="004A2DA5" w:rsidP="00620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FE3AE2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60" w:type="dxa"/>
            <w:vAlign w:val="bottom"/>
          </w:tcPr>
          <w:p w14:paraId="0F990F0E" w14:textId="77777777" w:rsidR="004A2DA5" w:rsidRPr="00FE3AE2" w:rsidRDefault="004A2DA5" w:rsidP="00620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FE3AE2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4A2DA5" w:rsidRPr="00FE3AE2" w14:paraId="47B34F63" w14:textId="77777777" w:rsidTr="006206CC">
        <w:tc>
          <w:tcPr>
            <w:tcW w:w="3690" w:type="dxa"/>
          </w:tcPr>
          <w:p w14:paraId="10669BDF" w14:textId="77777777" w:rsidR="004A2DA5" w:rsidRPr="00FE3AE2" w:rsidRDefault="004A2DA5" w:rsidP="004A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3AE2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E3AE2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4410" w:type="dxa"/>
          </w:tcPr>
          <w:p w14:paraId="4B7660E6" w14:textId="77777777" w:rsidR="004A2DA5" w:rsidRPr="00FE3AE2" w:rsidRDefault="004A2DA5" w:rsidP="00620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3AE2">
              <w:rPr>
                <w:rFonts w:ascii="Angsana New" w:hAnsi="Angsana New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60" w:type="dxa"/>
          </w:tcPr>
          <w:p w14:paraId="17703BD0" w14:textId="77777777" w:rsidR="004A2DA5" w:rsidRPr="00FE3AE2" w:rsidRDefault="004A2DA5" w:rsidP="004A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2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E3AE2">
              <w:rPr>
                <w:rFonts w:ascii="Angsana New" w:eastAsia="Calibri" w:hAnsi="Angsana New"/>
                <w:sz w:val="30"/>
                <w:szCs w:val="30"/>
              </w:rPr>
              <w:t>2571</w:t>
            </w:r>
          </w:p>
        </w:tc>
      </w:tr>
      <w:tr w:rsidR="004A2DA5" w:rsidRPr="00FE71A2" w14:paraId="7BAC2F80" w14:textId="77777777" w:rsidTr="006206CC">
        <w:tc>
          <w:tcPr>
            <w:tcW w:w="3690" w:type="dxa"/>
          </w:tcPr>
          <w:p w14:paraId="44F964FA" w14:textId="77777777" w:rsidR="004A2DA5" w:rsidRPr="00FE3AE2" w:rsidRDefault="004A2DA5" w:rsidP="00620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E3AE2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FE3AE2">
              <w:rPr>
                <w:rFonts w:ascii="Angsana New" w:hAnsi="Angsana New"/>
                <w:sz w:val="30"/>
                <w:szCs w:val="30"/>
              </w:rPr>
              <w:t xml:space="preserve">7 </w:t>
            </w:r>
          </w:p>
        </w:tc>
        <w:tc>
          <w:tcPr>
            <w:tcW w:w="4410" w:type="dxa"/>
          </w:tcPr>
          <w:p w14:paraId="2EA3A6C2" w14:textId="77777777" w:rsidR="004A2DA5" w:rsidRPr="00FE3AE2" w:rsidRDefault="004A2DA5" w:rsidP="00620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E3AE2">
              <w:rPr>
                <w:rFonts w:ascii="Angsana New" w:hAnsi="Angsana New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260" w:type="dxa"/>
          </w:tcPr>
          <w:p w14:paraId="57413572" w14:textId="77777777" w:rsidR="004A2DA5" w:rsidRPr="00FE3AE2" w:rsidRDefault="004A2DA5" w:rsidP="00620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E3AE2">
              <w:rPr>
                <w:rFonts w:ascii="Angsana New" w:eastAsia="Calibri" w:hAnsi="Angsana New"/>
                <w:sz w:val="30"/>
                <w:szCs w:val="30"/>
              </w:rPr>
              <w:t>2571</w:t>
            </w:r>
          </w:p>
        </w:tc>
      </w:tr>
    </w:tbl>
    <w:p w14:paraId="1FB76D15" w14:textId="77777777" w:rsidR="004A2DA5" w:rsidRDefault="004A2DA5" w:rsidP="004A2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0CB18DD" w14:textId="77777777" w:rsidR="004A2DA5" w:rsidRDefault="004A2DA5" w:rsidP="004A2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AA4F531" w14:textId="77777777" w:rsidR="004A2DA5" w:rsidRDefault="004A2DA5" w:rsidP="004A2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7A74095" w14:textId="3A85D0B8" w:rsidR="004A2DA5" w:rsidRPr="001E6866" w:rsidRDefault="004A2DA5" w:rsidP="004A2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1E686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1E6866">
        <w:rPr>
          <w:rFonts w:ascii="Angsana New" w:hAnsi="Angsana New"/>
          <w:b/>
          <w:bCs/>
          <w:i/>
          <w:iCs/>
          <w:sz w:val="30"/>
          <w:szCs w:val="30"/>
        </w:rPr>
        <w:t xml:space="preserve">18 </w:t>
      </w:r>
      <w:r w:rsidRPr="001E6866">
        <w:rPr>
          <w:rFonts w:ascii="Angsana New" w:hAnsi="Angsana New"/>
          <w:b/>
          <w:bCs/>
          <w:i/>
          <w:iCs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06654A02" w14:textId="77777777" w:rsidR="004A2DA5" w:rsidRPr="00C36FDD" w:rsidRDefault="004A2DA5" w:rsidP="004A2DA5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76D4D2D7" w14:textId="77777777" w:rsidR="004A2DA5" w:rsidRPr="00C36FDD" w:rsidRDefault="004A2DA5" w:rsidP="004A2DA5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36FDD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C36FDD">
        <w:rPr>
          <w:rFonts w:ascii="Angsana New" w:hAnsi="Angsana New"/>
          <w:color w:val="000000"/>
          <w:sz w:val="30"/>
          <w:szCs w:val="30"/>
        </w:rPr>
        <w:t xml:space="preserve">18 </w:t>
      </w:r>
      <w:r w:rsidRPr="00C36FDD">
        <w:rPr>
          <w:rFonts w:ascii="Angsana New" w:hAnsi="Angsana New"/>
          <w:color w:val="000000"/>
          <w:sz w:val="30"/>
          <w:szCs w:val="30"/>
          <w:cs/>
        </w:rPr>
        <w:t xml:space="preserve">จะมาแทนมาตรฐานการบัญชี ฉบับที่ </w:t>
      </w:r>
      <w:r w:rsidRPr="00C36FDD">
        <w:rPr>
          <w:rFonts w:ascii="Angsana New" w:hAnsi="Angsana New"/>
          <w:color w:val="000000"/>
          <w:sz w:val="30"/>
          <w:szCs w:val="30"/>
        </w:rPr>
        <w:t>1</w:t>
      </w:r>
      <w:r w:rsidRPr="00C36FDD">
        <w:rPr>
          <w:rFonts w:ascii="Angsana New" w:hAnsi="Angsana New"/>
          <w:color w:val="000000"/>
          <w:sz w:val="30"/>
          <w:szCs w:val="30"/>
          <w:cs/>
        </w:rPr>
        <w:t xml:space="preserve"> เรื่อง</w:t>
      </w:r>
      <w:r w:rsidRPr="00C36FDD">
        <w:rPr>
          <w:rFonts w:ascii="Angsana New" w:hAnsi="Angsana New"/>
          <w:color w:val="000000"/>
          <w:sz w:val="30"/>
          <w:szCs w:val="30"/>
        </w:rPr>
        <w:t xml:space="preserve"> </w:t>
      </w:r>
      <w:r w:rsidRPr="00C36FDD">
        <w:rPr>
          <w:rFonts w:ascii="Angsana New" w:hAnsi="Angsana New"/>
          <w:i/>
          <w:iCs/>
          <w:color w:val="000000"/>
          <w:sz w:val="30"/>
          <w:szCs w:val="30"/>
          <w:cs/>
        </w:rPr>
        <w:t>การนำเสนองบการเงิน</w:t>
      </w:r>
      <w:r w:rsidRPr="00C36FDD">
        <w:rPr>
          <w:rFonts w:ascii="Angsana New" w:hAnsi="Angsana New"/>
          <w:color w:val="000000"/>
          <w:sz w:val="30"/>
          <w:szCs w:val="30"/>
        </w:rPr>
        <w:t xml:space="preserve"> </w:t>
      </w:r>
      <w:r w:rsidRPr="00C36FDD">
        <w:rPr>
          <w:rFonts w:ascii="Angsana New" w:hAnsi="Angsana New"/>
          <w:color w:val="000000"/>
          <w:sz w:val="30"/>
          <w:szCs w:val="30"/>
          <w:cs/>
        </w:rPr>
        <w:t>และนำเสนอข้อกำหนดที่สำคัญใหม่ดังต่อไปนี้</w:t>
      </w:r>
    </w:p>
    <w:p w14:paraId="5DA97113" w14:textId="77777777" w:rsidR="004A2DA5" w:rsidRPr="00C36FDD" w:rsidRDefault="004A2DA5" w:rsidP="004A2DA5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863C031" w14:textId="77777777" w:rsidR="004A2DA5" w:rsidRPr="00C36FDD" w:rsidRDefault="004A2DA5" w:rsidP="004A2DA5">
      <w:pPr>
        <w:pStyle w:val="ListParagraph"/>
        <w:numPr>
          <w:ilvl w:val="0"/>
          <w:numId w:val="46"/>
        </w:numPr>
        <w:tabs>
          <w:tab w:val="clear" w:pos="907"/>
          <w:tab w:val="left" w:pos="990"/>
          <w:tab w:val="left" w:pos="1350"/>
          <w:tab w:val="num" w:pos="2617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C36FDD">
        <w:rPr>
          <w:rFonts w:ascii="Angsana New" w:hAnsi="Angsana New"/>
          <w:color w:val="000000"/>
          <w:sz w:val="30"/>
          <w:szCs w:val="30"/>
          <w:cs/>
        </w:rPr>
        <w:t xml:space="preserve">กิจการต้องจัดหมวดหมู่รายได้และค่าใช้จ่ายทั้งหมดในงบกำไรหรือขาดทุนออกเป็น </w:t>
      </w:r>
      <w:r w:rsidRPr="00C36FDD">
        <w:rPr>
          <w:rFonts w:ascii="Angsana New" w:hAnsi="Angsana New"/>
          <w:color w:val="000000"/>
          <w:sz w:val="30"/>
          <w:szCs w:val="30"/>
        </w:rPr>
        <w:t xml:space="preserve">5 </w:t>
      </w:r>
      <w:r w:rsidRPr="00C36FDD">
        <w:rPr>
          <w:rFonts w:ascii="Angsana New" w:hAnsi="Angsana New"/>
          <w:color w:val="000000"/>
          <w:sz w:val="30"/>
          <w:szCs w:val="30"/>
          <w:cs/>
        </w:rPr>
        <w:t>หมวด ได้แก่ หมวดการดำเนินงาน หมวดการลงทุน หมวดการจัดหาเงินทุน หมวดการดำเนินงานที่ยกเลิก และหมวดภาษีเงินได้ นอกจากนี้ กิจการต้องนำเสนอยอดรวมย่อยที่กำหนดขึ้นใหม่นั่นคือ “กำไรหรือขาดทุนจากการดำเนินงาน” ทั้งนี้</w:t>
      </w:r>
      <w:r w:rsidRPr="00C36FDD">
        <w:rPr>
          <w:rFonts w:ascii="Angsana New" w:hAnsi="Angsana New"/>
          <w:color w:val="000000"/>
          <w:sz w:val="30"/>
          <w:szCs w:val="30"/>
        </w:rPr>
        <w:t xml:space="preserve"> </w:t>
      </w:r>
      <w:r w:rsidRPr="00C36FDD">
        <w:rPr>
          <w:rFonts w:ascii="Angsana New" w:hAnsi="Angsana New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35D0ECEC" w14:textId="77777777" w:rsidR="004A2DA5" w:rsidRPr="00C36FDD" w:rsidRDefault="004A2DA5" w:rsidP="004A2DA5">
      <w:pPr>
        <w:pStyle w:val="ListParagraph"/>
        <w:numPr>
          <w:ilvl w:val="0"/>
          <w:numId w:val="46"/>
        </w:numPr>
        <w:tabs>
          <w:tab w:val="clear" w:pos="907"/>
          <w:tab w:val="left" w:pos="990"/>
          <w:tab w:val="left" w:pos="1350"/>
          <w:tab w:val="num" w:pos="2617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C36FDD">
        <w:rPr>
          <w:rFonts w:ascii="Angsana New" w:hAnsi="Angsana New"/>
          <w:color w:val="000000"/>
          <w:sz w:val="30"/>
          <w:szCs w:val="30"/>
          <w:cs/>
        </w:rPr>
        <w:t>ต้องเปิดเผยมาตรวัดผลการดำเนินงานที่นิยามโดยฝ่ายบริหาร (หรือ “</w:t>
      </w:r>
      <w:r w:rsidRPr="00C36FDD">
        <w:rPr>
          <w:rFonts w:ascii="Angsana New" w:hAnsi="Angsana New"/>
          <w:color w:val="000000"/>
          <w:sz w:val="30"/>
          <w:szCs w:val="30"/>
        </w:rPr>
        <w:t xml:space="preserve">MPMs”) </w:t>
      </w:r>
      <w:r w:rsidRPr="00C36FDD">
        <w:rPr>
          <w:rFonts w:ascii="Angsana New" w:hAnsi="Angsana New"/>
          <w:color w:val="000000"/>
          <w:sz w:val="30"/>
          <w:szCs w:val="30"/>
          <w:cs/>
        </w:rPr>
        <w:t>ไว้ในหมายเหตุประกอบ           งบการเงินข้อเดียว</w:t>
      </w:r>
    </w:p>
    <w:p w14:paraId="2B1DDA66" w14:textId="77777777" w:rsidR="004A2DA5" w:rsidRPr="00C36FDD" w:rsidRDefault="004A2DA5" w:rsidP="004A2DA5">
      <w:pPr>
        <w:pStyle w:val="ListParagraph"/>
        <w:numPr>
          <w:ilvl w:val="0"/>
          <w:numId w:val="46"/>
        </w:numPr>
        <w:tabs>
          <w:tab w:val="clear" w:pos="907"/>
          <w:tab w:val="left" w:pos="990"/>
          <w:tab w:val="left" w:pos="1350"/>
          <w:tab w:val="num" w:pos="2617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C36FDD">
        <w:rPr>
          <w:rFonts w:ascii="Angsana New" w:hAnsi="Angsana New"/>
          <w:color w:val="000000"/>
          <w:sz w:val="30"/>
          <w:szCs w:val="30"/>
          <w:cs/>
        </w:rPr>
        <w:t>ให้แนวทางเพิ่มเติมเกี่ยวกับการจัดกลุ่มข้อมูลในงบการเงิน</w:t>
      </w:r>
    </w:p>
    <w:p w14:paraId="33504B87" w14:textId="77777777" w:rsidR="004A2DA5" w:rsidRPr="00C36FDD" w:rsidRDefault="004A2DA5" w:rsidP="004A2DA5">
      <w:pPr>
        <w:pStyle w:val="ListParagraph"/>
        <w:tabs>
          <w:tab w:val="clear" w:pos="907"/>
          <w:tab w:val="left" w:pos="135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C1222F0" w14:textId="77777777" w:rsidR="00141F4B" w:rsidRDefault="004A2DA5" w:rsidP="00141F4B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36FDD">
        <w:rPr>
          <w:rFonts w:ascii="Angsana New" w:hAnsi="Angsana New"/>
          <w:color w:val="000000"/>
          <w:sz w:val="30"/>
          <w:szCs w:val="30"/>
          <w:cs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ทุกกิจการต้องนำกำไรหรือขาดทุนจากการดำเนินงานที่เป็นยอดรวมย่อยเป็นจุดเริ่มต้นของงบกระแส</w:t>
      </w:r>
      <w:r>
        <w:rPr>
          <w:rFonts w:ascii="Angsana New" w:hAnsi="Angsana New"/>
          <w:color w:val="000000"/>
          <w:sz w:val="30"/>
          <w:szCs w:val="30"/>
        </w:rPr>
        <w:br/>
      </w:r>
      <w:r w:rsidRPr="00C36FDD">
        <w:rPr>
          <w:rFonts w:ascii="Angsana New" w:hAnsi="Angsana New"/>
          <w:color w:val="000000"/>
          <w:sz w:val="30"/>
          <w:szCs w:val="30"/>
          <w:cs/>
        </w:rPr>
        <w:t>เงินสด เมื่อกิจการนำเสนอกระแสเงินสดจากกิจกรรมดำเนินงานโดยวิธีทางอ้อม</w:t>
      </w:r>
    </w:p>
    <w:p w14:paraId="6C92B350" w14:textId="77777777" w:rsidR="00141F4B" w:rsidRDefault="00141F4B" w:rsidP="00141F4B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7D5834C" w14:textId="5ED355E2" w:rsidR="004A2DA5" w:rsidRPr="00141F4B" w:rsidRDefault="00141F4B" w:rsidP="00141F4B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1F4B">
        <w:rPr>
          <w:rFonts w:asciiTheme="majorBidi" w:hAnsiTheme="majorBidi"/>
          <w:sz w:val="30"/>
          <w:szCs w:val="30"/>
          <w:cs/>
        </w:rPr>
        <w:t>ขณะนี้ผู้บริหารกา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</w:t>
      </w:r>
    </w:p>
    <w:p w14:paraId="477AEEFF" w14:textId="77777777" w:rsidR="004A2DA5" w:rsidRPr="00141F4B" w:rsidRDefault="004A2DA5" w:rsidP="004A2DA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0"/>
        </w:tabs>
        <w:spacing w:after="0"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4A2DA5" w:rsidRPr="00141F4B" w:rsidSect="00793F21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gNumType w:start="1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C514E" w14:textId="77777777" w:rsidR="00126106" w:rsidRDefault="00126106">
      <w:r>
        <w:separator/>
      </w:r>
    </w:p>
  </w:endnote>
  <w:endnote w:type="continuationSeparator" w:id="0">
    <w:p w14:paraId="4C8147DC" w14:textId="77777777" w:rsidR="00126106" w:rsidRDefault="00126106">
      <w:r>
        <w:continuationSeparator/>
      </w:r>
    </w:p>
  </w:endnote>
  <w:endnote w:type="continuationNotice" w:id="1">
    <w:p w14:paraId="436D5A43" w14:textId="77777777" w:rsidR="00126106" w:rsidRDefault="0012610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1806295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0"/>
        <w:szCs w:val="30"/>
      </w:rPr>
    </w:sdtEndPr>
    <w:sdtContent>
      <w:p w14:paraId="382D5510" w14:textId="4CD57E78" w:rsidR="00547D5C" w:rsidRPr="00B92CFC" w:rsidRDefault="00B92CFC" w:rsidP="00B92CFC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B92CF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B92CF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B92CF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B92CFC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B92CF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D9007" w14:textId="77777777" w:rsidR="00126106" w:rsidRDefault="00126106">
      <w:r>
        <w:separator/>
      </w:r>
    </w:p>
  </w:footnote>
  <w:footnote w:type="continuationSeparator" w:id="0">
    <w:p w14:paraId="00D9BFFB" w14:textId="77777777" w:rsidR="00126106" w:rsidRDefault="00126106">
      <w:r>
        <w:continuationSeparator/>
      </w:r>
    </w:p>
  </w:footnote>
  <w:footnote w:type="continuationNotice" w:id="1">
    <w:p w14:paraId="623BAC95" w14:textId="77777777" w:rsidR="00126106" w:rsidRDefault="0012610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F0FD4" w14:textId="77777777" w:rsidR="00685665" w:rsidRPr="003E24D3" w:rsidRDefault="00685665" w:rsidP="006856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ซีพีอาร์ โกมุ อินดัสเตรียล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29EEEA85" w14:textId="77777777" w:rsidR="00685665" w:rsidRPr="003E24D3" w:rsidRDefault="00685665" w:rsidP="006856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B97259">
      <w:rPr>
        <w:rFonts w:ascii="Angsana New" w:hAnsi="Angsana New" w:cs="Angsana New" w:hint="cs"/>
        <w:b/>
        <w:bCs/>
        <w:sz w:val="32"/>
        <w:szCs w:val="32"/>
        <w:cs/>
      </w:rPr>
      <w:t>ระหว่าง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DA7B420" w14:textId="35E9E1B1" w:rsidR="00685665" w:rsidRDefault="006C265F" w:rsidP="0068566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="002C084F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สิ้นสุดวันที่</w:t>
    </w:r>
    <w:r w:rsidRPr="00E411E7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="002D308A" w:rsidRPr="002D308A">
      <w:rPr>
        <w:rFonts w:ascii="Angsana New" w:hAnsi="Angsana New" w:cs="Angsana New"/>
        <w:sz w:val="32"/>
        <w:szCs w:val="32"/>
        <w:lang w:val="en-US" w:bidi="th-TH"/>
      </w:rPr>
      <w:t>3</w:t>
    </w:r>
    <w:r w:rsidR="002C084F">
      <w:rPr>
        <w:rFonts w:ascii="Angsana New" w:hAnsi="Angsana New" w:cs="Angsana New"/>
        <w:sz w:val="32"/>
        <w:szCs w:val="32"/>
        <w:lang w:val="en-US" w:bidi="th-TH"/>
      </w:rPr>
      <w:t>0</w:t>
    </w:r>
    <w:r w:rsidR="002D308A" w:rsidRPr="002D308A"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="002C084F" w:rsidRPr="002C084F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="00D7628E" w:rsidRPr="00D37285">
      <w:rPr>
        <w:rFonts w:ascii="Angsana New" w:hAnsi="Angsana New" w:cs="Angsana New"/>
        <w:sz w:val="32"/>
        <w:szCs w:val="32"/>
        <w:lang w:bidi="th-TH"/>
      </w:rPr>
      <w:t>256</w:t>
    </w:r>
    <w:r w:rsidR="002D308A">
      <w:rPr>
        <w:rFonts w:ascii="Angsana New" w:hAnsi="Angsana New" w:cs="Angsana New"/>
        <w:sz w:val="32"/>
        <w:szCs w:val="32"/>
        <w:lang w:val="en-US" w:bidi="th-TH"/>
      </w:rPr>
      <w:t>9</w:t>
    </w:r>
    <w:r w:rsidR="00D7628E"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685665"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>(</w:t>
    </w:r>
    <w:r w:rsidR="00685665"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ไม่ได้ตรวจสอบ</w:t>
    </w:r>
    <w:r w:rsidR="00685665"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>)</w:t>
    </w:r>
  </w:p>
  <w:p w14:paraId="0A346E26" w14:textId="77777777" w:rsidR="000519A2" w:rsidRPr="001329D0" w:rsidRDefault="000519A2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5968D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BF6CEA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902E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7F66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6E95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DE31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5059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FC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6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E04A6"/>
    <w:multiLevelType w:val="singleLevel"/>
    <w:tmpl w:val="87FA01D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D565880"/>
    <w:multiLevelType w:val="singleLevel"/>
    <w:tmpl w:val="F8EC0A0C"/>
    <w:lvl w:ilvl="0">
      <w:start w:val="1"/>
      <w:numFmt w:val="thaiLetters"/>
      <w:lvlText w:val="(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color w:val="auto"/>
        <w:sz w:val="30"/>
        <w:szCs w:val="30"/>
      </w:rPr>
    </w:lvl>
  </w:abstractNum>
  <w:abstractNum w:abstractNumId="13" w15:restartNumberingAfterBreak="0">
    <w:nsid w:val="0F4920B8"/>
    <w:multiLevelType w:val="hybridMultilevel"/>
    <w:tmpl w:val="7F148658"/>
    <w:lvl w:ilvl="0" w:tplc="2E48107A">
      <w:start w:val="1"/>
      <w:numFmt w:val="thaiLetters"/>
      <w:lvlText w:val="%1."/>
      <w:lvlJc w:val="left"/>
      <w:pPr>
        <w:ind w:left="900" w:hanging="360"/>
      </w:pPr>
      <w:rPr>
        <w:rFonts w:ascii="Times New Roman" w:hAnsi="Times New Roman" w:cs="Times New Roman" w:hint="default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10A40B2A"/>
    <w:multiLevelType w:val="multilevel"/>
    <w:tmpl w:val="5554DBE4"/>
    <w:lvl w:ilvl="0">
      <w:start w:val="1"/>
      <w:numFmt w:val="decimal"/>
      <w:lvlText w:val="%1"/>
      <w:lvlJc w:val="left"/>
      <w:pPr>
        <w:tabs>
          <w:tab w:val="num" w:pos="10958"/>
        </w:tabs>
        <w:ind w:left="109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1298"/>
        </w:tabs>
        <w:ind w:left="112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638"/>
        </w:tabs>
        <w:ind w:left="116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1979"/>
        </w:tabs>
        <w:ind w:left="119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2319"/>
        </w:tabs>
        <w:ind w:left="123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2659"/>
        </w:tabs>
        <w:ind w:left="126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2999"/>
        </w:tabs>
        <w:ind w:left="129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13339"/>
        </w:tabs>
        <w:ind w:left="133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13679"/>
        </w:tabs>
        <w:ind w:left="13679" w:hanging="340"/>
      </w:pPr>
      <w:rPr>
        <w:rFonts w:ascii="Symbol" w:hAnsi="Symbol" w:hint="default"/>
      </w:rPr>
    </w:lvl>
  </w:abstractNum>
  <w:abstractNum w:abstractNumId="15" w15:restartNumberingAfterBreak="0">
    <w:nsid w:val="182C06EA"/>
    <w:multiLevelType w:val="hybridMultilevel"/>
    <w:tmpl w:val="EF2026A6"/>
    <w:lvl w:ilvl="0" w:tplc="A606A07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C1711E"/>
    <w:multiLevelType w:val="hybridMultilevel"/>
    <w:tmpl w:val="EC5AC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1DA2650"/>
    <w:multiLevelType w:val="hybridMultilevel"/>
    <w:tmpl w:val="F81ABD10"/>
    <w:lvl w:ilvl="0" w:tplc="090A1E32">
      <w:start w:val="7"/>
      <w:numFmt w:val="decimal"/>
      <w:lvlText w:val="%1"/>
      <w:lvlJc w:val="left"/>
      <w:pPr>
        <w:ind w:left="90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7263C93"/>
    <w:multiLevelType w:val="multilevel"/>
    <w:tmpl w:val="B956CB1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4BB531F4"/>
    <w:multiLevelType w:val="hybridMultilevel"/>
    <w:tmpl w:val="3B1C10A0"/>
    <w:lvl w:ilvl="0" w:tplc="CD443532">
      <w:start w:val="8"/>
      <w:numFmt w:val="decimal"/>
      <w:lvlText w:val="%1"/>
      <w:lvlJc w:val="left"/>
      <w:pPr>
        <w:ind w:left="90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32" w15:restartNumberingAfterBreak="0">
    <w:nsid w:val="5A40057D"/>
    <w:multiLevelType w:val="hybridMultilevel"/>
    <w:tmpl w:val="7780C76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21512BB"/>
    <w:multiLevelType w:val="hybridMultilevel"/>
    <w:tmpl w:val="ADA8A01E"/>
    <w:lvl w:ilvl="0" w:tplc="14B85A6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94A104C"/>
    <w:multiLevelType w:val="hybridMultilevel"/>
    <w:tmpl w:val="A762FBBC"/>
    <w:lvl w:ilvl="0" w:tplc="CA804A92">
      <w:start w:val="1"/>
      <w:numFmt w:val="thaiLetters"/>
      <w:lvlText w:val="%1)"/>
      <w:lvlJc w:val="left"/>
      <w:pPr>
        <w:tabs>
          <w:tab w:val="num" w:pos="1345"/>
        </w:tabs>
        <w:ind w:left="1345" w:hanging="465"/>
      </w:pPr>
      <w:rPr>
        <w:rFonts w:ascii="Times New Roman" w:hAnsi="Times New Roman" w:cs="Times New Roman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7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622705"/>
    <w:multiLevelType w:val="hybridMultilevel"/>
    <w:tmpl w:val="94200278"/>
    <w:lvl w:ilvl="0" w:tplc="38BE1B88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1A5ADF"/>
    <w:multiLevelType w:val="hybridMultilevel"/>
    <w:tmpl w:val="AAAE63C8"/>
    <w:lvl w:ilvl="0" w:tplc="7D4EB0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1120319"/>
    <w:multiLevelType w:val="hybridMultilevel"/>
    <w:tmpl w:val="62F4C628"/>
    <w:lvl w:ilvl="0" w:tplc="5D6EA584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353FD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73AF5CF1"/>
    <w:multiLevelType w:val="hybridMultilevel"/>
    <w:tmpl w:val="396AE80E"/>
    <w:lvl w:ilvl="0" w:tplc="FA2A9E74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874436A"/>
    <w:multiLevelType w:val="multilevel"/>
    <w:tmpl w:val="91E46A72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994987232">
    <w:abstractNumId w:val="19"/>
  </w:num>
  <w:num w:numId="2" w16cid:durableId="2025131111">
    <w:abstractNumId w:val="14"/>
  </w:num>
  <w:num w:numId="3" w16cid:durableId="1461993465">
    <w:abstractNumId w:val="26"/>
  </w:num>
  <w:num w:numId="4" w16cid:durableId="1105347065">
    <w:abstractNumId w:val="28"/>
  </w:num>
  <w:num w:numId="5" w16cid:durableId="1768380292">
    <w:abstractNumId w:val="44"/>
  </w:num>
  <w:num w:numId="6" w16cid:durableId="1472791969">
    <w:abstractNumId w:val="20"/>
  </w:num>
  <w:num w:numId="7" w16cid:durableId="590360029">
    <w:abstractNumId w:val="43"/>
  </w:num>
  <w:num w:numId="8" w16cid:durableId="191771123">
    <w:abstractNumId w:val="13"/>
  </w:num>
  <w:num w:numId="9" w16cid:durableId="1100947837">
    <w:abstractNumId w:val="9"/>
  </w:num>
  <w:num w:numId="10" w16cid:durableId="2146314204">
    <w:abstractNumId w:val="7"/>
  </w:num>
  <w:num w:numId="11" w16cid:durableId="1877889145">
    <w:abstractNumId w:val="6"/>
  </w:num>
  <w:num w:numId="12" w16cid:durableId="1522551126">
    <w:abstractNumId w:val="5"/>
  </w:num>
  <w:num w:numId="13" w16cid:durableId="699009401">
    <w:abstractNumId w:val="8"/>
  </w:num>
  <w:num w:numId="14" w16cid:durableId="1288927288">
    <w:abstractNumId w:val="3"/>
  </w:num>
  <w:num w:numId="15" w16cid:durableId="127475639">
    <w:abstractNumId w:val="2"/>
  </w:num>
  <w:num w:numId="16" w16cid:durableId="1341733793">
    <w:abstractNumId w:val="0"/>
  </w:num>
  <w:num w:numId="17" w16cid:durableId="1433547052">
    <w:abstractNumId w:val="1"/>
  </w:num>
  <w:num w:numId="18" w16cid:durableId="1047604314">
    <w:abstractNumId w:val="4"/>
  </w:num>
  <w:num w:numId="19" w16cid:durableId="882641392">
    <w:abstractNumId w:val="25"/>
  </w:num>
  <w:num w:numId="20" w16cid:durableId="2057197689">
    <w:abstractNumId w:val="36"/>
  </w:num>
  <w:num w:numId="21" w16cid:durableId="1978946295">
    <w:abstractNumId w:val="10"/>
  </w:num>
  <w:num w:numId="22" w16cid:durableId="1522552247">
    <w:abstractNumId w:val="45"/>
  </w:num>
  <w:num w:numId="23" w16cid:durableId="1740905162">
    <w:abstractNumId w:val="31"/>
  </w:num>
  <w:num w:numId="24" w16cid:durableId="831022288">
    <w:abstractNumId w:val="16"/>
  </w:num>
  <w:num w:numId="25" w16cid:durableId="1636371028">
    <w:abstractNumId w:val="12"/>
  </w:num>
  <w:num w:numId="26" w16cid:durableId="2029066217">
    <w:abstractNumId w:val="35"/>
  </w:num>
  <w:num w:numId="27" w16cid:durableId="732656447">
    <w:abstractNumId w:val="27"/>
  </w:num>
  <w:num w:numId="28" w16cid:durableId="557978544">
    <w:abstractNumId w:val="29"/>
  </w:num>
  <w:num w:numId="29" w16cid:durableId="1442384721">
    <w:abstractNumId w:val="37"/>
  </w:num>
  <w:num w:numId="30" w16cid:durableId="2073388794">
    <w:abstractNumId w:val="39"/>
  </w:num>
  <w:num w:numId="31" w16cid:durableId="1830242174">
    <w:abstractNumId w:val="15"/>
  </w:num>
  <w:num w:numId="32" w16cid:durableId="1575970237">
    <w:abstractNumId w:val="34"/>
  </w:num>
  <w:num w:numId="33" w16cid:durableId="628899937">
    <w:abstractNumId w:val="32"/>
  </w:num>
  <w:num w:numId="34" w16cid:durableId="1092314747">
    <w:abstractNumId w:val="41"/>
  </w:num>
  <w:num w:numId="35" w16cid:durableId="1596666500">
    <w:abstractNumId w:val="17"/>
  </w:num>
  <w:num w:numId="36" w16cid:durableId="922883359">
    <w:abstractNumId w:val="33"/>
  </w:num>
  <w:num w:numId="37" w16cid:durableId="1573810295">
    <w:abstractNumId w:val="40"/>
  </w:num>
  <w:num w:numId="38" w16cid:durableId="801845648">
    <w:abstractNumId w:val="24"/>
  </w:num>
  <w:num w:numId="39" w16cid:durableId="1450082132">
    <w:abstractNumId w:val="11"/>
  </w:num>
  <w:num w:numId="40" w16cid:durableId="433328596">
    <w:abstractNumId w:val="21"/>
  </w:num>
  <w:num w:numId="41" w16cid:durableId="544298360">
    <w:abstractNumId w:val="23"/>
  </w:num>
  <w:num w:numId="42" w16cid:durableId="28650501">
    <w:abstractNumId w:val="38"/>
  </w:num>
  <w:num w:numId="43" w16cid:durableId="666858001">
    <w:abstractNumId w:val="30"/>
  </w:num>
  <w:num w:numId="44" w16cid:durableId="1672952356">
    <w:abstractNumId w:val="18"/>
  </w:num>
  <w:num w:numId="45" w16cid:durableId="1186290930">
    <w:abstractNumId w:val="42"/>
  </w:num>
  <w:num w:numId="46" w16cid:durableId="657731334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D1"/>
    <w:rsid w:val="00000905"/>
    <w:rsid w:val="00000F14"/>
    <w:rsid w:val="00001087"/>
    <w:rsid w:val="000014C9"/>
    <w:rsid w:val="00001ADE"/>
    <w:rsid w:val="00002014"/>
    <w:rsid w:val="00002B68"/>
    <w:rsid w:val="00002C37"/>
    <w:rsid w:val="00002E91"/>
    <w:rsid w:val="0000361D"/>
    <w:rsid w:val="000036BD"/>
    <w:rsid w:val="000039A4"/>
    <w:rsid w:val="00005BAB"/>
    <w:rsid w:val="00005D89"/>
    <w:rsid w:val="00007166"/>
    <w:rsid w:val="0000768B"/>
    <w:rsid w:val="00007B57"/>
    <w:rsid w:val="00007D21"/>
    <w:rsid w:val="0001102F"/>
    <w:rsid w:val="0001192B"/>
    <w:rsid w:val="00012081"/>
    <w:rsid w:val="00012EC5"/>
    <w:rsid w:val="000132DF"/>
    <w:rsid w:val="000135CB"/>
    <w:rsid w:val="00014E23"/>
    <w:rsid w:val="00015364"/>
    <w:rsid w:val="00015C52"/>
    <w:rsid w:val="00016540"/>
    <w:rsid w:val="000202DC"/>
    <w:rsid w:val="0002055E"/>
    <w:rsid w:val="000208DF"/>
    <w:rsid w:val="000215A2"/>
    <w:rsid w:val="00021C32"/>
    <w:rsid w:val="00022288"/>
    <w:rsid w:val="000224D3"/>
    <w:rsid w:val="00023605"/>
    <w:rsid w:val="00023831"/>
    <w:rsid w:val="00023CE6"/>
    <w:rsid w:val="000249AD"/>
    <w:rsid w:val="00024D7C"/>
    <w:rsid w:val="0002659A"/>
    <w:rsid w:val="0002666D"/>
    <w:rsid w:val="00027430"/>
    <w:rsid w:val="00030C0D"/>
    <w:rsid w:val="00030E69"/>
    <w:rsid w:val="00031241"/>
    <w:rsid w:val="00032C5E"/>
    <w:rsid w:val="00032F78"/>
    <w:rsid w:val="0003377F"/>
    <w:rsid w:val="000338AF"/>
    <w:rsid w:val="00033D0B"/>
    <w:rsid w:val="00033EFB"/>
    <w:rsid w:val="000346AA"/>
    <w:rsid w:val="00034A64"/>
    <w:rsid w:val="000351AC"/>
    <w:rsid w:val="000359AD"/>
    <w:rsid w:val="00035A15"/>
    <w:rsid w:val="00035CFE"/>
    <w:rsid w:val="00035D27"/>
    <w:rsid w:val="00040B63"/>
    <w:rsid w:val="0004113C"/>
    <w:rsid w:val="0004120C"/>
    <w:rsid w:val="00041BA2"/>
    <w:rsid w:val="00041D97"/>
    <w:rsid w:val="000423BD"/>
    <w:rsid w:val="000427CC"/>
    <w:rsid w:val="00042F74"/>
    <w:rsid w:val="0004314C"/>
    <w:rsid w:val="000434F1"/>
    <w:rsid w:val="00044FDB"/>
    <w:rsid w:val="0004509B"/>
    <w:rsid w:val="00045807"/>
    <w:rsid w:val="00045ECF"/>
    <w:rsid w:val="000460CE"/>
    <w:rsid w:val="000467E6"/>
    <w:rsid w:val="00046B70"/>
    <w:rsid w:val="00047EA3"/>
    <w:rsid w:val="00050012"/>
    <w:rsid w:val="00050DDE"/>
    <w:rsid w:val="00051879"/>
    <w:rsid w:val="000519A2"/>
    <w:rsid w:val="000521B3"/>
    <w:rsid w:val="00054433"/>
    <w:rsid w:val="00054F23"/>
    <w:rsid w:val="00055208"/>
    <w:rsid w:val="0005542F"/>
    <w:rsid w:val="000558C4"/>
    <w:rsid w:val="00056274"/>
    <w:rsid w:val="000568FA"/>
    <w:rsid w:val="00056A14"/>
    <w:rsid w:val="000570AA"/>
    <w:rsid w:val="00057C4F"/>
    <w:rsid w:val="000605A6"/>
    <w:rsid w:val="00060D87"/>
    <w:rsid w:val="00060DA1"/>
    <w:rsid w:val="00061A80"/>
    <w:rsid w:val="000624A5"/>
    <w:rsid w:val="0006276B"/>
    <w:rsid w:val="00062C4B"/>
    <w:rsid w:val="00063020"/>
    <w:rsid w:val="00063093"/>
    <w:rsid w:val="00063612"/>
    <w:rsid w:val="00063C95"/>
    <w:rsid w:val="000652EC"/>
    <w:rsid w:val="00066174"/>
    <w:rsid w:val="00066461"/>
    <w:rsid w:val="00066524"/>
    <w:rsid w:val="000667FD"/>
    <w:rsid w:val="000670CB"/>
    <w:rsid w:val="000675C1"/>
    <w:rsid w:val="00067939"/>
    <w:rsid w:val="00067A00"/>
    <w:rsid w:val="000701EB"/>
    <w:rsid w:val="00070D48"/>
    <w:rsid w:val="00071593"/>
    <w:rsid w:val="00071A07"/>
    <w:rsid w:val="00071BA8"/>
    <w:rsid w:val="00071E82"/>
    <w:rsid w:val="0007276B"/>
    <w:rsid w:val="00075166"/>
    <w:rsid w:val="0007529E"/>
    <w:rsid w:val="00076F03"/>
    <w:rsid w:val="00076F2A"/>
    <w:rsid w:val="00077757"/>
    <w:rsid w:val="00080CDF"/>
    <w:rsid w:val="00080DC1"/>
    <w:rsid w:val="00081555"/>
    <w:rsid w:val="00081591"/>
    <w:rsid w:val="000816EC"/>
    <w:rsid w:val="00081786"/>
    <w:rsid w:val="000822FF"/>
    <w:rsid w:val="00083A6A"/>
    <w:rsid w:val="00085901"/>
    <w:rsid w:val="00085E4E"/>
    <w:rsid w:val="00085EAB"/>
    <w:rsid w:val="00086443"/>
    <w:rsid w:val="000867BA"/>
    <w:rsid w:val="00086E06"/>
    <w:rsid w:val="00087870"/>
    <w:rsid w:val="00087DF9"/>
    <w:rsid w:val="000901E2"/>
    <w:rsid w:val="0009177C"/>
    <w:rsid w:val="000917BC"/>
    <w:rsid w:val="00092224"/>
    <w:rsid w:val="00092CB6"/>
    <w:rsid w:val="000931D6"/>
    <w:rsid w:val="000937D7"/>
    <w:rsid w:val="00093C9D"/>
    <w:rsid w:val="0009552F"/>
    <w:rsid w:val="000959C3"/>
    <w:rsid w:val="0009628F"/>
    <w:rsid w:val="00096740"/>
    <w:rsid w:val="00096AC7"/>
    <w:rsid w:val="00097002"/>
    <w:rsid w:val="000977BD"/>
    <w:rsid w:val="000978EF"/>
    <w:rsid w:val="00097CD1"/>
    <w:rsid w:val="000A078A"/>
    <w:rsid w:val="000A0804"/>
    <w:rsid w:val="000A0F55"/>
    <w:rsid w:val="000A0FBB"/>
    <w:rsid w:val="000A12A1"/>
    <w:rsid w:val="000A1619"/>
    <w:rsid w:val="000A171A"/>
    <w:rsid w:val="000A2FC1"/>
    <w:rsid w:val="000A3A33"/>
    <w:rsid w:val="000A42C6"/>
    <w:rsid w:val="000A458E"/>
    <w:rsid w:val="000A4C41"/>
    <w:rsid w:val="000A5073"/>
    <w:rsid w:val="000A551F"/>
    <w:rsid w:val="000A66B9"/>
    <w:rsid w:val="000A78E1"/>
    <w:rsid w:val="000A7957"/>
    <w:rsid w:val="000B0B2E"/>
    <w:rsid w:val="000B0D32"/>
    <w:rsid w:val="000B142E"/>
    <w:rsid w:val="000B16E6"/>
    <w:rsid w:val="000B29B4"/>
    <w:rsid w:val="000B33B6"/>
    <w:rsid w:val="000B33FE"/>
    <w:rsid w:val="000B3779"/>
    <w:rsid w:val="000B37BB"/>
    <w:rsid w:val="000B4486"/>
    <w:rsid w:val="000B50BA"/>
    <w:rsid w:val="000B549E"/>
    <w:rsid w:val="000B5E6A"/>
    <w:rsid w:val="000B6C82"/>
    <w:rsid w:val="000B6EB0"/>
    <w:rsid w:val="000B7492"/>
    <w:rsid w:val="000C00BB"/>
    <w:rsid w:val="000C00C1"/>
    <w:rsid w:val="000C12C2"/>
    <w:rsid w:val="000C1F3C"/>
    <w:rsid w:val="000C27FB"/>
    <w:rsid w:val="000C44F2"/>
    <w:rsid w:val="000C4DF0"/>
    <w:rsid w:val="000C4F72"/>
    <w:rsid w:val="000C5A4F"/>
    <w:rsid w:val="000C5B61"/>
    <w:rsid w:val="000C694C"/>
    <w:rsid w:val="000C6B3B"/>
    <w:rsid w:val="000C6DF3"/>
    <w:rsid w:val="000C77E0"/>
    <w:rsid w:val="000D0B66"/>
    <w:rsid w:val="000D0E5D"/>
    <w:rsid w:val="000D2AD0"/>
    <w:rsid w:val="000D3705"/>
    <w:rsid w:val="000D3B78"/>
    <w:rsid w:val="000D3D86"/>
    <w:rsid w:val="000D3F3E"/>
    <w:rsid w:val="000D4432"/>
    <w:rsid w:val="000D496E"/>
    <w:rsid w:val="000D498A"/>
    <w:rsid w:val="000D4AED"/>
    <w:rsid w:val="000D4B18"/>
    <w:rsid w:val="000D54D4"/>
    <w:rsid w:val="000D6696"/>
    <w:rsid w:val="000D67F3"/>
    <w:rsid w:val="000D6971"/>
    <w:rsid w:val="000D6F11"/>
    <w:rsid w:val="000D79A7"/>
    <w:rsid w:val="000E078D"/>
    <w:rsid w:val="000E0D2F"/>
    <w:rsid w:val="000E1CBD"/>
    <w:rsid w:val="000E276F"/>
    <w:rsid w:val="000E32D5"/>
    <w:rsid w:val="000E3A83"/>
    <w:rsid w:val="000E3D6B"/>
    <w:rsid w:val="000E4043"/>
    <w:rsid w:val="000E42B9"/>
    <w:rsid w:val="000E56C6"/>
    <w:rsid w:val="000E66EA"/>
    <w:rsid w:val="000E6788"/>
    <w:rsid w:val="000E7DC5"/>
    <w:rsid w:val="000E7F9F"/>
    <w:rsid w:val="000F0134"/>
    <w:rsid w:val="000F022D"/>
    <w:rsid w:val="000F0251"/>
    <w:rsid w:val="000F0E53"/>
    <w:rsid w:val="000F18E1"/>
    <w:rsid w:val="000F2257"/>
    <w:rsid w:val="000F2500"/>
    <w:rsid w:val="000F2E40"/>
    <w:rsid w:val="000F3074"/>
    <w:rsid w:val="000F30BE"/>
    <w:rsid w:val="000F72E6"/>
    <w:rsid w:val="000F7622"/>
    <w:rsid w:val="00100142"/>
    <w:rsid w:val="00100C4E"/>
    <w:rsid w:val="00100E84"/>
    <w:rsid w:val="0010180B"/>
    <w:rsid w:val="00101E1D"/>
    <w:rsid w:val="00101F8B"/>
    <w:rsid w:val="0010200D"/>
    <w:rsid w:val="00102948"/>
    <w:rsid w:val="00102C92"/>
    <w:rsid w:val="00102ECA"/>
    <w:rsid w:val="00102F68"/>
    <w:rsid w:val="001032C9"/>
    <w:rsid w:val="00103A52"/>
    <w:rsid w:val="00104AE3"/>
    <w:rsid w:val="00106B2D"/>
    <w:rsid w:val="001077C8"/>
    <w:rsid w:val="00107E13"/>
    <w:rsid w:val="00107F2F"/>
    <w:rsid w:val="0011128F"/>
    <w:rsid w:val="0011238A"/>
    <w:rsid w:val="0011240E"/>
    <w:rsid w:val="00112626"/>
    <w:rsid w:val="00113FF0"/>
    <w:rsid w:val="00114298"/>
    <w:rsid w:val="00114918"/>
    <w:rsid w:val="001149FB"/>
    <w:rsid w:val="00114F77"/>
    <w:rsid w:val="001152E9"/>
    <w:rsid w:val="001154A8"/>
    <w:rsid w:val="00116967"/>
    <w:rsid w:val="00116EC2"/>
    <w:rsid w:val="00117024"/>
    <w:rsid w:val="001173CE"/>
    <w:rsid w:val="00117690"/>
    <w:rsid w:val="00117B7C"/>
    <w:rsid w:val="00117BF0"/>
    <w:rsid w:val="00120624"/>
    <w:rsid w:val="0012094F"/>
    <w:rsid w:val="00120C4E"/>
    <w:rsid w:val="00121944"/>
    <w:rsid w:val="00121F3F"/>
    <w:rsid w:val="00122D49"/>
    <w:rsid w:val="00122FC5"/>
    <w:rsid w:val="0012316A"/>
    <w:rsid w:val="001237A0"/>
    <w:rsid w:val="00123E80"/>
    <w:rsid w:val="00124BF6"/>
    <w:rsid w:val="00125AE0"/>
    <w:rsid w:val="00125C4C"/>
    <w:rsid w:val="00126106"/>
    <w:rsid w:val="0012735A"/>
    <w:rsid w:val="00127931"/>
    <w:rsid w:val="00127B3A"/>
    <w:rsid w:val="00130E7D"/>
    <w:rsid w:val="001310EA"/>
    <w:rsid w:val="001311D3"/>
    <w:rsid w:val="00131892"/>
    <w:rsid w:val="0013210B"/>
    <w:rsid w:val="001329D0"/>
    <w:rsid w:val="00132CDC"/>
    <w:rsid w:val="00132F57"/>
    <w:rsid w:val="001330AC"/>
    <w:rsid w:val="00133A7E"/>
    <w:rsid w:val="00133C4B"/>
    <w:rsid w:val="00133FB5"/>
    <w:rsid w:val="001346D4"/>
    <w:rsid w:val="00134A09"/>
    <w:rsid w:val="0013611D"/>
    <w:rsid w:val="0013657B"/>
    <w:rsid w:val="00136A5F"/>
    <w:rsid w:val="00136F11"/>
    <w:rsid w:val="0013717D"/>
    <w:rsid w:val="00137743"/>
    <w:rsid w:val="001378A2"/>
    <w:rsid w:val="00137F71"/>
    <w:rsid w:val="001414F5"/>
    <w:rsid w:val="00141F4B"/>
    <w:rsid w:val="00142055"/>
    <w:rsid w:val="001422FE"/>
    <w:rsid w:val="00142E27"/>
    <w:rsid w:val="0014390D"/>
    <w:rsid w:val="00143F57"/>
    <w:rsid w:val="001443F1"/>
    <w:rsid w:val="00144CAE"/>
    <w:rsid w:val="00145251"/>
    <w:rsid w:val="00145551"/>
    <w:rsid w:val="00146071"/>
    <w:rsid w:val="00146CD3"/>
    <w:rsid w:val="00147620"/>
    <w:rsid w:val="00147633"/>
    <w:rsid w:val="00147BA3"/>
    <w:rsid w:val="00150307"/>
    <w:rsid w:val="001504CB"/>
    <w:rsid w:val="0015135A"/>
    <w:rsid w:val="00151911"/>
    <w:rsid w:val="00152530"/>
    <w:rsid w:val="00152E58"/>
    <w:rsid w:val="00153159"/>
    <w:rsid w:val="0015397B"/>
    <w:rsid w:val="00154129"/>
    <w:rsid w:val="0015451C"/>
    <w:rsid w:val="00154FA7"/>
    <w:rsid w:val="0015507C"/>
    <w:rsid w:val="00155730"/>
    <w:rsid w:val="001564AF"/>
    <w:rsid w:val="00156B5E"/>
    <w:rsid w:val="00157E35"/>
    <w:rsid w:val="001600C5"/>
    <w:rsid w:val="001601D6"/>
    <w:rsid w:val="001603D0"/>
    <w:rsid w:val="0016041F"/>
    <w:rsid w:val="00160499"/>
    <w:rsid w:val="0016051A"/>
    <w:rsid w:val="00161AC9"/>
    <w:rsid w:val="00161D5D"/>
    <w:rsid w:val="00162D56"/>
    <w:rsid w:val="00162E95"/>
    <w:rsid w:val="001633C1"/>
    <w:rsid w:val="0016397A"/>
    <w:rsid w:val="00164D10"/>
    <w:rsid w:val="00164DDA"/>
    <w:rsid w:val="00165B67"/>
    <w:rsid w:val="00165E20"/>
    <w:rsid w:val="001665F7"/>
    <w:rsid w:val="00167DB8"/>
    <w:rsid w:val="00170AC6"/>
    <w:rsid w:val="00170CB3"/>
    <w:rsid w:val="00170EB5"/>
    <w:rsid w:val="00170FEF"/>
    <w:rsid w:val="00171105"/>
    <w:rsid w:val="00171235"/>
    <w:rsid w:val="00171787"/>
    <w:rsid w:val="00172081"/>
    <w:rsid w:val="0017245A"/>
    <w:rsid w:val="001751A8"/>
    <w:rsid w:val="00175B84"/>
    <w:rsid w:val="00175DF6"/>
    <w:rsid w:val="001760B5"/>
    <w:rsid w:val="001777B0"/>
    <w:rsid w:val="00177E6F"/>
    <w:rsid w:val="00180C2E"/>
    <w:rsid w:val="00180CF1"/>
    <w:rsid w:val="001826A8"/>
    <w:rsid w:val="001826D9"/>
    <w:rsid w:val="00182C4F"/>
    <w:rsid w:val="00183F00"/>
    <w:rsid w:val="00183FE7"/>
    <w:rsid w:val="001842EF"/>
    <w:rsid w:val="00185175"/>
    <w:rsid w:val="00185A95"/>
    <w:rsid w:val="00185AFD"/>
    <w:rsid w:val="00185B1A"/>
    <w:rsid w:val="00186A96"/>
    <w:rsid w:val="00186E89"/>
    <w:rsid w:val="0018700C"/>
    <w:rsid w:val="0018700E"/>
    <w:rsid w:val="00190544"/>
    <w:rsid w:val="001905D1"/>
    <w:rsid w:val="00190B6F"/>
    <w:rsid w:val="00190D53"/>
    <w:rsid w:val="00191A8E"/>
    <w:rsid w:val="00191B7A"/>
    <w:rsid w:val="001923E9"/>
    <w:rsid w:val="001924E5"/>
    <w:rsid w:val="0019386D"/>
    <w:rsid w:val="00193BFA"/>
    <w:rsid w:val="00193CDA"/>
    <w:rsid w:val="00194187"/>
    <w:rsid w:val="001951B6"/>
    <w:rsid w:val="00195304"/>
    <w:rsid w:val="001958A6"/>
    <w:rsid w:val="00195C95"/>
    <w:rsid w:val="00196D6C"/>
    <w:rsid w:val="001970E8"/>
    <w:rsid w:val="001A0707"/>
    <w:rsid w:val="001A0717"/>
    <w:rsid w:val="001A07B7"/>
    <w:rsid w:val="001A0FAD"/>
    <w:rsid w:val="001A1003"/>
    <w:rsid w:val="001A123E"/>
    <w:rsid w:val="001A161A"/>
    <w:rsid w:val="001A190C"/>
    <w:rsid w:val="001A2406"/>
    <w:rsid w:val="001A365B"/>
    <w:rsid w:val="001A3718"/>
    <w:rsid w:val="001A3ADC"/>
    <w:rsid w:val="001A3B24"/>
    <w:rsid w:val="001A3CD8"/>
    <w:rsid w:val="001A410F"/>
    <w:rsid w:val="001A467E"/>
    <w:rsid w:val="001A4C12"/>
    <w:rsid w:val="001A528F"/>
    <w:rsid w:val="001A56FA"/>
    <w:rsid w:val="001A5847"/>
    <w:rsid w:val="001A5873"/>
    <w:rsid w:val="001A6292"/>
    <w:rsid w:val="001A784E"/>
    <w:rsid w:val="001B059B"/>
    <w:rsid w:val="001B0FEC"/>
    <w:rsid w:val="001B1A94"/>
    <w:rsid w:val="001B1C96"/>
    <w:rsid w:val="001B1D49"/>
    <w:rsid w:val="001B2937"/>
    <w:rsid w:val="001B42C6"/>
    <w:rsid w:val="001B5A26"/>
    <w:rsid w:val="001B5A9B"/>
    <w:rsid w:val="001B5EDB"/>
    <w:rsid w:val="001B5FE6"/>
    <w:rsid w:val="001B6118"/>
    <w:rsid w:val="001B662B"/>
    <w:rsid w:val="001B6B01"/>
    <w:rsid w:val="001B7227"/>
    <w:rsid w:val="001B79EB"/>
    <w:rsid w:val="001C040F"/>
    <w:rsid w:val="001C0491"/>
    <w:rsid w:val="001C0604"/>
    <w:rsid w:val="001C069E"/>
    <w:rsid w:val="001C09FB"/>
    <w:rsid w:val="001C0F7D"/>
    <w:rsid w:val="001C1777"/>
    <w:rsid w:val="001C1D61"/>
    <w:rsid w:val="001C2002"/>
    <w:rsid w:val="001C2A2F"/>
    <w:rsid w:val="001C4516"/>
    <w:rsid w:val="001C45DC"/>
    <w:rsid w:val="001C4C92"/>
    <w:rsid w:val="001C6251"/>
    <w:rsid w:val="001C6B2D"/>
    <w:rsid w:val="001C7420"/>
    <w:rsid w:val="001D0CA6"/>
    <w:rsid w:val="001D0F2C"/>
    <w:rsid w:val="001D1889"/>
    <w:rsid w:val="001D3434"/>
    <w:rsid w:val="001D381A"/>
    <w:rsid w:val="001D43A9"/>
    <w:rsid w:val="001D4DBF"/>
    <w:rsid w:val="001D5A4F"/>
    <w:rsid w:val="001D5D99"/>
    <w:rsid w:val="001D69AA"/>
    <w:rsid w:val="001D6D3F"/>
    <w:rsid w:val="001D6DD4"/>
    <w:rsid w:val="001D7169"/>
    <w:rsid w:val="001D74D3"/>
    <w:rsid w:val="001E08FE"/>
    <w:rsid w:val="001E0CE4"/>
    <w:rsid w:val="001E0D77"/>
    <w:rsid w:val="001E10E4"/>
    <w:rsid w:val="001E152F"/>
    <w:rsid w:val="001E153D"/>
    <w:rsid w:val="001E1A63"/>
    <w:rsid w:val="001E1B26"/>
    <w:rsid w:val="001E242B"/>
    <w:rsid w:val="001E3763"/>
    <w:rsid w:val="001E47E6"/>
    <w:rsid w:val="001E56F2"/>
    <w:rsid w:val="001E57CC"/>
    <w:rsid w:val="001E5A75"/>
    <w:rsid w:val="001E680F"/>
    <w:rsid w:val="001E6863"/>
    <w:rsid w:val="001E6D58"/>
    <w:rsid w:val="001E7ACE"/>
    <w:rsid w:val="001E7C8A"/>
    <w:rsid w:val="001E7DFF"/>
    <w:rsid w:val="001E7EF8"/>
    <w:rsid w:val="001F134A"/>
    <w:rsid w:val="001F1637"/>
    <w:rsid w:val="001F1777"/>
    <w:rsid w:val="001F1C27"/>
    <w:rsid w:val="001F248C"/>
    <w:rsid w:val="001F29E5"/>
    <w:rsid w:val="001F2A75"/>
    <w:rsid w:val="001F3153"/>
    <w:rsid w:val="001F3CF7"/>
    <w:rsid w:val="001F4547"/>
    <w:rsid w:val="001F49DB"/>
    <w:rsid w:val="001F4E17"/>
    <w:rsid w:val="001F51C1"/>
    <w:rsid w:val="001F568E"/>
    <w:rsid w:val="001F56C4"/>
    <w:rsid w:val="001F59A0"/>
    <w:rsid w:val="001F5C3D"/>
    <w:rsid w:val="001F6452"/>
    <w:rsid w:val="001F6AB1"/>
    <w:rsid w:val="001F6DAD"/>
    <w:rsid w:val="001F6F0C"/>
    <w:rsid w:val="001F7B90"/>
    <w:rsid w:val="001F7CB5"/>
    <w:rsid w:val="00200E87"/>
    <w:rsid w:val="00201948"/>
    <w:rsid w:val="002019C3"/>
    <w:rsid w:val="0020200D"/>
    <w:rsid w:val="002023AE"/>
    <w:rsid w:val="00202832"/>
    <w:rsid w:val="00202B06"/>
    <w:rsid w:val="00202B0E"/>
    <w:rsid w:val="00203457"/>
    <w:rsid w:val="00203480"/>
    <w:rsid w:val="0020348E"/>
    <w:rsid w:val="00203A66"/>
    <w:rsid w:val="00203B9F"/>
    <w:rsid w:val="0020499B"/>
    <w:rsid w:val="00204CE4"/>
    <w:rsid w:val="00204FE7"/>
    <w:rsid w:val="002065CE"/>
    <w:rsid w:val="0020690E"/>
    <w:rsid w:val="00206D26"/>
    <w:rsid w:val="0020758F"/>
    <w:rsid w:val="0021124F"/>
    <w:rsid w:val="002114B8"/>
    <w:rsid w:val="00211BCC"/>
    <w:rsid w:val="00211C80"/>
    <w:rsid w:val="002122D5"/>
    <w:rsid w:val="0021287D"/>
    <w:rsid w:val="0021327E"/>
    <w:rsid w:val="002134EA"/>
    <w:rsid w:val="00213B00"/>
    <w:rsid w:val="00213BCF"/>
    <w:rsid w:val="0021444F"/>
    <w:rsid w:val="00214C3B"/>
    <w:rsid w:val="00215113"/>
    <w:rsid w:val="00215D68"/>
    <w:rsid w:val="00216EDB"/>
    <w:rsid w:val="002201D6"/>
    <w:rsid w:val="002206C3"/>
    <w:rsid w:val="00220EAE"/>
    <w:rsid w:val="002212CB"/>
    <w:rsid w:val="00221755"/>
    <w:rsid w:val="002217EA"/>
    <w:rsid w:val="0022190E"/>
    <w:rsid w:val="00221E05"/>
    <w:rsid w:val="00221EB8"/>
    <w:rsid w:val="002228B3"/>
    <w:rsid w:val="00222E10"/>
    <w:rsid w:val="00222F3D"/>
    <w:rsid w:val="00223AEC"/>
    <w:rsid w:val="00223E67"/>
    <w:rsid w:val="00224609"/>
    <w:rsid w:val="0022496A"/>
    <w:rsid w:val="00224AF2"/>
    <w:rsid w:val="00224BB2"/>
    <w:rsid w:val="00224C82"/>
    <w:rsid w:val="002251C4"/>
    <w:rsid w:val="00226049"/>
    <w:rsid w:val="002263CE"/>
    <w:rsid w:val="00226626"/>
    <w:rsid w:val="00226CD3"/>
    <w:rsid w:val="002270AF"/>
    <w:rsid w:val="0022736F"/>
    <w:rsid w:val="002273EE"/>
    <w:rsid w:val="00230BCE"/>
    <w:rsid w:val="00231198"/>
    <w:rsid w:val="00231AC7"/>
    <w:rsid w:val="00232A20"/>
    <w:rsid w:val="00232F8A"/>
    <w:rsid w:val="00233730"/>
    <w:rsid w:val="00233875"/>
    <w:rsid w:val="002338AE"/>
    <w:rsid w:val="00234038"/>
    <w:rsid w:val="002341D1"/>
    <w:rsid w:val="00236180"/>
    <w:rsid w:val="0023663C"/>
    <w:rsid w:val="002367FD"/>
    <w:rsid w:val="00236AFF"/>
    <w:rsid w:val="0023725C"/>
    <w:rsid w:val="002372CE"/>
    <w:rsid w:val="0023773C"/>
    <w:rsid w:val="00240703"/>
    <w:rsid w:val="00241B26"/>
    <w:rsid w:val="00241EC1"/>
    <w:rsid w:val="00242563"/>
    <w:rsid w:val="002425B2"/>
    <w:rsid w:val="00243291"/>
    <w:rsid w:val="00243648"/>
    <w:rsid w:val="00243796"/>
    <w:rsid w:val="00243921"/>
    <w:rsid w:val="00244218"/>
    <w:rsid w:val="002451F8"/>
    <w:rsid w:val="00246AA5"/>
    <w:rsid w:val="0024775B"/>
    <w:rsid w:val="002502A3"/>
    <w:rsid w:val="00250423"/>
    <w:rsid w:val="00250550"/>
    <w:rsid w:val="002506A1"/>
    <w:rsid w:val="0025105F"/>
    <w:rsid w:val="002510CF"/>
    <w:rsid w:val="0025164D"/>
    <w:rsid w:val="00252647"/>
    <w:rsid w:val="002526C0"/>
    <w:rsid w:val="002532AF"/>
    <w:rsid w:val="002532FD"/>
    <w:rsid w:val="00253541"/>
    <w:rsid w:val="00253889"/>
    <w:rsid w:val="002538CE"/>
    <w:rsid w:val="002539C6"/>
    <w:rsid w:val="002539E7"/>
    <w:rsid w:val="0025486A"/>
    <w:rsid w:val="00254CF0"/>
    <w:rsid w:val="002557C0"/>
    <w:rsid w:val="0025598A"/>
    <w:rsid w:val="00255C1A"/>
    <w:rsid w:val="00256C6E"/>
    <w:rsid w:val="0025705F"/>
    <w:rsid w:val="00260F0D"/>
    <w:rsid w:val="00260F18"/>
    <w:rsid w:val="0026104A"/>
    <w:rsid w:val="002610A1"/>
    <w:rsid w:val="0026275B"/>
    <w:rsid w:val="00263417"/>
    <w:rsid w:val="00263818"/>
    <w:rsid w:val="00264406"/>
    <w:rsid w:val="00264901"/>
    <w:rsid w:val="00264A08"/>
    <w:rsid w:val="00265DDE"/>
    <w:rsid w:val="002662D6"/>
    <w:rsid w:val="00266D98"/>
    <w:rsid w:val="00267E13"/>
    <w:rsid w:val="00270BB0"/>
    <w:rsid w:val="00270BBF"/>
    <w:rsid w:val="00270EE0"/>
    <w:rsid w:val="00270F83"/>
    <w:rsid w:val="00270FAA"/>
    <w:rsid w:val="00271F9C"/>
    <w:rsid w:val="00272D23"/>
    <w:rsid w:val="00273435"/>
    <w:rsid w:val="0027358C"/>
    <w:rsid w:val="00273DCE"/>
    <w:rsid w:val="00273E73"/>
    <w:rsid w:val="0027449B"/>
    <w:rsid w:val="00274E1D"/>
    <w:rsid w:val="00274EDA"/>
    <w:rsid w:val="0027565C"/>
    <w:rsid w:val="00275F32"/>
    <w:rsid w:val="00276171"/>
    <w:rsid w:val="00276809"/>
    <w:rsid w:val="00277095"/>
    <w:rsid w:val="0027761F"/>
    <w:rsid w:val="0027765C"/>
    <w:rsid w:val="002776D0"/>
    <w:rsid w:val="002779C9"/>
    <w:rsid w:val="00280271"/>
    <w:rsid w:val="0028037C"/>
    <w:rsid w:val="0028057B"/>
    <w:rsid w:val="00280D73"/>
    <w:rsid w:val="00280FC6"/>
    <w:rsid w:val="002814BE"/>
    <w:rsid w:val="002817A6"/>
    <w:rsid w:val="00281913"/>
    <w:rsid w:val="0028195C"/>
    <w:rsid w:val="00282EC7"/>
    <w:rsid w:val="002832EB"/>
    <w:rsid w:val="0028406E"/>
    <w:rsid w:val="00284FE0"/>
    <w:rsid w:val="00285231"/>
    <w:rsid w:val="00286617"/>
    <w:rsid w:val="00286671"/>
    <w:rsid w:val="00286C12"/>
    <w:rsid w:val="00286EB0"/>
    <w:rsid w:val="00287773"/>
    <w:rsid w:val="00287D18"/>
    <w:rsid w:val="00287D1B"/>
    <w:rsid w:val="00290B77"/>
    <w:rsid w:val="00290CC8"/>
    <w:rsid w:val="0029102F"/>
    <w:rsid w:val="002917DD"/>
    <w:rsid w:val="00291851"/>
    <w:rsid w:val="00291867"/>
    <w:rsid w:val="00291E35"/>
    <w:rsid w:val="00292435"/>
    <w:rsid w:val="00292A15"/>
    <w:rsid w:val="00293041"/>
    <w:rsid w:val="0029318F"/>
    <w:rsid w:val="0029375E"/>
    <w:rsid w:val="00294959"/>
    <w:rsid w:val="00294C8E"/>
    <w:rsid w:val="002956A6"/>
    <w:rsid w:val="0029651A"/>
    <w:rsid w:val="002965EB"/>
    <w:rsid w:val="002975B1"/>
    <w:rsid w:val="00297D70"/>
    <w:rsid w:val="00297E21"/>
    <w:rsid w:val="00297F58"/>
    <w:rsid w:val="002A0768"/>
    <w:rsid w:val="002A2306"/>
    <w:rsid w:val="002A2685"/>
    <w:rsid w:val="002A2B4D"/>
    <w:rsid w:val="002A2D02"/>
    <w:rsid w:val="002A31D1"/>
    <w:rsid w:val="002A3B1F"/>
    <w:rsid w:val="002A447F"/>
    <w:rsid w:val="002A44A7"/>
    <w:rsid w:val="002A48A7"/>
    <w:rsid w:val="002A4A02"/>
    <w:rsid w:val="002A592D"/>
    <w:rsid w:val="002A5B7F"/>
    <w:rsid w:val="002A6930"/>
    <w:rsid w:val="002A6A02"/>
    <w:rsid w:val="002A6C72"/>
    <w:rsid w:val="002A761E"/>
    <w:rsid w:val="002A76F7"/>
    <w:rsid w:val="002A7BA5"/>
    <w:rsid w:val="002B037C"/>
    <w:rsid w:val="002B0856"/>
    <w:rsid w:val="002B087D"/>
    <w:rsid w:val="002B1F41"/>
    <w:rsid w:val="002B2AE8"/>
    <w:rsid w:val="002B3308"/>
    <w:rsid w:val="002B35E0"/>
    <w:rsid w:val="002B37B3"/>
    <w:rsid w:val="002B455C"/>
    <w:rsid w:val="002B4BCE"/>
    <w:rsid w:val="002B5CD9"/>
    <w:rsid w:val="002B70E1"/>
    <w:rsid w:val="002C084F"/>
    <w:rsid w:val="002C16FC"/>
    <w:rsid w:val="002C35D9"/>
    <w:rsid w:val="002C35F3"/>
    <w:rsid w:val="002C3756"/>
    <w:rsid w:val="002C4228"/>
    <w:rsid w:val="002C5027"/>
    <w:rsid w:val="002C55A6"/>
    <w:rsid w:val="002C56BB"/>
    <w:rsid w:val="002C5700"/>
    <w:rsid w:val="002C589E"/>
    <w:rsid w:val="002C62EE"/>
    <w:rsid w:val="002C6B32"/>
    <w:rsid w:val="002C7960"/>
    <w:rsid w:val="002C7DF7"/>
    <w:rsid w:val="002D0442"/>
    <w:rsid w:val="002D07E9"/>
    <w:rsid w:val="002D1677"/>
    <w:rsid w:val="002D1886"/>
    <w:rsid w:val="002D1D76"/>
    <w:rsid w:val="002D1E91"/>
    <w:rsid w:val="002D308A"/>
    <w:rsid w:val="002D3889"/>
    <w:rsid w:val="002D495C"/>
    <w:rsid w:val="002D4C04"/>
    <w:rsid w:val="002D4F84"/>
    <w:rsid w:val="002D55F4"/>
    <w:rsid w:val="002D5C67"/>
    <w:rsid w:val="002D6F4F"/>
    <w:rsid w:val="002D7384"/>
    <w:rsid w:val="002D7FA1"/>
    <w:rsid w:val="002E139B"/>
    <w:rsid w:val="002E2CF1"/>
    <w:rsid w:val="002E3315"/>
    <w:rsid w:val="002E409F"/>
    <w:rsid w:val="002E43BE"/>
    <w:rsid w:val="002E530B"/>
    <w:rsid w:val="002E557E"/>
    <w:rsid w:val="002E5FA9"/>
    <w:rsid w:val="002E6263"/>
    <w:rsid w:val="002E654A"/>
    <w:rsid w:val="002E7688"/>
    <w:rsid w:val="002E7785"/>
    <w:rsid w:val="002E7962"/>
    <w:rsid w:val="002E7F14"/>
    <w:rsid w:val="002F04C6"/>
    <w:rsid w:val="002F0B82"/>
    <w:rsid w:val="002F0CAB"/>
    <w:rsid w:val="002F0CDB"/>
    <w:rsid w:val="002F182A"/>
    <w:rsid w:val="002F1CCE"/>
    <w:rsid w:val="002F2370"/>
    <w:rsid w:val="002F2437"/>
    <w:rsid w:val="002F2DE8"/>
    <w:rsid w:val="002F40B8"/>
    <w:rsid w:val="002F5C81"/>
    <w:rsid w:val="002F6148"/>
    <w:rsid w:val="002F70A4"/>
    <w:rsid w:val="002F7166"/>
    <w:rsid w:val="002F72BE"/>
    <w:rsid w:val="002F7969"/>
    <w:rsid w:val="002F7E2C"/>
    <w:rsid w:val="002F7EBB"/>
    <w:rsid w:val="00300191"/>
    <w:rsid w:val="003010D9"/>
    <w:rsid w:val="00301746"/>
    <w:rsid w:val="00301C87"/>
    <w:rsid w:val="0030202B"/>
    <w:rsid w:val="003021AC"/>
    <w:rsid w:val="00302836"/>
    <w:rsid w:val="00302B30"/>
    <w:rsid w:val="00302BE7"/>
    <w:rsid w:val="00302D9A"/>
    <w:rsid w:val="0030306E"/>
    <w:rsid w:val="0030358D"/>
    <w:rsid w:val="00303B6F"/>
    <w:rsid w:val="00303D8D"/>
    <w:rsid w:val="0030436A"/>
    <w:rsid w:val="0030490B"/>
    <w:rsid w:val="00304A0E"/>
    <w:rsid w:val="00304D2A"/>
    <w:rsid w:val="00305B63"/>
    <w:rsid w:val="00306928"/>
    <w:rsid w:val="00307073"/>
    <w:rsid w:val="00307213"/>
    <w:rsid w:val="0031041C"/>
    <w:rsid w:val="003104DC"/>
    <w:rsid w:val="003108D2"/>
    <w:rsid w:val="00310E12"/>
    <w:rsid w:val="00310E51"/>
    <w:rsid w:val="0031110E"/>
    <w:rsid w:val="00311A1B"/>
    <w:rsid w:val="003129E8"/>
    <w:rsid w:val="00312D54"/>
    <w:rsid w:val="00312E24"/>
    <w:rsid w:val="00312FF1"/>
    <w:rsid w:val="00313103"/>
    <w:rsid w:val="00313335"/>
    <w:rsid w:val="00313761"/>
    <w:rsid w:val="00313ACC"/>
    <w:rsid w:val="00314925"/>
    <w:rsid w:val="00314CB2"/>
    <w:rsid w:val="00315A70"/>
    <w:rsid w:val="00315CC8"/>
    <w:rsid w:val="00315D67"/>
    <w:rsid w:val="0031652A"/>
    <w:rsid w:val="00316875"/>
    <w:rsid w:val="00316ABB"/>
    <w:rsid w:val="00317513"/>
    <w:rsid w:val="003177CF"/>
    <w:rsid w:val="003200ED"/>
    <w:rsid w:val="00320F09"/>
    <w:rsid w:val="00322E39"/>
    <w:rsid w:val="00323906"/>
    <w:rsid w:val="00323B73"/>
    <w:rsid w:val="00324055"/>
    <w:rsid w:val="00325B75"/>
    <w:rsid w:val="00325BF4"/>
    <w:rsid w:val="00325C89"/>
    <w:rsid w:val="0032658F"/>
    <w:rsid w:val="003268A8"/>
    <w:rsid w:val="00326FFA"/>
    <w:rsid w:val="00327035"/>
    <w:rsid w:val="00327510"/>
    <w:rsid w:val="00327C2B"/>
    <w:rsid w:val="00327E5B"/>
    <w:rsid w:val="00330080"/>
    <w:rsid w:val="00330923"/>
    <w:rsid w:val="00330EA8"/>
    <w:rsid w:val="00331012"/>
    <w:rsid w:val="00331639"/>
    <w:rsid w:val="0033195A"/>
    <w:rsid w:val="00331D1B"/>
    <w:rsid w:val="00331ED2"/>
    <w:rsid w:val="00332460"/>
    <w:rsid w:val="00332A52"/>
    <w:rsid w:val="003331DA"/>
    <w:rsid w:val="00333484"/>
    <w:rsid w:val="00334396"/>
    <w:rsid w:val="0033479F"/>
    <w:rsid w:val="00334D0A"/>
    <w:rsid w:val="00335ED8"/>
    <w:rsid w:val="0033781D"/>
    <w:rsid w:val="00337BE5"/>
    <w:rsid w:val="00337C70"/>
    <w:rsid w:val="00340488"/>
    <w:rsid w:val="00340CE4"/>
    <w:rsid w:val="00341454"/>
    <w:rsid w:val="003417A7"/>
    <w:rsid w:val="0034190E"/>
    <w:rsid w:val="00341A45"/>
    <w:rsid w:val="00343FE1"/>
    <w:rsid w:val="003440F4"/>
    <w:rsid w:val="00344165"/>
    <w:rsid w:val="0034436B"/>
    <w:rsid w:val="0034495A"/>
    <w:rsid w:val="00344C39"/>
    <w:rsid w:val="0034585C"/>
    <w:rsid w:val="003463C0"/>
    <w:rsid w:val="00346A0B"/>
    <w:rsid w:val="00346D7B"/>
    <w:rsid w:val="003472FA"/>
    <w:rsid w:val="003473B2"/>
    <w:rsid w:val="0034757D"/>
    <w:rsid w:val="003501A3"/>
    <w:rsid w:val="00350364"/>
    <w:rsid w:val="003506A8"/>
    <w:rsid w:val="00350862"/>
    <w:rsid w:val="00350981"/>
    <w:rsid w:val="0035100A"/>
    <w:rsid w:val="003516A1"/>
    <w:rsid w:val="00351862"/>
    <w:rsid w:val="00352D38"/>
    <w:rsid w:val="00352F53"/>
    <w:rsid w:val="00353034"/>
    <w:rsid w:val="00353DF8"/>
    <w:rsid w:val="00354176"/>
    <w:rsid w:val="0035458A"/>
    <w:rsid w:val="003549E4"/>
    <w:rsid w:val="00355807"/>
    <w:rsid w:val="00355AD2"/>
    <w:rsid w:val="0035661D"/>
    <w:rsid w:val="003579EF"/>
    <w:rsid w:val="00360335"/>
    <w:rsid w:val="003617C7"/>
    <w:rsid w:val="00361A08"/>
    <w:rsid w:val="0036202E"/>
    <w:rsid w:val="003627AA"/>
    <w:rsid w:val="00362F12"/>
    <w:rsid w:val="00363956"/>
    <w:rsid w:val="003642E0"/>
    <w:rsid w:val="003646F0"/>
    <w:rsid w:val="00364729"/>
    <w:rsid w:val="00364A31"/>
    <w:rsid w:val="0036526C"/>
    <w:rsid w:val="003653A8"/>
    <w:rsid w:val="00366306"/>
    <w:rsid w:val="003667EB"/>
    <w:rsid w:val="00366C29"/>
    <w:rsid w:val="00366D0E"/>
    <w:rsid w:val="003679C8"/>
    <w:rsid w:val="00367B29"/>
    <w:rsid w:val="00370125"/>
    <w:rsid w:val="003706A7"/>
    <w:rsid w:val="0037081D"/>
    <w:rsid w:val="00371496"/>
    <w:rsid w:val="00371E0E"/>
    <w:rsid w:val="00371FE3"/>
    <w:rsid w:val="0037248A"/>
    <w:rsid w:val="0037352F"/>
    <w:rsid w:val="00373761"/>
    <w:rsid w:val="00373870"/>
    <w:rsid w:val="00374233"/>
    <w:rsid w:val="00374533"/>
    <w:rsid w:val="0037509B"/>
    <w:rsid w:val="003753E1"/>
    <w:rsid w:val="0037559B"/>
    <w:rsid w:val="00375CB4"/>
    <w:rsid w:val="00375F46"/>
    <w:rsid w:val="00376606"/>
    <w:rsid w:val="0037718C"/>
    <w:rsid w:val="00377CE9"/>
    <w:rsid w:val="00380D84"/>
    <w:rsid w:val="00381D29"/>
    <w:rsid w:val="00382566"/>
    <w:rsid w:val="003827C7"/>
    <w:rsid w:val="00382A84"/>
    <w:rsid w:val="0038337A"/>
    <w:rsid w:val="00383708"/>
    <w:rsid w:val="00383C67"/>
    <w:rsid w:val="00384902"/>
    <w:rsid w:val="00384EA5"/>
    <w:rsid w:val="003855DD"/>
    <w:rsid w:val="00385BDD"/>
    <w:rsid w:val="00385CFC"/>
    <w:rsid w:val="00387012"/>
    <w:rsid w:val="00390062"/>
    <w:rsid w:val="003905DA"/>
    <w:rsid w:val="00392978"/>
    <w:rsid w:val="00392B23"/>
    <w:rsid w:val="00393070"/>
    <w:rsid w:val="00393DEA"/>
    <w:rsid w:val="0039484E"/>
    <w:rsid w:val="00394E0A"/>
    <w:rsid w:val="00395648"/>
    <w:rsid w:val="003958C0"/>
    <w:rsid w:val="00396DDB"/>
    <w:rsid w:val="00396E5D"/>
    <w:rsid w:val="00396FA5"/>
    <w:rsid w:val="003A0147"/>
    <w:rsid w:val="003A0CCC"/>
    <w:rsid w:val="003A0EF4"/>
    <w:rsid w:val="003A1435"/>
    <w:rsid w:val="003A20B0"/>
    <w:rsid w:val="003A2785"/>
    <w:rsid w:val="003A3AB8"/>
    <w:rsid w:val="003A4876"/>
    <w:rsid w:val="003A5369"/>
    <w:rsid w:val="003A5D8A"/>
    <w:rsid w:val="003A699A"/>
    <w:rsid w:val="003A6E22"/>
    <w:rsid w:val="003B0BE2"/>
    <w:rsid w:val="003B0CA7"/>
    <w:rsid w:val="003B12CD"/>
    <w:rsid w:val="003B188C"/>
    <w:rsid w:val="003B299F"/>
    <w:rsid w:val="003B37C3"/>
    <w:rsid w:val="003B50D2"/>
    <w:rsid w:val="003B56A5"/>
    <w:rsid w:val="003B5767"/>
    <w:rsid w:val="003B73CD"/>
    <w:rsid w:val="003B78FE"/>
    <w:rsid w:val="003B7C9E"/>
    <w:rsid w:val="003B7E78"/>
    <w:rsid w:val="003C026C"/>
    <w:rsid w:val="003C13BF"/>
    <w:rsid w:val="003C18DE"/>
    <w:rsid w:val="003C1915"/>
    <w:rsid w:val="003C1B11"/>
    <w:rsid w:val="003C2206"/>
    <w:rsid w:val="003C25C5"/>
    <w:rsid w:val="003C273F"/>
    <w:rsid w:val="003C30A8"/>
    <w:rsid w:val="003C30FC"/>
    <w:rsid w:val="003C3236"/>
    <w:rsid w:val="003C3E97"/>
    <w:rsid w:val="003C3EC1"/>
    <w:rsid w:val="003C4C4B"/>
    <w:rsid w:val="003C687E"/>
    <w:rsid w:val="003C6E8F"/>
    <w:rsid w:val="003C6F92"/>
    <w:rsid w:val="003C7677"/>
    <w:rsid w:val="003C7863"/>
    <w:rsid w:val="003C794A"/>
    <w:rsid w:val="003D08E1"/>
    <w:rsid w:val="003D093E"/>
    <w:rsid w:val="003D0BF8"/>
    <w:rsid w:val="003D12BA"/>
    <w:rsid w:val="003D151B"/>
    <w:rsid w:val="003D2AAC"/>
    <w:rsid w:val="003D3B51"/>
    <w:rsid w:val="003D4290"/>
    <w:rsid w:val="003D4FA6"/>
    <w:rsid w:val="003D5413"/>
    <w:rsid w:val="003D58D8"/>
    <w:rsid w:val="003D6009"/>
    <w:rsid w:val="003D615C"/>
    <w:rsid w:val="003D638D"/>
    <w:rsid w:val="003D6A41"/>
    <w:rsid w:val="003D6B63"/>
    <w:rsid w:val="003D6BA4"/>
    <w:rsid w:val="003D75C9"/>
    <w:rsid w:val="003D7BC7"/>
    <w:rsid w:val="003D7D38"/>
    <w:rsid w:val="003E01C5"/>
    <w:rsid w:val="003E0CC4"/>
    <w:rsid w:val="003E0D6C"/>
    <w:rsid w:val="003E24D3"/>
    <w:rsid w:val="003E2C40"/>
    <w:rsid w:val="003E33FF"/>
    <w:rsid w:val="003E3A7F"/>
    <w:rsid w:val="003E3B61"/>
    <w:rsid w:val="003E3C72"/>
    <w:rsid w:val="003E3F0E"/>
    <w:rsid w:val="003E3F21"/>
    <w:rsid w:val="003E424C"/>
    <w:rsid w:val="003E602B"/>
    <w:rsid w:val="003E6F42"/>
    <w:rsid w:val="003E754E"/>
    <w:rsid w:val="003F06E0"/>
    <w:rsid w:val="003F2895"/>
    <w:rsid w:val="003F2B11"/>
    <w:rsid w:val="003F2DC4"/>
    <w:rsid w:val="003F459F"/>
    <w:rsid w:val="003F4D36"/>
    <w:rsid w:val="003F507A"/>
    <w:rsid w:val="003F57F6"/>
    <w:rsid w:val="003F5A88"/>
    <w:rsid w:val="003F5ABA"/>
    <w:rsid w:val="003F5B4C"/>
    <w:rsid w:val="003F67E1"/>
    <w:rsid w:val="003F7105"/>
    <w:rsid w:val="003F72D3"/>
    <w:rsid w:val="003F791B"/>
    <w:rsid w:val="003F7E6F"/>
    <w:rsid w:val="004001FA"/>
    <w:rsid w:val="0040297E"/>
    <w:rsid w:val="004030ED"/>
    <w:rsid w:val="004058CE"/>
    <w:rsid w:val="004058DD"/>
    <w:rsid w:val="00406F04"/>
    <w:rsid w:val="00407164"/>
    <w:rsid w:val="004073E1"/>
    <w:rsid w:val="0040792D"/>
    <w:rsid w:val="00410E14"/>
    <w:rsid w:val="00411AF3"/>
    <w:rsid w:val="004129E5"/>
    <w:rsid w:val="00412DF3"/>
    <w:rsid w:val="00413721"/>
    <w:rsid w:val="00413A57"/>
    <w:rsid w:val="00414843"/>
    <w:rsid w:val="0041541C"/>
    <w:rsid w:val="00415AB0"/>
    <w:rsid w:val="00415BA7"/>
    <w:rsid w:val="00415DAF"/>
    <w:rsid w:val="0041718F"/>
    <w:rsid w:val="00417994"/>
    <w:rsid w:val="00420312"/>
    <w:rsid w:val="00420BF0"/>
    <w:rsid w:val="004210F2"/>
    <w:rsid w:val="0042215B"/>
    <w:rsid w:val="00422221"/>
    <w:rsid w:val="004224D8"/>
    <w:rsid w:val="004234A2"/>
    <w:rsid w:val="004238B1"/>
    <w:rsid w:val="00423FC7"/>
    <w:rsid w:val="0042429B"/>
    <w:rsid w:val="00424431"/>
    <w:rsid w:val="004245CD"/>
    <w:rsid w:val="0042464E"/>
    <w:rsid w:val="00424C1B"/>
    <w:rsid w:val="00424EDA"/>
    <w:rsid w:val="0042551E"/>
    <w:rsid w:val="0042618B"/>
    <w:rsid w:val="0043121D"/>
    <w:rsid w:val="00431237"/>
    <w:rsid w:val="004316D7"/>
    <w:rsid w:val="00431D16"/>
    <w:rsid w:val="00432B27"/>
    <w:rsid w:val="00432BE6"/>
    <w:rsid w:val="00432C7B"/>
    <w:rsid w:val="00434E89"/>
    <w:rsid w:val="00435971"/>
    <w:rsid w:val="00435B87"/>
    <w:rsid w:val="0043690F"/>
    <w:rsid w:val="0043728C"/>
    <w:rsid w:val="0043740F"/>
    <w:rsid w:val="00437E67"/>
    <w:rsid w:val="00440075"/>
    <w:rsid w:val="00440222"/>
    <w:rsid w:val="004410A6"/>
    <w:rsid w:val="004415C9"/>
    <w:rsid w:val="00441E8F"/>
    <w:rsid w:val="00442F1B"/>
    <w:rsid w:val="0044377C"/>
    <w:rsid w:val="00444287"/>
    <w:rsid w:val="00444500"/>
    <w:rsid w:val="00445BF6"/>
    <w:rsid w:val="00445F24"/>
    <w:rsid w:val="00447DB3"/>
    <w:rsid w:val="004502E7"/>
    <w:rsid w:val="00450ECC"/>
    <w:rsid w:val="00451479"/>
    <w:rsid w:val="00451D6D"/>
    <w:rsid w:val="0045251B"/>
    <w:rsid w:val="00452A90"/>
    <w:rsid w:val="00452B51"/>
    <w:rsid w:val="00452EB2"/>
    <w:rsid w:val="00453878"/>
    <w:rsid w:val="0045422E"/>
    <w:rsid w:val="0045491C"/>
    <w:rsid w:val="004550BD"/>
    <w:rsid w:val="004553A2"/>
    <w:rsid w:val="004553BD"/>
    <w:rsid w:val="00455851"/>
    <w:rsid w:val="00455ECF"/>
    <w:rsid w:val="0045657D"/>
    <w:rsid w:val="004576C0"/>
    <w:rsid w:val="004576D4"/>
    <w:rsid w:val="00460B7C"/>
    <w:rsid w:val="00460D65"/>
    <w:rsid w:val="004618EC"/>
    <w:rsid w:val="00461CD3"/>
    <w:rsid w:val="00461FF3"/>
    <w:rsid w:val="00462046"/>
    <w:rsid w:val="00463333"/>
    <w:rsid w:val="00463C5E"/>
    <w:rsid w:val="00463FA1"/>
    <w:rsid w:val="00464252"/>
    <w:rsid w:val="004645A6"/>
    <w:rsid w:val="004655B7"/>
    <w:rsid w:val="004669FE"/>
    <w:rsid w:val="00466DEC"/>
    <w:rsid w:val="0046708F"/>
    <w:rsid w:val="00467524"/>
    <w:rsid w:val="00467956"/>
    <w:rsid w:val="00467D5D"/>
    <w:rsid w:val="00470398"/>
    <w:rsid w:val="004703D0"/>
    <w:rsid w:val="00470444"/>
    <w:rsid w:val="00470AC8"/>
    <w:rsid w:val="00470D4A"/>
    <w:rsid w:val="00470E45"/>
    <w:rsid w:val="00471406"/>
    <w:rsid w:val="00471DC9"/>
    <w:rsid w:val="00472531"/>
    <w:rsid w:val="00472AFC"/>
    <w:rsid w:val="00472BB2"/>
    <w:rsid w:val="00473046"/>
    <w:rsid w:val="00473CBE"/>
    <w:rsid w:val="00473FEB"/>
    <w:rsid w:val="004745E7"/>
    <w:rsid w:val="0047466D"/>
    <w:rsid w:val="0047494C"/>
    <w:rsid w:val="00475639"/>
    <w:rsid w:val="00476F9B"/>
    <w:rsid w:val="00477FD1"/>
    <w:rsid w:val="004802BB"/>
    <w:rsid w:val="004819F3"/>
    <w:rsid w:val="00482024"/>
    <w:rsid w:val="00482817"/>
    <w:rsid w:val="00482872"/>
    <w:rsid w:val="00482DAC"/>
    <w:rsid w:val="00483D11"/>
    <w:rsid w:val="00483E14"/>
    <w:rsid w:val="00483E57"/>
    <w:rsid w:val="0048443E"/>
    <w:rsid w:val="00484A3D"/>
    <w:rsid w:val="00484A75"/>
    <w:rsid w:val="004853A0"/>
    <w:rsid w:val="00485922"/>
    <w:rsid w:val="004859A3"/>
    <w:rsid w:val="00485AA2"/>
    <w:rsid w:val="00486079"/>
    <w:rsid w:val="004865E5"/>
    <w:rsid w:val="004918AC"/>
    <w:rsid w:val="00491A70"/>
    <w:rsid w:val="00491E5A"/>
    <w:rsid w:val="00492859"/>
    <w:rsid w:val="00492C76"/>
    <w:rsid w:val="00493216"/>
    <w:rsid w:val="00493FF3"/>
    <w:rsid w:val="00495AC1"/>
    <w:rsid w:val="00495C96"/>
    <w:rsid w:val="004960BE"/>
    <w:rsid w:val="00496258"/>
    <w:rsid w:val="00496730"/>
    <w:rsid w:val="00496E0A"/>
    <w:rsid w:val="0049716C"/>
    <w:rsid w:val="004973AE"/>
    <w:rsid w:val="004A0064"/>
    <w:rsid w:val="004A03B5"/>
    <w:rsid w:val="004A03D3"/>
    <w:rsid w:val="004A0FA8"/>
    <w:rsid w:val="004A1248"/>
    <w:rsid w:val="004A1319"/>
    <w:rsid w:val="004A195A"/>
    <w:rsid w:val="004A2683"/>
    <w:rsid w:val="004A2DA5"/>
    <w:rsid w:val="004A3D01"/>
    <w:rsid w:val="004A4505"/>
    <w:rsid w:val="004A452F"/>
    <w:rsid w:val="004A4E62"/>
    <w:rsid w:val="004A5676"/>
    <w:rsid w:val="004A5FAB"/>
    <w:rsid w:val="004A651F"/>
    <w:rsid w:val="004A6877"/>
    <w:rsid w:val="004A779B"/>
    <w:rsid w:val="004A79A3"/>
    <w:rsid w:val="004A7A83"/>
    <w:rsid w:val="004A7B84"/>
    <w:rsid w:val="004A7EDB"/>
    <w:rsid w:val="004B00BD"/>
    <w:rsid w:val="004B0450"/>
    <w:rsid w:val="004B04B7"/>
    <w:rsid w:val="004B5037"/>
    <w:rsid w:val="004B5601"/>
    <w:rsid w:val="004B5B8D"/>
    <w:rsid w:val="004B6290"/>
    <w:rsid w:val="004B6ADD"/>
    <w:rsid w:val="004B6BB8"/>
    <w:rsid w:val="004B6DD6"/>
    <w:rsid w:val="004C1F38"/>
    <w:rsid w:val="004C1F7F"/>
    <w:rsid w:val="004C264D"/>
    <w:rsid w:val="004C30BE"/>
    <w:rsid w:val="004C331E"/>
    <w:rsid w:val="004C3F86"/>
    <w:rsid w:val="004C4228"/>
    <w:rsid w:val="004C423A"/>
    <w:rsid w:val="004C426F"/>
    <w:rsid w:val="004C4329"/>
    <w:rsid w:val="004C4B41"/>
    <w:rsid w:val="004C5026"/>
    <w:rsid w:val="004C50F1"/>
    <w:rsid w:val="004C52C7"/>
    <w:rsid w:val="004C6213"/>
    <w:rsid w:val="004C7334"/>
    <w:rsid w:val="004C77BE"/>
    <w:rsid w:val="004C781A"/>
    <w:rsid w:val="004D01C2"/>
    <w:rsid w:val="004D1B22"/>
    <w:rsid w:val="004D23DD"/>
    <w:rsid w:val="004D2901"/>
    <w:rsid w:val="004D29F8"/>
    <w:rsid w:val="004D2A09"/>
    <w:rsid w:val="004D2A74"/>
    <w:rsid w:val="004D2A99"/>
    <w:rsid w:val="004D2E74"/>
    <w:rsid w:val="004D3903"/>
    <w:rsid w:val="004D43FC"/>
    <w:rsid w:val="004D4827"/>
    <w:rsid w:val="004D4DCA"/>
    <w:rsid w:val="004D57FC"/>
    <w:rsid w:val="004D7110"/>
    <w:rsid w:val="004D755D"/>
    <w:rsid w:val="004D7C07"/>
    <w:rsid w:val="004D7C4B"/>
    <w:rsid w:val="004E0F34"/>
    <w:rsid w:val="004E19A5"/>
    <w:rsid w:val="004E1E5B"/>
    <w:rsid w:val="004E2797"/>
    <w:rsid w:val="004E3821"/>
    <w:rsid w:val="004E390B"/>
    <w:rsid w:val="004E41FC"/>
    <w:rsid w:val="004E4C15"/>
    <w:rsid w:val="004E4CC0"/>
    <w:rsid w:val="004E53BB"/>
    <w:rsid w:val="004E6966"/>
    <w:rsid w:val="004E70DA"/>
    <w:rsid w:val="004E7C71"/>
    <w:rsid w:val="004F1363"/>
    <w:rsid w:val="004F2C01"/>
    <w:rsid w:val="004F3823"/>
    <w:rsid w:val="004F3D5C"/>
    <w:rsid w:val="004F4810"/>
    <w:rsid w:val="004F4E7F"/>
    <w:rsid w:val="004F4FB9"/>
    <w:rsid w:val="004F5758"/>
    <w:rsid w:val="004F5814"/>
    <w:rsid w:val="004F5FCE"/>
    <w:rsid w:val="004F61D6"/>
    <w:rsid w:val="004F6CDB"/>
    <w:rsid w:val="004F75E7"/>
    <w:rsid w:val="004F7E65"/>
    <w:rsid w:val="005002A2"/>
    <w:rsid w:val="00500371"/>
    <w:rsid w:val="00500945"/>
    <w:rsid w:val="005011CA"/>
    <w:rsid w:val="00502824"/>
    <w:rsid w:val="00502D4E"/>
    <w:rsid w:val="00503349"/>
    <w:rsid w:val="00503A71"/>
    <w:rsid w:val="00503F1D"/>
    <w:rsid w:val="0050434A"/>
    <w:rsid w:val="00504453"/>
    <w:rsid w:val="00505F1C"/>
    <w:rsid w:val="00506094"/>
    <w:rsid w:val="00506531"/>
    <w:rsid w:val="00506E04"/>
    <w:rsid w:val="00506F59"/>
    <w:rsid w:val="00506F6D"/>
    <w:rsid w:val="00510EC1"/>
    <w:rsid w:val="005114A4"/>
    <w:rsid w:val="00511741"/>
    <w:rsid w:val="0051197C"/>
    <w:rsid w:val="005126B4"/>
    <w:rsid w:val="005127B9"/>
    <w:rsid w:val="00512DF3"/>
    <w:rsid w:val="00513385"/>
    <w:rsid w:val="005142A2"/>
    <w:rsid w:val="005143F8"/>
    <w:rsid w:val="005146C0"/>
    <w:rsid w:val="005162DC"/>
    <w:rsid w:val="00516390"/>
    <w:rsid w:val="00516A8B"/>
    <w:rsid w:val="00516F5B"/>
    <w:rsid w:val="00517626"/>
    <w:rsid w:val="005200AE"/>
    <w:rsid w:val="00520C47"/>
    <w:rsid w:val="00520CEB"/>
    <w:rsid w:val="00520CF1"/>
    <w:rsid w:val="005210C0"/>
    <w:rsid w:val="0052121C"/>
    <w:rsid w:val="0052141E"/>
    <w:rsid w:val="00521933"/>
    <w:rsid w:val="00521B5E"/>
    <w:rsid w:val="00521E77"/>
    <w:rsid w:val="0052221F"/>
    <w:rsid w:val="00522EAF"/>
    <w:rsid w:val="0052386C"/>
    <w:rsid w:val="005239BF"/>
    <w:rsid w:val="00523F8A"/>
    <w:rsid w:val="0052415B"/>
    <w:rsid w:val="0052440F"/>
    <w:rsid w:val="00524909"/>
    <w:rsid w:val="00525F69"/>
    <w:rsid w:val="00526209"/>
    <w:rsid w:val="0052660D"/>
    <w:rsid w:val="0052709D"/>
    <w:rsid w:val="0052757A"/>
    <w:rsid w:val="00527996"/>
    <w:rsid w:val="00527A73"/>
    <w:rsid w:val="00527E23"/>
    <w:rsid w:val="00530A2C"/>
    <w:rsid w:val="00531AA2"/>
    <w:rsid w:val="0053269C"/>
    <w:rsid w:val="00532922"/>
    <w:rsid w:val="0053293A"/>
    <w:rsid w:val="00532F0E"/>
    <w:rsid w:val="005331C2"/>
    <w:rsid w:val="005332B7"/>
    <w:rsid w:val="00533A5C"/>
    <w:rsid w:val="00533D9A"/>
    <w:rsid w:val="0053411F"/>
    <w:rsid w:val="00534512"/>
    <w:rsid w:val="00534C7E"/>
    <w:rsid w:val="00535512"/>
    <w:rsid w:val="00535CDD"/>
    <w:rsid w:val="00535F5D"/>
    <w:rsid w:val="005374AD"/>
    <w:rsid w:val="00537C8F"/>
    <w:rsid w:val="00540231"/>
    <w:rsid w:val="005402B1"/>
    <w:rsid w:val="0054053B"/>
    <w:rsid w:val="0054080D"/>
    <w:rsid w:val="00540AF3"/>
    <w:rsid w:val="005411B1"/>
    <w:rsid w:val="0054209B"/>
    <w:rsid w:val="0054237E"/>
    <w:rsid w:val="0054259E"/>
    <w:rsid w:val="00542A53"/>
    <w:rsid w:val="005434C7"/>
    <w:rsid w:val="00543EB8"/>
    <w:rsid w:val="00544203"/>
    <w:rsid w:val="00547D5C"/>
    <w:rsid w:val="00550185"/>
    <w:rsid w:val="0055097A"/>
    <w:rsid w:val="00551437"/>
    <w:rsid w:val="00551B91"/>
    <w:rsid w:val="005522F1"/>
    <w:rsid w:val="005528DF"/>
    <w:rsid w:val="00552C6E"/>
    <w:rsid w:val="00553123"/>
    <w:rsid w:val="00553D28"/>
    <w:rsid w:val="0055575B"/>
    <w:rsid w:val="005561E8"/>
    <w:rsid w:val="0055728E"/>
    <w:rsid w:val="00557F51"/>
    <w:rsid w:val="0056012D"/>
    <w:rsid w:val="00560748"/>
    <w:rsid w:val="00562729"/>
    <w:rsid w:val="00562754"/>
    <w:rsid w:val="0056408D"/>
    <w:rsid w:val="005649D5"/>
    <w:rsid w:val="00564A7E"/>
    <w:rsid w:val="00564B23"/>
    <w:rsid w:val="00564C96"/>
    <w:rsid w:val="00564CEF"/>
    <w:rsid w:val="00565676"/>
    <w:rsid w:val="00565F56"/>
    <w:rsid w:val="00566EF2"/>
    <w:rsid w:val="00567511"/>
    <w:rsid w:val="00567D59"/>
    <w:rsid w:val="0057213F"/>
    <w:rsid w:val="00572945"/>
    <w:rsid w:val="005729A1"/>
    <w:rsid w:val="005731F4"/>
    <w:rsid w:val="0057326C"/>
    <w:rsid w:val="00573E28"/>
    <w:rsid w:val="00574611"/>
    <w:rsid w:val="0057464A"/>
    <w:rsid w:val="00575241"/>
    <w:rsid w:val="0057526B"/>
    <w:rsid w:val="005754E5"/>
    <w:rsid w:val="005754FE"/>
    <w:rsid w:val="005759AB"/>
    <w:rsid w:val="00575A27"/>
    <w:rsid w:val="0057631E"/>
    <w:rsid w:val="005767A5"/>
    <w:rsid w:val="00576C27"/>
    <w:rsid w:val="00577196"/>
    <w:rsid w:val="005778FF"/>
    <w:rsid w:val="00577B93"/>
    <w:rsid w:val="005805D6"/>
    <w:rsid w:val="00580D74"/>
    <w:rsid w:val="0058186B"/>
    <w:rsid w:val="00581D10"/>
    <w:rsid w:val="005825E7"/>
    <w:rsid w:val="005827F0"/>
    <w:rsid w:val="005831E0"/>
    <w:rsid w:val="005832DF"/>
    <w:rsid w:val="00583718"/>
    <w:rsid w:val="00583CF9"/>
    <w:rsid w:val="00584C67"/>
    <w:rsid w:val="0058540A"/>
    <w:rsid w:val="00585762"/>
    <w:rsid w:val="00587F35"/>
    <w:rsid w:val="005905FC"/>
    <w:rsid w:val="00590909"/>
    <w:rsid w:val="005911EE"/>
    <w:rsid w:val="0059139F"/>
    <w:rsid w:val="00591656"/>
    <w:rsid w:val="00591ED5"/>
    <w:rsid w:val="00592B8D"/>
    <w:rsid w:val="00592E5E"/>
    <w:rsid w:val="00592FED"/>
    <w:rsid w:val="0059334C"/>
    <w:rsid w:val="005939D8"/>
    <w:rsid w:val="00594C70"/>
    <w:rsid w:val="00594F42"/>
    <w:rsid w:val="005953D2"/>
    <w:rsid w:val="00595753"/>
    <w:rsid w:val="00595E12"/>
    <w:rsid w:val="0059606F"/>
    <w:rsid w:val="0059648F"/>
    <w:rsid w:val="00596934"/>
    <w:rsid w:val="00596964"/>
    <w:rsid w:val="00596D5A"/>
    <w:rsid w:val="00597A5B"/>
    <w:rsid w:val="00597F53"/>
    <w:rsid w:val="00597FBF"/>
    <w:rsid w:val="005A066D"/>
    <w:rsid w:val="005A08C5"/>
    <w:rsid w:val="005A1437"/>
    <w:rsid w:val="005A1616"/>
    <w:rsid w:val="005A1628"/>
    <w:rsid w:val="005A20FC"/>
    <w:rsid w:val="005A25B4"/>
    <w:rsid w:val="005A3086"/>
    <w:rsid w:val="005A34F0"/>
    <w:rsid w:val="005A356F"/>
    <w:rsid w:val="005A3572"/>
    <w:rsid w:val="005A39EE"/>
    <w:rsid w:val="005A3B08"/>
    <w:rsid w:val="005A3F43"/>
    <w:rsid w:val="005A4088"/>
    <w:rsid w:val="005A4499"/>
    <w:rsid w:val="005A4B77"/>
    <w:rsid w:val="005A592D"/>
    <w:rsid w:val="005A5DAA"/>
    <w:rsid w:val="005A5EAF"/>
    <w:rsid w:val="005A632F"/>
    <w:rsid w:val="005A685C"/>
    <w:rsid w:val="005A72E5"/>
    <w:rsid w:val="005A7B2B"/>
    <w:rsid w:val="005B17A9"/>
    <w:rsid w:val="005B1EEA"/>
    <w:rsid w:val="005B2120"/>
    <w:rsid w:val="005B218D"/>
    <w:rsid w:val="005B234F"/>
    <w:rsid w:val="005B24B9"/>
    <w:rsid w:val="005B24E8"/>
    <w:rsid w:val="005B2C2C"/>
    <w:rsid w:val="005B2D41"/>
    <w:rsid w:val="005B2E02"/>
    <w:rsid w:val="005B2F38"/>
    <w:rsid w:val="005B34F5"/>
    <w:rsid w:val="005B37D7"/>
    <w:rsid w:val="005B4286"/>
    <w:rsid w:val="005B44E4"/>
    <w:rsid w:val="005B45C5"/>
    <w:rsid w:val="005B462B"/>
    <w:rsid w:val="005B4F92"/>
    <w:rsid w:val="005B5054"/>
    <w:rsid w:val="005B53B3"/>
    <w:rsid w:val="005B661F"/>
    <w:rsid w:val="005B6F5D"/>
    <w:rsid w:val="005B7094"/>
    <w:rsid w:val="005B73F0"/>
    <w:rsid w:val="005B7BD0"/>
    <w:rsid w:val="005C09E3"/>
    <w:rsid w:val="005C1346"/>
    <w:rsid w:val="005C1601"/>
    <w:rsid w:val="005C24BF"/>
    <w:rsid w:val="005C2604"/>
    <w:rsid w:val="005C2660"/>
    <w:rsid w:val="005C3F33"/>
    <w:rsid w:val="005C40CE"/>
    <w:rsid w:val="005C4256"/>
    <w:rsid w:val="005C438D"/>
    <w:rsid w:val="005C53B8"/>
    <w:rsid w:val="005C5931"/>
    <w:rsid w:val="005C60DC"/>
    <w:rsid w:val="005C6558"/>
    <w:rsid w:val="005C6714"/>
    <w:rsid w:val="005C7203"/>
    <w:rsid w:val="005C7312"/>
    <w:rsid w:val="005C7776"/>
    <w:rsid w:val="005C7F8F"/>
    <w:rsid w:val="005D030B"/>
    <w:rsid w:val="005D1409"/>
    <w:rsid w:val="005D233C"/>
    <w:rsid w:val="005D2931"/>
    <w:rsid w:val="005D2AAC"/>
    <w:rsid w:val="005D2DE6"/>
    <w:rsid w:val="005D3A12"/>
    <w:rsid w:val="005D3AC4"/>
    <w:rsid w:val="005D3E60"/>
    <w:rsid w:val="005D3F82"/>
    <w:rsid w:val="005D44CE"/>
    <w:rsid w:val="005D530A"/>
    <w:rsid w:val="005D539D"/>
    <w:rsid w:val="005D598C"/>
    <w:rsid w:val="005D5FD6"/>
    <w:rsid w:val="005D60DC"/>
    <w:rsid w:val="005D633C"/>
    <w:rsid w:val="005D66FC"/>
    <w:rsid w:val="005D67C4"/>
    <w:rsid w:val="005E1639"/>
    <w:rsid w:val="005E164B"/>
    <w:rsid w:val="005E3254"/>
    <w:rsid w:val="005E3C43"/>
    <w:rsid w:val="005E3D84"/>
    <w:rsid w:val="005E4FDF"/>
    <w:rsid w:val="005E51B1"/>
    <w:rsid w:val="005E548A"/>
    <w:rsid w:val="005E5B12"/>
    <w:rsid w:val="005E5B79"/>
    <w:rsid w:val="005E5F9E"/>
    <w:rsid w:val="005E60ED"/>
    <w:rsid w:val="005E64EF"/>
    <w:rsid w:val="005E7266"/>
    <w:rsid w:val="005F0217"/>
    <w:rsid w:val="005F0830"/>
    <w:rsid w:val="005F0C7C"/>
    <w:rsid w:val="005F0DD2"/>
    <w:rsid w:val="005F17FF"/>
    <w:rsid w:val="005F2545"/>
    <w:rsid w:val="005F2D54"/>
    <w:rsid w:val="005F312A"/>
    <w:rsid w:val="005F3E86"/>
    <w:rsid w:val="005F3FBE"/>
    <w:rsid w:val="005F4329"/>
    <w:rsid w:val="005F46F9"/>
    <w:rsid w:val="005F470B"/>
    <w:rsid w:val="005F50F1"/>
    <w:rsid w:val="005F5654"/>
    <w:rsid w:val="005F6B49"/>
    <w:rsid w:val="005F6C9F"/>
    <w:rsid w:val="005F776F"/>
    <w:rsid w:val="005F7CD9"/>
    <w:rsid w:val="006006B1"/>
    <w:rsid w:val="00600E68"/>
    <w:rsid w:val="006016AB"/>
    <w:rsid w:val="00601C06"/>
    <w:rsid w:val="00602340"/>
    <w:rsid w:val="00603100"/>
    <w:rsid w:val="006040AC"/>
    <w:rsid w:val="00604113"/>
    <w:rsid w:val="006044BF"/>
    <w:rsid w:val="006045EF"/>
    <w:rsid w:val="00605329"/>
    <w:rsid w:val="006056D3"/>
    <w:rsid w:val="0060646B"/>
    <w:rsid w:val="006067F0"/>
    <w:rsid w:val="006103BA"/>
    <w:rsid w:val="00610B1F"/>
    <w:rsid w:val="00610CD9"/>
    <w:rsid w:val="006117EE"/>
    <w:rsid w:val="006133A5"/>
    <w:rsid w:val="006138A8"/>
    <w:rsid w:val="00613ECA"/>
    <w:rsid w:val="006141B5"/>
    <w:rsid w:val="00614F90"/>
    <w:rsid w:val="006151EA"/>
    <w:rsid w:val="00615962"/>
    <w:rsid w:val="006162A7"/>
    <w:rsid w:val="00616DF6"/>
    <w:rsid w:val="00616E4A"/>
    <w:rsid w:val="00617AC9"/>
    <w:rsid w:val="00620955"/>
    <w:rsid w:val="00620F29"/>
    <w:rsid w:val="00620FA5"/>
    <w:rsid w:val="00621BDF"/>
    <w:rsid w:val="0062258D"/>
    <w:rsid w:val="00622DCE"/>
    <w:rsid w:val="00623AAD"/>
    <w:rsid w:val="00623ACA"/>
    <w:rsid w:val="0062422E"/>
    <w:rsid w:val="006244BB"/>
    <w:rsid w:val="00625731"/>
    <w:rsid w:val="00625BF0"/>
    <w:rsid w:val="00625D63"/>
    <w:rsid w:val="00626C90"/>
    <w:rsid w:val="006270E9"/>
    <w:rsid w:val="006278D2"/>
    <w:rsid w:val="00627E26"/>
    <w:rsid w:val="006300AE"/>
    <w:rsid w:val="00630B8D"/>
    <w:rsid w:val="00631A90"/>
    <w:rsid w:val="00631CEA"/>
    <w:rsid w:val="00631D3C"/>
    <w:rsid w:val="006321E5"/>
    <w:rsid w:val="006325BF"/>
    <w:rsid w:val="006328AF"/>
    <w:rsid w:val="00633302"/>
    <w:rsid w:val="0063332A"/>
    <w:rsid w:val="00633A65"/>
    <w:rsid w:val="0063411A"/>
    <w:rsid w:val="0063411E"/>
    <w:rsid w:val="00634246"/>
    <w:rsid w:val="00634708"/>
    <w:rsid w:val="0063492E"/>
    <w:rsid w:val="00634EC8"/>
    <w:rsid w:val="00634F15"/>
    <w:rsid w:val="00635375"/>
    <w:rsid w:val="006354E1"/>
    <w:rsid w:val="00636566"/>
    <w:rsid w:val="00636621"/>
    <w:rsid w:val="00636778"/>
    <w:rsid w:val="006367F9"/>
    <w:rsid w:val="00636BDA"/>
    <w:rsid w:val="00636DD8"/>
    <w:rsid w:val="00637048"/>
    <w:rsid w:val="00637090"/>
    <w:rsid w:val="00637449"/>
    <w:rsid w:val="006378D3"/>
    <w:rsid w:val="00637B93"/>
    <w:rsid w:val="00641055"/>
    <w:rsid w:val="00641355"/>
    <w:rsid w:val="006413D1"/>
    <w:rsid w:val="0064254E"/>
    <w:rsid w:val="00642819"/>
    <w:rsid w:val="006438C4"/>
    <w:rsid w:val="00643C96"/>
    <w:rsid w:val="00644165"/>
    <w:rsid w:val="00645611"/>
    <w:rsid w:val="00646520"/>
    <w:rsid w:val="006465AF"/>
    <w:rsid w:val="00646C4E"/>
    <w:rsid w:val="00647294"/>
    <w:rsid w:val="00647337"/>
    <w:rsid w:val="0064741F"/>
    <w:rsid w:val="00647895"/>
    <w:rsid w:val="00650452"/>
    <w:rsid w:val="0065046F"/>
    <w:rsid w:val="00650596"/>
    <w:rsid w:val="0065093D"/>
    <w:rsid w:val="00650CE1"/>
    <w:rsid w:val="006517AE"/>
    <w:rsid w:val="00651E4F"/>
    <w:rsid w:val="00652658"/>
    <w:rsid w:val="00652918"/>
    <w:rsid w:val="00652F54"/>
    <w:rsid w:val="0065370D"/>
    <w:rsid w:val="006539FC"/>
    <w:rsid w:val="00654119"/>
    <w:rsid w:val="00654502"/>
    <w:rsid w:val="00654A8B"/>
    <w:rsid w:val="00655175"/>
    <w:rsid w:val="006569DE"/>
    <w:rsid w:val="00657F55"/>
    <w:rsid w:val="00660257"/>
    <w:rsid w:val="00660E3B"/>
    <w:rsid w:val="006613FD"/>
    <w:rsid w:val="00661B17"/>
    <w:rsid w:val="00662BB5"/>
    <w:rsid w:val="00662DB6"/>
    <w:rsid w:val="00663F9A"/>
    <w:rsid w:val="00663F9B"/>
    <w:rsid w:val="00664481"/>
    <w:rsid w:val="00664A25"/>
    <w:rsid w:val="00665B4F"/>
    <w:rsid w:val="0066655A"/>
    <w:rsid w:val="00666F00"/>
    <w:rsid w:val="0066747C"/>
    <w:rsid w:val="006676CC"/>
    <w:rsid w:val="00670386"/>
    <w:rsid w:val="0067202F"/>
    <w:rsid w:val="0067268C"/>
    <w:rsid w:val="00672C08"/>
    <w:rsid w:val="00672CE7"/>
    <w:rsid w:val="006737C8"/>
    <w:rsid w:val="00673B99"/>
    <w:rsid w:val="00675809"/>
    <w:rsid w:val="006761C1"/>
    <w:rsid w:val="0067661C"/>
    <w:rsid w:val="006777B7"/>
    <w:rsid w:val="00677C9B"/>
    <w:rsid w:val="00677E00"/>
    <w:rsid w:val="00677FAE"/>
    <w:rsid w:val="006804EF"/>
    <w:rsid w:val="00681213"/>
    <w:rsid w:val="00681231"/>
    <w:rsid w:val="00681B7F"/>
    <w:rsid w:val="00681E31"/>
    <w:rsid w:val="00682E4B"/>
    <w:rsid w:val="00684E9C"/>
    <w:rsid w:val="006854BC"/>
    <w:rsid w:val="00685665"/>
    <w:rsid w:val="0068658E"/>
    <w:rsid w:val="006866C7"/>
    <w:rsid w:val="006869A3"/>
    <w:rsid w:val="00686ABF"/>
    <w:rsid w:val="006905A4"/>
    <w:rsid w:val="00691392"/>
    <w:rsid w:val="00691A97"/>
    <w:rsid w:val="00691D49"/>
    <w:rsid w:val="00692183"/>
    <w:rsid w:val="006922A3"/>
    <w:rsid w:val="006922CB"/>
    <w:rsid w:val="006926BB"/>
    <w:rsid w:val="006933AA"/>
    <w:rsid w:val="0069350E"/>
    <w:rsid w:val="00694203"/>
    <w:rsid w:val="006942DB"/>
    <w:rsid w:val="006945D4"/>
    <w:rsid w:val="00694B6D"/>
    <w:rsid w:val="006958F0"/>
    <w:rsid w:val="00695EA4"/>
    <w:rsid w:val="0069624A"/>
    <w:rsid w:val="006A0094"/>
    <w:rsid w:val="006A0424"/>
    <w:rsid w:val="006A08F4"/>
    <w:rsid w:val="006A0B46"/>
    <w:rsid w:val="006A0CA1"/>
    <w:rsid w:val="006A13B6"/>
    <w:rsid w:val="006A161C"/>
    <w:rsid w:val="006A1B37"/>
    <w:rsid w:val="006A1D11"/>
    <w:rsid w:val="006A2695"/>
    <w:rsid w:val="006A2BCB"/>
    <w:rsid w:val="006A2D27"/>
    <w:rsid w:val="006A333B"/>
    <w:rsid w:val="006A34F6"/>
    <w:rsid w:val="006A45F8"/>
    <w:rsid w:val="006A5906"/>
    <w:rsid w:val="006A5B0F"/>
    <w:rsid w:val="006A5CB6"/>
    <w:rsid w:val="006A608B"/>
    <w:rsid w:val="006A64EF"/>
    <w:rsid w:val="006A6774"/>
    <w:rsid w:val="006A6AA3"/>
    <w:rsid w:val="006A6ACF"/>
    <w:rsid w:val="006A708F"/>
    <w:rsid w:val="006A7C85"/>
    <w:rsid w:val="006A7FF2"/>
    <w:rsid w:val="006B028F"/>
    <w:rsid w:val="006B1743"/>
    <w:rsid w:val="006B17EB"/>
    <w:rsid w:val="006B2166"/>
    <w:rsid w:val="006B2C80"/>
    <w:rsid w:val="006B3609"/>
    <w:rsid w:val="006B37B1"/>
    <w:rsid w:val="006B39E6"/>
    <w:rsid w:val="006B3B4D"/>
    <w:rsid w:val="006B3D21"/>
    <w:rsid w:val="006B49F7"/>
    <w:rsid w:val="006B4B05"/>
    <w:rsid w:val="006B5221"/>
    <w:rsid w:val="006B530E"/>
    <w:rsid w:val="006B5BF9"/>
    <w:rsid w:val="006B5D43"/>
    <w:rsid w:val="006B64C3"/>
    <w:rsid w:val="006B6F24"/>
    <w:rsid w:val="006B7275"/>
    <w:rsid w:val="006B7824"/>
    <w:rsid w:val="006C01F9"/>
    <w:rsid w:val="006C0D74"/>
    <w:rsid w:val="006C0EDD"/>
    <w:rsid w:val="006C1531"/>
    <w:rsid w:val="006C19BE"/>
    <w:rsid w:val="006C1C84"/>
    <w:rsid w:val="006C2465"/>
    <w:rsid w:val="006C265F"/>
    <w:rsid w:val="006C26E8"/>
    <w:rsid w:val="006C2A15"/>
    <w:rsid w:val="006C2B06"/>
    <w:rsid w:val="006C3157"/>
    <w:rsid w:val="006C45A3"/>
    <w:rsid w:val="006C4DE5"/>
    <w:rsid w:val="006C4F56"/>
    <w:rsid w:val="006C5080"/>
    <w:rsid w:val="006C51E9"/>
    <w:rsid w:val="006C760F"/>
    <w:rsid w:val="006C777A"/>
    <w:rsid w:val="006C785E"/>
    <w:rsid w:val="006D0C4B"/>
    <w:rsid w:val="006D0D98"/>
    <w:rsid w:val="006D1625"/>
    <w:rsid w:val="006D168F"/>
    <w:rsid w:val="006D1A5F"/>
    <w:rsid w:val="006D1C8F"/>
    <w:rsid w:val="006D1FC6"/>
    <w:rsid w:val="006D2221"/>
    <w:rsid w:val="006D25AA"/>
    <w:rsid w:val="006D28B3"/>
    <w:rsid w:val="006D2B3D"/>
    <w:rsid w:val="006D2C44"/>
    <w:rsid w:val="006D2CAB"/>
    <w:rsid w:val="006D302C"/>
    <w:rsid w:val="006D524D"/>
    <w:rsid w:val="006D5466"/>
    <w:rsid w:val="006D5C1D"/>
    <w:rsid w:val="006D6A0A"/>
    <w:rsid w:val="006D6B8D"/>
    <w:rsid w:val="006D77B1"/>
    <w:rsid w:val="006E02EB"/>
    <w:rsid w:val="006E0758"/>
    <w:rsid w:val="006E15AE"/>
    <w:rsid w:val="006E1725"/>
    <w:rsid w:val="006E1932"/>
    <w:rsid w:val="006E2854"/>
    <w:rsid w:val="006E2BB6"/>
    <w:rsid w:val="006E3896"/>
    <w:rsid w:val="006E4DAA"/>
    <w:rsid w:val="006E5B17"/>
    <w:rsid w:val="006E5C1C"/>
    <w:rsid w:val="006E7099"/>
    <w:rsid w:val="006E754C"/>
    <w:rsid w:val="006E76B4"/>
    <w:rsid w:val="006E794E"/>
    <w:rsid w:val="006E7EC9"/>
    <w:rsid w:val="006F098D"/>
    <w:rsid w:val="006F0A4A"/>
    <w:rsid w:val="006F1055"/>
    <w:rsid w:val="006F27DE"/>
    <w:rsid w:val="006F30BF"/>
    <w:rsid w:val="006F3D01"/>
    <w:rsid w:val="006F3E67"/>
    <w:rsid w:val="006F41E8"/>
    <w:rsid w:val="006F48EB"/>
    <w:rsid w:val="006F4F47"/>
    <w:rsid w:val="006F5506"/>
    <w:rsid w:val="006F5B58"/>
    <w:rsid w:val="006F66B2"/>
    <w:rsid w:val="006F6F6F"/>
    <w:rsid w:val="006F7097"/>
    <w:rsid w:val="006F7572"/>
    <w:rsid w:val="0070035A"/>
    <w:rsid w:val="00700644"/>
    <w:rsid w:val="007017FE"/>
    <w:rsid w:val="00701B3B"/>
    <w:rsid w:val="00701E78"/>
    <w:rsid w:val="007021D3"/>
    <w:rsid w:val="00702287"/>
    <w:rsid w:val="00702691"/>
    <w:rsid w:val="00702A9F"/>
    <w:rsid w:val="0070380A"/>
    <w:rsid w:val="00704627"/>
    <w:rsid w:val="00704B75"/>
    <w:rsid w:val="00704D91"/>
    <w:rsid w:val="00704F70"/>
    <w:rsid w:val="0070527A"/>
    <w:rsid w:val="00705F89"/>
    <w:rsid w:val="0070704D"/>
    <w:rsid w:val="007077B5"/>
    <w:rsid w:val="00707939"/>
    <w:rsid w:val="00710211"/>
    <w:rsid w:val="00710506"/>
    <w:rsid w:val="0071071D"/>
    <w:rsid w:val="00710AA6"/>
    <w:rsid w:val="0071119A"/>
    <w:rsid w:val="00711215"/>
    <w:rsid w:val="0071243F"/>
    <w:rsid w:val="00712A84"/>
    <w:rsid w:val="00713180"/>
    <w:rsid w:val="007139BC"/>
    <w:rsid w:val="00713D63"/>
    <w:rsid w:val="00713FF1"/>
    <w:rsid w:val="007147D7"/>
    <w:rsid w:val="00714A27"/>
    <w:rsid w:val="0071500A"/>
    <w:rsid w:val="0071515E"/>
    <w:rsid w:val="00715473"/>
    <w:rsid w:val="00715475"/>
    <w:rsid w:val="00715477"/>
    <w:rsid w:val="0071588A"/>
    <w:rsid w:val="007158AB"/>
    <w:rsid w:val="00715D75"/>
    <w:rsid w:val="0071744E"/>
    <w:rsid w:val="00717E4A"/>
    <w:rsid w:val="00717EC1"/>
    <w:rsid w:val="00720458"/>
    <w:rsid w:val="007207A1"/>
    <w:rsid w:val="00721890"/>
    <w:rsid w:val="00721961"/>
    <w:rsid w:val="00721D6F"/>
    <w:rsid w:val="0072260F"/>
    <w:rsid w:val="00723056"/>
    <w:rsid w:val="00723321"/>
    <w:rsid w:val="00724085"/>
    <w:rsid w:val="0072563D"/>
    <w:rsid w:val="00725720"/>
    <w:rsid w:val="00725B0F"/>
    <w:rsid w:val="007275F3"/>
    <w:rsid w:val="00730433"/>
    <w:rsid w:val="00730B4D"/>
    <w:rsid w:val="00730E29"/>
    <w:rsid w:val="00731A0D"/>
    <w:rsid w:val="00732268"/>
    <w:rsid w:val="007322A3"/>
    <w:rsid w:val="00732493"/>
    <w:rsid w:val="00733489"/>
    <w:rsid w:val="00733C2E"/>
    <w:rsid w:val="007352C0"/>
    <w:rsid w:val="00735370"/>
    <w:rsid w:val="00735EA5"/>
    <w:rsid w:val="0073600B"/>
    <w:rsid w:val="00736F65"/>
    <w:rsid w:val="00737A85"/>
    <w:rsid w:val="007403CA"/>
    <w:rsid w:val="007406B9"/>
    <w:rsid w:val="00741486"/>
    <w:rsid w:val="00741E42"/>
    <w:rsid w:val="007422D2"/>
    <w:rsid w:val="007423A0"/>
    <w:rsid w:val="007428C6"/>
    <w:rsid w:val="00742FEF"/>
    <w:rsid w:val="00743D83"/>
    <w:rsid w:val="00744592"/>
    <w:rsid w:val="00744A8C"/>
    <w:rsid w:val="00744F2E"/>
    <w:rsid w:val="00744FEF"/>
    <w:rsid w:val="007451BF"/>
    <w:rsid w:val="00745C4F"/>
    <w:rsid w:val="007460B3"/>
    <w:rsid w:val="00746C5D"/>
    <w:rsid w:val="00747354"/>
    <w:rsid w:val="0074736C"/>
    <w:rsid w:val="00747E74"/>
    <w:rsid w:val="007501BE"/>
    <w:rsid w:val="00750321"/>
    <w:rsid w:val="007508BE"/>
    <w:rsid w:val="00750C5D"/>
    <w:rsid w:val="00750EC8"/>
    <w:rsid w:val="00750FF1"/>
    <w:rsid w:val="00752892"/>
    <w:rsid w:val="00752E03"/>
    <w:rsid w:val="00753845"/>
    <w:rsid w:val="00753CDB"/>
    <w:rsid w:val="007541E0"/>
    <w:rsid w:val="007548B7"/>
    <w:rsid w:val="00754944"/>
    <w:rsid w:val="00754CBA"/>
    <w:rsid w:val="00756268"/>
    <w:rsid w:val="007567FD"/>
    <w:rsid w:val="00756FA5"/>
    <w:rsid w:val="00757032"/>
    <w:rsid w:val="007601A2"/>
    <w:rsid w:val="0076052A"/>
    <w:rsid w:val="00761BF1"/>
    <w:rsid w:val="00761F72"/>
    <w:rsid w:val="007624C9"/>
    <w:rsid w:val="00762761"/>
    <w:rsid w:val="00762E69"/>
    <w:rsid w:val="0076347B"/>
    <w:rsid w:val="00763840"/>
    <w:rsid w:val="00763E81"/>
    <w:rsid w:val="00764067"/>
    <w:rsid w:val="00764137"/>
    <w:rsid w:val="007656B6"/>
    <w:rsid w:val="00765A55"/>
    <w:rsid w:val="00765C1A"/>
    <w:rsid w:val="00766A26"/>
    <w:rsid w:val="00766BA5"/>
    <w:rsid w:val="00767AED"/>
    <w:rsid w:val="00767EAC"/>
    <w:rsid w:val="007705A6"/>
    <w:rsid w:val="00770666"/>
    <w:rsid w:val="00771381"/>
    <w:rsid w:val="0077221C"/>
    <w:rsid w:val="00772F04"/>
    <w:rsid w:val="007739E6"/>
    <w:rsid w:val="00773B1F"/>
    <w:rsid w:val="00773B2A"/>
    <w:rsid w:val="0077410E"/>
    <w:rsid w:val="00774464"/>
    <w:rsid w:val="00774EB7"/>
    <w:rsid w:val="007750C9"/>
    <w:rsid w:val="00775DE6"/>
    <w:rsid w:val="00776138"/>
    <w:rsid w:val="0077623C"/>
    <w:rsid w:val="0077647D"/>
    <w:rsid w:val="007764E0"/>
    <w:rsid w:val="00776DC3"/>
    <w:rsid w:val="00777E03"/>
    <w:rsid w:val="00780344"/>
    <w:rsid w:val="00780C2B"/>
    <w:rsid w:val="00780E2C"/>
    <w:rsid w:val="00781F8B"/>
    <w:rsid w:val="00782266"/>
    <w:rsid w:val="007825D0"/>
    <w:rsid w:val="007827ED"/>
    <w:rsid w:val="00782813"/>
    <w:rsid w:val="007836F7"/>
    <w:rsid w:val="00783946"/>
    <w:rsid w:val="00783A01"/>
    <w:rsid w:val="00785171"/>
    <w:rsid w:val="0078614E"/>
    <w:rsid w:val="007866AD"/>
    <w:rsid w:val="00786C38"/>
    <w:rsid w:val="00787073"/>
    <w:rsid w:val="007871D3"/>
    <w:rsid w:val="00787819"/>
    <w:rsid w:val="00787A18"/>
    <w:rsid w:val="00787C6A"/>
    <w:rsid w:val="007900B9"/>
    <w:rsid w:val="007912DD"/>
    <w:rsid w:val="00791AAB"/>
    <w:rsid w:val="00791F08"/>
    <w:rsid w:val="00792538"/>
    <w:rsid w:val="00793BE1"/>
    <w:rsid w:val="00793F21"/>
    <w:rsid w:val="0079404F"/>
    <w:rsid w:val="00794F6F"/>
    <w:rsid w:val="00796046"/>
    <w:rsid w:val="007968F7"/>
    <w:rsid w:val="00797A45"/>
    <w:rsid w:val="00797E01"/>
    <w:rsid w:val="007A03BA"/>
    <w:rsid w:val="007A0711"/>
    <w:rsid w:val="007A076D"/>
    <w:rsid w:val="007A12F2"/>
    <w:rsid w:val="007A1AA5"/>
    <w:rsid w:val="007A1C7E"/>
    <w:rsid w:val="007A1DA3"/>
    <w:rsid w:val="007A1E65"/>
    <w:rsid w:val="007A2B4C"/>
    <w:rsid w:val="007A3612"/>
    <w:rsid w:val="007A3917"/>
    <w:rsid w:val="007A39DE"/>
    <w:rsid w:val="007A3BA2"/>
    <w:rsid w:val="007A3E87"/>
    <w:rsid w:val="007A45CD"/>
    <w:rsid w:val="007A4BFA"/>
    <w:rsid w:val="007A5DFC"/>
    <w:rsid w:val="007A5F88"/>
    <w:rsid w:val="007A607A"/>
    <w:rsid w:val="007A659F"/>
    <w:rsid w:val="007B0E22"/>
    <w:rsid w:val="007B0EAA"/>
    <w:rsid w:val="007B0EC0"/>
    <w:rsid w:val="007B2BF0"/>
    <w:rsid w:val="007B3CF7"/>
    <w:rsid w:val="007B4264"/>
    <w:rsid w:val="007B4590"/>
    <w:rsid w:val="007B4B9B"/>
    <w:rsid w:val="007B5C05"/>
    <w:rsid w:val="007B6BED"/>
    <w:rsid w:val="007B726E"/>
    <w:rsid w:val="007C031C"/>
    <w:rsid w:val="007C0FBB"/>
    <w:rsid w:val="007C16B9"/>
    <w:rsid w:val="007C2817"/>
    <w:rsid w:val="007C281B"/>
    <w:rsid w:val="007C2CAD"/>
    <w:rsid w:val="007C2E86"/>
    <w:rsid w:val="007C3B42"/>
    <w:rsid w:val="007C3CD5"/>
    <w:rsid w:val="007C48DD"/>
    <w:rsid w:val="007C5239"/>
    <w:rsid w:val="007C5CD3"/>
    <w:rsid w:val="007C6064"/>
    <w:rsid w:val="007C6497"/>
    <w:rsid w:val="007C6978"/>
    <w:rsid w:val="007C6B64"/>
    <w:rsid w:val="007C78C7"/>
    <w:rsid w:val="007D0750"/>
    <w:rsid w:val="007D07F0"/>
    <w:rsid w:val="007D0A81"/>
    <w:rsid w:val="007D0C57"/>
    <w:rsid w:val="007D0CA3"/>
    <w:rsid w:val="007D19A1"/>
    <w:rsid w:val="007D1AA0"/>
    <w:rsid w:val="007D22C1"/>
    <w:rsid w:val="007D3C2B"/>
    <w:rsid w:val="007D40B6"/>
    <w:rsid w:val="007D4155"/>
    <w:rsid w:val="007D57B3"/>
    <w:rsid w:val="007D60F1"/>
    <w:rsid w:val="007E054A"/>
    <w:rsid w:val="007E0B09"/>
    <w:rsid w:val="007E1AE3"/>
    <w:rsid w:val="007E1F90"/>
    <w:rsid w:val="007E2124"/>
    <w:rsid w:val="007E22B6"/>
    <w:rsid w:val="007E3621"/>
    <w:rsid w:val="007E3D77"/>
    <w:rsid w:val="007E503A"/>
    <w:rsid w:val="007E5296"/>
    <w:rsid w:val="007E53E8"/>
    <w:rsid w:val="007E5D55"/>
    <w:rsid w:val="007E63AD"/>
    <w:rsid w:val="007E669C"/>
    <w:rsid w:val="007E6F26"/>
    <w:rsid w:val="007E74B9"/>
    <w:rsid w:val="007E7559"/>
    <w:rsid w:val="007E7A61"/>
    <w:rsid w:val="007E7E94"/>
    <w:rsid w:val="007F0F0F"/>
    <w:rsid w:val="007F1BAC"/>
    <w:rsid w:val="007F2263"/>
    <w:rsid w:val="007F2B71"/>
    <w:rsid w:val="007F2E6D"/>
    <w:rsid w:val="007F31E0"/>
    <w:rsid w:val="007F4294"/>
    <w:rsid w:val="007F42A9"/>
    <w:rsid w:val="007F4E47"/>
    <w:rsid w:val="007F7118"/>
    <w:rsid w:val="007F7126"/>
    <w:rsid w:val="0080071D"/>
    <w:rsid w:val="00800836"/>
    <w:rsid w:val="00800C44"/>
    <w:rsid w:val="00800DBC"/>
    <w:rsid w:val="0080112F"/>
    <w:rsid w:val="008011DB"/>
    <w:rsid w:val="008021BA"/>
    <w:rsid w:val="0080231E"/>
    <w:rsid w:val="008028FB"/>
    <w:rsid w:val="00803696"/>
    <w:rsid w:val="00803896"/>
    <w:rsid w:val="00803A47"/>
    <w:rsid w:val="00804802"/>
    <w:rsid w:val="00804A5B"/>
    <w:rsid w:val="00804E58"/>
    <w:rsid w:val="00805E16"/>
    <w:rsid w:val="00805F4C"/>
    <w:rsid w:val="008065B2"/>
    <w:rsid w:val="008076C6"/>
    <w:rsid w:val="00807B5A"/>
    <w:rsid w:val="00807C2C"/>
    <w:rsid w:val="008108A3"/>
    <w:rsid w:val="008109F7"/>
    <w:rsid w:val="00810EE8"/>
    <w:rsid w:val="00810FE4"/>
    <w:rsid w:val="00811102"/>
    <w:rsid w:val="00811D95"/>
    <w:rsid w:val="00811ECC"/>
    <w:rsid w:val="008121BA"/>
    <w:rsid w:val="00812B7B"/>
    <w:rsid w:val="0081331F"/>
    <w:rsid w:val="0081356A"/>
    <w:rsid w:val="0081453D"/>
    <w:rsid w:val="00814A98"/>
    <w:rsid w:val="00814B45"/>
    <w:rsid w:val="00814E8A"/>
    <w:rsid w:val="00815005"/>
    <w:rsid w:val="008153AB"/>
    <w:rsid w:val="00815BE1"/>
    <w:rsid w:val="00815E98"/>
    <w:rsid w:val="00816403"/>
    <w:rsid w:val="00816692"/>
    <w:rsid w:val="00816981"/>
    <w:rsid w:val="00816B67"/>
    <w:rsid w:val="008173D6"/>
    <w:rsid w:val="00817568"/>
    <w:rsid w:val="00820070"/>
    <w:rsid w:val="00820553"/>
    <w:rsid w:val="00820DF2"/>
    <w:rsid w:val="0082143C"/>
    <w:rsid w:val="00821D95"/>
    <w:rsid w:val="008222CB"/>
    <w:rsid w:val="008228A3"/>
    <w:rsid w:val="008228AD"/>
    <w:rsid w:val="00822CF5"/>
    <w:rsid w:val="008230E1"/>
    <w:rsid w:val="00823CD7"/>
    <w:rsid w:val="00823F71"/>
    <w:rsid w:val="00824995"/>
    <w:rsid w:val="008253D8"/>
    <w:rsid w:val="008261E4"/>
    <w:rsid w:val="008262A4"/>
    <w:rsid w:val="008263F9"/>
    <w:rsid w:val="0082678B"/>
    <w:rsid w:val="008269D8"/>
    <w:rsid w:val="00826CFA"/>
    <w:rsid w:val="008279EF"/>
    <w:rsid w:val="00827BCF"/>
    <w:rsid w:val="008303EE"/>
    <w:rsid w:val="00830C7F"/>
    <w:rsid w:val="008313B7"/>
    <w:rsid w:val="00831AA5"/>
    <w:rsid w:val="00831EE5"/>
    <w:rsid w:val="0083226D"/>
    <w:rsid w:val="00832875"/>
    <w:rsid w:val="00832C93"/>
    <w:rsid w:val="00834CF8"/>
    <w:rsid w:val="00835C33"/>
    <w:rsid w:val="00835E39"/>
    <w:rsid w:val="008361FF"/>
    <w:rsid w:val="008362DE"/>
    <w:rsid w:val="00837005"/>
    <w:rsid w:val="0083763A"/>
    <w:rsid w:val="00837D7E"/>
    <w:rsid w:val="00840452"/>
    <w:rsid w:val="0084112B"/>
    <w:rsid w:val="00841738"/>
    <w:rsid w:val="00843974"/>
    <w:rsid w:val="00843FB4"/>
    <w:rsid w:val="00844912"/>
    <w:rsid w:val="00844E82"/>
    <w:rsid w:val="00844FF3"/>
    <w:rsid w:val="0084559F"/>
    <w:rsid w:val="0084565F"/>
    <w:rsid w:val="00845973"/>
    <w:rsid w:val="00845B17"/>
    <w:rsid w:val="00846506"/>
    <w:rsid w:val="00846FCE"/>
    <w:rsid w:val="00847836"/>
    <w:rsid w:val="008478B6"/>
    <w:rsid w:val="00850204"/>
    <w:rsid w:val="0085045B"/>
    <w:rsid w:val="008506FA"/>
    <w:rsid w:val="0085092F"/>
    <w:rsid w:val="00850D3B"/>
    <w:rsid w:val="00850E46"/>
    <w:rsid w:val="0085140E"/>
    <w:rsid w:val="00851870"/>
    <w:rsid w:val="008519A4"/>
    <w:rsid w:val="00852025"/>
    <w:rsid w:val="008522E2"/>
    <w:rsid w:val="008547C2"/>
    <w:rsid w:val="008551FF"/>
    <w:rsid w:val="00855717"/>
    <w:rsid w:val="008557FB"/>
    <w:rsid w:val="0085587C"/>
    <w:rsid w:val="00855A91"/>
    <w:rsid w:val="0085601F"/>
    <w:rsid w:val="0085643B"/>
    <w:rsid w:val="0085663D"/>
    <w:rsid w:val="00856A80"/>
    <w:rsid w:val="00857F42"/>
    <w:rsid w:val="00860235"/>
    <w:rsid w:val="0086050C"/>
    <w:rsid w:val="00860597"/>
    <w:rsid w:val="00860DD9"/>
    <w:rsid w:val="00860E73"/>
    <w:rsid w:val="00861273"/>
    <w:rsid w:val="0086142A"/>
    <w:rsid w:val="00861961"/>
    <w:rsid w:val="008620A9"/>
    <w:rsid w:val="0086213F"/>
    <w:rsid w:val="008621B0"/>
    <w:rsid w:val="0086264A"/>
    <w:rsid w:val="00862A5F"/>
    <w:rsid w:val="00862A8A"/>
    <w:rsid w:val="00863BC8"/>
    <w:rsid w:val="008653A7"/>
    <w:rsid w:val="008659BC"/>
    <w:rsid w:val="0086748A"/>
    <w:rsid w:val="008704F1"/>
    <w:rsid w:val="008712C6"/>
    <w:rsid w:val="008719F2"/>
    <w:rsid w:val="00871D1D"/>
    <w:rsid w:val="00871E8E"/>
    <w:rsid w:val="00871F3B"/>
    <w:rsid w:val="00872363"/>
    <w:rsid w:val="008728F5"/>
    <w:rsid w:val="00872EC5"/>
    <w:rsid w:val="00873714"/>
    <w:rsid w:val="00873BD2"/>
    <w:rsid w:val="00873F1B"/>
    <w:rsid w:val="00874B08"/>
    <w:rsid w:val="00874CB4"/>
    <w:rsid w:val="008758DA"/>
    <w:rsid w:val="00875B5C"/>
    <w:rsid w:val="00875BB8"/>
    <w:rsid w:val="00876D39"/>
    <w:rsid w:val="00876E98"/>
    <w:rsid w:val="00877703"/>
    <w:rsid w:val="00877A26"/>
    <w:rsid w:val="00880F04"/>
    <w:rsid w:val="00880FAF"/>
    <w:rsid w:val="00881713"/>
    <w:rsid w:val="008822F9"/>
    <w:rsid w:val="00882459"/>
    <w:rsid w:val="0088249F"/>
    <w:rsid w:val="008832E2"/>
    <w:rsid w:val="0088433D"/>
    <w:rsid w:val="0088488C"/>
    <w:rsid w:val="00884BC6"/>
    <w:rsid w:val="00884CB9"/>
    <w:rsid w:val="00885C1B"/>
    <w:rsid w:val="00885F2D"/>
    <w:rsid w:val="00886B75"/>
    <w:rsid w:val="0088772E"/>
    <w:rsid w:val="00887801"/>
    <w:rsid w:val="00887988"/>
    <w:rsid w:val="00890002"/>
    <w:rsid w:val="008902C8"/>
    <w:rsid w:val="00890F70"/>
    <w:rsid w:val="00891104"/>
    <w:rsid w:val="00892CFE"/>
    <w:rsid w:val="008930F4"/>
    <w:rsid w:val="008937B3"/>
    <w:rsid w:val="00893D34"/>
    <w:rsid w:val="00893EF1"/>
    <w:rsid w:val="008944AF"/>
    <w:rsid w:val="008944BC"/>
    <w:rsid w:val="008949C7"/>
    <w:rsid w:val="0089564A"/>
    <w:rsid w:val="00895713"/>
    <w:rsid w:val="00896465"/>
    <w:rsid w:val="00896BDA"/>
    <w:rsid w:val="00896C99"/>
    <w:rsid w:val="00897795"/>
    <w:rsid w:val="008A0A0A"/>
    <w:rsid w:val="008A1033"/>
    <w:rsid w:val="008A12C0"/>
    <w:rsid w:val="008A1329"/>
    <w:rsid w:val="008A1545"/>
    <w:rsid w:val="008A19B6"/>
    <w:rsid w:val="008A2285"/>
    <w:rsid w:val="008A25D4"/>
    <w:rsid w:val="008A2BC7"/>
    <w:rsid w:val="008A2D49"/>
    <w:rsid w:val="008A37EB"/>
    <w:rsid w:val="008A3F84"/>
    <w:rsid w:val="008A5186"/>
    <w:rsid w:val="008A6B69"/>
    <w:rsid w:val="008A7D7A"/>
    <w:rsid w:val="008B0A57"/>
    <w:rsid w:val="008B10F1"/>
    <w:rsid w:val="008B1DC2"/>
    <w:rsid w:val="008B1F65"/>
    <w:rsid w:val="008B2106"/>
    <w:rsid w:val="008B24BC"/>
    <w:rsid w:val="008B25AC"/>
    <w:rsid w:val="008B2693"/>
    <w:rsid w:val="008B2753"/>
    <w:rsid w:val="008B287D"/>
    <w:rsid w:val="008B3867"/>
    <w:rsid w:val="008B3A33"/>
    <w:rsid w:val="008B3A63"/>
    <w:rsid w:val="008B3AF1"/>
    <w:rsid w:val="008B4A66"/>
    <w:rsid w:val="008B5163"/>
    <w:rsid w:val="008B5651"/>
    <w:rsid w:val="008B626B"/>
    <w:rsid w:val="008B6CB5"/>
    <w:rsid w:val="008B7538"/>
    <w:rsid w:val="008C0C55"/>
    <w:rsid w:val="008C15C9"/>
    <w:rsid w:val="008C1973"/>
    <w:rsid w:val="008C213A"/>
    <w:rsid w:val="008C2ED8"/>
    <w:rsid w:val="008C3361"/>
    <w:rsid w:val="008C3A9F"/>
    <w:rsid w:val="008C3C99"/>
    <w:rsid w:val="008C3F05"/>
    <w:rsid w:val="008C4724"/>
    <w:rsid w:val="008C47A7"/>
    <w:rsid w:val="008C4BEF"/>
    <w:rsid w:val="008C4D1A"/>
    <w:rsid w:val="008C646B"/>
    <w:rsid w:val="008C65CF"/>
    <w:rsid w:val="008C706F"/>
    <w:rsid w:val="008C71F8"/>
    <w:rsid w:val="008C7729"/>
    <w:rsid w:val="008C7F47"/>
    <w:rsid w:val="008D022F"/>
    <w:rsid w:val="008D10DE"/>
    <w:rsid w:val="008D15E0"/>
    <w:rsid w:val="008D1B46"/>
    <w:rsid w:val="008D2F8B"/>
    <w:rsid w:val="008D369E"/>
    <w:rsid w:val="008D3BC0"/>
    <w:rsid w:val="008D43E0"/>
    <w:rsid w:val="008D508C"/>
    <w:rsid w:val="008D54B6"/>
    <w:rsid w:val="008D5952"/>
    <w:rsid w:val="008D5D6D"/>
    <w:rsid w:val="008D5E5F"/>
    <w:rsid w:val="008D6CD0"/>
    <w:rsid w:val="008D77C8"/>
    <w:rsid w:val="008D7A65"/>
    <w:rsid w:val="008E0CD3"/>
    <w:rsid w:val="008E143E"/>
    <w:rsid w:val="008E1CB6"/>
    <w:rsid w:val="008E1E16"/>
    <w:rsid w:val="008E1E2D"/>
    <w:rsid w:val="008E2044"/>
    <w:rsid w:val="008E3372"/>
    <w:rsid w:val="008E3975"/>
    <w:rsid w:val="008E3C1A"/>
    <w:rsid w:val="008E3F51"/>
    <w:rsid w:val="008E4041"/>
    <w:rsid w:val="008E43F9"/>
    <w:rsid w:val="008E44B9"/>
    <w:rsid w:val="008E44BE"/>
    <w:rsid w:val="008E479C"/>
    <w:rsid w:val="008E4BC3"/>
    <w:rsid w:val="008E55D4"/>
    <w:rsid w:val="008E60FF"/>
    <w:rsid w:val="008E69B4"/>
    <w:rsid w:val="008E6BFD"/>
    <w:rsid w:val="008E6E0F"/>
    <w:rsid w:val="008E6F66"/>
    <w:rsid w:val="008E716F"/>
    <w:rsid w:val="008E7A16"/>
    <w:rsid w:val="008E7CEB"/>
    <w:rsid w:val="008E7EEB"/>
    <w:rsid w:val="008F037B"/>
    <w:rsid w:val="008F0B59"/>
    <w:rsid w:val="008F0CE6"/>
    <w:rsid w:val="008F0ED8"/>
    <w:rsid w:val="008F113E"/>
    <w:rsid w:val="008F12E5"/>
    <w:rsid w:val="008F1354"/>
    <w:rsid w:val="008F13EC"/>
    <w:rsid w:val="008F18DC"/>
    <w:rsid w:val="008F2251"/>
    <w:rsid w:val="008F270D"/>
    <w:rsid w:val="008F392F"/>
    <w:rsid w:val="008F39F9"/>
    <w:rsid w:val="008F3E19"/>
    <w:rsid w:val="008F3F48"/>
    <w:rsid w:val="008F56E7"/>
    <w:rsid w:val="008F6053"/>
    <w:rsid w:val="008F656C"/>
    <w:rsid w:val="008F65E6"/>
    <w:rsid w:val="008F6E88"/>
    <w:rsid w:val="008F742E"/>
    <w:rsid w:val="008F7B8A"/>
    <w:rsid w:val="008F7D96"/>
    <w:rsid w:val="009000E1"/>
    <w:rsid w:val="0090035B"/>
    <w:rsid w:val="009009EF"/>
    <w:rsid w:val="00900F7C"/>
    <w:rsid w:val="009010B9"/>
    <w:rsid w:val="00901134"/>
    <w:rsid w:val="009013CB"/>
    <w:rsid w:val="00901513"/>
    <w:rsid w:val="00901A6E"/>
    <w:rsid w:val="00901B14"/>
    <w:rsid w:val="00902274"/>
    <w:rsid w:val="009025FD"/>
    <w:rsid w:val="00902FBF"/>
    <w:rsid w:val="00903001"/>
    <w:rsid w:val="0090371C"/>
    <w:rsid w:val="009038A6"/>
    <w:rsid w:val="00903B7D"/>
    <w:rsid w:val="00904051"/>
    <w:rsid w:val="009044EF"/>
    <w:rsid w:val="00906761"/>
    <w:rsid w:val="009070AB"/>
    <w:rsid w:val="009073DE"/>
    <w:rsid w:val="009079E5"/>
    <w:rsid w:val="00907E21"/>
    <w:rsid w:val="00910716"/>
    <w:rsid w:val="00911699"/>
    <w:rsid w:val="00911711"/>
    <w:rsid w:val="00911ADF"/>
    <w:rsid w:val="00911DB1"/>
    <w:rsid w:val="00911EC9"/>
    <w:rsid w:val="0091307C"/>
    <w:rsid w:val="00913343"/>
    <w:rsid w:val="009135FA"/>
    <w:rsid w:val="00913986"/>
    <w:rsid w:val="00913EB6"/>
    <w:rsid w:val="00915626"/>
    <w:rsid w:val="009159DD"/>
    <w:rsid w:val="00915C35"/>
    <w:rsid w:val="0091673F"/>
    <w:rsid w:val="00916847"/>
    <w:rsid w:val="00916B48"/>
    <w:rsid w:val="009173D7"/>
    <w:rsid w:val="009177A8"/>
    <w:rsid w:val="00917866"/>
    <w:rsid w:val="00917A92"/>
    <w:rsid w:val="00917DBE"/>
    <w:rsid w:val="0092150D"/>
    <w:rsid w:val="00921699"/>
    <w:rsid w:val="00921FE3"/>
    <w:rsid w:val="00922B85"/>
    <w:rsid w:val="009235A1"/>
    <w:rsid w:val="009235ED"/>
    <w:rsid w:val="009239FA"/>
    <w:rsid w:val="0092406A"/>
    <w:rsid w:val="0092427B"/>
    <w:rsid w:val="00924365"/>
    <w:rsid w:val="009247B2"/>
    <w:rsid w:val="009247D5"/>
    <w:rsid w:val="009249D7"/>
    <w:rsid w:val="00924C58"/>
    <w:rsid w:val="00924F8D"/>
    <w:rsid w:val="009256B4"/>
    <w:rsid w:val="00925AFE"/>
    <w:rsid w:val="00926EA6"/>
    <w:rsid w:val="00926F2A"/>
    <w:rsid w:val="00927361"/>
    <w:rsid w:val="00927E9E"/>
    <w:rsid w:val="0093105B"/>
    <w:rsid w:val="0093283F"/>
    <w:rsid w:val="00932BA0"/>
    <w:rsid w:val="00933D95"/>
    <w:rsid w:val="0093431B"/>
    <w:rsid w:val="00934454"/>
    <w:rsid w:val="00934608"/>
    <w:rsid w:val="00935A77"/>
    <w:rsid w:val="00935D1B"/>
    <w:rsid w:val="00936025"/>
    <w:rsid w:val="009378F1"/>
    <w:rsid w:val="00937DBF"/>
    <w:rsid w:val="00937F80"/>
    <w:rsid w:val="00940CF6"/>
    <w:rsid w:val="00942262"/>
    <w:rsid w:val="0094242C"/>
    <w:rsid w:val="00942641"/>
    <w:rsid w:val="00942ACE"/>
    <w:rsid w:val="009439E9"/>
    <w:rsid w:val="00944477"/>
    <w:rsid w:val="009444BA"/>
    <w:rsid w:val="00944A8D"/>
    <w:rsid w:val="00944A9F"/>
    <w:rsid w:val="00944E1C"/>
    <w:rsid w:val="0094551D"/>
    <w:rsid w:val="00945836"/>
    <w:rsid w:val="00945A9E"/>
    <w:rsid w:val="009469A2"/>
    <w:rsid w:val="00947695"/>
    <w:rsid w:val="009479CA"/>
    <w:rsid w:val="00950473"/>
    <w:rsid w:val="00950829"/>
    <w:rsid w:val="00950A4C"/>
    <w:rsid w:val="00951236"/>
    <w:rsid w:val="00951495"/>
    <w:rsid w:val="009525E7"/>
    <w:rsid w:val="00953117"/>
    <w:rsid w:val="00954B19"/>
    <w:rsid w:val="00954C0A"/>
    <w:rsid w:val="009553B2"/>
    <w:rsid w:val="00955987"/>
    <w:rsid w:val="00956C26"/>
    <w:rsid w:val="009576B4"/>
    <w:rsid w:val="00957902"/>
    <w:rsid w:val="00957BD5"/>
    <w:rsid w:val="00957EE4"/>
    <w:rsid w:val="00961D07"/>
    <w:rsid w:val="00962208"/>
    <w:rsid w:val="00963B8A"/>
    <w:rsid w:val="0096429D"/>
    <w:rsid w:val="00964881"/>
    <w:rsid w:val="00964AB7"/>
    <w:rsid w:val="00964F36"/>
    <w:rsid w:val="00964F78"/>
    <w:rsid w:val="00964FF9"/>
    <w:rsid w:val="0096514D"/>
    <w:rsid w:val="0096521E"/>
    <w:rsid w:val="009656F2"/>
    <w:rsid w:val="00965B88"/>
    <w:rsid w:val="009666DB"/>
    <w:rsid w:val="00966A63"/>
    <w:rsid w:val="009670E2"/>
    <w:rsid w:val="00967476"/>
    <w:rsid w:val="0097029F"/>
    <w:rsid w:val="00970845"/>
    <w:rsid w:val="00970C34"/>
    <w:rsid w:val="009710C3"/>
    <w:rsid w:val="00971372"/>
    <w:rsid w:val="009714E4"/>
    <w:rsid w:val="00971620"/>
    <w:rsid w:val="0097163B"/>
    <w:rsid w:val="00973A9E"/>
    <w:rsid w:val="00974640"/>
    <w:rsid w:val="00974B83"/>
    <w:rsid w:val="00975653"/>
    <w:rsid w:val="00975751"/>
    <w:rsid w:val="00976EA8"/>
    <w:rsid w:val="009771CA"/>
    <w:rsid w:val="009776E7"/>
    <w:rsid w:val="00977EDC"/>
    <w:rsid w:val="00980289"/>
    <w:rsid w:val="009810BE"/>
    <w:rsid w:val="009810D0"/>
    <w:rsid w:val="00981977"/>
    <w:rsid w:val="00981B9E"/>
    <w:rsid w:val="00982385"/>
    <w:rsid w:val="00982935"/>
    <w:rsid w:val="00983FAA"/>
    <w:rsid w:val="009840A4"/>
    <w:rsid w:val="00984241"/>
    <w:rsid w:val="00984BAB"/>
    <w:rsid w:val="009869D7"/>
    <w:rsid w:val="00987172"/>
    <w:rsid w:val="0098730F"/>
    <w:rsid w:val="00990217"/>
    <w:rsid w:val="00990407"/>
    <w:rsid w:val="00991E7B"/>
    <w:rsid w:val="0099200F"/>
    <w:rsid w:val="009923BC"/>
    <w:rsid w:val="009926F3"/>
    <w:rsid w:val="00992D61"/>
    <w:rsid w:val="00993B52"/>
    <w:rsid w:val="00994037"/>
    <w:rsid w:val="009941E5"/>
    <w:rsid w:val="00994CB0"/>
    <w:rsid w:val="00994E37"/>
    <w:rsid w:val="00994E64"/>
    <w:rsid w:val="00994ECF"/>
    <w:rsid w:val="00995CA4"/>
    <w:rsid w:val="00996DF3"/>
    <w:rsid w:val="00997875"/>
    <w:rsid w:val="009A019D"/>
    <w:rsid w:val="009A0D62"/>
    <w:rsid w:val="009A0E1E"/>
    <w:rsid w:val="009A267F"/>
    <w:rsid w:val="009A318A"/>
    <w:rsid w:val="009A32F1"/>
    <w:rsid w:val="009A34CA"/>
    <w:rsid w:val="009A3B7C"/>
    <w:rsid w:val="009A3B8B"/>
    <w:rsid w:val="009A4536"/>
    <w:rsid w:val="009A4627"/>
    <w:rsid w:val="009A4C7C"/>
    <w:rsid w:val="009A5EBA"/>
    <w:rsid w:val="009A6189"/>
    <w:rsid w:val="009A77B7"/>
    <w:rsid w:val="009A7EF8"/>
    <w:rsid w:val="009B00CC"/>
    <w:rsid w:val="009B0351"/>
    <w:rsid w:val="009B0608"/>
    <w:rsid w:val="009B13AA"/>
    <w:rsid w:val="009B1878"/>
    <w:rsid w:val="009B196F"/>
    <w:rsid w:val="009B1EF1"/>
    <w:rsid w:val="009B1FCD"/>
    <w:rsid w:val="009B1FCF"/>
    <w:rsid w:val="009B2283"/>
    <w:rsid w:val="009B2862"/>
    <w:rsid w:val="009B311F"/>
    <w:rsid w:val="009B4212"/>
    <w:rsid w:val="009B48C4"/>
    <w:rsid w:val="009B4FC6"/>
    <w:rsid w:val="009B50AA"/>
    <w:rsid w:val="009B5A95"/>
    <w:rsid w:val="009B5B9B"/>
    <w:rsid w:val="009B5BF3"/>
    <w:rsid w:val="009B7DDA"/>
    <w:rsid w:val="009C0587"/>
    <w:rsid w:val="009C094D"/>
    <w:rsid w:val="009C0C22"/>
    <w:rsid w:val="009C1B68"/>
    <w:rsid w:val="009C1C22"/>
    <w:rsid w:val="009C2183"/>
    <w:rsid w:val="009C250C"/>
    <w:rsid w:val="009C2C09"/>
    <w:rsid w:val="009C2EE2"/>
    <w:rsid w:val="009C356A"/>
    <w:rsid w:val="009C3859"/>
    <w:rsid w:val="009C4269"/>
    <w:rsid w:val="009C4DA4"/>
    <w:rsid w:val="009C5132"/>
    <w:rsid w:val="009C58D3"/>
    <w:rsid w:val="009C5B4C"/>
    <w:rsid w:val="009C6C23"/>
    <w:rsid w:val="009C7481"/>
    <w:rsid w:val="009D02B8"/>
    <w:rsid w:val="009D06C2"/>
    <w:rsid w:val="009D07F9"/>
    <w:rsid w:val="009D0A85"/>
    <w:rsid w:val="009D0C6C"/>
    <w:rsid w:val="009D142B"/>
    <w:rsid w:val="009D1629"/>
    <w:rsid w:val="009D16A3"/>
    <w:rsid w:val="009D1D30"/>
    <w:rsid w:val="009D1EB4"/>
    <w:rsid w:val="009D2252"/>
    <w:rsid w:val="009D2335"/>
    <w:rsid w:val="009D26CA"/>
    <w:rsid w:val="009D27E8"/>
    <w:rsid w:val="009D391A"/>
    <w:rsid w:val="009D3E12"/>
    <w:rsid w:val="009D47C1"/>
    <w:rsid w:val="009D494F"/>
    <w:rsid w:val="009D4F51"/>
    <w:rsid w:val="009D60E5"/>
    <w:rsid w:val="009D66E6"/>
    <w:rsid w:val="009D67E8"/>
    <w:rsid w:val="009D6DC3"/>
    <w:rsid w:val="009D72D0"/>
    <w:rsid w:val="009E0591"/>
    <w:rsid w:val="009E0CA7"/>
    <w:rsid w:val="009E0DA7"/>
    <w:rsid w:val="009E16D8"/>
    <w:rsid w:val="009E292E"/>
    <w:rsid w:val="009E2CC1"/>
    <w:rsid w:val="009E355C"/>
    <w:rsid w:val="009E38B3"/>
    <w:rsid w:val="009E533E"/>
    <w:rsid w:val="009E548A"/>
    <w:rsid w:val="009E656F"/>
    <w:rsid w:val="009E794E"/>
    <w:rsid w:val="009F0E31"/>
    <w:rsid w:val="009F1365"/>
    <w:rsid w:val="009F14FB"/>
    <w:rsid w:val="009F1971"/>
    <w:rsid w:val="009F1BD5"/>
    <w:rsid w:val="009F2914"/>
    <w:rsid w:val="009F3356"/>
    <w:rsid w:val="009F3D2B"/>
    <w:rsid w:val="009F4AD3"/>
    <w:rsid w:val="009F5B2C"/>
    <w:rsid w:val="009F6540"/>
    <w:rsid w:val="009F6763"/>
    <w:rsid w:val="009F678C"/>
    <w:rsid w:val="009F6D91"/>
    <w:rsid w:val="009F6DBA"/>
    <w:rsid w:val="009F6EAB"/>
    <w:rsid w:val="009F7448"/>
    <w:rsid w:val="009F7D13"/>
    <w:rsid w:val="00A00A7A"/>
    <w:rsid w:val="00A01646"/>
    <w:rsid w:val="00A018D4"/>
    <w:rsid w:val="00A01F38"/>
    <w:rsid w:val="00A024E0"/>
    <w:rsid w:val="00A02645"/>
    <w:rsid w:val="00A0283D"/>
    <w:rsid w:val="00A028DF"/>
    <w:rsid w:val="00A02B30"/>
    <w:rsid w:val="00A03574"/>
    <w:rsid w:val="00A038DA"/>
    <w:rsid w:val="00A041C4"/>
    <w:rsid w:val="00A05169"/>
    <w:rsid w:val="00A05321"/>
    <w:rsid w:val="00A059B7"/>
    <w:rsid w:val="00A0668A"/>
    <w:rsid w:val="00A06BE3"/>
    <w:rsid w:val="00A07047"/>
    <w:rsid w:val="00A07603"/>
    <w:rsid w:val="00A0782B"/>
    <w:rsid w:val="00A07D3D"/>
    <w:rsid w:val="00A10DA3"/>
    <w:rsid w:val="00A11005"/>
    <w:rsid w:val="00A1100B"/>
    <w:rsid w:val="00A116B0"/>
    <w:rsid w:val="00A12162"/>
    <w:rsid w:val="00A136E1"/>
    <w:rsid w:val="00A13C71"/>
    <w:rsid w:val="00A13C96"/>
    <w:rsid w:val="00A1425A"/>
    <w:rsid w:val="00A15006"/>
    <w:rsid w:val="00A1519E"/>
    <w:rsid w:val="00A15691"/>
    <w:rsid w:val="00A15DA8"/>
    <w:rsid w:val="00A15E63"/>
    <w:rsid w:val="00A163FE"/>
    <w:rsid w:val="00A166DA"/>
    <w:rsid w:val="00A17F87"/>
    <w:rsid w:val="00A2117B"/>
    <w:rsid w:val="00A21B1F"/>
    <w:rsid w:val="00A21D4E"/>
    <w:rsid w:val="00A21F2B"/>
    <w:rsid w:val="00A220A5"/>
    <w:rsid w:val="00A22165"/>
    <w:rsid w:val="00A22430"/>
    <w:rsid w:val="00A227A0"/>
    <w:rsid w:val="00A23E37"/>
    <w:rsid w:val="00A242DD"/>
    <w:rsid w:val="00A24651"/>
    <w:rsid w:val="00A24B50"/>
    <w:rsid w:val="00A24FEF"/>
    <w:rsid w:val="00A256BB"/>
    <w:rsid w:val="00A26484"/>
    <w:rsid w:val="00A266D1"/>
    <w:rsid w:val="00A27118"/>
    <w:rsid w:val="00A2717E"/>
    <w:rsid w:val="00A27581"/>
    <w:rsid w:val="00A27872"/>
    <w:rsid w:val="00A300A9"/>
    <w:rsid w:val="00A308B0"/>
    <w:rsid w:val="00A3169A"/>
    <w:rsid w:val="00A31842"/>
    <w:rsid w:val="00A318BF"/>
    <w:rsid w:val="00A327B9"/>
    <w:rsid w:val="00A33B68"/>
    <w:rsid w:val="00A35C99"/>
    <w:rsid w:val="00A36567"/>
    <w:rsid w:val="00A3764D"/>
    <w:rsid w:val="00A40086"/>
    <w:rsid w:val="00A40D81"/>
    <w:rsid w:val="00A4145F"/>
    <w:rsid w:val="00A42B5F"/>
    <w:rsid w:val="00A42E46"/>
    <w:rsid w:val="00A43485"/>
    <w:rsid w:val="00A436D6"/>
    <w:rsid w:val="00A441CD"/>
    <w:rsid w:val="00A44536"/>
    <w:rsid w:val="00A44AA2"/>
    <w:rsid w:val="00A44B14"/>
    <w:rsid w:val="00A450A8"/>
    <w:rsid w:val="00A4529A"/>
    <w:rsid w:val="00A455DC"/>
    <w:rsid w:val="00A45DF4"/>
    <w:rsid w:val="00A45F33"/>
    <w:rsid w:val="00A4649A"/>
    <w:rsid w:val="00A475D5"/>
    <w:rsid w:val="00A47A9B"/>
    <w:rsid w:val="00A5028A"/>
    <w:rsid w:val="00A50766"/>
    <w:rsid w:val="00A50816"/>
    <w:rsid w:val="00A50A05"/>
    <w:rsid w:val="00A5105D"/>
    <w:rsid w:val="00A518DF"/>
    <w:rsid w:val="00A51A11"/>
    <w:rsid w:val="00A51AB5"/>
    <w:rsid w:val="00A51AB6"/>
    <w:rsid w:val="00A525B2"/>
    <w:rsid w:val="00A5274F"/>
    <w:rsid w:val="00A528C8"/>
    <w:rsid w:val="00A52AB3"/>
    <w:rsid w:val="00A539B2"/>
    <w:rsid w:val="00A53BA6"/>
    <w:rsid w:val="00A54093"/>
    <w:rsid w:val="00A541A7"/>
    <w:rsid w:val="00A541F8"/>
    <w:rsid w:val="00A545FC"/>
    <w:rsid w:val="00A55B29"/>
    <w:rsid w:val="00A56803"/>
    <w:rsid w:val="00A602EC"/>
    <w:rsid w:val="00A60B06"/>
    <w:rsid w:val="00A60C97"/>
    <w:rsid w:val="00A61291"/>
    <w:rsid w:val="00A61D27"/>
    <w:rsid w:val="00A61EFF"/>
    <w:rsid w:val="00A6299A"/>
    <w:rsid w:val="00A630F8"/>
    <w:rsid w:val="00A635F3"/>
    <w:rsid w:val="00A638B9"/>
    <w:rsid w:val="00A63E4E"/>
    <w:rsid w:val="00A65F41"/>
    <w:rsid w:val="00A66B54"/>
    <w:rsid w:val="00A672DD"/>
    <w:rsid w:val="00A67394"/>
    <w:rsid w:val="00A67A05"/>
    <w:rsid w:val="00A67E3F"/>
    <w:rsid w:val="00A70295"/>
    <w:rsid w:val="00A705CB"/>
    <w:rsid w:val="00A70A73"/>
    <w:rsid w:val="00A71E21"/>
    <w:rsid w:val="00A729FD"/>
    <w:rsid w:val="00A73DD4"/>
    <w:rsid w:val="00A73E85"/>
    <w:rsid w:val="00A743BB"/>
    <w:rsid w:val="00A74461"/>
    <w:rsid w:val="00A7491C"/>
    <w:rsid w:val="00A755BF"/>
    <w:rsid w:val="00A760FB"/>
    <w:rsid w:val="00A761BD"/>
    <w:rsid w:val="00A7631F"/>
    <w:rsid w:val="00A7668B"/>
    <w:rsid w:val="00A76EED"/>
    <w:rsid w:val="00A7715F"/>
    <w:rsid w:val="00A77596"/>
    <w:rsid w:val="00A803D7"/>
    <w:rsid w:val="00A80AF7"/>
    <w:rsid w:val="00A81995"/>
    <w:rsid w:val="00A83862"/>
    <w:rsid w:val="00A84032"/>
    <w:rsid w:val="00A841A8"/>
    <w:rsid w:val="00A84436"/>
    <w:rsid w:val="00A8499E"/>
    <w:rsid w:val="00A855EC"/>
    <w:rsid w:val="00A8589C"/>
    <w:rsid w:val="00A85E0E"/>
    <w:rsid w:val="00A86532"/>
    <w:rsid w:val="00A869B2"/>
    <w:rsid w:val="00A86C1B"/>
    <w:rsid w:val="00A86DD7"/>
    <w:rsid w:val="00A87533"/>
    <w:rsid w:val="00A87730"/>
    <w:rsid w:val="00A9012A"/>
    <w:rsid w:val="00A90552"/>
    <w:rsid w:val="00A908E4"/>
    <w:rsid w:val="00A90F2E"/>
    <w:rsid w:val="00A911C0"/>
    <w:rsid w:val="00A91820"/>
    <w:rsid w:val="00A92723"/>
    <w:rsid w:val="00A927B8"/>
    <w:rsid w:val="00A92B28"/>
    <w:rsid w:val="00A92C7A"/>
    <w:rsid w:val="00A92EA7"/>
    <w:rsid w:val="00A92EB3"/>
    <w:rsid w:val="00A93B63"/>
    <w:rsid w:val="00A93E86"/>
    <w:rsid w:val="00A95063"/>
    <w:rsid w:val="00A954BA"/>
    <w:rsid w:val="00A95584"/>
    <w:rsid w:val="00A95BC6"/>
    <w:rsid w:val="00A95E58"/>
    <w:rsid w:val="00A971A8"/>
    <w:rsid w:val="00A973C7"/>
    <w:rsid w:val="00A97CAC"/>
    <w:rsid w:val="00AA0A9E"/>
    <w:rsid w:val="00AA0DFA"/>
    <w:rsid w:val="00AA0E9C"/>
    <w:rsid w:val="00AA12EC"/>
    <w:rsid w:val="00AA2398"/>
    <w:rsid w:val="00AA25D6"/>
    <w:rsid w:val="00AA2BC2"/>
    <w:rsid w:val="00AA3760"/>
    <w:rsid w:val="00AA3BF1"/>
    <w:rsid w:val="00AA3CA3"/>
    <w:rsid w:val="00AA4FB7"/>
    <w:rsid w:val="00AA554A"/>
    <w:rsid w:val="00AA5791"/>
    <w:rsid w:val="00AA5CF2"/>
    <w:rsid w:val="00AA5ED2"/>
    <w:rsid w:val="00AA6C55"/>
    <w:rsid w:val="00AA7451"/>
    <w:rsid w:val="00AA7720"/>
    <w:rsid w:val="00AA7966"/>
    <w:rsid w:val="00AB01FB"/>
    <w:rsid w:val="00AB0236"/>
    <w:rsid w:val="00AB0C56"/>
    <w:rsid w:val="00AB0DF8"/>
    <w:rsid w:val="00AB0F6C"/>
    <w:rsid w:val="00AB1FB0"/>
    <w:rsid w:val="00AB317C"/>
    <w:rsid w:val="00AB327F"/>
    <w:rsid w:val="00AB4279"/>
    <w:rsid w:val="00AB458B"/>
    <w:rsid w:val="00AB52C8"/>
    <w:rsid w:val="00AB552D"/>
    <w:rsid w:val="00AB58B0"/>
    <w:rsid w:val="00AB59E3"/>
    <w:rsid w:val="00AB61FA"/>
    <w:rsid w:val="00AB6CAD"/>
    <w:rsid w:val="00AB6EFF"/>
    <w:rsid w:val="00AB700C"/>
    <w:rsid w:val="00AB7AC3"/>
    <w:rsid w:val="00AB7CD3"/>
    <w:rsid w:val="00AC010B"/>
    <w:rsid w:val="00AC016B"/>
    <w:rsid w:val="00AC09E6"/>
    <w:rsid w:val="00AC1002"/>
    <w:rsid w:val="00AC17B2"/>
    <w:rsid w:val="00AC1BC0"/>
    <w:rsid w:val="00AC1BFD"/>
    <w:rsid w:val="00AC27E6"/>
    <w:rsid w:val="00AC2A2C"/>
    <w:rsid w:val="00AC3455"/>
    <w:rsid w:val="00AC35D0"/>
    <w:rsid w:val="00AC51D2"/>
    <w:rsid w:val="00AC51DF"/>
    <w:rsid w:val="00AC5673"/>
    <w:rsid w:val="00AC5B38"/>
    <w:rsid w:val="00AC6B00"/>
    <w:rsid w:val="00AC6D94"/>
    <w:rsid w:val="00AC6E79"/>
    <w:rsid w:val="00AD0086"/>
    <w:rsid w:val="00AD02EB"/>
    <w:rsid w:val="00AD0AF9"/>
    <w:rsid w:val="00AD0C61"/>
    <w:rsid w:val="00AD1499"/>
    <w:rsid w:val="00AD1A1A"/>
    <w:rsid w:val="00AD1BD5"/>
    <w:rsid w:val="00AD1ED8"/>
    <w:rsid w:val="00AD1F36"/>
    <w:rsid w:val="00AD2F41"/>
    <w:rsid w:val="00AD2F9A"/>
    <w:rsid w:val="00AD388E"/>
    <w:rsid w:val="00AD3974"/>
    <w:rsid w:val="00AD3A56"/>
    <w:rsid w:val="00AD3D70"/>
    <w:rsid w:val="00AD3E88"/>
    <w:rsid w:val="00AD4630"/>
    <w:rsid w:val="00AD4985"/>
    <w:rsid w:val="00AD573E"/>
    <w:rsid w:val="00AD5E35"/>
    <w:rsid w:val="00AD5F7D"/>
    <w:rsid w:val="00AD6A1B"/>
    <w:rsid w:val="00AD7138"/>
    <w:rsid w:val="00AD73B5"/>
    <w:rsid w:val="00AD756D"/>
    <w:rsid w:val="00AE03F2"/>
    <w:rsid w:val="00AE0AAC"/>
    <w:rsid w:val="00AE0DF1"/>
    <w:rsid w:val="00AE0E46"/>
    <w:rsid w:val="00AE0F50"/>
    <w:rsid w:val="00AE2244"/>
    <w:rsid w:val="00AE3296"/>
    <w:rsid w:val="00AE3AAD"/>
    <w:rsid w:val="00AE4FFB"/>
    <w:rsid w:val="00AE5B7D"/>
    <w:rsid w:val="00AE780B"/>
    <w:rsid w:val="00AE7819"/>
    <w:rsid w:val="00AE7A80"/>
    <w:rsid w:val="00AE7CDC"/>
    <w:rsid w:val="00AF0260"/>
    <w:rsid w:val="00AF18A8"/>
    <w:rsid w:val="00AF1F6D"/>
    <w:rsid w:val="00AF256D"/>
    <w:rsid w:val="00AF2EBC"/>
    <w:rsid w:val="00AF3056"/>
    <w:rsid w:val="00AF367B"/>
    <w:rsid w:val="00AF38F9"/>
    <w:rsid w:val="00AF3D48"/>
    <w:rsid w:val="00AF4006"/>
    <w:rsid w:val="00AF4717"/>
    <w:rsid w:val="00AF5573"/>
    <w:rsid w:val="00AF62C5"/>
    <w:rsid w:val="00AF682C"/>
    <w:rsid w:val="00AF6A1B"/>
    <w:rsid w:val="00AF7248"/>
    <w:rsid w:val="00AF73D4"/>
    <w:rsid w:val="00AF763E"/>
    <w:rsid w:val="00AF7D14"/>
    <w:rsid w:val="00AF7F62"/>
    <w:rsid w:val="00B00195"/>
    <w:rsid w:val="00B00667"/>
    <w:rsid w:val="00B006ED"/>
    <w:rsid w:val="00B00857"/>
    <w:rsid w:val="00B027DB"/>
    <w:rsid w:val="00B044C2"/>
    <w:rsid w:val="00B05B8A"/>
    <w:rsid w:val="00B061EC"/>
    <w:rsid w:val="00B06AF8"/>
    <w:rsid w:val="00B06E0F"/>
    <w:rsid w:val="00B07A23"/>
    <w:rsid w:val="00B102FA"/>
    <w:rsid w:val="00B10DA2"/>
    <w:rsid w:val="00B10DEB"/>
    <w:rsid w:val="00B10F4D"/>
    <w:rsid w:val="00B11812"/>
    <w:rsid w:val="00B1199B"/>
    <w:rsid w:val="00B11AB0"/>
    <w:rsid w:val="00B11BE9"/>
    <w:rsid w:val="00B12319"/>
    <w:rsid w:val="00B12B3D"/>
    <w:rsid w:val="00B1347A"/>
    <w:rsid w:val="00B13518"/>
    <w:rsid w:val="00B13D58"/>
    <w:rsid w:val="00B1465A"/>
    <w:rsid w:val="00B14780"/>
    <w:rsid w:val="00B15BD9"/>
    <w:rsid w:val="00B15FD9"/>
    <w:rsid w:val="00B1731A"/>
    <w:rsid w:val="00B1777E"/>
    <w:rsid w:val="00B177F5"/>
    <w:rsid w:val="00B179F9"/>
    <w:rsid w:val="00B17EF8"/>
    <w:rsid w:val="00B21207"/>
    <w:rsid w:val="00B22312"/>
    <w:rsid w:val="00B2264A"/>
    <w:rsid w:val="00B228F1"/>
    <w:rsid w:val="00B23451"/>
    <w:rsid w:val="00B2495D"/>
    <w:rsid w:val="00B265C9"/>
    <w:rsid w:val="00B268BB"/>
    <w:rsid w:val="00B269C3"/>
    <w:rsid w:val="00B27FA1"/>
    <w:rsid w:val="00B302CA"/>
    <w:rsid w:val="00B30858"/>
    <w:rsid w:val="00B30B50"/>
    <w:rsid w:val="00B30C10"/>
    <w:rsid w:val="00B30DE6"/>
    <w:rsid w:val="00B30E31"/>
    <w:rsid w:val="00B317D8"/>
    <w:rsid w:val="00B31BCA"/>
    <w:rsid w:val="00B322C9"/>
    <w:rsid w:val="00B322F5"/>
    <w:rsid w:val="00B32307"/>
    <w:rsid w:val="00B32680"/>
    <w:rsid w:val="00B329F2"/>
    <w:rsid w:val="00B32B7F"/>
    <w:rsid w:val="00B3303E"/>
    <w:rsid w:val="00B330DB"/>
    <w:rsid w:val="00B3343C"/>
    <w:rsid w:val="00B33DB9"/>
    <w:rsid w:val="00B35824"/>
    <w:rsid w:val="00B35D32"/>
    <w:rsid w:val="00B36002"/>
    <w:rsid w:val="00B3601B"/>
    <w:rsid w:val="00B36327"/>
    <w:rsid w:val="00B36AD2"/>
    <w:rsid w:val="00B3703F"/>
    <w:rsid w:val="00B370CC"/>
    <w:rsid w:val="00B374CC"/>
    <w:rsid w:val="00B378C0"/>
    <w:rsid w:val="00B40906"/>
    <w:rsid w:val="00B41294"/>
    <w:rsid w:val="00B415D8"/>
    <w:rsid w:val="00B42AEC"/>
    <w:rsid w:val="00B42DEF"/>
    <w:rsid w:val="00B43E90"/>
    <w:rsid w:val="00B448B1"/>
    <w:rsid w:val="00B44FBF"/>
    <w:rsid w:val="00B451CB"/>
    <w:rsid w:val="00B45BD8"/>
    <w:rsid w:val="00B45C87"/>
    <w:rsid w:val="00B464FD"/>
    <w:rsid w:val="00B47537"/>
    <w:rsid w:val="00B50217"/>
    <w:rsid w:val="00B504FC"/>
    <w:rsid w:val="00B50760"/>
    <w:rsid w:val="00B50B91"/>
    <w:rsid w:val="00B50D2D"/>
    <w:rsid w:val="00B51B93"/>
    <w:rsid w:val="00B5216C"/>
    <w:rsid w:val="00B52E6A"/>
    <w:rsid w:val="00B53311"/>
    <w:rsid w:val="00B550C8"/>
    <w:rsid w:val="00B555A5"/>
    <w:rsid w:val="00B558F4"/>
    <w:rsid w:val="00B55BE4"/>
    <w:rsid w:val="00B55F8E"/>
    <w:rsid w:val="00B562C2"/>
    <w:rsid w:val="00B5662B"/>
    <w:rsid w:val="00B569DC"/>
    <w:rsid w:val="00B57698"/>
    <w:rsid w:val="00B57D4B"/>
    <w:rsid w:val="00B60730"/>
    <w:rsid w:val="00B619B7"/>
    <w:rsid w:val="00B61DBC"/>
    <w:rsid w:val="00B61F25"/>
    <w:rsid w:val="00B620B8"/>
    <w:rsid w:val="00B62D7E"/>
    <w:rsid w:val="00B646B9"/>
    <w:rsid w:val="00B646FF"/>
    <w:rsid w:val="00B64A63"/>
    <w:rsid w:val="00B65174"/>
    <w:rsid w:val="00B65288"/>
    <w:rsid w:val="00B65454"/>
    <w:rsid w:val="00B665E7"/>
    <w:rsid w:val="00B666AE"/>
    <w:rsid w:val="00B66FDE"/>
    <w:rsid w:val="00B700B7"/>
    <w:rsid w:val="00B70A16"/>
    <w:rsid w:val="00B70AEA"/>
    <w:rsid w:val="00B70B54"/>
    <w:rsid w:val="00B71351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46B4"/>
    <w:rsid w:val="00B74D88"/>
    <w:rsid w:val="00B766A5"/>
    <w:rsid w:val="00B767DF"/>
    <w:rsid w:val="00B76B38"/>
    <w:rsid w:val="00B77935"/>
    <w:rsid w:val="00B77D94"/>
    <w:rsid w:val="00B81142"/>
    <w:rsid w:val="00B8180F"/>
    <w:rsid w:val="00B81EAC"/>
    <w:rsid w:val="00B82C6E"/>
    <w:rsid w:val="00B83469"/>
    <w:rsid w:val="00B861A7"/>
    <w:rsid w:val="00B8636B"/>
    <w:rsid w:val="00B868E2"/>
    <w:rsid w:val="00B870D5"/>
    <w:rsid w:val="00B87171"/>
    <w:rsid w:val="00B872C3"/>
    <w:rsid w:val="00B876AB"/>
    <w:rsid w:val="00B879E9"/>
    <w:rsid w:val="00B87E2B"/>
    <w:rsid w:val="00B91469"/>
    <w:rsid w:val="00B91705"/>
    <w:rsid w:val="00B925A5"/>
    <w:rsid w:val="00B92CFC"/>
    <w:rsid w:val="00B92E8F"/>
    <w:rsid w:val="00B9370A"/>
    <w:rsid w:val="00B94BE5"/>
    <w:rsid w:val="00B95295"/>
    <w:rsid w:val="00B958D2"/>
    <w:rsid w:val="00B96B3D"/>
    <w:rsid w:val="00B97259"/>
    <w:rsid w:val="00BA0018"/>
    <w:rsid w:val="00BA0297"/>
    <w:rsid w:val="00BA0997"/>
    <w:rsid w:val="00BA2298"/>
    <w:rsid w:val="00BA2571"/>
    <w:rsid w:val="00BA263F"/>
    <w:rsid w:val="00BA277C"/>
    <w:rsid w:val="00BA2EF0"/>
    <w:rsid w:val="00BA3BBB"/>
    <w:rsid w:val="00BA3BCF"/>
    <w:rsid w:val="00BA3CAE"/>
    <w:rsid w:val="00BA4C62"/>
    <w:rsid w:val="00BA4DB2"/>
    <w:rsid w:val="00BA4E9E"/>
    <w:rsid w:val="00BA5BC9"/>
    <w:rsid w:val="00BA6550"/>
    <w:rsid w:val="00BA699B"/>
    <w:rsid w:val="00BA6D76"/>
    <w:rsid w:val="00BA77B9"/>
    <w:rsid w:val="00BA78A1"/>
    <w:rsid w:val="00BB0704"/>
    <w:rsid w:val="00BB1062"/>
    <w:rsid w:val="00BB1382"/>
    <w:rsid w:val="00BB1D5E"/>
    <w:rsid w:val="00BB2765"/>
    <w:rsid w:val="00BB277B"/>
    <w:rsid w:val="00BB32E1"/>
    <w:rsid w:val="00BB342E"/>
    <w:rsid w:val="00BB364D"/>
    <w:rsid w:val="00BB392B"/>
    <w:rsid w:val="00BB3A61"/>
    <w:rsid w:val="00BB3CA0"/>
    <w:rsid w:val="00BB4C43"/>
    <w:rsid w:val="00BB5C8E"/>
    <w:rsid w:val="00BB5F22"/>
    <w:rsid w:val="00BB614C"/>
    <w:rsid w:val="00BB61EB"/>
    <w:rsid w:val="00BB6AE7"/>
    <w:rsid w:val="00BB7133"/>
    <w:rsid w:val="00BB734A"/>
    <w:rsid w:val="00BB7380"/>
    <w:rsid w:val="00BC051D"/>
    <w:rsid w:val="00BC0523"/>
    <w:rsid w:val="00BC0BAD"/>
    <w:rsid w:val="00BC0BF1"/>
    <w:rsid w:val="00BC2665"/>
    <w:rsid w:val="00BC2A39"/>
    <w:rsid w:val="00BC2F42"/>
    <w:rsid w:val="00BC398A"/>
    <w:rsid w:val="00BC3FD1"/>
    <w:rsid w:val="00BC3FF2"/>
    <w:rsid w:val="00BC4A17"/>
    <w:rsid w:val="00BC4C6E"/>
    <w:rsid w:val="00BC5FEF"/>
    <w:rsid w:val="00BD0314"/>
    <w:rsid w:val="00BD03C4"/>
    <w:rsid w:val="00BD0D25"/>
    <w:rsid w:val="00BD1369"/>
    <w:rsid w:val="00BD15E9"/>
    <w:rsid w:val="00BD1BA1"/>
    <w:rsid w:val="00BD2581"/>
    <w:rsid w:val="00BD2C95"/>
    <w:rsid w:val="00BD2E29"/>
    <w:rsid w:val="00BD3166"/>
    <w:rsid w:val="00BD3977"/>
    <w:rsid w:val="00BD4E1B"/>
    <w:rsid w:val="00BD4F3F"/>
    <w:rsid w:val="00BD528E"/>
    <w:rsid w:val="00BD5BE7"/>
    <w:rsid w:val="00BD62AB"/>
    <w:rsid w:val="00BD66B2"/>
    <w:rsid w:val="00BD699D"/>
    <w:rsid w:val="00BD7BAD"/>
    <w:rsid w:val="00BE0F7D"/>
    <w:rsid w:val="00BE149B"/>
    <w:rsid w:val="00BE1FC9"/>
    <w:rsid w:val="00BE2AC1"/>
    <w:rsid w:val="00BE2DD6"/>
    <w:rsid w:val="00BE2EF0"/>
    <w:rsid w:val="00BE554B"/>
    <w:rsid w:val="00BE6A7D"/>
    <w:rsid w:val="00BE6E9C"/>
    <w:rsid w:val="00BE7333"/>
    <w:rsid w:val="00BE799D"/>
    <w:rsid w:val="00BE7D6D"/>
    <w:rsid w:val="00BF00E5"/>
    <w:rsid w:val="00BF0A30"/>
    <w:rsid w:val="00BF136A"/>
    <w:rsid w:val="00BF1678"/>
    <w:rsid w:val="00BF1BC6"/>
    <w:rsid w:val="00BF1DF0"/>
    <w:rsid w:val="00BF22AB"/>
    <w:rsid w:val="00BF23EA"/>
    <w:rsid w:val="00BF2463"/>
    <w:rsid w:val="00BF247A"/>
    <w:rsid w:val="00BF285E"/>
    <w:rsid w:val="00BF286B"/>
    <w:rsid w:val="00BF2E15"/>
    <w:rsid w:val="00BF3311"/>
    <w:rsid w:val="00BF3607"/>
    <w:rsid w:val="00BF420C"/>
    <w:rsid w:val="00BF43D4"/>
    <w:rsid w:val="00BF4591"/>
    <w:rsid w:val="00BF4F9D"/>
    <w:rsid w:val="00BF5111"/>
    <w:rsid w:val="00BF532D"/>
    <w:rsid w:val="00BF5ACD"/>
    <w:rsid w:val="00BF5F4A"/>
    <w:rsid w:val="00BF62BB"/>
    <w:rsid w:val="00BF70E5"/>
    <w:rsid w:val="00BF7288"/>
    <w:rsid w:val="00C0017C"/>
    <w:rsid w:val="00C00FA4"/>
    <w:rsid w:val="00C01AA5"/>
    <w:rsid w:val="00C01AAE"/>
    <w:rsid w:val="00C01BAC"/>
    <w:rsid w:val="00C021BB"/>
    <w:rsid w:val="00C024D4"/>
    <w:rsid w:val="00C02881"/>
    <w:rsid w:val="00C02F08"/>
    <w:rsid w:val="00C03CDF"/>
    <w:rsid w:val="00C04184"/>
    <w:rsid w:val="00C04DE0"/>
    <w:rsid w:val="00C0520C"/>
    <w:rsid w:val="00C059D4"/>
    <w:rsid w:val="00C05C92"/>
    <w:rsid w:val="00C05F53"/>
    <w:rsid w:val="00C061AA"/>
    <w:rsid w:val="00C06B94"/>
    <w:rsid w:val="00C07D1F"/>
    <w:rsid w:val="00C1015A"/>
    <w:rsid w:val="00C11A2C"/>
    <w:rsid w:val="00C122A6"/>
    <w:rsid w:val="00C12810"/>
    <w:rsid w:val="00C13A73"/>
    <w:rsid w:val="00C14167"/>
    <w:rsid w:val="00C14528"/>
    <w:rsid w:val="00C1453F"/>
    <w:rsid w:val="00C14BB4"/>
    <w:rsid w:val="00C17D49"/>
    <w:rsid w:val="00C17E04"/>
    <w:rsid w:val="00C17FAC"/>
    <w:rsid w:val="00C20BDA"/>
    <w:rsid w:val="00C21314"/>
    <w:rsid w:val="00C21A83"/>
    <w:rsid w:val="00C21FD5"/>
    <w:rsid w:val="00C22045"/>
    <w:rsid w:val="00C22223"/>
    <w:rsid w:val="00C222D0"/>
    <w:rsid w:val="00C22462"/>
    <w:rsid w:val="00C22ABD"/>
    <w:rsid w:val="00C22FA4"/>
    <w:rsid w:val="00C22FE0"/>
    <w:rsid w:val="00C23145"/>
    <w:rsid w:val="00C237B9"/>
    <w:rsid w:val="00C23C09"/>
    <w:rsid w:val="00C24ED8"/>
    <w:rsid w:val="00C25CBF"/>
    <w:rsid w:val="00C2608E"/>
    <w:rsid w:val="00C27235"/>
    <w:rsid w:val="00C27876"/>
    <w:rsid w:val="00C30790"/>
    <w:rsid w:val="00C309E5"/>
    <w:rsid w:val="00C31326"/>
    <w:rsid w:val="00C31BAD"/>
    <w:rsid w:val="00C31E08"/>
    <w:rsid w:val="00C31ECF"/>
    <w:rsid w:val="00C3204D"/>
    <w:rsid w:val="00C326A2"/>
    <w:rsid w:val="00C32B44"/>
    <w:rsid w:val="00C32C58"/>
    <w:rsid w:val="00C33469"/>
    <w:rsid w:val="00C33799"/>
    <w:rsid w:val="00C3384E"/>
    <w:rsid w:val="00C33997"/>
    <w:rsid w:val="00C3425B"/>
    <w:rsid w:val="00C34496"/>
    <w:rsid w:val="00C345CF"/>
    <w:rsid w:val="00C34A5D"/>
    <w:rsid w:val="00C35FED"/>
    <w:rsid w:val="00C37CCA"/>
    <w:rsid w:val="00C37F8D"/>
    <w:rsid w:val="00C40165"/>
    <w:rsid w:val="00C4050B"/>
    <w:rsid w:val="00C409A8"/>
    <w:rsid w:val="00C4115F"/>
    <w:rsid w:val="00C416DB"/>
    <w:rsid w:val="00C42B38"/>
    <w:rsid w:val="00C430E7"/>
    <w:rsid w:val="00C432E7"/>
    <w:rsid w:val="00C43880"/>
    <w:rsid w:val="00C43AF1"/>
    <w:rsid w:val="00C43CFC"/>
    <w:rsid w:val="00C43E24"/>
    <w:rsid w:val="00C44A2A"/>
    <w:rsid w:val="00C4521D"/>
    <w:rsid w:val="00C4537D"/>
    <w:rsid w:val="00C4598D"/>
    <w:rsid w:val="00C45D3A"/>
    <w:rsid w:val="00C4708D"/>
    <w:rsid w:val="00C5020D"/>
    <w:rsid w:val="00C50A57"/>
    <w:rsid w:val="00C50BE6"/>
    <w:rsid w:val="00C51046"/>
    <w:rsid w:val="00C51122"/>
    <w:rsid w:val="00C516F9"/>
    <w:rsid w:val="00C52072"/>
    <w:rsid w:val="00C522DD"/>
    <w:rsid w:val="00C52B43"/>
    <w:rsid w:val="00C53400"/>
    <w:rsid w:val="00C53FD4"/>
    <w:rsid w:val="00C54D7C"/>
    <w:rsid w:val="00C54E5C"/>
    <w:rsid w:val="00C5500C"/>
    <w:rsid w:val="00C55319"/>
    <w:rsid w:val="00C55DCB"/>
    <w:rsid w:val="00C566D3"/>
    <w:rsid w:val="00C56ED1"/>
    <w:rsid w:val="00C5717F"/>
    <w:rsid w:val="00C57193"/>
    <w:rsid w:val="00C576CF"/>
    <w:rsid w:val="00C577A8"/>
    <w:rsid w:val="00C57B08"/>
    <w:rsid w:val="00C60128"/>
    <w:rsid w:val="00C60660"/>
    <w:rsid w:val="00C61075"/>
    <w:rsid w:val="00C61258"/>
    <w:rsid w:val="00C61D1D"/>
    <w:rsid w:val="00C61E7C"/>
    <w:rsid w:val="00C625A4"/>
    <w:rsid w:val="00C64F45"/>
    <w:rsid w:val="00C65CE6"/>
    <w:rsid w:val="00C65F29"/>
    <w:rsid w:val="00C66089"/>
    <w:rsid w:val="00C66CB2"/>
    <w:rsid w:val="00C67370"/>
    <w:rsid w:val="00C67D57"/>
    <w:rsid w:val="00C67FE9"/>
    <w:rsid w:val="00C701CA"/>
    <w:rsid w:val="00C70506"/>
    <w:rsid w:val="00C7131A"/>
    <w:rsid w:val="00C717BC"/>
    <w:rsid w:val="00C71ABA"/>
    <w:rsid w:val="00C71B57"/>
    <w:rsid w:val="00C71C43"/>
    <w:rsid w:val="00C7265A"/>
    <w:rsid w:val="00C72A62"/>
    <w:rsid w:val="00C72F9D"/>
    <w:rsid w:val="00C734BD"/>
    <w:rsid w:val="00C74296"/>
    <w:rsid w:val="00C74DCC"/>
    <w:rsid w:val="00C752A0"/>
    <w:rsid w:val="00C7550A"/>
    <w:rsid w:val="00C75584"/>
    <w:rsid w:val="00C761D0"/>
    <w:rsid w:val="00C76CCF"/>
    <w:rsid w:val="00C76E91"/>
    <w:rsid w:val="00C771C0"/>
    <w:rsid w:val="00C7781A"/>
    <w:rsid w:val="00C77D6C"/>
    <w:rsid w:val="00C80570"/>
    <w:rsid w:val="00C80F82"/>
    <w:rsid w:val="00C81A94"/>
    <w:rsid w:val="00C825A7"/>
    <w:rsid w:val="00C84C2D"/>
    <w:rsid w:val="00C8579A"/>
    <w:rsid w:val="00C8629C"/>
    <w:rsid w:val="00C865C7"/>
    <w:rsid w:val="00C86A1E"/>
    <w:rsid w:val="00C86A6A"/>
    <w:rsid w:val="00C877FE"/>
    <w:rsid w:val="00C9007E"/>
    <w:rsid w:val="00C904C1"/>
    <w:rsid w:val="00C91EAB"/>
    <w:rsid w:val="00C9339D"/>
    <w:rsid w:val="00C93469"/>
    <w:rsid w:val="00C938D7"/>
    <w:rsid w:val="00C93AA1"/>
    <w:rsid w:val="00C93BB1"/>
    <w:rsid w:val="00C943A2"/>
    <w:rsid w:val="00C94B5B"/>
    <w:rsid w:val="00C94CAF"/>
    <w:rsid w:val="00C978B5"/>
    <w:rsid w:val="00CA02AB"/>
    <w:rsid w:val="00CA071D"/>
    <w:rsid w:val="00CA11D5"/>
    <w:rsid w:val="00CA1485"/>
    <w:rsid w:val="00CA1B23"/>
    <w:rsid w:val="00CA1E6E"/>
    <w:rsid w:val="00CA1FE5"/>
    <w:rsid w:val="00CA2A24"/>
    <w:rsid w:val="00CA347D"/>
    <w:rsid w:val="00CA3DEC"/>
    <w:rsid w:val="00CA40C5"/>
    <w:rsid w:val="00CA4119"/>
    <w:rsid w:val="00CA69AA"/>
    <w:rsid w:val="00CA70A9"/>
    <w:rsid w:val="00CB23AE"/>
    <w:rsid w:val="00CB2A54"/>
    <w:rsid w:val="00CB2D0C"/>
    <w:rsid w:val="00CB3962"/>
    <w:rsid w:val="00CB4738"/>
    <w:rsid w:val="00CB52CB"/>
    <w:rsid w:val="00CB61D9"/>
    <w:rsid w:val="00CB650C"/>
    <w:rsid w:val="00CB6A85"/>
    <w:rsid w:val="00CB702D"/>
    <w:rsid w:val="00CB7898"/>
    <w:rsid w:val="00CB7EB1"/>
    <w:rsid w:val="00CC0186"/>
    <w:rsid w:val="00CC0598"/>
    <w:rsid w:val="00CC0FA2"/>
    <w:rsid w:val="00CC13B0"/>
    <w:rsid w:val="00CC1459"/>
    <w:rsid w:val="00CC35F7"/>
    <w:rsid w:val="00CC4052"/>
    <w:rsid w:val="00CC4448"/>
    <w:rsid w:val="00CC521F"/>
    <w:rsid w:val="00CC53EE"/>
    <w:rsid w:val="00CC5469"/>
    <w:rsid w:val="00CC586C"/>
    <w:rsid w:val="00CC5921"/>
    <w:rsid w:val="00CC5BA9"/>
    <w:rsid w:val="00CC5E8A"/>
    <w:rsid w:val="00CC5E9B"/>
    <w:rsid w:val="00CC6474"/>
    <w:rsid w:val="00CC72EE"/>
    <w:rsid w:val="00CC77D0"/>
    <w:rsid w:val="00CC79BF"/>
    <w:rsid w:val="00CD0DB9"/>
    <w:rsid w:val="00CD1012"/>
    <w:rsid w:val="00CD11A5"/>
    <w:rsid w:val="00CD1E43"/>
    <w:rsid w:val="00CD2370"/>
    <w:rsid w:val="00CD3BAC"/>
    <w:rsid w:val="00CD3F51"/>
    <w:rsid w:val="00CD40B7"/>
    <w:rsid w:val="00CD4E8C"/>
    <w:rsid w:val="00CD55B3"/>
    <w:rsid w:val="00CD5A7A"/>
    <w:rsid w:val="00CD5EEF"/>
    <w:rsid w:val="00CD6276"/>
    <w:rsid w:val="00CD69E7"/>
    <w:rsid w:val="00CD7653"/>
    <w:rsid w:val="00CD7938"/>
    <w:rsid w:val="00CE054F"/>
    <w:rsid w:val="00CE068D"/>
    <w:rsid w:val="00CE0B21"/>
    <w:rsid w:val="00CE0CF2"/>
    <w:rsid w:val="00CE0EF3"/>
    <w:rsid w:val="00CE12D0"/>
    <w:rsid w:val="00CE167F"/>
    <w:rsid w:val="00CE16AB"/>
    <w:rsid w:val="00CE17D0"/>
    <w:rsid w:val="00CE28F6"/>
    <w:rsid w:val="00CE2D8A"/>
    <w:rsid w:val="00CE3D1E"/>
    <w:rsid w:val="00CE3F04"/>
    <w:rsid w:val="00CE4108"/>
    <w:rsid w:val="00CE4338"/>
    <w:rsid w:val="00CE4624"/>
    <w:rsid w:val="00CE46B6"/>
    <w:rsid w:val="00CE4918"/>
    <w:rsid w:val="00CE51BC"/>
    <w:rsid w:val="00CE59DB"/>
    <w:rsid w:val="00CE7132"/>
    <w:rsid w:val="00CE7511"/>
    <w:rsid w:val="00CE753A"/>
    <w:rsid w:val="00CE7877"/>
    <w:rsid w:val="00CE7A4E"/>
    <w:rsid w:val="00CF0ADA"/>
    <w:rsid w:val="00CF1824"/>
    <w:rsid w:val="00CF1B6E"/>
    <w:rsid w:val="00CF20AC"/>
    <w:rsid w:val="00CF23F3"/>
    <w:rsid w:val="00CF25F0"/>
    <w:rsid w:val="00CF2A77"/>
    <w:rsid w:val="00CF34C0"/>
    <w:rsid w:val="00CF34E6"/>
    <w:rsid w:val="00CF372A"/>
    <w:rsid w:val="00CF3BAA"/>
    <w:rsid w:val="00CF3E3C"/>
    <w:rsid w:val="00CF4428"/>
    <w:rsid w:val="00CF57FB"/>
    <w:rsid w:val="00CF67B5"/>
    <w:rsid w:val="00CF6A21"/>
    <w:rsid w:val="00CF7FE1"/>
    <w:rsid w:val="00D01312"/>
    <w:rsid w:val="00D0176C"/>
    <w:rsid w:val="00D019DA"/>
    <w:rsid w:val="00D01AB3"/>
    <w:rsid w:val="00D0250B"/>
    <w:rsid w:val="00D03197"/>
    <w:rsid w:val="00D03597"/>
    <w:rsid w:val="00D0364E"/>
    <w:rsid w:val="00D037CD"/>
    <w:rsid w:val="00D058EB"/>
    <w:rsid w:val="00D05A87"/>
    <w:rsid w:val="00D05D87"/>
    <w:rsid w:val="00D06068"/>
    <w:rsid w:val="00D06A41"/>
    <w:rsid w:val="00D06CC8"/>
    <w:rsid w:val="00D0710A"/>
    <w:rsid w:val="00D07D5D"/>
    <w:rsid w:val="00D1035D"/>
    <w:rsid w:val="00D10C00"/>
    <w:rsid w:val="00D10FCE"/>
    <w:rsid w:val="00D117DB"/>
    <w:rsid w:val="00D11DCC"/>
    <w:rsid w:val="00D13694"/>
    <w:rsid w:val="00D1400F"/>
    <w:rsid w:val="00D1412C"/>
    <w:rsid w:val="00D14174"/>
    <w:rsid w:val="00D14A68"/>
    <w:rsid w:val="00D1532A"/>
    <w:rsid w:val="00D1595F"/>
    <w:rsid w:val="00D15BA8"/>
    <w:rsid w:val="00D165CC"/>
    <w:rsid w:val="00D170B8"/>
    <w:rsid w:val="00D17348"/>
    <w:rsid w:val="00D1788F"/>
    <w:rsid w:val="00D17D84"/>
    <w:rsid w:val="00D2000B"/>
    <w:rsid w:val="00D20578"/>
    <w:rsid w:val="00D20D66"/>
    <w:rsid w:val="00D20ED1"/>
    <w:rsid w:val="00D20F01"/>
    <w:rsid w:val="00D21076"/>
    <w:rsid w:val="00D212FC"/>
    <w:rsid w:val="00D215D9"/>
    <w:rsid w:val="00D2297A"/>
    <w:rsid w:val="00D231FC"/>
    <w:rsid w:val="00D23355"/>
    <w:rsid w:val="00D237C6"/>
    <w:rsid w:val="00D244E8"/>
    <w:rsid w:val="00D245E5"/>
    <w:rsid w:val="00D24854"/>
    <w:rsid w:val="00D254E9"/>
    <w:rsid w:val="00D2617E"/>
    <w:rsid w:val="00D262A5"/>
    <w:rsid w:val="00D26FB3"/>
    <w:rsid w:val="00D272E6"/>
    <w:rsid w:val="00D27799"/>
    <w:rsid w:val="00D27EE6"/>
    <w:rsid w:val="00D30050"/>
    <w:rsid w:val="00D302FE"/>
    <w:rsid w:val="00D30F5B"/>
    <w:rsid w:val="00D30FD7"/>
    <w:rsid w:val="00D31286"/>
    <w:rsid w:val="00D31328"/>
    <w:rsid w:val="00D31FB6"/>
    <w:rsid w:val="00D3239F"/>
    <w:rsid w:val="00D331CA"/>
    <w:rsid w:val="00D33209"/>
    <w:rsid w:val="00D33741"/>
    <w:rsid w:val="00D337C3"/>
    <w:rsid w:val="00D33ADF"/>
    <w:rsid w:val="00D3456C"/>
    <w:rsid w:val="00D35862"/>
    <w:rsid w:val="00D358AB"/>
    <w:rsid w:val="00D3734F"/>
    <w:rsid w:val="00D40284"/>
    <w:rsid w:val="00D404CB"/>
    <w:rsid w:val="00D405AF"/>
    <w:rsid w:val="00D40958"/>
    <w:rsid w:val="00D40B8A"/>
    <w:rsid w:val="00D4163E"/>
    <w:rsid w:val="00D41A76"/>
    <w:rsid w:val="00D41E18"/>
    <w:rsid w:val="00D4218B"/>
    <w:rsid w:val="00D4240B"/>
    <w:rsid w:val="00D42B25"/>
    <w:rsid w:val="00D42F23"/>
    <w:rsid w:val="00D43B05"/>
    <w:rsid w:val="00D441CC"/>
    <w:rsid w:val="00D445A4"/>
    <w:rsid w:val="00D44846"/>
    <w:rsid w:val="00D44894"/>
    <w:rsid w:val="00D45577"/>
    <w:rsid w:val="00D45B20"/>
    <w:rsid w:val="00D46367"/>
    <w:rsid w:val="00D46B50"/>
    <w:rsid w:val="00D46C57"/>
    <w:rsid w:val="00D47809"/>
    <w:rsid w:val="00D47BC0"/>
    <w:rsid w:val="00D50C86"/>
    <w:rsid w:val="00D50CAE"/>
    <w:rsid w:val="00D515C3"/>
    <w:rsid w:val="00D518D7"/>
    <w:rsid w:val="00D51FDD"/>
    <w:rsid w:val="00D520EE"/>
    <w:rsid w:val="00D52B05"/>
    <w:rsid w:val="00D52CC0"/>
    <w:rsid w:val="00D52DC0"/>
    <w:rsid w:val="00D52DE0"/>
    <w:rsid w:val="00D5301F"/>
    <w:rsid w:val="00D53658"/>
    <w:rsid w:val="00D53FD0"/>
    <w:rsid w:val="00D54584"/>
    <w:rsid w:val="00D54EF9"/>
    <w:rsid w:val="00D54F93"/>
    <w:rsid w:val="00D55054"/>
    <w:rsid w:val="00D55187"/>
    <w:rsid w:val="00D55188"/>
    <w:rsid w:val="00D55642"/>
    <w:rsid w:val="00D5586D"/>
    <w:rsid w:val="00D55AB7"/>
    <w:rsid w:val="00D55D7D"/>
    <w:rsid w:val="00D55FC9"/>
    <w:rsid w:val="00D56B45"/>
    <w:rsid w:val="00D575DD"/>
    <w:rsid w:val="00D60F2D"/>
    <w:rsid w:val="00D61151"/>
    <w:rsid w:val="00D615DF"/>
    <w:rsid w:val="00D61724"/>
    <w:rsid w:val="00D62286"/>
    <w:rsid w:val="00D62864"/>
    <w:rsid w:val="00D63642"/>
    <w:rsid w:val="00D638D9"/>
    <w:rsid w:val="00D6584A"/>
    <w:rsid w:val="00D67D73"/>
    <w:rsid w:val="00D7042F"/>
    <w:rsid w:val="00D70494"/>
    <w:rsid w:val="00D7070A"/>
    <w:rsid w:val="00D708E3"/>
    <w:rsid w:val="00D70D9B"/>
    <w:rsid w:val="00D70EFC"/>
    <w:rsid w:val="00D71E28"/>
    <w:rsid w:val="00D72729"/>
    <w:rsid w:val="00D73515"/>
    <w:rsid w:val="00D73621"/>
    <w:rsid w:val="00D736B1"/>
    <w:rsid w:val="00D73B45"/>
    <w:rsid w:val="00D73C91"/>
    <w:rsid w:val="00D74C04"/>
    <w:rsid w:val="00D74CA4"/>
    <w:rsid w:val="00D7503E"/>
    <w:rsid w:val="00D75803"/>
    <w:rsid w:val="00D75889"/>
    <w:rsid w:val="00D7628E"/>
    <w:rsid w:val="00D7633E"/>
    <w:rsid w:val="00D76B82"/>
    <w:rsid w:val="00D7708D"/>
    <w:rsid w:val="00D7746C"/>
    <w:rsid w:val="00D7755E"/>
    <w:rsid w:val="00D77A1C"/>
    <w:rsid w:val="00D77ED8"/>
    <w:rsid w:val="00D77EEB"/>
    <w:rsid w:val="00D80AD4"/>
    <w:rsid w:val="00D80C31"/>
    <w:rsid w:val="00D81825"/>
    <w:rsid w:val="00D81AE6"/>
    <w:rsid w:val="00D82DFC"/>
    <w:rsid w:val="00D82E01"/>
    <w:rsid w:val="00D82F85"/>
    <w:rsid w:val="00D8306C"/>
    <w:rsid w:val="00D8369B"/>
    <w:rsid w:val="00D8394C"/>
    <w:rsid w:val="00D83B03"/>
    <w:rsid w:val="00D84287"/>
    <w:rsid w:val="00D84410"/>
    <w:rsid w:val="00D85D4E"/>
    <w:rsid w:val="00D85F51"/>
    <w:rsid w:val="00D862F2"/>
    <w:rsid w:val="00D867F2"/>
    <w:rsid w:val="00D8707F"/>
    <w:rsid w:val="00D87F77"/>
    <w:rsid w:val="00D91BF6"/>
    <w:rsid w:val="00D926C1"/>
    <w:rsid w:val="00D929A7"/>
    <w:rsid w:val="00D946AF"/>
    <w:rsid w:val="00D953D3"/>
    <w:rsid w:val="00D95A5D"/>
    <w:rsid w:val="00D95B16"/>
    <w:rsid w:val="00D95F7A"/>
    <w:rsid w:val="00D96829"/>
    <w:rsid w:val="00D96BC9"/>
    <w:rsid w:val="00D97766"/>
    <w:rsid w:val="00D979F5"/>
    <w:rsid w:val="00DA074B"/>
    <w:rsid w:val="00DA0B05"/>
    <w:rsid w:val="00DA0C42"/>
    <w:rsid w:val="00DA186E"/>
    <w:rsid w:val="00DA1911"/>
    <w:rsid w:val="00DA2C71"/>
    <w:rsid w:val="00DA33C1"/>
    <w:rsid w:val="00DA34E8"/>
    <w:rsid w:val="00DA3676"/>
    <w:rsid w:val="00DA37B5"/>
    <w:rsid w:val="00DA39AC"/>
    <w:rsid w:val="00DA42CA"/>
    <w:rsid w:val="00DA497F"/>
    <w:rsid w:val="00DA4E99"/>
    <w:rsid w:val="00DA5057"/>
    <w:rsid w:val="00DA63B5"/>
    <w:rsid w:val="00DA66BB"/>
    <w:rsid w:val="00DA6E0A"/>
    <w:rsid w:val="00DA73CF"/>
    <w:rsid w:val="00DB008F"/>
    <w:rsid w:val="00DB0120"/>
    <w:rsid w:val="00DB086E"/>
    <w:rsid w:val="00DB0EE6"/>
    <w:rsid w:val="00DB1050"/>
    <w:rsid w:val="00DB13E7"/>
    <w:rsid w:val="00DB1802"/>
    <w:rsid w:val="00DB1917"/>
    <w:rsid w:val="00DB1EBF"/>
    <w:rsid w:val="00DB2227"/>
    <w:rsid w:val="00DB2239"/>
    <w:rsid w:val="00DB279A"/>
    <w:rsid w:val="00DB29AC"/>
    <w:rsid w:val="00DB2E32"/>
    <w:rsid w:val="00DB3375"/>
    <w:rsid w:val="00DB36B4"/>
    <w:rsid w:val="00DB388B"/>
    <w:rsid w:val="00DB3B2A"/>
    <w:rsid w:val="00DB44E7"/>
    <w:rsid w:val="00DB591A"/>
    <w:rsid w:val="00DB74FF"/>
    <w:rsid w:val="00DB7FBD"/>
    <w:rsid w:val="00DC0559"/>
    <w:rsid w:val="00DC05E9"/>
    <w:rsid w:val="00DC0B17"/>
    <w:rsid w:val="00DC1C28"/>
    <w:rsid w:val="00DC3D70"/>
    <w:rsid w:val="00DC3F19"/>
    <w:rsid w:val="00DC4089"/>
    <w:rsid w:val="00DC426F"/>
    <w:rsid w:val="00DC4AEB"/>
    <w:rsid w:val="00DC52D5"/>
    <w:rsid w:val="00DC5651"/>
    <w:rsid w:val="00DC6BFC"/>
    <w:rsid w:val="00DC79EA"/>
    <w:rsid w:val="00DC7AD2"/>
    <w:rsid w:val="00DD05D4"/>
    <w:rsid w:val="00DD1B08"/>
    <w:rsid w:val="00DD1BCB"/>
    <w:rsid w:val="00DD2354"/>
    <w:rsid w:val="00DD2993"/>
    <w:rsid w:val="00DD2B78"/>
    <w:rsid w:val="00DD35F2"/>
    <w:rsid w:val="00DD3720"/>
    <w:rsid w:val="00DD3EB0"/>
    <w:rsid w:val="00DD426D"/>
    <w:rsid w:val="00DD45CB"/>
    <w:rsid w:val="00DD4C42"/>
    <w:rsid w:val="00DD4FBB"/>
    <w:rsid w:val="00DD5F3B"/>
    <w:rsid w:val="00DD645B"/>
    <w:rsid w:val="00DD73C0"/>
    <w:rsid w:val="00DD7670"/>
    <w:rsid w:val="00DE0577"/>
    <w:rsid w:val="00DE1975"/>
    <w:rsid w:val="00DE1E28"/>
    <w:rsid w:val="00DE4103"/>
    <w:rsid w:val="00DE4F91"/>
    <w:rsid w:val="00DE6D8B"/>
    <w:rsid w:val="00DE790C"/>
    <w:rsid w:val="00DF133E"/>
    <w:rsid w:val="00DF19D9"/>
    <w:rsid w:val="00DF1C8B"/>
    <w:rsid w:val="00DF1DBE"/>
    <w:rsid w:val="00DF244D"/>
    <w:rsid w:val="00DF2968"/>
    <w:rsid w:val="00DF5313"/>
    <w:rsid w:val="00DF5F0B"/>
    <w:rsid w:val="00DF5F96"/>
    <w:rsid w:val="00DF7009"/>
    <w:rsid w:val="00DF71D3"/>
    <w:rsid w:val="00DF7D69"/>
    <w:rsid w:val="00E0098D"/>
    <w:rsid w:val="00E00A4F"/>
    <w:rsid w:val="00E00BE6"/>
    <w:rsid w:val="00E00EE5"/>
    <w:rsid w:val="00E0100C"/>
    <w:rsid w:val="00E0169B"/>
    <w:rsid w:val="00E019BE"/>
    <w:rsid w:val="00E01D2C"/>
    <w:rsid w:val="00E02432"/>
    <w:rsid w:val="00E02C64"/>
    <w:rsid w:val="00E032D2"/>
    <w:rsid w:val="00E03BC4"/>
    <w:rsid w:val="00E0435E"/>
    <w:rsid w:val="00E0465A"/>
    <w:rsid w:val="00E04A00"/>
    <w:rsid w:val="00E04EF4"/>
    <w:rsid w:val="00E04FE7"/>
    <w:rsid w:val="00E05DFD"/>
    <w:rsid w:val="00E062E9"/>
    <w:rsid w:val="00E06E8D"/>
    <w:rsid w:val="00E07466"/>
    <w:rsid w:val="00E078AD"/>
    <w:rsid w:val="00E10370"/>
    <w:rsid w:val="00E10D05"/>
    <w:rsid w:val="00E1490B"/>
    <w:rsid w:val="00E14A05"/>
    <w:rsid w:val="00E14C48"/>
    <w:rsid w:val="00E151FF"/>
    <w:rsid w:val="00E155AB"/>
    <w:rsid w:val="00E16457"/>
    <w:rsid w:val="00E16888"/>
    <w:rsid w:val="00E20367"/>
    <w:rsid w:val="00E20771"/>
    <w:rsid w:val="00E21DC7"/>
    <w:rsid w:val="00E226A7"/>
    <w:rsid w:val="00E228A3"/>
    <w:rsid w:val="00E228E8"/>
    <w:rsid w:val="00E22A63"/>
    <w:rsid w:val="00E22DAD"/>
    <w:rsid w:val="00E22E16"/>
    <w:rsid w:val="00E23EEC"/>
    <w:rsid w:val="00E2435C"/>
    <w:rsid w:val="00E24624"/>
    <w:rsid w:val="00E25F30"/>
    <w:rsid w:val="00E26168"/>
    <w:rsid w:val="00E27464"/>
    <w:rsid w:val="00E27521"/>
    <w:rsid w:val="00E27EF2"/>
    <w:rsid w:val="00E3055E"/>
    <w:rsid w:val="00E31956"/>
    <w:rsid w:val="00E31B2D"/>
    <w:rsid w:val="00E327C1"/>
    <w:rsid w:val="00E32E8B"/>
    <w:rsid w:val="00E338F4"/>
    <w:rsid w:val="00E3566C"/>
    <w:rsid w:val="00E363D3"/>
    <w:rsid w:val="00E36578"/>
    <w:rsid w:val="00E36CC9"/>
    <w:rsid w:val="00E36DF9"/>
    <w:rsid w:val="00E3765B"/>
    <w:rsid w:val="00E37857"/>
    <w:rsid w:val="00E37E08"/>
    <w:rsid w:val="00E40611"/>
    <w:rsid w:val="00E418AE"/>
    <w:rsid w:val="00E41D51"/>
    <w:rsid w:val="00E42AC0"/>
    <w:rsid w:val="00E43C34"/>
    <w:rsid w:val="00E4476A"/>
    <w:rsid w:val="00E44D5E"/>
    <w:rsid w:val="00E452AA"/>
    <w:rsid w:val="00E45716"/>
    <w:rsid w:val="00E4576F"/>
    <w:rsid w:val="00E45796"/>
    <w:rsid w:val="00E45F35"/>
    <w:rsid w:val="00E460D1"/>
    <w:rsid w:val="00E466C9"/>
    <w:rsid w:val="00E467AE"/>
    <w:rsid w:val="00E5066D"/>
    <w:rsid w:val="00E50F0C"/>
    <w:rsid w:val="00E512DD"/>
    <w:rsid w:val="00E51951"/>
    <w:rsid w:val="00E52497"/>
    <w:rsid w:val="00E5274C"/>
    <w:rsid w:val="00E531C2"/>
    <w:rsid w:val="00E5409F"/>
    <w:rsid w:val="00E54EB6"/>
    <w:rsid w:val="00E55E5B"/>
    <w:rsid w:val="00E56DEB"/>
    <w:rsid w:val="00E56E6D"/>
    <w:rsid w:val="00E571E1"/>
    <w:rsid w:val="00E5760B"/>
    <w:rsid w:val="00E57EED"/>
    <w:rsid w:val="00E6083B"/>
    <w:rsid w:val="00E61318"/>
    <w:rsid w:val="00E626A1"/>
    <w:rsid w:val="00E62AC5"/>
    <w:rsid w:val="00E62E16"/>
    <w:rsid w:val="00E63267"/>
    <w:rsid w:val="00E65890"/>
    <w:rsid w:val="00E65947"/>
    <w:rsid w:val="00E65ACE"/>
    <w:rsid w:val="00E65BFC"/>
    <w:rsid w:val="00E65D74"/>
    <w:rsid w:val="00E6621B"/>
    <w:rsid w:val="00E66767"/>
    <w:rsid w:val="00E67900"/>
    <w:rsid w:val="00E67E3A"/>
    <w:rsid w:val="00E7092A"/>
    <w:rsid w:val="00E7114E"/>
    <w:rsid w:val="00E7168F"/>
    <w:rsid w:val="00E71B92"/>
    <w:rsid w:val="00E72192"/>
    <w:rsid w:val="00E72437"/>
    <w:rsid w:val="00E7337E"/>
    <w:rsid w:val="00E73BD8"/>
    <w:rsid w:val="00E73F11"/>
    <w:rsid w:val="00E74163"/>
    <w:rsid w:val="00E74B50"/>
    <w:rsid w:val="00E75220"/>
    <w:rsid w:val="00E7550B"/>
    <w:rsid w:val="00E7569F"/>
    <w:rsid w:val="00E769C7"/>
    <w:rsid w:val="00E77FDA"/>
    <w:rsid w:val="00E808DF"/>
    <w:rsid w:val="00E80C3B"/>
    <w:rsid w:val="00E80C6A"/>
    <w:rsid w:val="00E814AB"/>
    <w:rsid w:val="00E8257D"/>
    <w:rsid w:val="00E829BD"/>
    <w:rsid w:val="00E8393B"/>
    <w:rsid w:val="00E845EA"/>
    <w:rsid w:val="00E847B7"/>
    <w:rsid w:val="00E84FB7"/>
    <w:rsid w:val="00E854E6"/>
    <w:rsid w:val="00E86E6E"/>
    <w:rsid w:val="00E87A07"/>
    <w:rsid w:val="00E87BD6"/>
    <w:rsid w:val="00E909FD"/>
    <w:rsid w:val="00E90C7C"/>
    <w:rsid w:val="00E913CA"/>
    <w:rsid w:val="00E92D61"/>
    <w:rsid w:val="00E95728"/>
    <w:rsid w:val="00E9675E"/>
    <w:rsid w:val="00E967D5"/>
    <w:rsid w:val="00E968D9"/>
    <w:rsid w:val="00E96B32"/>
    <w:rsid w:val="00E96C57"/>
    <w:rsid w:val="00E9722B"/>
    <w:rsid w:val="00E97484"/>
    <w:rsid w:val="00E97649"/>
    <w:rsid w:val="00E97865"/>
    <w:rsid w:val="00E97EFF"/>
    <w:rsid w:val="00EA0722"/>
    <w:rsid w:val="00EA0983"/>
    <w:rsid w:val="00EA0C4C"/>
    <w:rsid w:val="00EA0D93"/>
    <w:rsid w:val="00EA1707"/>
    <w:rsid w:val="00EA191D"/>
    <w:rsid w:val="00EA1B92"/>
    <w:rsid w:val="00EA223E"/>
    <w:rsid w:val="00EA32BD"/>
    <w:rsid w:val="00EA34A8"/>
    <w:rsid w:val="00EA374F"/>
    <w:rsid w:val="00EA3E64"/>
    <w:rsid w:val="00EA4013"/>
    <w:rsid w:val="00EA42F2"/>
    <w:rsid w:val="00EA44A5"/>
    <w:rsid w:val="00EA57E3"/>
    <w:rsid w:val="00EA593F"/>
    <w:rsid w:val="00EA5CFE"/>
    <w:rsid w:val="00EA60C3"/>
    <w:rsid w:val="00EA794A"/>
    <w:rsid w:val="00EA7D20"/>
    <w:rsid w:val="00EB0471"/>
    <w:rsid w:val="00EB08C6"/>
    <w:rsid w:val="00EB1CA0"/>
    <w:rsid w:val="00EB1E18"/>
    <w:rsid w:val="00EB266D"/>
    <w:rsid w:val="00EB2AB1"/>
    <w:rsid w:val="00EB2B71"/>
    <w:rsid w:val="00EB2D2A"/>
    <w:rsid w:val="00EB2F1D"/>
    <w:rsid w:val="00EB3E11"/>
    <w:rsid w:val="00EB3EE9"/>
    <w:rsid w:val="00EB3F38"/>
    <w:rsid w:val="00EB4AE6"/>
    <w:rsid w:val="00EB4EC5"/>
    <w:rsid w:val="00EB52A2"/>
    <w:rsid w:val="00EB5A2C"/>
    <w:rsid w:val="00EB60B3"/>
    <w:rsid w:val="00EB6F68"/>
    <w:rsid w:val="00EB71BF"/>
    <w:rsid w:val="00EB7816"/>
    <w:rsid w:val="00EC06F6"/>
    <w:rsid w:val="00EC09B5"/>
    <w:rsid w:val="00EC15C3"/>
    <w:rsid w:val="00EC1694"/>
    <w:rsid w:val="00EC1FF1"/>
    <w:rsid w:val="00EC2E8F"/>
    <w:rsid w:val="00EC2FE2"/>
    <w:rsid w:val="00EC3235"/>
    <w:rsid w:val="00EC3521"/>
    <w:rsid w:val="00EC3A81"/>
    <w:rsid w:val="00EC5F4E"/>
    <w:rsid w:val="00EC637C"/>
    <w:rsid w:val="00EC7677"/>
    <w:rsid w:val="00EC7CA9"/>
    <w:rsid w:val="00ED006A"/>
    <w:rsid w:val="00ED0173"/>
    <w:rsid w:val="00ED03CE"/>
    <w:rsid w:val="00ED186A"/>
    <w:rsid w:val="00ED1D10"/>
    <w:rsid w:val="00ED235C"/>
    <w:rsid w:val="00ED2C3E"/>
    <w:rsid w:val="00ED44A6"/>
    <w:rsid w:val="00ED49C8"/>
    <w:rsid w:val="00ED4FB6"/>
    <w:rsid w:val="00ED51A2"/>
    <w:rsid w:val="00ED684F"/>
    <w:rsid w:val="00ED6991"/>
    <w:rsid w:val="00ED7C86"/>
    <w:rsid w:val="00ED7F3A"/>
    <w:rsid w:val="00EE15B2"/>
    <w:rsid w:val="00EE1C46"/>
    <w:rsid w:val="00EE246C"/>
    <w:rsid w:val="00EE25F2"/>
    <w:rsid w:val="00EE25F6"/>
    <w:rsid w:val="00EE277B"/>
    <w:rsid w:val="00EE3027"/>
    <w:rsid w:val="00EE3574"/>
    <w:rsid w:val="00EE4313"/>
    <w:rsid w:val="00EE455F"/>
    <w:rsid w:val="00EE5231"/>
    <w:rsid w:val="00EE5308"/>
    <w:rsid w:val="00EE65E6"/>
    <w:rsid w:val="00EE66D4"/>
    <w:rsid w:val="00EE68B6"/>
    <w:rsid w:val="00EE6B6E"/>
    <w:rsid w:val="00EE6E12"/>
    <w:rsid w:val="00EE742B"/>
    <w:rsid w:val="00EE78EC"/>
    <w:rsid w:val="00EE7DF4"/>
    <w:rsid w:val="00EF0743"/>
    <w:rsid w:val="00EF0C9D"/>
    <w:rsid w:val="00EF1900"/>
    <w:rsid w:val="00EF1EE2"/>
    <w:rsid w:val="00EF1F9A"/>
    <w:rsid w:val="00EF20C5"/>
    <w:rsid w:val="00EF22F3"/>
    <w:rsid w:val="00EF23EE"/>
    <w:rsid w:val="00EF2694"/>
    <w:rsid w:val="00EF2F93"/>
    <w:rsid w:val="00EF3109"/>
    <w:rsid w:val="00EF36B2"/>
    <w:rsid w:val="00EF4406"/>
    <w:rsid w:val="00EF500F"/>
    <w:rsid w:val="00EF505A"/>
    <w:rsid w:val="00EF5249"/>
    <w:rsid w:val="00EF58AA"/>
    <w:rsid w:val="00EF600D"/>
    <w:rsid w:val="00EF610F"/>
    <w:rsid w:val="00EF61D7"/>
    <w:rsid w:val="00EF735C"/>
    <w:rsid w:val="00EF753D"/>
    <w:rsid w:val="00EF7E34"/>
    <w:rsid w:val="00EF7FB0"/>
    <w:rsid w:val="00F00835"/>
    <w:rsid w:val="00F00DBD"/>
    <w:rsid w:val="00F01015"/>
    <w:rsid w:val="00F01941"/>
    <w:rsid w:val="00F0233B"/>
    <w:rsid w:val="00F027FC"/>
    <w:rsid w:val="00F03162"/>
    <w:rsid w:val="00F03DC8"/>
    <w:rsid w:val="00F042BD"/>
    <w:rsid w:val="00F0437E"/>
    <w:rsid w:val="00F044DC"/>
    <w:rsid w:val="00F04E85"/>
    <w:rsid w:val="00F05B64"/>
    <w:rsid w:val="00F0602C"/>
    <w:rsid w:val="00F067C7"/>
    <w:rsid w:val="00F06C5F"/>
    <w:rsid w:val="00F0749C"/>
    <w:rsid w:val="00F1032C"/>
    <w:rsid w:val="00F10B36"/>
    <w:rsid w:val="00F11C83"/>
    <w:rsid w:val="00F1201E"/>
    <w:rsid w:val="00F1259E"/>
    <w:rsid w:val="00F13C5F"/>
    <w:rsid w:val="00F13F51"/>
    <w:rsid w:val="00F14362"/>
    <w:rsid w:val="00F14753"/>
    <w:rsid w:val="00F147DB"/>
    <w:rsid w:val="00F149CF"/>
    <w:rsid w:val="00F15451"/>
    <w:rsid w:val="00F15F88"/>
    <w:rsid w:val="00F16408"/>
    <w:rsid w:val="00F16581"/>
    <w:rsid w:val="00F16969"/>
    <w:rsid w:val="00F16A28"/>
    <w:rsid w:val="00F16A4A"/>
    <w:rsid w:val="00F17012"/>
    <w:rsid w:val="00F2000C"/>
    <w:rsid w:val="00F206AB"/>
    <w:rsid w:val="00F20A4B"/>
    <w:rsid w:val="00F20B0B"/>
    <w:rsid w:val="00F20B3F"/>
    <w:rsid w:val="00F21A32"/>
    <w:rsid w:val="00F2327A"/>
    <w:rsid w:val="00F2395F"/>
    <w:rsid w:val="00F239CD"/>
    <w:rsid w:val="00F23B5F"/>
    <w:rsid w:val="00F24AEB"/>
    <w:rsid w:val="00F24FDE"/>
    <w:rsid w:val="00F2537F"/>
    <w:rsid w:val="00F25C12"/>
    <w:rsid w:val="00F25CC0"/>
    <w:rsid w:val="00F278C6"/>
    <w:rsid w:val="00F27E79"/>
    <w:rsid w:val="00F3042F"/>
    <w:rsid w:val="00F30CEF"/>
    <w:rsid w:val="00F32038"/>
    <w:rsid w:val="00F32442"/>
    <w:rsid w:val="00F329A6"/>
    <w:rsid w:val="00F32B73"/>
    <w:rsid w:val="00F32CA7"/>
    <w:rsid w:val="00F330C1"/>
    <w:rsid w:val="00F332E9"/>
    <w:rsid w:val="00F34089"/>
    <w:rsid w:val="00F35D62"/>
    <w:rsid w:val="00F35F4B"/>
    <w:rsid w:val="00F3604A"/>
    <w:rsid w:val="00F36362"/>
    <w:rsid w:val="00F36E49"/>
    <w:rsid w:val="00F37398"/>
    <w:rsid w:val="00F3763D"/>
    <w:rsid w:val="00F37CA3"/>
    <w:rsid w:val="00F4028F"/>
    <w:rsid w:val="00F40F24"/>
    <w:rsid w:val="00F4206B"/>
    <w:rsid w:val="00F427BA"/>
    <w:rsid w:val="00F42B71"/>
    <w:rsid w:val="00F47373"/>
    <w:rsid w:val="00F47E42"/>
    <w:rsid w:val="00F512FD"/>
    <w:rsid w:val="00F52A12"/>
    <w:rsid w:val="00F52D73"/>
    <w:rsid w:val="00F53CD0"/>
    <w:rsid w:val="00F5431E"/>
    <w:rsid w:val="00F547D8"/>
    <w:rsid w:val="00F55341"/>
    <w:rsid w:val="00F5543C"/>
    <w:rsid w:val="00F558E9"/>
    <w:rsid w:val="00F5593B"/>
    <w:rsid w:val="00F55EB2"/>
    <w:rsid w:val="00F605AC"/>
    <w:rsid w:val="00F6100B"/>
    <w:rsid w:val="00F61157"/>
    <w:rsid w:val="00F61217"/>
    <w:rsid w:val="00F61567"/>
    <w:rsid w:val="00F6168A"/>
    <w:rsid w:val="00F61A0D"/>
    <w:rsid w:val="00F6251D"/>
    <w:rsid w:val="00F625B3"/>
    <w:rsid w:val="00F625FD"/>
    <w:rsid w:val="00F62C4D"/>
    <w:rsid w:val="00F632C3"/>
    <w:rsid w:val="00F636FA"/>
    <w:rsid w:val="00F63EA1"/>
    <w:rsid w:val="00F65F91"/>
    <w:rsid w:val="00F6601E"/>
    <w:rsid w:val="00F6606A"/>
    <w:rsid w:val="00F661D7"/>
    <w:rsid w:val="00F664E9"/>
    <w:rsid w:val="00F66564"/>
    <w:rsid w:val="00F669D8"/>
    <w:rsid w:val="00F700E5"/>
    <w:rsid w:val="00F70E24"/>
    <w:rsid w:val="00F71660"/>
    <w:rsid w:val="00F71AE4"/>
    <w:rsid w:val="00F723D5"/>
    <w:rsid w:val="00F74A33"/>
    <w:rsid w:val="00F75223"/>
    <w:rsid w:val="00F75971"/>
    <w:rsid w:val="00F7602F"/>
    <w:rsid w:val="00F77B31"/>
    <w:rsid w:val="00F80096"/>
    <w:rsid w:val="00F8089F"/>
    <w:rsid w:val="00F81217"/>
    <w:rsid w:val="00F81B1E"/>
    <w:rsid w:val="00F81E28"/>
    <w:rsid w:val="00F822EC"/>
    <w:rsid w:val="00F82542"/>
    <w:rsid w:val="00F8282A"/>
    <w:rsid w:val="00F83062"/>
    <w:rsid w:val="00F83FB0"/>
    <w:rsid w:val="00F849B2"/>
    <w:rsid w:val="00F85AA2"/>
    <w:rsid w:val="00F862BE"/>
    <w:rsid w:val="00F865B4"/>
    <w:rsid w:val="00F86FA4"/>
    <w:rsid w:val="00F87494"/>
    <w:rsid w:val="00F9016B"/>
    <w:rsid w:val="00F90429"/>
    <w:rsid w:val="00F91721"/>
    <w:rsid w:val="00F91F60"/>
    <w:rsid w:val="00F936F8"/>
    <w:rsid w:val="00F93EA0"/>
    <w:rsid w:val="00F94912"/>
    <w:rsid w:val="00F94C1B"/>
    <w:rsid w:val="00F96611"/>
    <w:rsid w:val="00F96CD9"/>
    <w:rsid w:val="00F96E32"/>
    <w:rsid w:val="00F97DD8"/>
    <w:rsid w:val="00FA0EE8"/>
    <w:rsid w:val="00FA0FFD"/>
    <w:rsid w:val="00FA23B2"/>
    <w:rsid w:val="00FA3867"/>
    <w:rsid w:val="00FA47D8"/>
    <w:rsid w:val="00FA5D75"/>
    <w:rsid w:val="00FA622E"/>
    <w:rsid w:val="00FA6983"/>
    <w:rsid w:val="00FA7704"/>
    <w:rsid w:val="00FA771D"/>
    <w:rsid w:val="00FA7D07"/>
    <w:rsid w:val="00FB0855"/>
    <w:rsid w:val="00FB15E6"/>
    <w:rsid w:val="00FB1C8D"/>
    <w:rsid w:val="00FB1DC5"/>
    <w:rsid w:val="00FB225A"/>
    <w:rsid w:val="00FB23BB"/>
    <w:rsid w:val="00FB268A"/>
    <w:rsid w:val="00FB2CAB"/>
    <w:rsid w:val="00FB2D7D"/>
    <w:rsid w:val="00FB2F8C"/>
    <w:rsid w:val="00FB312F"/>
    <w:rsid w:val="00FB31C1"/>
    <w:rsid w:val="00FB31D5"/>
    <w:rsid w:val="00FB3465"/>
    <w:rsid w:val="00FB416A"/>
    <w:rsid w:val="00FB4D1F"/>
    <w:rsid w:val="00FB57EA"/>
    <w:rsid w:val="00FB6A8D"/>
    <w:rsid w:val="00FB6B6B"/>
    <w:rsid w:val="00FB6CC6"/>
    <w:rsid w:val="00FC0078"/>
    <w:rsid w:val="00FC0112"/>
    <w:rsid w:val="00FC0CCB"/>
    <w:rsid w:val="00FC0F01"/>
    <w:rsid w:val="00FC2519"/>
    <w:rsid w:val="00FC2600"/>
    <w:rsid w:val="00FC3313"/>
    <w:rsid w:val="00FC3409"/>
    <w:rsid w:val="00FC3CA0"/>
    <w:rsid w:val="00FC4080"/>
    <w:rsid w:val="00FC5022"/>
    <w:rsid w:val="00FC524B"/>
    <w:rsid w:val="00FC598E"/>
    <w:rsid w:val="00FC599D"/>
    <w:rsid w:val="00FC5B07"/>
    <w:rsid w:val="00FC5F18"/>
    <w:rsid w:val="00FC626E"/>
    <w:rsid w:val="00FC68C3"/>
    <w:rsid w:val="00FC70B9"/>
    <w:rsid w:val="00FC70FA"/>
    <w:rsid w:val="00FC771A"/>
    <w:rsid w:val="00FD02D6"/>
    <w:rsid w:val="00FD073A"/>
    <w:rsid w:val="00FD08A2"/>
    <w:rsid w:val="00FD154E"/>
    <w:rsid w:val="00FD1EDB"/>
    <w:rsid w:val="00FD2344"/>
    <w:rsid w:val="00FD2CB6"/>
    <w:rsid w:val="00FD2ED6"/>
    <w:rsid w:val="00FD347D"/>
    <w:rsid w:val="00FD36D8"/>
    <w:rsid w:val="00FD3A92"/>
    <w:rsid w:val="00FD4447"/>
    <w:rsid w:val="00FD456B"/>
    <w:rsid w:val="00FD4B66"/>
    <w:rsid w:val="00FD5E49"/>
    <w:rsid w:val="00FD5F5B"/>
    <w:rsid w:val="00FD7248"/>
    <w:rsid w:val="00FD7EE3"/>
    <w:rsid w:val="00FE05CF"/>
    <w:rsid w:val="00FE1F0D"/>
    <w:rsid w:val="00FE20FB"/>
    <w:rsid w:val="00FE2A09"/>
    <w:rsid w:val="00FE2B83"/>
    <w:rsid w:val="00FE39D1"/>
    <w:rsid w:val="00FE7356"/>
    <w:rsid w:val="00FE74C1"/>
    <w:rsid w:val="00FE7B41"/>
    <w:rsid w:val="00FF0014"/>
    <w:rsid w:val="00FF0299"/>
    <w:rsid w:val="00FF0ABD"/>
    <w:rsid w:val="00FF10AC"/>
    <w:rsid w:val="00FF13E5"/>
    <w:rsid w:val="00FF1587"/>
    <w:rsid w:val="00FF185A"/>
    <w:rsid w:val="00FF1CBF"/>
    <w:rsid w:val="00FF1CE5"/>
    <w:rsid w:val="00FF27A5"/>
    <w:rsid w:val="00FF35C3"/>
    <w:rsid w:val="00FF4F6C"/>
    <w:rsid w:val="00FF5400"/>
    <w:rsid w:val="00FF5C22"/>
    <w:rsid w:val="00FF5F84"/>
    <w:rsid w:val="00FF6411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23647D0"/>
  <w15:chartTrackingRefBased/>
  <w15:docId w15:val="{16DC91C3-6693-4599-9F87-2F6AEE6A9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74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36DF9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142055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  <w:style w:type="paragraph" w:styleId="NormalWeb">
    <w:name w:val="Normal (Web)"/>
    <w:basedOn w:val="Normal"/>
    <w:semiHidden/>
    <w:unhideWhenUsed/>
    <w:rsid w:val="00D52CC0"/>
    <w:rPr>
      <w:rFonts w:ascii="Times New Roman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5110E3-D965-43FC-86DA-7BA5F77BBA6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D02D619-773D-4DA4-8DE4-FB6301D9F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E35457-DBB5-4C89-9269-22ED88EAD5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F152D2-B7B8-4F39-824F-61F1EA39030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1708</TotalTime>
  <Pages>9</Pages>
  <Words>1161</Words>
  <Characters>6619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7765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Sataporn, Benyasrisawat</cp:lastModifiedBy>
  <cp:revision>201</cp:revision>
  <cp:lastPrinted>2026-08-10T09:20:00Z</cp:lastPrinted>
  <dcterms:created xsi:type="dcterms:W3CDTF">2025-05-07T16:54:00Z</dcterms:created>
  <dcterms:modified xsi:type="dcterms:W3CDTF">2026-08-11T08:51:00Z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