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1684" w14:textId="23363D79" w:rsidR="00654E70" w:rsidRPr="00296BD8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b w:val="0"/>
          <w:bCs/>
          <w:sz w:val="28"/>
          <w:szCs w:val="28"/>
          <w:lang w:val="en-US" w:bidi="th-TH"/>
        </w:rPr>
      </w:pP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 xml:space="preserve">หมายเหตุ   </w:t>
      </w: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lang w:bidi="th-TH"/>
        </w:rPr>
        <w:t xml:space="preserve">   </w:t>
      </w: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  <w:r w:rsidR="00F57E7C"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ab/>
      </w:r>
    </w:p>
    <w:p w14:paraId="7563B897" w14:textId="77777777" w:rsidR="00654E70" w:rsidRPr="002350DA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16"/>
          <w:szCs w:val="16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4B72D9F2" w:rsidR="00683B23" w:rsidRPr="00476DEE" w:rsidRDefault="005A416F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>
        <w:rPr>
          <w:rFonts w:asciiTheme="minorBidi" w:eastAsia="Cordia New" w:hAnsiTheme="minorBidi" w:cs="Cordi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66F1F9A4" w14:textId="0B359CDB" w:rsidR="00E16C62" w:rsidRPr="002C228B" w:rsidRDefault="00654E70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D12EC4" w14:textId="77777777" w:rsidR="00654E70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240A8FA1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835715">
        <w:rPr>
          <w:rFonts w:asciiTheme="minorBidi" w:eastAsia="Cordia New" w:hAnsiTheme="minorBidi" w:cstheme="minorBidi"/>
          <w:sz w:val="28"/>
          <w:szCs w:val="28"/>
          <w:cs/>
        </w:rPr>
        <w:t>วันที่</w:t>
      </w:r>
      <w:r w:rsidRPr="0083571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C679BD" w:rsidRPr="00835715">
        <w:rPr>
          <w:rFonts w:asciiTheme="minorBidi" w:eastAsia="Cordia New" w:hAnsiTheme="minorBidi" w:cstheme="minorBidi"/>
          <w:sz w:val="28"/>
          <w:szCs w:val="28"/>
        </w:rPr>
        <w:t>8</w:t>
      </w:r>
      <w:r w:rsidR="00221DC3" w:rsidRPr="0083571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81687A" w:rsidRPr="00835715">
        <w:rPr>
          <w:rFonts w:asciiTheme="minorBidi" w:eastAsia="Cordia New" w:hAnsiTheme="minorBidi" w:cstheme="minorBidi" w:hint="cs"/>
          <w:sz w:val="28"/>
          <w:szCs w:val="28"/>
          <w:cs/>
        </w:rPr>
        <w:t>สิงหาคม</w:t>
      </w:r>
      <w:r w:rsidRPr="00835715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835715">
        <w:rPr>
          <w:rFonts w:asciiTheme="minorBidi" w:eastAsia="Cordia New" w:hAnsiTheme="minorBidi" w:cstheme="minorBidi"/>
          <w:sz w:val="28"/>
          <w:szCs w:val="28"/>
        </w:rPr>
        <w:t>256</w:t>
      </w:r>
      <w:r w:rsidR="00595DB8" w:rsidRPr="00835715">
        <w:rPr>
          <w:rFonts w:asciiTheme="minorBidi" w:eastAsia="Cordia New" w:hAnsiTheme="minorBidi" w:cstheme="minorBidi"/>
          <w:sz w:val="28"/>
          <w:szCs w:val="28"/>
        </w:rPr>
        <w:t>9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0AF41D00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5058E0">
        <w:rPr>
          <w:rFonts w:asciiTheme="minorBidi" w:eastAsia="Cordia New" w:hAnsiTheme="minorBidi" w:cstheme="minorBidi"/>
          <w:sz w:val="28"/>
          <w:szCs w:val="28"/>
        </w:rPr>
        <w:t>30</w:t>
      </w:r>
      <w:r w:rsidR="00A020E5" w:rsidRPr="00A020E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5058E0">
        <w:rPr>
          <w:rFonts w:asciiTheme="minorBidi" w:eastAsia="Cordia New" w:hAnsiTheme="minorBidi" w:cs="Cordia New" w:hint="cs"/>
          <w:sz w:val="28"/>
          <w:szCs w:val="28"/>
          <w:cs/>
        </w:rPr>
        <w:t>มิถุนายน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C66FFE">
        <w:rPr>
          <w:rFonts w:asciiTheme="minorBidi" w:eastAsia="Cordia New" w:hAnsiTheme="minorBidi" w:cstheme="minorBidi"/>
          <w:sz w:val="28"/>
          <w:szCs w:val="28"/>
        </w:rPr>
        <w:t>9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366A0378" w14:textId="431A3491" w:rsidR="009E3087" w:rsidRDefault="004E4E0E" w:rsidP="00AA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6C712A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 256</w:t>
      </w:r>
      <w:r w:rsidR="00C66FFE" w:rsidRPr="00BC28FF">
        <w:rPr>
          <w:rFonts w:asciiTheme="minorBidi" w:eastAsia="Cordia New" w:hAnsiTheme="minorBidi" w:cstheme="minorBidi"/>
          <w:sz w:val="28"/>
          <w:szCs w:val="28"/>
        </w:rPr>
        <w:t>8</w:t>
      </w:r>
    </w:p>
    <w:p w14:paraId="3BF7D4C5" w14:textId="77777777" w:rsidR="008C3BD3" w:rsidRPr="00E36E38" w:rsidRDefault="008C3BD3" w:rsidP="008C3BD3">
      <w:pPr>
        <w:spacing w:after="240"/>
        <w:ind w:left="540" w:right="-45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A335B4A" w14:textId="617B3005" w:rsidR="008C3BD3" w:rsidRDefault="008C3BD3" w:rsidP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BC28FF">
        <w:rPr>
          <w:rFonts w:asciiTheme="minorBidi" w:eastAsia="Cordia New" w:hAnsiTheme="minorBidi" w:cstheme="minorBidi"/>
          <w:sz w:val="28"/>
          <w:szCs w:val="28"/>
        </w:rPr>
        <w:t>256</w:t>
      </w:r>
      <w:r w:rsidR="00C66FFE" w:rsidRPr="00BC28FF">
        <w:rPr>
          <w:rFonts w:asciiTheme="minorBidi" w:eastAsia="Cordia New" w:hAnsiTheme="minorBidi" w:cstheme="minorBidi"/>
          <w:sz w:val="28"/>
          <w:szCs w:val="28"/>
        </w:rPr>
        <w:t>9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2FACC66E" w14:textId="2333AD1E" w:rsidR="00867F17" w:rsidRPr="00867F17" w:rsidRDefault="00867F17" w:rsidP="00867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51284E">
        <w:rPr>
          <w:rFonts w:asciiTheme="minorBidi" w:eastAsia="Cordia New" w:hAnsiTheme="minorBidi" w:cstheme="minorBidi" w:hint="cs"/>
          <w:sz w:val="28"/>
          <w:szCs w:val="28"/>
          <w:cs/>
        </w:rPr>
        <w:t>นอกจากนี้</w:t>
      </w:r>
      <w:r w:rsidRPr="0051284E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51284E">
        <w:rPr>
          <w:rFonts w:asciiTheme="minorBidi" w:eastAsia="Cordia New" w:hAnsiTheme="minorBidi" w:cstheme="minorBidi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51284E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51284E">
        <w:rPr>
          <w:rFonts w:asciiTheme="minorBidi" w:eastAsia="Cordia New" w:hAnsiTheme="minorBidi" w:cstheme="minorBidi" w:hint="cs"/>
          <w:sz w:val="28"/>
          <w:szCs w:val="28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22D6EF2" w14:textId="77777777" w:rsidR="00F30334" w:rsidRDefault="00F30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="Cordia New"/>
          <w:b/>
          <w:bCs/>
          <w:sz w:val="28"/>
          <w:szCs w:val="28"/>
          <w:cs/>
        </w:rPr>
      </w:pPr>
      <w:r>
        <w:rPr>
          <w:rFonts w:asciiTheme="minorBidi" w:eastAsia="Cordia New" w:hAnsiTheme="minorBidi" w:cs="Cordia New"/>
          <w:b/>
          <w:bCs/>
          <w:sz w:val="28"/>
          <w:szCs w:val="28"/>
          <w:cs/>
        </w:rPr>
        <w:br w:type="page"/>
      </w:r>
    </w:p>
    <w:p w14:paraId="124537BD" w14:textId="4921D677" w:rsidR="00867F17" w:rsidRPr="007E5B70" w:rsidRDefault="00867F17" w:rsidP="00867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b/>
          <w:bCs/>
          <w:sz w:val="28"/>
          <w:szCs w:val="28"/>
        </w:rPr>
      </w:pPr>
      <w:r w:rsidRPr="007E5B70">
        <w:rPr>
          <w:rFonts w:asciiTheme="minorBidi" w:eastAsia="Cordia New" w:hAnsiTheme="minorBidi" w:cs="Cordia New" w:hint="cs"/>
          <w:b/>
          <w:bCs/>
          <w:sz w:val="28"/>
          <w:szCs w:val="28"/>
          <w:cs/>
        </w:rPr>
        <w:t>มาตรฐานการรายงานทางการเงิน</w:t>
      </w:r>
      <w:r w:rsidRPr="007E5B70">
        <w:rPr>
          <w:rFonts w:asciiTheme="minorBidi" w:eastAsia="Cordia New" w:hAnsiTheme="minorBidi" w:cs="Cordia New"/>
          <w:b/>
          <w:bCs/>
          <w:sz w:val="28"/>
          <w:szCs w:val="28"/>
          <w:cs/>
        </w:rPr>
        <w:t xml:space="preserve"> </w:t>
      </w:r>
      <w:r w:rsidRPr="007E5B70">
        <w:rPr>
          <w:rFonts w:asciiTheme="minorBidi" w:eastAsia="Cordia New" w:hAnsiTheme="minorBidi" w:cs="Cordia New" w:hint="cs"/>
          <w:b/>
          <w:bCs/>
          <w:sz w:val="28"/>
          <w:szCs w:val="28"/>
          <w:cs/>
        </w:rPr>
        <w:t>ฉบับที่</w:t>
      </w:r>
      <w:r w:rsidRPr="007E5B70">
        <w:rPr>
          <w:rFonts w:asciiTheme="minorBidi" w:eastAsia="Cordia New" w:hAnsiTheme="minorBidi" w:cs="Cordia New"/>
          <w:b/>
          <w:bCs/>
          <w:sz w:val="28"/>
          <w:szCs w:val="28"/>
          <w:cs/>
        </w:rPr>
        <w:t xml:space="preserve"> </w:t>
      </w:r>
      <w:r w:rsidR="005D3C3D">
        <w:rPr>
          <w:rFonts w:asciiTheme="minorBidi" w:eastAsia="Cordia New" w:hAnsiTheme="minorBidi" w:cs="Cordia New"/>
          <w:b/>
          <w:bCs/>
          <w:sz w:val="28"/>
          <w:szCs w:val="28"/>
        </w:rPr>
        <w:t>18</w:t>
      </w:r>
      <w:r w:rsidRPr="007E5B70">
        <w:rPr>
          <w:rFonts w:asciiTheme="minorBidi" w:eastAsia="Cordia New" w:hAnsiTheme="minorBidi" w:cs="Cordia New"/>
          <w:b/>
          <w:bCs/>
          <w:sz w:val="28"/>
          <w:szCs w:val="28"/>
          <w:cs/>
        </w:rPr>
        <w:t xml:space="preserve"> </w:t>
      </w:r>
      <w:r w:rsidRPr="007E5B70">
        <w:rPr>
          <w:rFonts w:asciiTheme="minorBidi" w:eastAsia="Cordia New" w:hAnsiTheme="minorBidi" w:cs="Cordia New" w:hint="cs"/>
          <w:b/>
          <w:bCs/>
          <w:sz w:val="28"/>
          <w:szCs w:val="28"/>
          <w:cs/>
        </w:rPr>
        <w:t>เรื่อง</w:t>
      </w:r>
      <w:r w:rsidRPr="007E5B70">
        <w:rPr>
          <w:rFonts w:asciiTheme="minorBidi" w:eastAsia="Cordia New" w:hAnsiTheme="minorBidi" w:cs="Cordia New"/>
          <w:b/>
          <w:bCs/>
          <w:sz w:val="28"/>
          <w:szCs w:val="28"/>
          <w:cs/>
        </w:rPr>
        <w:t xml:space="preserve"> </w:t>
      </w:r>
      <w:r w:rsidRPr="007E5B70">
        <w:rPr>
          <w:rFonts w:asciiTheme="minorBidi" w:eastAsia="Cordia New" w:hAnsiTheme="minorBidi" w:cs="Cordia New" w:hint="cs"/>
          <w:b/>
          <w:bCs/>
          <w:sz w:val="28"/>
          <w:szCs w:val="28"/>
          <w:cs/>
        </w:rPr>
        <w:t>การแสดงรายการและการเปิดเผยข้อมูลในงบการเงิน</w:t>
      </w:r>
    </w:p>
    <w:p w14:paraId="047815F8" w14:textId="209828BB" w:rsidR="00867F17" w:rsidRPr="00867F17" w:rsidRDefault="00867F17" w:rsidP="00867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มาตรฐานการรายงานทางการเงิน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ฉบับที่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="005D3C3D">
        <w:rPr>
          <w:rFonts w:asciiTheme="minorBidi" w:eastAsia="Cordia New" w:hAnsiTheme="minorBidi" w:cs="Cordia New"/>
          <w:sz w:val="28"/>
          <w:szCs w:val="28"/>
        </w:rPr>
        <w:t>18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="005D3C3D">
        <w:rPr>
          <w:rFonts w:asciiTheme="minorBidi" w:eastAsia="Cordia New" w:hAnsiTheme="minorBidi" w:cs="Cordia New"/>
          <w:sz w:val="28"/>
          <w:szCs w:val="28"/>
        </w:rPr>
        <w:t>1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มกราคม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="005D3C3D">
        <w:rPr>
          <w:rFonts w:asciiTheme="minorBidi" w:eastAsia="Cordia New" w:hAnsiTheme="minorBidi" w:cs="Cordia New"/>
          <w:sz w:val="28"/>
          <w:szCs w:val="28"/>
        </w:rPr>
        <w:t>2571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และนำมาใช้แทนมาตรฐานการบัญชี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ฉบับที่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="005D3C3D">
        <w:rPr>
          <w:rFonts w:asciiTheme="minorBidi" w:eastAsia="Cordia New" w:hAnsiTheme="minorBidi" w:cs="Cordia New"/>
          <w:sz w:val="28"/>
          <w:szCs w:val="28"/>
        </w:rPr>
        <w:t>1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เรื่อง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การนำเสนองบการเงิน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มาตรฐานฉบับนี้ให้ข้อกำหนดใหม่เกี่ยวกับการจัดหมวดหมู่ของรายได้และค่าใช้จ่าย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และการแสดงยอดรวมย่อยในงบกำไรขาดทุน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นอกจากนี้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ยังกำหนดให้เปิดเผยข้อมูลมาตรวัดผลการดำเนินงานที่นิยามโดยฝ่ายบริหาร</w:t>
      </w:r>
      <w:r w:rsidRPr="00867F17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867F17">
        <w:rPr>
          <w:rFonts w:asciiTheme="minorBidi" w:eastAsia="Cordia New" w:hAnsiTheme="minorBidi" w:cs="Cordia New" w:hint="cs"/>
          <w:sz w:val="28"/>
          <w:szCs w:val="28"/>
          <w:cs/>
        </w:rPr>
        <w:t>และเพิ่มเติมหลักการของการรวบยอดและการแตกยอดข้อมูลทางการเงิน</w:t>
      </w:r>
    </w:p>
    <w:p w14:paraId="346EEB36" w14:textId="7643F8A6" w:rsidR="00867F17" w:rsidRDefault="001D6DD3" w:rsidP="00867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1D6DD3">
        <w:rPr>
          <w:rFonts w:asciiTheme="minorBidi" w:eastAsia="Cordia New" w:hAnsiTheme="minorBidi" w:cs="Cordia New"/>
          <w:sz w:val="28"/>
          <w:szCs w:val="28"/>
          <w:cs/>
        </w:rPr>
        <w:t>ปัจจุบัน</w:t>
      </w:r>
      <w:r w:rsidR="00867F17" w:rsidRPr="00867F17">
        <w:rPr>
          <w:rFonts w:asciiTheme="minorBidi" w:eastAsia="Cordia New" w:hAnsiTheme="minorBidi" w:cs="Cordia New" w:hint="cs"/>
          <w:sz w:val="28"/>
          <w:szCs w:val="28"/>
          <w:cs/>
        </w:rPr>
        <w:t>ฝ่ายบริหารของกลุ่มบริษัท</w:t>
      </w:r>
      <w:r w:rsidR="00BD14B0">
        <w:rPr>
          <w:rFonts w:asciiTheme="minorBidi" w:eastAsia="Cordia New" w:hAnsiTheme="minorBidi" w:cs="Cordia New" w:hint="cs"/>
          <w:sz w:val="28"/>
          <w:szCs w:val="28"/>
          <w:cs/>
        </w:rPr>
        <w:t>อย</w:t>
      </w:r>
      <w:r w:rsidR="00A93FA2">
        <w:rPr>
          <w:rFonts w:asciiTheme="minorBidi" w:eastAsia="Cordia New" w:hAnsiTheme="minorBidi" w:cs="Cordia New" w:hint="cs"/>
          <w:sz w:val="28"/>
          <w:szCs w:val="28"/>
          <w:cs/>
        </w:rPr>
        <w:t>ู่</w:t>
      </w:r>
      <w:r w:rsidR="00867F17" w:rsidRPr="00867F17">
        <w:rPr>
          <w:rFonts w:asciiTheme="minorBidi" w:eastAsia="Cordia New" w:hAnsiTheme="minorBidi" w:cs="Cordia New" w:hint="cs"/>
          <w:sz w:val="28"/>
          <w:szCs w:val="28"/>
          <w:cs/>
        </w:rPr>
        <w:t>ระหว่างการประเมินผลกระทบ</w:t>
      </w:r>
      <w:r w:rsidRPr="001D6DD3">
        <w:rPr>
          <w:rFonts w:asciiTheme="minorBidi" w:eastAsia="Cordia New" w:hAnsiTheme="minorBidi" w:cs="Cordia New"/>
          <w:sz w:val="28"/>
          <w:szCs w:val="28"/>
          <w:cs/>
        </w:rPr>
        <w:t>ที่อาจมี</w:t>
      </w:r>
      <w:r w:rsidR="00867F17" w:rsidRPr="00867F17">
        <w:rPr>
          <w:rFonts w:asciiTheme="minorBidi" w:eastAsia="Cordia New" w:hAnsiTheme="minorBidi" w:cs="Cordia New" w:hint="cs"/>
          <w:sz w:val="28"/>
          <w:szCs w:val="28"/>
          <w:cs/>
        </w:rPr>
        <w:t>ต่องบการเงิน</w:t>
      </w:r>
      <w:r w:rsidRPr="001D6DD3">
        <w:rPr>
          <w:rFonts w:asciiTheme="minorBidi" w:eastAsia="Cordia New" w:hAnsiTheme="minorBidi" w:cs="Cordia New"/>
          <w:sz w:val="28"/>
          <w:szCs w:val="28"/>
          <w:cs/>
        </w:rPr>
        <w:t>ในปีที่เริ่มนำ</w:t>
      </w:r>
      <w:r w:rsidR="00867F17" w:rsidRPr="00867F17">
        <w:rPr>
          <w:rFonts w:asciiTheme="minorBidi" w:eastAsia="Cordia New" w:hAnsiTheme="minorBidi" w:cs="Cordia New" w:hint="cs"/>
          <w:sz w:val="28"/>
          <w:szCs w:val="28"/>
          <w:cs/>
        </w:rPr>
        <w:t>มาตรฐานการรายงานทาง</w:t>
      </w:r>
      <w:r w:rsidRPr="001D6DD3">
        <w:rPr>
          <w:rFonts w:asciiTheme="minorBidi" w:eastAsia="Cordia New" w:hAnsiTheme="minorBidi" w:cs="Cordia New"/>
          <w:sz w:val="28"/>
          <w:szCs w:val="28"/>
          <w:cs/>
        </w:rPr>
        <w:t>การเงินดังกล่าวมาถือ</w:t>
      </w:r>
      <w:r w:rsidR="00867F17" w:rsidRPr="00867F17">
        <w:rPr>
          <w:rFonts w:asciiTheme="minorBidi" w:eastAsia="Cordia New" w:hAnsiTheme="minorBidi" w:cs="Cordia New" w:hint="cs"/>
          <w:sz w:val="28"/>
          <w:szCs w:val="28"/>
          <w:cs/>
        </w:rPr>
        <w:t>ปฏิบัติ</w:t>
      </w:r>
    </w:p>
    <w:p w14:paraId="2DB18179" w14:textId="261FF66F" w:rsidR="009D03EC" w:rsidRPr="00E36E38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</w:t>
      </w:r>
      <w:r w:rsidR="009931BC">
        <w:rPr>
          <w:rFonts w:asciiTheme="minorBidi" w:eastAsia="Cordia New" w:hAnsiTheme="minorBidi" w:cstheme="minorBidi" w:hint="cs"/>
          <w:sz w:val="28"/>
          <w:szCs w:val="28"/>
          <w:cs/>
        </w:rPr>
        <w:t>ร</w:t>
      </w:r>
      <w:r>
        <w:rPr>
          <w:rFonts w:asciiTheme="minorBidi" w:eastAsia="Cordia New" w:hAnsiTheme="minorBidi" w:cstheme="minorBidi" w:hint="cs"/>
          <w:sz w:val="28"/>
          <w:szCs w:val="28"/>
          <w:cs/>
        </w:rPr>
        <w:t>เงินระหว่างกาลฉบับภาษาอังกฤษแปลมาจากงบการเงินระหว่างกาลฉบับภาษาไทยนี้</w:t>
      </w:r>
    </w:p>
    <w:p w14:paraId="741C3A6F" w14:textId="088951B6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4505A961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BC28FF">
        <w:rPr>
          <w:rFonts w:asciiTheme="minorBidi" w:eastAsia="Cordia New" w:hAnsiTheme="minorBidi" w:cstheme="minorBidi"/>
          <w:sz w:val="28"/>
          <w:szCs w:val="28"/>
        </w:rPr>
        <w:t>256</w:t>
      </w:r>
      <w:r w:rsidR="00C66FFE" w:rsidRPr="00BC28FF">
        <w:rPr>
          <w:rFonts w:asciiTheme="minorBidi" w:eastAsia="Cordia New" w:hAnsiTheme="minorBidi" w:cstheme="minorBidi"/>
          <w:sz w:val="28"/>
          <w:szCs w:val="28"/>
        </w:rPr>
        <w:t>8</w:t>
      </w:r>
    </w:p>
    <w:p w14:paraId="591E17BF" w14:textId="2240153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8429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772BAE4F" w:rsidR="00143782" w:rsidRPr="00C43471" w:rsidRDefault="004E4E0E" w:rsidP="00AE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296BD8">
        <w:rPr>
          <w:rFonts w:asciiTheme="minorBidi" w:eastAsia="Cordia New" w:hAnsiTheme="minorBidi" w:cstheme="minorBidi"/>
          <w:sz w:val="28"/>
          <w:szCs w:val="28"/>
        </w:rPr>
        <w:t>2</w:t>
      </w:r>
    </w:p>
    <w:p w14:paraId="32B11E47" w14:textId="77777777" w:rsidR="00F30334" w:rsidRDefault="00F30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sz w:val="28"/>
          <w:szCs w:val="28"/>
          <w:cs/>
          <w:lang w:val="th-TH"/>
        </w:rPr>
      </w:pPr>
      <w:r>
        <w:rPr>
          <w:rFonts w:asciiTheme="minorBidi" w:eastAsia="Cordia New" w:hAnsiTheme="minorBidi" w:cstheme="minorBidi"/>
          <w:sz w:val="28"/>
          <w:szCs w:val="28"/>
          <w:cs/>
          <w:lang w:val="th-TH"/>
        </w:rPr>
        <w:br w:type="page"/>
      </w:r>
    </w:p>
    <w:p w14:paraId="19A4159F" w14:textId="4B0FA81C" w:rsidR="00857AEA" w:rsidRPr="007B3263" w:rsidRDefault="00804175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B08CA16" w14:textId="7777777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6"/>
        <w:gridCol w:w="1079"/>
        <w:gridCol w:w="270"/>
        <w:gridCol w:w="1094"/>
        <w:gridCol w:w="270"/>
        <w:gridCol w:w="1085"/>
        <w:gridCol w:w="270"/>
        <w:gridCol w:w="1150"/>
      </w:tblGrid>
      <w:tr w:rsidR="00391A7A" w:rsidRPr="00C43471" w14:paraId="1A9519A1" w14:textId="77777777" w:rsidTr="0073637D">
        <w:trPr>
          <w:tblHeader/>
        </w:trPr>
        <w:tc>
          <w:tcPr>
            <w:tcW w:w="2219" w:type="pct"/>
          </w:tcPr>
          <w:p w14:paraId="30C0058B" w14:textId="77777777" w:rsidR="00391A7A" w:rsidRPr="00C43471" w:rsidRDefault="00391A7A" w:rsidP="007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02" w:type="pct"/>
            <w:gridSpan w:val="3"/>
          </w:tcPr>
          <w:p w14:paraId="51A1682E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269FE0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3CD0352F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A7A" w:rsidRPr="00C43471" w14:paraId="6FD4A155" w14:textId="77777777" w:rsidTr="0073637D">
        <w:trPr>
          <w:tblHeader/>
        </w:trPr>
        <w:tc>
          <w:tcPr>
            <w:tcW w:w="2219" w:type="pct"/>
          </w:tcPr>
          <w:p w14:paraId="6504E8E3" w14:textId="74ACD8D2" w:rsidR="00391A7A" w:rsidRPr="00C43471" w:rsidRDefault="00391A7A" w:rsidP="007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00A91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F5414C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5414C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5" w:type="pct"/>
          </w:tcPr>
          <w:p w14:paraId="08673D89" w14:textId="5FE56C7C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7BB067EA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8F7039" w14:textId="5CFF0300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4ED10A0E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47BA2A3" w14:textId="64D35E32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561B221A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9F825F2" w14:textId="53D8049D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</w:tr>
      <w:tr w:rsidR="00391A7A" w:rsidRPr="00C43471" w14:paraId="7BE13F65" w14:textId="77777777" w:rsidTr="0073637D">
        <w:trPr>
          <w:tblHeader/>
        </w:trPr>
        <w:tc>
          <w:tcPr>
            <w:tcW w:w="2219" w:type="pct"/>
          </w:tcPr>
          <w:p w14:paraId="4B3E33B6" w14:textId="77777777" w:rsidR="00391A7A" w:rsidRPr="00C43471" w:rsidRDefault="00391A7A" w:rsidP="007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7"/>
          </w:tcPr>
          <w:p w14:paraId="2C52B472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A7A" w:rsidRPr="00C43471" w14:paraId="1EA6965B" w14:textId="77777777" w:rsidTr="00DA69FD">
        <w:tc>
          <w:tcPr>
            <w:tcW w:w="2219" w:type="pct"/>
          </w:tcPr>
          <w:p w14:paraId="0B49F88F" w14:textId="77777777" w:rsidR="00391A7A" w:rsidRPr="00C43471" w:rsidRDefault="00391A7A" w:rsidP="0073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2FD14AF6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B357E03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E2FE6E0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B8D22E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363E809" w14:textId="77777777" w:rsidR="00391A7A" w:rsidRPr="00D10E4E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AC95306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882D809" w14:textId="77777777" w:rsidR="00391A7A" w:rsidRPr="00C43471" w:rsidRDefault="00391A7A" w:rsidP="00736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227D8" w:rsidRPr="00C43471" w14:paraId="797E57C2" w14:textId="77777777" w:rsidTr="00E50C9B">
        <w:tc>
          <w:tcPr>
            <w:tcW w:w="2219" w:type="pct"/>
            <w:vAlign w:val="bottom"/>
          </w:tcPr>
          <w:p w14:paraId="6648446E" w14:textId="77777777" w:rsidR="008227D8" w:rsidRPr="00C4347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5" w:type="pct"/>
          </w:tcPr>
          <w:p w14:paraId="7D7625D2" w14:textId="77777777" w:rsidR="008227D8" w:rsidRPr="00977C4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895DEC7" w14:textId="77777777" w:rsidR="008227D8" w:rsidRPr="00977C4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68904AF0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297C071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2BE6E12" w14:textId="3FABAEFC" w:rsidR="008227D8" w:rsidRPr="00977C41" w:rsidRDefault="00CB1B89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B1B89">
              <w:rPr>
                <w:rFonts w:asciiTheme="minorBidi" w:eastAsia="Cordia New" w:hAnsiTheme="minorBidi" w:cstheme="minorBidi"/>
                <w:sz w:val="28"/>
                <w:szCs w:val="28"/>
              </w:rPr>
              <w:t>241,579</w:t>
            </w:r>
          </w:p>
        </w:tc>
        <w:tc>
          <w:tcPr>
            <w:tcW w:w="144" w:type="pct"/>
          </w:tcPr>
          <w:p w14:paraId="2E9152CD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8225E0A" w14:textId="4825A1D2" w:rsidR="008227D8" w:rsidRPr="00E73AF2" w:rsidRDefault="00CB1B89" w:rsidP="002F1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240,883</w:t>
            </w:r>
          </w:p>
        </w:tc>
      </w:tr>
      <w:tr w:rsidR="008227D8" w:rsidRPr="00C43471" w14:paraId="0D0703F1" w14:textId="77777777" w:rsidTr="00E50C9B">
        <w:tc>
          <w:tcPr>
            <w:tcW w:w="2219" w:type="pct"/>
            <w:vAlign w:val="bottom"/>
          </w:tcPr>
          <w:p w14:paraId="7EF99B2B" w14:textId="77777777" w:rsidR="008227D8" w:rsidRPr="00C4347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5" w:type="pct"/>
          </w:tcPr>
          <w:p w14:paraId="48C2BDD3" w14:textId="77777777" w:rsidR="008227D8" w:rsidRPr="00977C4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1F93592" w14:textId="77777777" w:rsidR="008227D8" w:rsidRPr="00977C4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0890DCA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4E2B9A7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8F90926" w14:textId="5044717D" w:rsidR="008227D8" w:rsidRPr="00977C41" w:rsidRDefault="00CB1B89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4,909</w:t>
            </w:r>
          </w:p>
        </w:tc>
        <w:tc>
          <w:tcPr>
            <w:tcW w:w="144" w:type="pct"/>
          </w:tcPr>
          <w:p w14:paraId="74E0AEBC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A9C6622" w14:textId="00E0D7AF" w:rsidR="008227D8" w:rsidRPr="00E73AF2" w:rsidRDefault="00CB1B89" w:rsidP="00E73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5,499</w:t>
            </w:r>
          </w:p>
        </w:tc>
      </w:tr>
      <w:tr w:rsidR="008227D8" w:rsidRPr="00C43471" w14:paraId="436F745F" w14:textId="77777777" w:rsidTr="00E50C9B">
        <w:tc>
          <w:tcPr>
            <w:tcW w:w="2219" w:type="pct"/>
            <w:vAlign w:val="bottom"/>
          </w:tcPr>
          <w:p w14:paraId="612EE301" w14:textId="77777777" w:rsidR="008227D8" w:rsidRPr="009558A0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  <w:cs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5" w:type="pct"/>
            <w:vAlign w:val="bottom"/>
          </w:tcPr>
          <w:p w14:paraId="5EC78EE1" w14:textId="77777777" w:rsidR="008227D8" w:rsidRPr="00977C4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8C12EB2" w14:textId="77777777" w:rsidR="008227D8" w:rsidRPr="00977C41" w:rsidRDefault="008227D8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16293E28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47422FB1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512C64C1" w14:textId="4C119634" w:rsidR="008227D8" w:rsidRPr="00977C41" w:rsidRDefault="00B22F2F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F221695" w14:textId="77777777" w:rsidR="008227D8" w:rsidRPr="00977C41" w:rsidRDefault="008227D8" w:rsidP="0082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9C91D22" w14:textId="71EF61FD" w:rsidR="008227D8" w:rsidRPr="00E73AF2" w:rsidRDefault="002C2F78" w:rsidP="00E73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263</w:t>
            </w:r>
          </w:p>
        </w:tc>
      </w:tr>
      <w:tr w:rsidR="00E764FC" w:rsidRPr="00C43471" w14:paraId="266BE457" w14:textId="77777777" w:rsidTr="00DA69FD">
        <w:tc>
          <w:tcPr>
            <w:tcW w:w="2219" w:type="pct"/>
            <w:vAlign w:val="bottom"/>
          </w:tcPr>
          <w:p w14:paraId="25D0443E" w14:textId="77777777" w:rsidR="00E764FC" w:rsidRPr="00C43471" w:rsidRDefault="00E764FC" w:rsidP="00E7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41D6CF4C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8DB691A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45C0A20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FD34E2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1E291FA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C06EF6D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11BE6A4" w14:textId="3BB03FD7" w:rsidR="00E764FC" w:rsidRPr="008227D8" w:rsidRDefault="00E764FC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HAnsi" w:eastAsia="Cordia New" w:hAnsiTheme="minorHAnsi" w:cstheme="minorHAnsi"/>
                <w:sz w:val="28"/>
                <w:szCs w:val="28"/>
              </w:rPr>
            </w:pPr>
          </w:p>
        </w:tc>
      </w:tr>
      <w:tr w:rsidR="00E764FC" w:rsidRPr="00C43471" w14:paraId="3839ABBD" w14:textId="77777777" w:rsidTr="00DA69FD">
        <w:tc>
          <w:tcPr>
            <w:tcW w:w="2219" w:type="pct"/>
            <w:vAlign w:val="bottom"/>
          </w:tcPr>
          <w:p w14:paraId="1423B161" w14:textId="77777777" w:rsidR="00E764FC" w:rsidRPr="00C43471" w:rsidRDefault="00E764FC" w:rsidP="00E7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38589810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CE7A63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139FE95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8E87311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8934451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4B0BBE9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B257D04" w14:textId="77777777" w:rsidR="00E764FC" w:rsidRPr="00C43471" w:rsidRDefault="00E764FC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</w:tr>
      <w:tr w:rsidR="00E764FC" w:rsidRPr="00C43471" w14:paraId="098D4320" w14:textId="77777777" w:rsidTr="00DA69FD">
        <w:tc>
          <w:tcPr>
            <w:tcW w:w="2219" w:type="pct"/>
            <w:vAlign w:val="bottom"/>
          </w:tcPr>
          <w:p w14:paraId="177E4EB9" w14:textId="77777777" w:rsidR="00E764FC" w:rsidRPr="00C43471" w:rsidRDefault="00E764FC" w:rsidP="00E7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639ED99C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00F1DAC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EF22DD2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D49F10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6E7177B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A7CAE75" w14:textId="77777777" w:rsidR="00E764FC" w:rsidRPr="00C43471" w:rsidRDefault="00E764FC" w:rsidP="00E76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C3DCA79" w14:textId="77777777" w:rsidR="00E764FC" w:rsidRPr="00C43471" w:rsidRDefault="00E764FC" w:rsidP="0082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A0D69" w:rsidRPr="00C43471" w14:paraId="36F1E81D" w14:textId="77777777" w:rsidTr="00E53C1A">
        <w:tc>
          <w:tcPr>
            <w:tcW w:w="2219" w:type="pct"/>
            <w:vAlign w:val="bottom"/>
          </w:tcPr>
          <w:p w14:paraId="0B54DAD3" w14:textId="77777777" w:rsidR="003A0D69" w:rsidRPr="00C43471" w:rsidRDefault="003A0D69" w:rsidP="003A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5" w:type="pct"/>
            <w:vAlign w:val="bottom"/>
          </w:tcPr>
          <w:p w14:paraId="515B8CF8" w14:textId="510A5235" w:rsidR="003A0D69" w:rsidRPr="009F53E7" w:rsidRDefault="00CA7A3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A7A39">
              <w:rPr>
                <w:rFonts w:asciiTheme="minorBidi" w:eastAsia="Cordia New" w:hAnsiTheme="minorBidi" w:cstheme="minorBidi"/>
                <w:sz w:val="28"/>
                <w:szCs w:val="28"/>
              </w:rPr>
              <w:t>14,589</w:t>
            </w:r>
          </w:p>
        </w:tc>
        <w:tc>
          <w:tcPr>
            <w:tcW w:w="144" w:type="pct"/>
            <w:vAlign w:val="bottom"/>
          </w:tcPr>
          <w:p w14:paraId="403BE866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54F76E2" w14:textId="0B85582A" w:rsidR="003A0D69" w:rsidRPr="009F53E7" w:rsidRDefault="005613B0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613B0">
              <w:rPr>
                <w:rFonts w:asciiTheme="minorBidi" w:eastAsia="Cordia New" w:hAnsiTheme="minorBidi" w:cstheme="minorBidi"/>
                <w:sz w:val="28"/>
                <w:szCs w:val="28"/>
              </w:rPr>
              <w:t>14,476</w:t>
            </w:r>
          </w:p>
        </w:tc>
        <w:tc>
          <w:tcPr>
            <w:tcW w:w="144" w:type="pct"/>
            <w:vAlign w:val="bottom"/>
          </w:tcPr>
          <w:p w14:paraId="6490902B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18F7BA2F" w14:textId="1CF3C61A" w:rsidR="003A0D69" w:rsidRPr="009F53E7" w:rsidRDefault="000073ED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073ED">
              <w:rPr>
                <w:rFonts w:asciiTheme="minorBidi" w:eastAsia="Cordia New" w:hAnsiTheme="minorBidi" w:cstheme="minorBidi"/>
                <w:sz w:val="28"/>
                <w:szCs w:val="28"/>
              </w:rPr>
              <w:t>12,389</w:t>
            </w:r>
          </w:p>
        </w:tc>
        <w:tc>
          <w:tcPr>
            <w:tcW w:w="144" w:type="pct"/>
            <w:vAlign w:val="bottom"/>
          </w:tcPr>
          <w:p w14:paraId="72AE5A83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5D351B2" w14:textId="2E8082FD" w:rsidR="003A0D69" w:rsidRPr="009F53E7" w:rsidRDefault="00EF7B55" w:rsidP="003A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F7B55">
              <w:rPr>
                <w:rFonts w:asciiTheme="minorBidi" w:eastAsia="Cordia New" w:hAnsiTheme="minorBidi" w:cstheme="minorBidi"/>
                <w:sz w:val="28"/>
                <w:szCs w:val="28"/>
              </w:rPr>
              <w:t>14,137</w:t>
            </w:r>
          </w:p>
        </w:tc>
      </w:tr>
      <w:tr w:rsidR="003A0D69" w:rsidRPr="00C43471" w14:paraId="2BB52A8F" w14:textId="77777777" w:rsidTr="00E53C1A">
        <w:tc>
          <w:tcPr>
            <w:tcW w:w="2219" w:type="pct"/>
            <w:vAlign w:val="bottom"/>
          </w:tcPr>
          <w:p w14:paraId="79628131" w14:textId="77777777" w:rsidR="003A0D69" w:rsidRPr="00C43471" w:rsidRDefault="003A0D69" w:rsidP="003A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3031AC7" w14:textId="649587F9" w:rsidR="003A0D69" w:rsidRPr="009F53E7" w:rsidRDefault="000073ED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073ED">
              <w:rPr>
                <w:rFonts w:asciiTheme="minorBidi" w:eastAsia="Cordia New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144" w:type="pct"/>
            <w:vAlign w:val="bottom"/>
          </w:tcPr>
          <w:p w14:paraId="39272660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DF801CD" w14:textId="4206AE89" w:rsidR="003A0D69" w:rsidRPr="009F53E7" w:rsidRDefault="005613B0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144" w:type="pct"/>
            <w:vAlign w:val="bottom"/>
          </w:tcPr>
          <w:p w14:paraId="1E69CF8B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C4BD891" w14:textId="7489B4AD" w:rsidR="003A0D69" w:rsidRPr="009F53E7" w:rsidRDefault="000073ED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073ED">
              <w:rPr>
                <w:rFonts w:asciiTheme="minorBidi" w:eastAsia="Cordia New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144" w:type="pct"/>
            <w:vAlign w:val="bottom"/>
          </w:tcPr>
          <w:p w14:paraId="64C0210B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9C09231" w14:textId="2F1097D2" w:rsidR="003A0D69" w:rsidRPr="009F53E7" w:rsidRDefault="00EF7B55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F7B55">
              <w:rPr>
                <w:rFonts w:asciiTheme="minorBidi" w:eastAsia="Cordia New" w:hAnsiTheme="minorBidi" w:cstheme="minorBidi"/>
                <w:sz w:val="28"/>
                <w:szCs w:val="28"/>
              </w:rPr>
              <w:t>57</w:t>
            </w:r>
          </w:p>
        </w:tc>
      </w:tr>
      <w:tr w:rsidR="003A0D69" w:rsidRPr="00C43471" w14:paraId="06E857C5" w14:textId="77777777" w:rsidTr="00E53C1A">
        <w:tc>
          <w:tcPr>
            <w:tcW w:w="2219" w:type="pct"/>
            <w:vAlign w:val="bottom"/>
          </w:tcPr>
          <w:p w14:paraId="602E71BC" w14:textId="77777777" w:rsidR="003A0D69" w:rsidRPr="008E51C2" w:rsidRDefault="003A0D69" w:rsidP="003A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8E51C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E2591" w14:textId="424B2D47" w:rsidR="003A0D69" w:rsidRPr="00336F7B" w:rsidRDefault="000073ED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073E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14,646</w:t>
            </w:r>
          </w:p>
        </w:tc>
        <w:tc>
          <w:tcPr>
            <w:tcW w:w="144" w:type="pct"/>
            <w:vAlign w:val="bottom"/>
          </w:tcPr>
          <w:p w14:paraId="2F841793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892B74" w14:textId="4301874A" w:rsidR="003A0D69" w:rsidRPr="009F53E7" w:rsidRDefault="005613B0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613B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14,533</w:t>
            </w:r>
          </w:p>
        </w:tc>
        <w:tc>
          <w:tcPr>
            <w:tcW w:w="144" w:type="pct"/>
            <w:vAlign w:val="bottom"/>
          </w:tcPr>
          <w:p w14:paraId="1E55052B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3F832" w14:textId="68F5F2F4" w:rsidR="003A0D69" w:rsidRPr="00336F7B" w:rsidRDefault="00227DC0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27DC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12,446</w:t>
            </w:r>
          </w:p>
        </w:tc>
        <w:tc>
          <w:tcPr>
            <w:tcW w:w="144" w:type="pct"/>
            <w:vAlign w:val="bottom"/>
          </w:tcPr>
          <w:p w14:paraId="19456B23" w14:textId="77777777" w:rsidR="003A0D69" w:rsidRPr="009F53E7" w:rsidRDefault="003A0D69" w:rsidP="003A0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72BD072" w14:textId="73E5646E" w:rsidR="003A0D69" w:rsidRPr="005613B0" w:rsidRDefault="005613B0" w:rsidP="003A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613B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14,194</w:t>
            </w:r>
          </w:p>
        </w:tc>
      </w:tr>
    </w:tbl>
    <w:p w14:paraId="0E769FF3" w14:textId="0B982F81" w:rsidR="00000A91" w:rsidRPr="00000A91" w:rsidRDefault="00000A91">
      <w:pPr>
        <w:rPr>
          <w:rFonts w:asciiTheme="minorBidi" w:hAnsiTheme="minorBidi" w:cstheme="minorBidi"/>
          <w:sz w:val="28"/>
          <w:szCs w:val="28"/>
        </w:rPr>
      </w:pPr>
    </w:p>
    <w:p w14:paraId="68630E60" w14:textId="77777777" w:rsidR="00103AD8" w:rsidRDefault="00103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1079"/>
        <w:gridCol w:w="270"/>
        <w:gridCol w:w="1094"/>
        <w:gridCol w:w="270"/>
        <w:gridCol w:w="1085"/>
        <w:gridCol w:w="270"/>
        <w:gridCol w:w="1149"/>
      </w:tblGrid>
      <w:tr w:rsidR="00000A91" w:rsidRPr="00C43471" w14:paraId="049DBDFB" w14:textId="77777777" w:rsidTr="00103AD8">
        <w:trPr>
          <w:tblHeader/>
        </w:trPr>
        <w:tc>
          <w:tcPr>
            <w:tcW w:w="2220" w:type="pct"/>
          </w:tcPr>
          <w:p w14:paraId="45E02D73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02" w:type="pct"/>
            <w:gridSpan w:val="3"/>
          </w:tcPr>
          <w:p w14:paraId="443C6639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C2A838E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6605B92C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A91" w:rsidRPr="00C43471" w14:paraId="16C4E09C" w14:textId="77777777" w:rsidTr="00103AD8">
        <w:trPr>
          <w:tblHeader/>
        </w:trPr>
        <w:tc>
          <w:tcPr>
            <w:tcW w:w="2220" w:type="pct"/>
          </w:tcPr>
          <w:p w14:paraId="328DF65D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5" w:type="pct"/>
          </w:tcPr>
          <w:p w14:paraId="0B311FC3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769C2460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F2C5AFA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43AB1C6F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66EB295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2FC5B2F4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6F16A7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</w:tr>
      <w:tr w:rsidR="00000A91" w:rsidRPr="00C43471" w14:paraId="6F59E9D0" w14:textId="77777777" w:rsidTr="00103AD8">
        <w:trPr>
          <w:tblHeader/>
        </w:trPr>
        <w:tc>
          <w:tcPr>
            <w:tcW w:w="2220" w:type="pct"/>
          </w:tcPr>
          <w:p w14:paraId="19E96F48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0" w:type="pct"/>
            <w:gridSpan w:val="7"/>
          </w:tcPr>
          <w:p w14:paraId="2B5ECFE2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0A91" w:rsidRPr="00C43471" w14:paraId="5210ED44" w14:textId="77777777" w:rsidTr="00103AD8">
        <w:tc>
          <w:tcPr>
            <w:tcW w:w="2220" w:type="pct"/>
          </w:tcPr>
          <w:p w14:paraId="676BD329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2E90BCD0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1A84724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FBDDFCF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3FD6BA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61D6A57" w14:textId="77777777" w:rsidR="00000A91" w:rsidRPr="00D10E4E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1852F63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D77A565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00A91" w:rsidRPr="00C43471" w14:paraId="21A811AD" w14:textId="77777777" w:rsidTr="00103AD8">
        <w:tc>
          <w:tcPr>
            <w:tcW w:w="2220" w:type="pct"/>
            <w:vAlign w:val="bottom"/>
          </w:tcPr>
          <w:p w14:paraId="6E6B3C7E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5" w:type="pct"/>
          </w:tcPr>
          <w:p w14:paraId="22FC921B" w14:textId="77777777" w:rsidR="00000A91" w:rsidRPr="00977C4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7DD1AD" w14:textId="77777777" w:rsidR="00000A91" w:rsidRPr="00977C4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BE1B8B5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D77CFF2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87148BC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D0D52">
              <w:rPr>
                <w:rFonts w:asciiTheme="minorBidi" w:eastAsia="Cordia New" w:hAnsiTheme="minorBidi" w:cstheme="minorBidi"/>
                <w:sz w:val="28"/>
                <w:szCs w:val="28"/>
              </w:rPr>
              <w:t>337,517</w:t>
            </w:r>
          </w:p>
        </w:tc>
        <w:tc>
          <w:tcPr>
            <w:tcW w:w="144" w:type="pct"/>
          </w:tcPr>
          <w:p w14:paraId="5D003B9F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CFC2F1B" w14:textId="77777777" w:rsidR="00000A91" w:rsidRPr="00E73AF2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2F1A7F">
              <w:rPr>
                <w:rFonts w:asciiTheme="minorBidi" w:eastAsia="Cordia New" w:hAnsiTheme="minorBidi" w:cstheme="minorBidi"/>
                <w:sz w:val="28"/>
                <w:szCs w:val="28"/>
              </w:rPr>
              <w:t>697</w:t>
            </w:r>
            <w:r w:rsidRPr="00E73AF2">
              <w:rPr>
                <w:rFonts w:asciiTheme="minorBidi" w:eastAsia="Cordia New" w:hAnsiTheme="minorBidi" w:cstheme="minorBidi"/>
                <w:sz w:val="28"/>
                <w:szCs w:val="28"/>
              </w:rPr>
              <w:t>,616</w:t>
            </w:r>
          </w:p>
        </w:tc>
      </w:tr>
      <w:tr w:rsidR="00000A91" w:rsidRPr="00C43471" w14:paraId="5B88FA50" w14:textId="77777777" w:rsidTr="00103AD8">
        <w:tc>
          <w:tcPr>
            <w:tcW w:w="2220" w:type="pct"/>
            <w:vAlign w:val="bottom"/>
          </w:tcPr>
          <w:p w14:paraId="47BADEDB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5" w:type="pct"/>
          </w:tcPr>
          <w:p w14:paraId="67045C8F" w14:textId="77777777" w:rsidR="00000A91" w:rsidRPr="00977C4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D5FD475" w14:textId="77777777" w:rsidR="00000A91" w:rsidRPr="00977C4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06665AB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35730CF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2F826F4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B62B14">
              <w:rPr>
                <w:rFonts w:asciiTheme="minorBidi" w:eastAsia="Cordia New" w:hAnsiTheme="minorBidi" w:cstheme="minorBidi"/>
                <w:sz w:val="28"/>
                <w:szCs w:val="28"/>
              </w:rPr>
              <w:t>9,748</w:t>
            </w:r>
          </w:p>
        </w:tc>
        <w:tc>
          <w:tcPr>
            <w:tcW w:w="144" w:type="pct"/>
          </w:tcPr>
          <w:p w14:paraId="44FB297E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273B238" w14:textId="77777777" w:rsidR="00000A91" w:rsidRPr="00E73AF2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73AF2">
              <w:rPr>
                <w:rFonts w:asciiTheme="minorBidi" w:eastAsia="Cordia New" w:hAnsiTheme="minorBidi" w:cstheme="minorBidi"/>
                <w:sz w:val="28"/>
                <w:szCs w:val="28"/>
              </w:rPr>
              <w:t>10,846</w:t>
            </w:r>
          </w:p>
        </w:tc>
      </w:tr>
      <w:tr w:rsidR="00000A91" w:rsidRPr="00C43471" w14:paraId="3C3CCC79" w14:textId="77777777" w:rsidTr="00103AD8">
        <w:tc>
          <w:tcPr>
            <w:tcW w:w="2220" w:type="pct"/>
            <w:vAlign w:val="bottom"/>
          </w:tcPr>
          <w:p w14:paraId="30F7C586" w14:textId="77777777" w:rsidR="00000A91" w:rsidRPr="009558A0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  <w:cs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5" w:type="pct"/>
            <w:vAlign w:val="bottom"/>
          </w:tcPr>
          <w:p w14:paraId="2C618630" w14:textId="77777777" w:rsidR="00000A91" w:rsidRPr="00977C4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465B77B" w14:textId="77777777" w:rsidR="00000A91" w:rsidRPr="00977C4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3D3CAD92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5BDB833E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0F46CD20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A37F1CF" w14:textId="77777777" w:rsidR="00000A91" w:rsidRPr="00977C4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F4459FB" w14:textId="77777777" w:rsidR="00000A91" w:rsidRPr="00E73AF2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73AF2">
              <w:rPr>
                <w:rFonts w:asciiTheme="minorBidi" w:eastAsia="Cordia New" w:hAnsiTheme="minorBidi" w:cstheme="minorBidi"/>
                <w:sz w:val="28"/>
                <w:szCs w:val="28"/>
              </w:rPr>
              <w:t>2,770</w:t>
            </w:r>
          </w:p>
        </w:tc>
      </w:tr>
      <w:tr w:rsidR="00000A91" w:rsidRPr="00C43471" w14:paraId="3E45346B" w14:textId="77777777" w:rsidTr="00103AD8">
        <w:tc>
          <w:tcPr>
            <w:tcW w:w="2220" w:type="pct"/>
            <w:vAlign w:val="bottom"/>
          </w:tcPr>
          <w:p w14:paraId="037D1314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7051A6ED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77DC8F0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F9255F5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BF88FBE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9AF29B0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FDF3195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07E09A7" w14:textId="77777777" w:rsidR="00000A91" w:rsidRPr="008227D8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HAnsi" w:eastAsia="Cordia New" w:hAnsiTheme="minorHAnsi" w:cstheme="minorHAnsi"/>
                <w:sz w:val="28"/>
                <w:szCs w:val="28"/>
              </w:rPr>
            </w:pPr>
          </w:p>
        </w:tc>
      </w:tr>
      <w:tr w:rsidR="00000A91" w:rsidRPr="00C43471" w14:paraId="3418C7C3" w14:textId="77777777" w:rsidTr="00103AD8">
        <w:tc>
          <w:tcPr>
            <w:tcW w:w="2220" w:type="pct"/>
            <w:vAlign w:val="bottom"/>
          </w:tcPr>
          <w:p w14:paraId="7FF8C429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058A4A31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54CDF7E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126A644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2C528BE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B8B0AE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85ECAC5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795ACF4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00A91" w:rsidRPr="00C43471" w14:paraId="1FA36BD2" w14:textId="77777777" w:rsidTr="00103AD8">
        <w:tc>
          <w:tcPr>
            <w:tcW w:w="2220" w:type="pct"/>
            <w:vAlign w:val="bottom"/>
          </w:tcPr>
          <w:p w14:paraId="35B44361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5F89BB46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1E260DE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4AB08D4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07E813C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030BAEF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8801807" w14:textId="77777777" w:rsidR="00000A91" w:rsidRPr="00C43471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52676AC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00A91" w:rsidRPr="00C43471" w14:paraId="3637301A" w14:textId="77777777" w:rsidTr="00103AD8">
        <w:tc>
          <w:tcPr>
            <w:tcW w:w="2220" w:type="pct"/>
            <w:vAlign w:val="bottom"/>
          </w:tcPr>
          <w:p w14:paraId="5B6C07C4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5" w:type="pct"/>
            <w:vAlign w:val="bottom"/>
          </w:tcPr>
          <w:p w14:paraId="5A72D80C" w14:textId="7338BB6E" w:rsidR="00000A91" w:rsidRPr="009F53E7" w:rsidRDefault="00DB219D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219D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27</w:t>
            </w:r>
            <w:r w:rsidRPr="00DB219D">
              <w:rPr>
                <w:rFonts w:asciiTheme="minorBidi" w:eastAsia="Cordia New" w:hAnsiTheme="minorBidi" w:cs="Cordia New"/>
                <w:sz w:val="28"/>
                <w:szCs w:val="28"/>
              </w:rPr>
              <w:t>,</w:t>
            </w:r>
            <w:r w:rsidRPr="00DB219D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486</w:t>
            </w:r>
          </w:p>
        </w:tc>
        <w:tc>
          <w:tcPr>
            <w:tcW w:w="144" w:type="pct"/>
            <w:vAlign w:val="bottom"/>
          </w:tcPr>
          <w:p w14:paraId="02D72924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3520952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30,345</w:t>
            </w:r>
          </w:p>
        </w:tc>
        <w:tc>
          <w:tcPr>
            <w:tcW w:w="144" w:type="pct"/>
            <w:vAlign w:val="bottom"/>
          </w:tcPr>
          <w:p w14:paraId="4D3C4DF5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1D877F35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A586F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23</w:t>
            </w:r>
            <w:r w:rsidRPr="00AA586F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AA586F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186</w:t>
            </w:r>
          </w:p>
        </w:tc>
        <w:tc>
          <w:tcPr>
            <w:tcW w:w="144" w:type="pct"/>
            <w:vAlign w:val="bottom"/>
          </w:tcPr>
          <w:p w14:paraId="7227C781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B1D82FD" w14:textId="77777777" w:rsidR="00000A91" w:rsidRPr="009F53E7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26,168</w:t>
            </w:r>
          </w:p>
        </w:tc>
      </w:tr>
      <w:tr w:rsidR="00000A91" w:rsidRPr="00C43471" w14:paraId="74616128" w14:textId="77777777" w:rsidTr="00103AD8">
        <w:tc>
          <w:tcPr>
            <w:tcW w:w="2220" w:type="pct"/>
            <w:vAlign w:val="bottom"/>
          </w:tcPr>
          <w:p w14:paraId="7E3D2996" w14:textId="77777777" w:rsidR="00000A91" w:rsidRPr="00C43471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0B715F06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B62983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113</w:t>
            </w:r>
          </w:p>
        </w:tc>
        <w:tc>
          <w:tcPr>
            <w:tcW w:w="144" w:type="pct"/>
            <w:vAlign w:val="bottom"/>
          </w:tcPr>
          <w:p w14:paraId="175722A7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D9205C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111</w:t>
            </w:r>
          </w:p>
        </w:tc>
        <w:tc>
          <w:tcPr>
            <w:tcW w:w="144" w:type="pct"/>
            <w:vAlign w:val="bottom"/>
          </w:tcPr>
          <w:p w14:paraId="18BB2C09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F951B1A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A586F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113</w:t>
            </w:r>
          </w:p>
        </w:tc>
        <w:tc>
          <w:tcPr>
            <w:tcW w:w="144" w:type="pct"/>
            <w:vAlign w:val="bottom"/>
          </w:tcPr>
          <w:p w14:paraId="763D995F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431C50D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111</w:t>
            </w:r>
          </w:p>
        </w:tc>
      </w:tr>
      <w:tr w:rsidR="00000A91" w:rsidRPr="00C43471" w14:paraId="61BC34BA" w14:textId="77777777" w:rsidTr="00103AD8">
        <w:tc>
          <w:tcPr>
            <w:tcW w:w="2220" w:type="pct"/>
            <w:vAlign w:val="bottom"/>
          </w:tcPr>
          <w:p w14:paraId="56D928C7" w14:textId="77777777" w:rsidR="00000A91" w:rsidRPr="008E51C2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8E51C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E2DD6" w14:textId="78E11292" w:rsidR="00000A91" w:rsidRPr="00336F7B" w:rsidRDefault="00DB219D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219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27</w:t>
            </w:r>
            <w:r w:rsidRPr="00DB219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</w:rPr>
              <w:t>,</w:t>
            </w:r>
            <w:r w:rsidRPr="00DB219D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599</w:t>
            </w:r>
          </w:p>
        </w:tc>
        <w:tc>
          <w:tcPr>
            <w:tcW w:w="144" w:type="pct"/>
            <w:vAlign w:val="bottom"/>
          </w:tcPr>
          <w:p w14:paraId="293158E3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52BD6C0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30,456</w:t>
            </w:r>
          </w:p>
        </w:tc>
        <w:tc>
          <w:tcPr>
            <w:tcW w:w="144" w:type="pct"/>
            <w:vAlign w:val="bottom"/>
          </w:tcPr>
          <w:p w14:paraId="5DDA7F3B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FE176" w14:textId="77777777" w:rsidR="00000A91" w:rsidRPr="00336F7B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36F7B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23</w:t>
            </w:r>
            <w:r w:rsidRPr="00336F7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336F7B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</w:rPr>
              <w:t>299</w:t>
            </w:r>
          </w:p>
        </w:tc>
        <w:tc>
          <w:tcPr>
            <w:tcW w:w="144" w:type="pct"/>
            <w:vAlign w:val="bottom"/>
          </w:tcPr>
          <w:p w14:paraId="6D893C56" w14:textId="77777777" w:rsidR="00000A91" w:rsidRPr="009F53E7" w:rsidRDefault="00000A91" w:rsidP="00CD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DCB297" w14:textId="77777777" w:rsidR="00000A91" w:rsidRPr="008227D8" w:rsidRDefault="00000A91" w:rsidP="00CD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26,279</w:t>
            </w:r>
          </w:p>
        </w:tc>
      </w:tr>
    </w:tbl>
    <w:p w14:paraId="6AF55A6C" w14:textId="77777777" w:rsidR="00000A91" w:rsidRPr="00000A91" w:rsidRDefault="00000A91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5"/>
        <w:gridCol w:w="1079"/>
        <w:gridCol w:w="270"/>
        <w:gridCol w:w="8"/>
        <w:gridCol w:w="1087"/>
        <w:gridCol w:w="270"/>
        <w:gridCol w:w="1085"/>
        <w:gridCol w:w="270"/>
        <w:gridCol w:w="1150"/>
      </w:tblGrid>
      <w:tr w:rsidR="00391A7A" w:rsidRPr="00C43471" w14:paraId="245D3213" w14:textId="77777777" w:rsidTr="0073637D">
        <w:trPr>
          <w:trHeight w:val="144"/>
          <w:tblHeader/>
        </w:trPr>
        <w:tc>
          <w:tcPr>
            <w:tcW w:w="2219" w:type="pct"/>
          </w:tcPr>
          <w:p w14:paraId="3C4695AB" w14:textId="77777777" w:rsidR="00391A7A" w:rsidRPr="00C43471" w:rsidRDefault="00391A7A" w:rsidP="0073637D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2" w:type="pct"/>
            <w:gridSpan w:val="4"/>
          </w:tcPr>
          <w:p w14:paraId="7AE88348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0149E8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5D7D20B9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D69" w:rsidRPr="00C43471" w14:paraId="3983ED82" w14:textId="77777777" w:rsidTr="0073637D">
        <w:trPr>
          <w:trHeight w:val="144"/>
          <w:tblHeader/>
        </w:trPr>
        <w:tc>
          <w:tcPr>
            <w:tcW w:w="2219" w:type="pct"/>
          </w:tcPr>
          <w:p w14:paraId="2656C6B7" w14:textId="77777777" w:rsidR="003A0D69" w:rsidRPr="00C43471" w:rsidRDefault="003A0D69" w:rsidP="003A0D69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5" w:type="pct"/>
            <w:vAlign w:val="center"/>
          </w:tcPr>
          <w:p w14:paraId="6A121CB7" w14:textId="4B3382ED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53E48833" w14:textId="77777777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0149DFB4" w14:textId="77777777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vAlign w:val="center"/>
          </w:tcPr>
          <w:p w14:paraId="0A17A155" w14:textId="77777777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47950269" w14:textId="7C221CA6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3A8A54E4" w14:textId="77777777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67E78FC9" w14:textId="77777777" w:rsidR="003A0D69" w:rsidRPr="00C43471" w:rsidRDefault="003A0D69" w:rsidP="003A0D69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391A7A" w:rsidRPr="00C43471" w14:paraId="2FEAB18F" w14:textId="77777777" w:rsidTr="0073637D">
        <w:trPr>
          <w:trHeight w:val="144"/>
          <w:tblHeader/>
        </w:trPr>
        <w:tc>
          <w:tcPr>
            <w:tcW w:w="2219" w:type="pct"/>
          </w:tcPr>
          <w:p w14:paraId="153B65C0" w14:textId="77777777" w:rsidR="00391A7A" w:rsidRPr="00C43471" w:rsidRDefault="00391A7A" w:rsidP="0073637D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22BB4234" w14:textId="506D7340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  <w:vAlign w:val="center"/>
          </w:tcPr>
          <w:p w14:paraId="04E79B5D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443FE36D" w14:textId="075DC155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center"/>
          </w:tcPr>
          <w:p w14:paraId="62049F9E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666C5420" w14:textId="3B5373BD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  <w:vAlign w:val="center"/>
          </w:tcPr>
          <w:p w14:paraId="64E446C2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47B7957" w14:textId="0F910F23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</w:tr>
      <w:tr w:rsidR="00391A7A" w:rsidRPr="00C43471" w14:paraId="4D1BEC97" w14:textId="77777777" w:rsidTr="0073637D">
        <w:trPr>
          <w:trHeight w:val="144"/>
          <w:tblHeader/>
        </w:trPr>
        <w:tc>
          <w:tcPr>
            <w:tcW w:w="2219" w:type="pct"/>
          </w:tcPr>
          <w:p w14:paraId="59AA8234" w14:textId="77777777" w:rsidR="00391A7A" w:rsidRPr="00C43471" w:rsidRDefault="00391A7A" w:rsidP="0073637D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81" w:type="pct"/>
            <w:gridSpan w:val="8"/>
            <w:vAlign w:val="center"/>
          </w:tcPr>
          <w:p w14:paraId="7D51FB20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391A7A" w:rsidRPr="00C43471" w14:paraId="4F7314A4" w14:textId="77777777" w:rsidTr="00295E23">
        <w:trPr>
          <w:trHeight w:val="144"/>
          <w:tblHeader/>
        </w:trPr>
        <w:tc>
          <w:tcPr>
            <w:tcW w:w="2219" w:type="pct"/>
          </w:tcPr>
          <w:p w14:paraId="43504156" w14:textId="77777777" w:rsidR="00391A7A" w:rsidRPr="00C43471" w:rsidRDefault="00391A7A" w:rsidP="0073637D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5" w:type="pct"/>
            <w:vAlign w:val="center"/>
          </w:tcPr>
          <w:p w14:paraId="78E749F8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5C0DA51B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1283D9F3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674CEA49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CC4D667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7661E5C3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4B85A76" w14:textId="77777777" w:rsidR="00391A7A" w:rsidRPr="00C43471" w:rsidRDefault="00391A7A" w:rsidP="0073637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C955B1" w:rsidRPr="00C43471" w14:paraId="169AB58D" w14:textId="77777777" w:rsidTr="00295E23">
        <w:trPr>
          <w:trHeight w:val="144"/>
        </w:trPr>
        <w:tc>
          <w:tcPr>
            <w:tcW w:w="2219" w:type="pct"/>
          </w:tcPr>
          <w:p w14:paraId="0CEBC520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4BF62588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D0AA221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5BFAB004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B3F761A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CA28576" w14:textId="1CCE2D9E" w:rsidR="00C955B1" w:rsidRPr="00C955B1" w:rsidRDefault="0046738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467381">
              <w:rPr>
                <w:rFonts w:asciiTheme="minorBidi" w:eastAsia="Cordia New" w:hAnsiTheme="minorBidi" w:cstheme="minorBidi"/>
                <w:sz w:val="28"/>
                <w:szCs w:val="28"/>
              </w:rPr>
              <w:t>374,71</w:t>
            </w:r>
            <w:r w:rsidR="0015459F">
              <w:rPr>
                <w:rFonts w:asciiTheme="minorBidi" w:eastAsia="Cordia New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51E6B451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AA066F6" w14:textId="569FF0A0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284,570</w:t>
            </w:r>
          </w:p>
        </w:tc>
      </w:tr>
      <w:tr w:rsidR="00C955B1" w:rsidRPr="00C43471" w14:paraId="4CC36B1A" w14:textId="77777777" w:rsidTr="00295E23">
        <w:trPr>
          <w:trHeight w:val="144"/>
        </w:trPr>
        <w:tc>
          <w:tcPr>
            <w:tcW w:w="2219" w:type="pct"/>
          </w:tcPr>
          <w:p w14:paraId="48338EF4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4629A2">
              <w:rPr>
                <w:rFonts w:asciiTheme="minorBidi" w:eastAsia="Cordia New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D001156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9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6A60343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7CDED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703B37F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409E408" w14:textId="48DEB418" w:rsidR="00C955B1" w:rsidRPr="00C955B1" w:rsidRDefault="0046738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6738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374,71</w:t>
            </w:r>
            <w:r w:rsidR="0015459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4A7DD907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BBE61" w14:textId="5A58C25E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284,570</w:t>
            </w:r>
          </w:p>
        </w:tc>
      </w:tr>
      <w:tr w:rsidR="00C955B1" w:rsidRPr="00C43471" w14:paraId="3EF9F426" w14:textId="77777777" w:rsidTr="00295E23">
        <w:trPr>
          <w:tblHeader/>
        </w:trPr>
        <w:tc>
          <w:tcPr>
            <w:tcW w:w="2219" w:type="pct"/>
          </w:tcPr>
          <w:p w14:paraId="7FF09271" w14:textId="77777777" w:rsidR="00C955B1" w:rsidRPr="001426AA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14:paraId="4B2EFCA0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49E5E77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14:paraId="2A9ADAFE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1CFFAFF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2DCCF5E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C0C34F9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B58F69F" w14:textId="77777777" w:rsidR="00C955B1" w:rsidRPr="00C955B1" w:rsidRDefault="00C955B1" w:rsidP="00C955B1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C955B1" w:rsidRPr="00C43471" w14:paraId="0A7A6E12" w14:textId="77777777" w:rsidTr="00295E23">
        <w:trPr>
          <w:trHeight w:val="144"/>
        </w:trPr>
        <w:tc>
          <w:tcPr>
            <w:tcW w:w="2219" w:type="pct"/>
          </w:tcPr>
          <w:p w14:paraId="16182D19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5" w:type="pct"/>
          </w:tcPr>
          <w:p w14:paraId="3886E303" w14:textId="77777777" w:rsidR="00C955B1" w:rsidRPr="00C955B1" w:rsidRDefault="00C955B1" w:rsidP="00C955B1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29BFB625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3ABB6AEE" w14:textId="77777777" w:rsidR="00C955B1" w:rsidRPr="00C955B1" w:rsidRDefault="00C955B1" w:rsidP="00C955B1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301FCDC" w14:textId="77777777" w:rsidR="00C955B1" w:rsidRPr="00C955B1" w:rsidRDefault="00C955B1" w:rsidP="00C955B1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3E4E59F1" w14:textId="77777777" w:rsidR="00C955B1" w:rsidRPr="00C955B1" w:rsidRDefault="00C955B1" w:rsidP="00C955B1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EDD3A1B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80B098E" w14:textId="77777777" w:rsidR="00C955B1" w:rsidRPr="00C955B1" w:rsidRDefault="00C955B1" w:rsidP="00C955B1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955B1" w:rsidRPr="00C43471" w14:paraId="3439B6A4" w14:textId="77777777" w:rsidTr="00295E23">
        <w:trPr>
          <w:trHeight w:val="144"/>
        </w:trPr>
        <w:tc>
          <w:tcPr>
            <w:tcW w:w="2219" w:type="pct"/>
          </w:tcPr>
          <w:p w14:paraId="15DD6815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9EEA24D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02D5586A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DAD9853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7B97C60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E53FA6" w14:textId="56F78B5F" w:rsidR="00C955B1" w:rsidRPr="00C955B1" w:rsidRDefault="005759DA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759DA">
              <w:rPr>
                <w:rFonts w:asciiTheme="minorBidi" w:eastAsia="Cordia New" w:hAnsiTheme="minorBidi" w:cstheme="minorBidi"/>
                <w:sz w:val="28"/>
                <w:szCs w:val="28"/>
              </w:rPr>
              <w:t>274,625</w:t>
            </w:r>
          </w:p>
        </w:tc>
        <w:tc>
          <w:tcPr>
            <w:tcW w:w="144" w:type="pct"/>
          </w:tcPr>
          <w:p w14:paraId="12C795CE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DCAB2CA" w14:textId="1546D18D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255,991</w:t>
            </w:r>
          </w:p>
        </w:tc>
      </w:tr>
      <w:tr w:rsidR="00C955B1" w:rsidRPr="00C43471" w14:paraId="021457AF" w14:textId="77777777" w:rsidTr="00295E23">
        <w:trPr>
          <w:trHeight w:val="144"/>
        </w:trPr>
        <w:tc>
          <w:tcPr>
            <w:tcW w:w="2219" w:type="pct"/>
          </w:tcPr>
          <w:p w14:paraId="25208174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130ABE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548FFF6D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346E1B9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14E49FA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378D881" w14:textId="4B11305E" w:rsidR="00C955B1" w:rsidRPr="00C955B1" w:rsidRDefault="005759DA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759DA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274,625</w:t>
            </w:r>
          </w:p>
        </w:tc>
        <w:tc>
          <w:tcPr>
            <w:tcW w:w="144" w:type="pct"/>
          </w:tcPr>
          <w:p w14:paraId="7E16C126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49FCCB69" w14:textId="0D67BC3F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255,991</w:t>
            </w:r>
          </w:p>
        </w:tc>
      </w:tr>
      <w:tr w:rsidR="00C955B1" w:rsidRPr="00C43471" w14:paraId="6920A441" w14:textId="77777777" w:rsidTr="00295E23">
        <w:trPr>
          <w:trHeight w:val="144"/>
        </w:trPr>
        <w:tc>
          <w:tcPr>
            <w:tcW w:w="2219" w:type="pct"/>
          </w:tcPr>
          <w:p w14:paraId="61749490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507436CC" w14:textId="77777777" w:rsidR="00C955B1" w:rsidRPr="00C955B1" w:rsidRDefault="00C955B1" w:rsidP="00C955B1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156722D4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0AFD604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4B2175D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F3748AB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26EB8198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bottom"/>
          </w:tcPr>
          <w:p w14:paraId="33D763E9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955B1" w:rsidRPr="00C43471" w14:paraId="3BDC4EBD" w14:textId="77777777" w:rsidTr="00295E23">
        <w:trPr>
          <w:trHeight w:val="144"/>
        </w:trPr>
        <w:tc>
          <w:tcPr>
            <w:tcW w:w="2219" w:type="pct"/>
          </w:tcPr>
          <w:p w14:paraId="244A3DD0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5" w:type="pct"/>
          </w:tcPr>
          <w:p w14:paraId="4F321321" w14:textId="77777777" w:rsidR="00C955B1" w:rsidRPr="00C955B1" w:rsidRDefault="00C955B1" w:rsidP="00C955B1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4F14A62A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637768B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8CB91CD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34A56779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87F6C7E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5B71E7F3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955B1" w:rsidRPr="00C43471" w14:paraId="39FEA0D7" w14:textId="77777777" w:rsidTr="00295E23">
        <w:trPr>
          <w:trHeight w:val="144"/>
        </w:trPr>
        <w:tc>
          <w:tcPr>
            <w:tcW w:w="2219" w:type="pct"/>
          </w:tcPr>
          <w:p w14:paraId="0DC56D00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9F33F49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33CFCCC1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5EEDDE8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7C3E64B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166C35B" w14:textId="4933AEAA" w:rsidR="00C955B1" w:rsidRPr="00C955B1" w:rsidRDefault="005759DA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5759DA">
              <w:rPr>
                <w:rFonts w:asciiTheme="minorBidi" w:eastAsia="Cordia New" w:hAnsiTheme="minorBidi" w:cstheme="minorBidi"/>
                <w:sz w:val="28"/>
                <w:szCs w:val="28"/>
              </w:rPr>
              <w:t>78,148</w:t>
            </w:r>
          </w:p>
        </w:tc>
        <w:tc>
          <w:tcPr>
            <w:tcW w:w="144" w:type="pct"/>
          </w:tcPr>
          <w:p w14:paraId="4E615A7E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D964D9" w14:textId="24D9D534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85,311</w:t>
            </w:r>
          </w:p>
        </w:tc>
      </w:tr>
      <w:tr w:rsidR="00C955B1" w:rsidRPr="00C43471" w14:paraId="58B259AA" w14:textId="77777777" w:rsidTr="00295E23">
        <w:trPr>
          <w:trHeight w:val="144"/>
        </w:trPr>
        <w:tc>
          <w:tcPr>
            <w:tcW w:w="2219" w:type="pct"/>
          </w:tcPr>
          <w:p w14:paraId="786D20EF" w14:textId="77777777" w:rsidR="00C955B1" w:rsidRPr="00C43471" w:rsidRDefault="00C955B1" w:rsidP="00C955B1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D955FF2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9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368E88C7" w14:textId="77777777" w:rsidR="00C955B1" w:rsidRPr="00C955B1" w:rsidRDefault="00C955B1" w:rsidP="00C955B1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522072C" w14:textId="77777777" w:rsidR="00C955B1" w:rsidRPr="00C955B1" w:rsidRDefault="00C955B1" w:rsidP="00C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579E465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03BE67C" w14:textId="4AE37C3B" w:rsidR="00C955B1" w:rsidRPr="00C955B1" w:rsidRDefault="005759DA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5759DA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78,148</w:t>
            </w:r>
          </w:p>
        </w:tc>
        <w:tc>
          <w:tcPr>
            <w:tcW w:w="144" w:type="pct"/>
          </w:tcPr>
          <w:p w14:paraId="5505FD2F" w14:textId="77777777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EE19E" w14:textId="1C1E3B32" w:rsidR="00C955B1" w:rsidRPr="00C955B1" w:rsidRDefault="00C955B1" w:rsidP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85,311</w:t>
            </w:r>
          </w:p>
        </w:tc>
      </w:tr>
    </w:tbl>
    <w:p w14:paraId="32BF800E" w14:textId="3934D246" w:rsidR="009558A0" w:rsidRDefault="0095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</w:pPr>
    </w:p>
    <w:p w14:paraId="7CEC16E3" w14:textId="77777777" w:rsidR="00103AD8" w:rsidRDefault="00103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A0F02DA" w14:textId="2F9B8939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5D871C2" w14:textId="5BC40520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467781DF" w:rsidR="00667036" w:rsidRPr="00C43471" w:rsidRDefault="00BB1DEC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บริษัทได้ทำสัญญาใช้บริการจ้างผลิตชิ้นงานกับบริษัท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บริษัทต้องชำระเงินล่วงหน้าให้กับบริษัท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8C66370" w14:textId="6D055AD8" w:rsidR="00AF754B" w:rsidRPr="00C43471" w:rsidRDefault="00A945CD" w:rsidP="00EC6B46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บริษัทได้ทำสัญญาการฝึกอบรมทางเทคนิคกับบริษัท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เพื่อรับบริการการฝึกอบรมทาง</w:t>
      </w:r>
      <w:r w:rsidR="00EC6B46">
        <w:rPr>
          <w:rFonts w:asciiTheme="minorBidi" w:eastAsia="Cordia New" w:hAnsiTheme="minorBidi" w:cs="Cordia New"/>
          <w:sz w:val="28"/>
          <w:szCs w:val="28"/>
          <w:cs/>
        </w:rPr>
        <w:br/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ด้านเทคนิคและความชำนาญโดยมีจุดประสงค์ในการปรับปรุงประสิทธิภาพการผลิต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บริษัทมีภาระผูกพันในการจ่ายค่าบริการตามที่ตกลงกันในสัญญา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</w:t>
      </w:r>
      <w:r w:rsidR="00667036" w:rsidRPr="00C43471">
        <w:rPr>
          <w:rFonts w:asciiTheme="minorBidi" w:eastAsia="Cordia New" w:hAnsiTheme="minorBidi" w:cstheme="minorBidi"/>
          <w:sz w:val="28"/>
          <w:szCs w:val="28"/>
          <w:cs/>
        </w:rPr>
        <w:t>ก</w:t>
      </w:r>
    </w:p>
    <w:p w14:paraId="383B9C33" w14:textId="773CA3BB" w:rsidR="007B3263" w:rsidRPr="00C43471" w:rsidRDefault="007B3263" w:rsidP="007B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A30598" w:rsidRPr="00DB1164" w14:paraId="7C3E1F2D" w14:textId="77777777" w:rsidTr="00EC0CFC">
        <w:trPr>
          <w:trHeight w:val="385"/>
          <w:tblHeader/>
        </w:trPr>
        <w:tc>
          <w:tcPr>
            <w:tcW w:w="3328" w:type="dxa"/>
          </w:tcPr>
          <w:p w14:paraId="41BA42AA" w14:textId="77777777" w:rsidR="00A30598" w:rsidRPr="00DB1164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3" w:type="dxa"/>
          </w:tcPr>
          <w:p w14:paraId="219C4CB3" w14:textId="711577AD" w:rsidR="00A30598" w:rsidRPr="00DB1164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6" w:type="dxa"/>
            <w:gridSpan w:val="3"/>
          </w:tcPr>
          <w:p w14:paraId="043739CF" w14:textId="77777777" w:rsidR="00A30598" w:rsidRPr="00DB1164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DB1164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DB1164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612CBC" w:rsidRPr="00DB1164" w14:paraId="1A004268" w14:textId="77777777" w:rsidTr="00EC0CFC">
        <w:trPr>
          <w:trHeight w:val="385"/>
          <w:tblHeader/>
        </w:trPr>
        <w:tc>
          <w:tcPr>
            <w:tcW w:w="3328" w:type="dxa"/>
          </w:tcPr>
          <w:p w14:paraId="3AD8FDE4" w14:textId="52327D7E" w:rsidR="00612CBC" w:rsidRPr="00DB1164" w:rsidRDefault="00612CBC" w:rsidP="00612CBC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3" w:type="dxa"/>
          </w:tcPr>
          <w:p w14:paraId="3190EC65" w14:textId="7C707855" w:rsidR="00612CBC" w:rsidRPr="00DB1164" w:rsidRDefault="00612CBC" w:rsidP="00612CBC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2618AAFD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30 </w:t>
            </w:r>
            <w:r w:rsidRPr="00DB1164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vAlign w:val="center"/>
          </w:tcPr>
          <w:p w14:paraId="16FE5EFF" w14:textId="7A8C14C3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A82634B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4FA5BFBB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30 </w:t>
            </w:r>
            <w:r w:rsidRPr="00DB1164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558B6B51" w14:textId="40CA8D0F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81CFA22" w:rsidR="00612CBC" w:rsidRPr="00DB1164" w:rsidRDefault="00612CBC" w:rsidP="00612CB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D622E" w:rsidRPr="00DB1164" w14:paraId="75519F7B" w14:textId="77777777" w:rsidTr="00EC0CFC">
        <w:trPr>
          <w:trHeight w:val="385"/>
          <w:tblHeader/>
        </w:trPr>
        <w:tc>
          <w:tcPr>
            <w:tcW w:w="3328" w:type="dxa"/>
          </w:tcPr>
          <w:p w14:paraId="763F04C5" w14:textId="789A3927" w:rsidR="005D622E" w:rsidRPr="00DB1164" w:rsidRDefault="005D622E" w:rsidP="005D622E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3" w:type="dxa"/>
          </w:tcPr>
          <w:p w14:paraId="6AA6EA7B" w14:textId="458A5280" w:rsidR="005D622E" w:rsidRPr="00DB1164" w:rsidRDefault="005D622E" w:rsidP="005D622E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255F60F3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239" w:type="dxa"/>
            <w:vAlign w:val="center"/>
          </w:tcPr>
          <w:p w14:paraId="2C3697BA" w14:textId="70B90262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9AE7742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65" w:type="dxa"/>
          </w:tcPr>
          <w:p w14:paraId="2F652C75" w14:textId="40BA06FD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712E3622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279" w:type="dxa"/>
            <w:vAlign w:val="center"/>
          </w:tcPr>
          <w:p w14:paraId="34479FE2" w14:textId="131126F8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7DA79CE7" w:rsidR="005D622E" w:rsidRPr="00DB1164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593C78" w:rsidRPr="00DB1164" w14:paraId="357B03E7" w14:textId="77777777" w:rsidTr="00EC0CFC">
        <w:trPr>
          <w:trHeight w:val="399"/>
          <w:tblHeader/>
        </w:trPr>
        <w:tc>
          <w:tcPr>
            <w:tcW w:w="3328" w:type="dxa"/>
          </w:tcPr>
          <w:p w14:paraId="576036AE" w14:textId="12A35A01" w:rsidR="00593C78" w:rsidRPr="00DB1164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3" w:type="dxa"/>
          </w:tcPr>
          <w:p w14:paraId="211E9AF0" w14:textId="033870A5" w:rsidR="00593C78" w:rsidRPr="00DB1164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7"/>
            <w:hideMark/>
          </w:tcPr>
          <w:p w14:paraId="2E2AA7FB" w14:textId="77777777" w:rsidR="00593C78" w:rsidRPr="00DB1164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DB1164" w14:paraId="3FB94D43" w14:textId="77777777" w:rsidTr="00EC0CFC">
        <w:trPr>
          <w:trHeight w:val="399"/>
        </w:trPr>
        <w:tc>
          <w:tcPr>
            <w:tcW w:w="3328" w:type="dxa"/>
          </w:tcPr>
          <w:p w14:paraId="4B5185D7" w14:textId="395805FD" w:rsidR="00593C78" w:rsidRPr="00DB1164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3" w:type="dxa"/>
          </w:tcPr>
          <w:p w14:paraId="1188698B" w14:textId="7828A799" w:rsidR="00593C78" w:rsidRPr="00DB1164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7"/>
          </w:tcPr>
          <w:p w14:paraId="3945A435" w14:textId="0C912FD9" w:rsidR="00593C78" w:rsidRPr="00DB1164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93C78" w:rsidRPr="00DB1164" w14:paraId="5B9F4897" w14:textId="77777777" w:rsidTr="00EC0CFC">
        <w:trPr>
          <w:trHeight w:val="399"/>
        </w:trPr>
        <w:tc>
          <w:tcPr>
            <w:tcW w:w="3328" w:type="dxa"/>
          </w:tcPr>
          <w:p w14:paraId="0380AAAB" w14:textId="3B353729" w:rsidR="00593C78" w:rsidRPr="00DB1164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3" w:type="dxa"/>
          </w:tcPr>
          <w:p w14:paraId="7A201A17" w14:textId="77777777" w:rsidR="00593C78" w:rsidRPr="00DB1164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3" w:type="dxa"/>
            <w:gridSpan w:val="7"/>
          </w:tcPr>
          <w:p w14:paraId="3C95D87F" w14:textId="77777777" w:rsidR="00593C78" w:rsidRPr="00DB1164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C730F" w:rsidRPr="00DB1164" w14:paraId="596ACFD5" w14:textId="77777777" w:rsidTr="001427A3">
        <w:trPr>
          <w:trHeight w:val="399"/>
        </w:trPr>
        <w:tc>
          <w:tcPr>
            <w:tcW w:w="3328" w:type="dxa"/>
          </w:tcPr>
          <w:p w14:paraId="3A15C04F" w14:textId="77777777" w:rsidR="005C730F" w:rsidRPr="00DB1164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3" w:type="dxa"/>
          </w:tcPr>
          <w:p w14:paraId="6F7F79FA" w14:textId="2057106F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8775F83" w14:textId="2DC3F100" w:rsidR="005C730F" w:rsidRPr="00DB1164" w:rsidRDefault="00436248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436248">
              <w:rPr>
                <w:rFonts w:asciiTheme="minorBidi" w:hAnsiTheme="minorBidi" w:cstheme="minorBidi"/>
                <w:sz w:val="28"/>
                <w:szCs w:val="28"/>
              </w:rPr>
              <w:t>806,632</w:t>
            </w:r>
          </w:p>
        </w:tc>
        <w:tc>
          <w:tcPr>
            <w:tcW w:w="239" w:type="dxa"/>
            <w:vAlign w:val="bottom"/>
          </w:tcPr>
          <w:p w14:paraId="6697E972" w14:textId="515D4DA6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CE3B7D7" w14:textId="0A0DF39B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875,728</w:t>
            </w:r>
          </w:p>
        </w:tc>
        <w:tc>
          <w:tcPr>
            <w:tcW w:w="265" w:type="dxa"/>
            <w:vAlign w:val="bottom"/>
          </w:tcPr>
          <w:p w14:paraId="7710B5DA" w14:textId="4F8A1282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71D6B0C" w14:textId="0AF5DCB3" w:rsidR="005C730F" w:rsidRPr="00DB1164" w:rsidRDefault="00E13AB0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13AB0">
              <w:rPr>
                <w:rFonts w:asciiTheme="minorBidi" w:eastAsia="Cordia New" w:hAnsiTheme="minorBidi" w:cstheme="minorBidi"/>
                <w:sz w:val="28"/>
                <w:szCs w:val="28"/>
              </w:rPr>
              <w:t>806,632</w:t>
            </w:r>
          </w:p>
        </w:tc>
        <w:tc>
          <w:tcPr>
            <w:tcW w:w="279" w:type="dxa"/>
            <w:vAlign w:val="bottom"/>
          </w:tcPr>
          <w:p w14:paraId="1EA09922" w14:textId="01707890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1F64CD" w14:textId="36697620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875,728</w:t>
            </w:r>
          </w:p>
        </w:tc>
      </w:tr>
      <w:tr w:rsidR="005C730F" w:rsidRPr="00DB1164" w14:paraId="3AC37A9F" w14:textId="77777777" w:rsidTr="00EC0CFC">
        <w:trPr>
          <w:trHeight w:val="399"/>
        </w:trPr>
        <w:tc>
          <w:tcPr>
            <w:tcW w:w="3328" w:type="dxa"/>
          </w:tcPr>
          <w:p w14:paraId="71B40388" w14:textId="77777777" w:rsidR="005C730F" w:rsidRPr="00DB1164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3" w:type="dxa"/>
          </w:tcPr>
          <w:p w14:paraId="21F85A7D" w14:textId="57119331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B43E68" w14:textId="3B0E97EB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0CB032E" w14:textId="2AEF20CB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745EF07" w14:textId="51801E13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509F468" w14:textId="010254E9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044B24" w14:textId="6651CD93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C730F" w:rsidRPr="00DB1164" w14:paraId="561C61E0" w14:textId="77777777" w:rsidTr="00EC0CFC">
        <w:trPr>
          <w:trHeight w:val="399"/>
        </w:trPr>
        <w:tc>
          <w:tcPr>
            <w:tcW w:w="3328" w:type="dxa"/>
          </w:tcPr>
          <w:p w14:paraId="7843F7BB" w14:textId="77777777" w:rsidR="005C730F" w:rsidRPr="00DB1164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3" w:type="dxa"/>
          </w:tcPr>
          <w:p w14:paraId="6283B632" w14:textId="1CFEFB99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1F18057" w14:textId="2ADCAA4D" w:rsidR="005C730F" w:rsidRPr="00DB1164" w:rsidRDefault="001A495C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46,</w:t>
            </w:r>
            <w:r w:rsidR="00F8470D" w:rsidRPr="00DB1164">
              <w:rPr>
                <w:rFonts w:asciiTheme="minorBidi" w:hAnsiTheme="minorBidi" w:cstheme="minorBidi"/>
                <w:sz w:val="28"/>
                <w:szCs w:val="28"/>
              </w:rPr>
              <w:t>708</w:t>
            </w:r>
          </w:p>
        </w:tc>
        <w:tc>
          <w:tcPr>
            <w:tcW w:w="239" w:type="dxa"/>
            <w:vAlign w:val="bottom"/>
          </w:tcPr>
          <w:p w14:paraId="58D58430" w14:textId="1CB2E9BF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23D0593" w14:textId="54473169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63,512</w:t>
            </w:r>
          </w:p>
        </w:tc>
        <w:tc>
          <w:tcPr>
            <w:tcW w:w="265" w:type="dxa"/>
            <w:vAlign w:val="bottom"/>
          </w:tcPr>
          <w:p w14:paraId="4A0B8D9A" w14:textId="2C4184FD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8442570" w14:textId="153D77C0" w:rsidR="005C730F" w:rsidRPr="00DB1164" w:rsidRDefault="006429FD" w:rsidP="00AC5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7,198</w:t>
            </w:r>
          </w:p>
        </w:tc>
        <w:tc>
          <w:tcPr>
            <w:tcW w:w="279" w:type="dxa"/>
            <w:vAlign w:val="bottom"/>
          </w:tcPr>
          <w:p w14:paraId="295D0105" w14:textId="1B133F1F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FFCF3A8" w14:textId="06E571DC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C730F" w:rsidRPr="00DB1164" w14:paraId="4C6CD15F" w14:textId="77777777" w:rsidTr="00EC0CFC">
        <w:trPr>
          <w:trHeight w:val="399"/>
        </w:trPr>
        <w:tc>
          <w:tcPr>
            <w:tcW w:w="3328" w:type="dxa"/>
          </w:tcPr>
          <w:p w14:paraId="174D7615" w14:textId="3F686B93" w:rsidR="005C730F" w:rsidRPr="00DB1164" w:rsidRDefault="005C730F" w:rsidP="005C730F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3" w:type="dxa"/>
          </w:tcPr>
          <w:p w14:paraId="11B7CCFD" w14:textId="1754979D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3FB2B7" w14:textId="3622646E" w:rsidR="005C730F" w:rsidRPr="00DB1164" w:rsidRDefault="00520E03" w:rsidP="0080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DB80825" w14:textId="60942514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281D6256" w14:textId="4A3F7A83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A52507E" w14:textId="3EAC71D1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2E69DAF" w14:textId="5047D72B" w:rsidR="005C730F" w:rsidRPr="00DB1164" w:rsidRDefault="006429FD" w:rsidP="006F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43C06FC" w14:textId="161E0BE1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E4C52A" w14:textId="2B4DBC4C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C730F" w:rsidRPr="00DB1164" w14:paraId="42BD2796" w14:textId="77777777" w:rsidTr="00EC0CFC">
        <w:trPr>
          <w:trHeight w:val="399"/>
        </w:trPr>
        <w:tc>
          <w:tcPr>
            <w:tcW w:w="3328" w:type="dxa"/>
          </w:tcPr>
          <w:p w14:paraId="7C48A20A" w14:textId="77777777" w:rsidR="005C730F" w:rsidRPr="00DB1164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3" w:type="dxa"/>
          </w:tcPr>
          <w:p w14:paraId="097D5112" w14:textId="5F856846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79BE7B2" w14:textId="6073B33D" w:rsidR="005C730F" w:rsidRPr="00DB1164" w:rsidRDefault="00520E03" w:rsidP="0080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3146E6F" w14:textId="0D8EACC4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1DD58D6" w14:textId="004BC69D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929</w:t>
            </w:r>
          </w:p>
        </w:tc>
        <w:tc>
          <w:tcPr>
            <w:tcW w:w="265" w:type="dxa"/>
            <w:vAlign w:val="bottom"/>
          </w:tcPr>
          <w:p w14:paraId="03A5F2A5" w14:textId="0DF149B0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05A62CF" w14:textId="6F167944" w:rsidR="005C730F" w:rsidRPr="00DB1164" w:rsidRDefault="006429FD" w:rsidP="00642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68D61E2" w14:textId="6179DFE6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F10E45" w14:textId="603D6C00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929</w:t>
            </w:r>
          </w:p>
        </w:tc>
      </w:tr>
      <w:tr w:rsidR="005C730F" w:rsidRPr="00DB1164" w14:paraId="2A28F49E" w14:textId="77777777" w:rsidTr="00EC0CFC">
        <w:trPr>
          <w:trHeight w:val="399"/>
        </w:trPr>
        <w:tc>
          <w:tcPr>
            <w:tcW w:w="3328" w:type="dxa"/>
          </w:tcPr>
          <w:p w14:paraId="6DA47A02" w14:textId="77777777" w:rsidR="005C730F" w:rsidRPr="00DB1164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3" w:type="dxa"/>
          </w:tcPr>
          <w:p w14:paraId="59E99ABB" w14:textId="35914106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1E1E972" w14:textId="6C4F37F3" w:rsidR="005C730F" w:rsidRPr="00DB1164" w:rsidRDefault="007A75E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65,742</w:t>
            </w:r>
          </w:p>
        </w:tc>
        <w:tc>
          <w:tcPr>
            <w:tcW w:w="239" w:type="dxa"/>
            <w:vAlign w:val="bottom"/>
          </w:tcPr>
          <w:p w14:paraId="02C5C1BD" w14:textId="60A60576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7A624EE" w14:textId="760F3266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46,821</w:t>
            </w:r>
          </w:p>
        </w:tc>
        <w:tc>
          <w:tcPr>
            <w:tcW w:w="265" w:type="dxa"/>
            <w:vAlign w:val="bottom"/>
          </w:tcPr>
          <w:p w14:paraId="3BE3C449" w14:textId="68DC554D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EDFECF" w14:textId="4C370E14" w:rsidR="005C730F" w:rsidRPr="00DB1164" w:rsidRDefault="006429FD" w:rsidP="00642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4552051" w14:textId="7B523183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C5AA74" w14:textId="2F652547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5C730F" w:rsidRPr="00DB1164" w14:paraId="76141F6A" w14:textId="77777777" w:rsidTr="001427A3">
        <w:trPr>
          <w:trHeight w:val="399"/>
        </w:trPr>
        <w:tc>
          <w:tcPr>
            <w:tcW w:w="3328" w:type="dxa"/>
          </w:tcPr>
          <w:p w14:paraId="003D0806" w14:textId="77777777" w:rsidR="005C730F" w:rsidRPr="00DB1164" w:rsidRDefault="005C730F" w:rsidP="005C730F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</w:tcPr>
          <w:p w14:paraId="4069919E" w14:textId="50415904" w:rsidR="005C730F" w:rsidRPr="00DB1164" w:rsidRDefault="005C730F" w:rsidP="005C730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2029" w14:textId="00C22109" w:rsidR="005C730F" w:rsidRPr="00DB1164" w:rsidRDefault="0088410B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8410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919,082</w:t>
            </w:r>
          </w:p>
        </w:tc>
        <w:tc>
          <w:tcPr>
            <w:tcW w:w="239" w:type="dxa"/>
            <w:vAlign w:val="bottom"/>
          </w:tcPr>
          <w:p w14:paraId="12528AE1" w14:textId="73517702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6A63E" w14:textId="400D6A31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986,990</w:t>
            </w:r>
          </w:p>
        </w:tc>
        <w:tc>
          <w:tcPr>
            <w:tcW w:w="265" w:type="dxa"/>
            <w:vAlign w:val="bottom"/>
          </w:tcPr>
          <w:p w14:paraId="2B445D76" w14:textId="05F2C269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2F89" w14:textId="5571F814" w:rsidR="005C730F" w:rsidRPr="00DB1164" w:rsidRDefault="00951572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5157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813,830</w:t>
            </w:r>
          </w:p>
        </w:tc>
        <w:tc>
          <w:tcPr>
            <w:tcW w:w="279" w:type="dxa"/>
            <w:vAlign w:val="bottom"/>
          </w:tcPr>
          <w:p w14:paraId="4CA69966" w14:textId="79AC002E" w:rsidR="005C730F" w:rsidRPr="00DB1164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5653D023" w:rsidR="005C730F" w:rsidRPr="00DB1164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876,657</w:t>
            </w:r>
          </w:p>
        </w:tc>
      </w:tr>
      <w:tr w:rsidR="007134C3" w:rsidRPr="00DB1164" w14:paraId="58AB7963" w14:textId="77777777" w:rsidTr="00EC0CFC">
        <w:trPr>
          <w:trHeight w:val="399"/>
        </w:trPr>
        <w:tc>
          <w:tcPr>
            <w:tcW w:w="3328" w:type="dxa"/>
          </w:tcPr>
          <w:p w14:paraId="0C5008ED" w14:textId="77777777" w:rsidR="007134C3" w:rsidRPr="00DB1164" w:rsidRDefault="007134C3" w:rsidP="007134C3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7134C3" w:rsidRPr="00DB1164" w:rsidRDefault="007134C3" w:rsidP="007134C3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DB116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</w:tcPr>
          <w:p w14:paraId="6BB9F8B6" w14:textId="7C5A54EC" w:rsidR="007134C3" w:rsidRPr="00DB1164" w:rsidRDefault="007134C3" w:rsidP="007134C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8875B2C" w14:textId="2D4D7BFB" w:rsidR="007134C3" w:rsidRPr="00DB1164" w:rsidRDefault="007A75EF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(89,544)</w:t>
            </w:r>
          </w:p>
        </w:tc>
        <w:tc>
          <w:tcPr>
            <w:tcW w:w="239" w:type="dxa"/>
            <w:vAlign w:val="bottom"/>
          </w:tcPr>
          <w:p w14:paraId="5BC186F7" w14:textId="133946B2" w:rsidR="007134C3" w:rsidRPr="00DB1164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32FA8174" w:rsidR="007134C3" w:rsidRPr="00DB1164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(77,897)</w:t>
            </w:r>
          </w:p>
        </w:tc>
        <w:tc>
          <w:tcPr>
            <w:tcW w:w="265" w:type="dxa"/>
            <w:vAlign w:val="bottom"/>
          </w:tcPr>
          <w:p w14:paraId="4BD96493" w14:textId="2BE6C6E1" w:rsidR="007134C3" w:rsidRPr="00DB1164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DF44858" w14:textId="020E69D6" w:rsidR="007134C3" w:rsidRPr="00DB1164" w:rsidRDefault="006429FD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7134C3" w:rsidRPr="00DB1164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4BC49AA3" w:rsidR="007134C3" w:rsidRPr="00DB1164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7134C3" w:rsidRPr="00DB1164" w14:paraId="50622ED5" w14:textId="77777777" w:rsidTr="001427A3">
        <w:trPr>
          <w:trHeight w:val="399"/>
        </w:trPr>
        <w:tc>
          <w:tcPr>
            <w:tcW w:w="3328" w:type="dxa"/>
          </w:tcPr>
          <w:p w14:paraId="0C6B49B3" w14:textId="77777777" w:rsidR="007134C3" w:rsidRPr="00DB1164" w:rsidRDefault="007134C3" w:rsidP="007134C3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3" w:type="dxa"/>
          </w:tcPr>
          <w:p w14:paraId="0AF71E2B" w14:textId="3843F995" w:rsidR="007134C3" w:rsidRPr="00DB1164" w:rsidRDefault="007134C3" w:rsidP="007134C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CFC54" w14:textId="07EE2DF5" w:rsidR="007134C3" w:rsidRPr="00DB1164" w:rsidRDefault="003E2D4D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E2D4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829,538</w:t>
            </w:r>
          </w:p>
        </w:tc>
        <w:tc>
          <w:tcPr>
            <w:tcW w:w="239" w:type="dxa"/>
            <w:vAlign w:val="bottom"/>
          </w:tcPr>
          <w:p w14:paraId="3578ED40" w14:textId="1C90C93A" w:rsidR="007134C3" w:rsidRPr="00DB1164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4F4516BB" w:rsidR="007134C3" w:rsidRPr="00DB1164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909,093</w:t>
            </w:r>
          </w:p>
        </w:tc>
        <w:tc>
          <w:tcPr>
            <w:tcW w:w="265" w:type="dxa"/>
            <w:vAlign w:val="bottom"/>
          </w:tcPr>
          <w:p w14:paraId="58D2151A" w14:textId="4BBBE08F" w:rsidR="007134C3" w:rsidRPr="00DB1164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063E2" w14:textId="037A7DBD" w:rsidR="007134C3" w:rsidRPr="00DB1164" w:rsidRDefault="00951572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15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813,830</w:t>
            </w:r>
          </w:p>
        </w:tc>
        <w:tc>
          <w:tcPr>
            <w:tcW w:w="279" w:type="dxa"/>
            <w:vAlign w:val="bottom"/>
          </w:tcPr>
          <w:p w14:paraId="6E849BFB" w14:textId="718EC6AE" w:rsidR="007134C3" w:rsidRPr="00DB1164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506D3B60" w:rsidR="007134C3" w:rsidRPr="00DB1164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876,657</w:t>
            </w:r>
          </w:p>
        </w:tc>
      </w:tr>
      <w:tr w:rsidR="00930600" w:rsidRPr="00DB1164" w14:paraId="1DB4F2B8" w14:textId="77777777" w:rsidTr="00EA04E6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2A4CA343" w14:textId="77777777" w:rsidR="00930600" w:rsidRDefault="00930600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96458E7" w14:textId="4FE63F6F" w:rsidR="00930600" w:rsidRPr="00DB1164" w:rsidRDefault="00930600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9B39BD1" w14:textId="77777777" w:rsidR="00930600" w:rsidRPr="00DB1164" w:rsidRDefault="00930600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A6D6B2F" w14:textId="77777777" w:rsidR="00930600" w:rsidRPr="00DB1164" w:rsidRDefault="0093060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B59DC6" w14:textId="77777777" w:rsidR="00930600" w:rsidRPr="00DB1164" w:rsidRDefault="00930600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3C729B82" w14:textId="77777777" w:rsidR="00930600" w:rsidRPr="00DB1164" w:rsidRDefault="0093060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13C49755" w14:textId="77777777" w:rsidR="00930600" w:rsidRPr="00DB1164" w:rsidRDefault="00930600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77EE47D4" w14:textId="77777777" w:rsidR="00930600" w:rsidRPr="00DB1164" w:rsidRDefault="0093060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B4699D0" w14:textId="77777777" w:rsidR="00930600" w:rsidRPr="00DB1164" w:rsidRDefault="00930600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E87758A" w14:textId="77777777" w:rsidR="00930600" w:rsidRPr="00DB1164" w:rsidRDefault="0093060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DB1164" w14:paraId="6BE59561" w14:textId="77777777" w:rsidTr="00EA04E6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4254F79F" w14:textId="52213B25" w:rsidR="00593C78" w:rsidRPr="00DB1164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0AC5AD0" w14:textId="7B1A087D" w:rsidR="00593C78" w:rsidRPr="00DB1164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F24C569" w14:textId="07756093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593C78" w:rsidRPr="00DB1164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593C78" w:rsidRPr="00DB1164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13C36AE" w14:textId="429415DE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593C78" w:rsidRPr="00DB1164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DB1164" w14:paraId="5740EE2C" w14:textId="77777777" w:rsidTr="00EA04E6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68C21966" w14:textId="5FE6E3A4" w:rsidR="00593C78" w:rsidRPr="00DB1164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554680" w14:textId="77777777" w:rsidR="00593C78" w:rsidRPr="00DB1164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77EA4A5" w14:textId="77777777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7F296E" w14:textId="77777777" w:rsidR="00593C78" w:rsidRPr="00DB1164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965327C" w14:textId="77777777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4E8A80" w14:textId="77777777" w:rsidR="00593C78" w:rsidRPr="00DB1164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22426F8" w14:textId="77777777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F7C31A" w14:textId="77777777" w:rsidR="00593C78" w:rsidRPr="00DB1164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4691B" w14:textId="77777777" w:rsidR="00593C78" w:rsidRPr="00DB1164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DE58A6" w:rsidRPr="00DB1164" w14:paraId="4556ECE6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A6820F0" w14:textId="0B03B641" w:rsidR="00DE58A6" w:rsidRPr="00DB1164" w:rsidRDefault="00DE58A6" w:rsidP="00DE58A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7C4512F" w14:textId="77777777" w:rsidR="00DE58A6" w:rsidRPr="00DB1164" w:rsidRDefault="00DE58A6" w:rsidP="00DE58A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316B422E" w14:textId="0B75D9A2" w:rsidR="00DE58A6" w:rsidRPr="00DB1164" w:rsidRDefault="00520E03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AD6AAD6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864C290" w14:textId="6782EA3A" w:rsidR="00DE58A6" w:rsidRPr="00DB1164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C88DAA9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5939891E" w14:textId="1B593399" w:rsidR="00DE58A6" w:rsidRPr="00DB1164" w:rsidRDefault="006429FD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372,498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4E2A54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4BA979B" w14:textId="1B077F8E" w:rsidR="00DE58A6" w:rsidRPr="00DB1164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281,736</w:t>
            </w:r>
          </w:p>
        </w:tc>
      </w:tr>
      <w:tr w:rsidR="00DE58A6" w:rsidRPr="00DB1164" w14:paraId="162A9677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A34F2C4" w14:textId="3C08EBF5" w:rsidR="00DE58A6" w:rsidRPr="00DB1164" w:rsidRDefault="00DE58A6" w:rsidP="00DE58A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C5200E0" w14:textId="77777777" w:rsidR="00DE58A6" w:rsidRPr="00DB1164" w:rsidRDefault="00DE58A6" w:rsidP="00DE58A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60F869A4" w14:textId="432AD46C" w:rsidR="00DE58A6" w:rsidRPr="00DB1164" w:rsidRDefault="00520E03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4F9915F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654AA65A" w14:textId="246097DA" w:rsidR="00DE58A6" w:rsidRPr="00DB1164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DCB76A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vAlign w:val="bottom"/>
          </w:tcPr>
          <w:p w14:paraId="5D754CDA" w14:textId="2B8314D3" w:rsidR="00DE58A6" w:rsidRPr="00DB1164" w:rsidRDefault="00C72D0E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2,214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8121E09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A172D1D" w14:textId="09B52974" w:rsidR="00DE58A6" w:rsidRPr="00DB1164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2,834 </w:t>
            </w:r>
          </w:p>
        </w:tc>
      </w:tr>
      <w:tr w:rsidR="00DE58A6" w:rsidRPr="00DB1164" w14:paraId="4CB3D3D2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D90DF86" w14:textId="65067830" w:rsidR="00DE58A6" w:rsidRPr="00DB1164" w:rsidRDefault="00DE58A6" w:rsidP="00DE58A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9DC017A" w14:textId="77777777" w:rsidR="00DE58A6" w:rsidRPr="00DB1164" w:rsidRDefault="00DE58A6" w:rsidP="00DE58A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19172" w14:textId="5D241264" w:rsidR="00DE58A6" w:rsidRPr="00DB1164" w:rsidRDefault="00520E03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A57A03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9664" w14:textId="28AE4570" w:rsidR="00DE58A6" w:rsidRPr="00DB1164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0430E0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E434" w14:textId="5F617A9A" w:rsidR="00DE58A6" w:rsidRPr="00DB1164" w:rsidRDefault="00C72D0E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374,712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E68F21" w14:textId="77777777" w:rsidR="00DE58A6" w:rsidRPr="00DB1164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E916" w14:textId="060409D5" w:rsidR="00DE58A6" w:rsidRPr="00DB1164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284,570</w:t>
            </w:r>
          </w:p>
        </w:tc>
      </w:tr>
      <w:tr w:rsidR="007B5E70" w:rsidRPr="00DB1164" w14:paraId="3DCA18C8" w14:textId="77777777" w:rsidTr="00EC0CFC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0E803E1F" w14:textId="40F76FA0" w:rsidR="007B5E70" w:rsidRPr="00DB1164" w:rsidRDefault="007B5E70" w:rsidP="007B5E70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68DBE960" w14:textId="77777777" w:rsidR="007B5E70" w:rsidRPr="00DB1164" w:rsidRDefault="007B5E70" w:rsidP="007B5E7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vAlign w:val="bottom"/>
          </w:tcPr>
          <w:p w14:paraId="5794F7F7" w14:textId="77777777" w:rsidR="007B5E70" w:rsidRPr="00DB1164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8F9B4BF" w14:textId="77777777" w:rsidR="007B5E70" w:rsidRPr="00DB1164" w:rsidRDefault="007B5E70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6E97BA15" w14:textId="77777777" w:rsidR="007B5E70" w:rsidRPr="00DB1164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DCAA865" w14:textId="77777777" w:rsidR="007B5E70" w:rsidRPr="00DB1164" w:rsidRDefault="007B5E70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vAlign w:val="bottom"/>
          </w:tcPr>
          <w:p w14:paraId="72AB12C4" w14:textId="77777777" w:rsidR="007B5E70" w:rsidRPr="00DB1164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7FBCE82" w14:textId="77777777" w:rsidR="007B5E70" w:rsidRPr="00DB1164" w:rsidRDefault="007B5E70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022E1AE3" w14:textId="77777777" w:rsidR="007B5E70" w:rsidRPr="00DB1164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C0CFC" w:rsidRPr="00DB1164" w14:paraId="0D840FB9" w14:textId="77777777" w:rsidTr="00EC0CFC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050B3D1A" w14:textId="533FD4CC" w:rsidR="00EC0CFC" w:rsidRPr="00DB1164" w:rsidRDefault="00EC0CFC" w:rsidP="007B5E70">
            <w:pPr>
              <w:ind w:left="163" w:right="-108" w:hanging="17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</w:t>
            </w:r>
            <w:r w:rsidRPr="00DB116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B33B1AA" w14:textId="77777777" w:rsidR="00EC0CFC" w:rsidRPr="00DB1164" w:rsidRDefault="00EC0CFC" w:rsidP="007B5E7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9338879" w14:textId="77777777" w:rsidR="00EC0CFC" w:rsidRPr="00DB1164" w:rsidRDefault="00EC0CFC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90748E6" w14:textId="77777777" w:rsidR="00EC0CFC" w:rsidRPr="00DB1164" w:rsidRDefault="00EC0CFC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67846935" w14:textId="77777777" w:rsidR="00EC0CFC" w:rsidRPr="00DB1164" w:rsidRDefault="00EC0CFC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DC5054C" w14:textId="77777777" w:rsidR="00EC0CFC" w:rsidRPr="00DB1164" w:rsidRDefault="00EC0CFC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6A6915CA" w14:textId="77777777" w:rsidR="00EC0CFC" w:rsidRPr="00DB1164" w:rsidRDefault="00EC0CFC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C75D6C6" w14:textId="77777777" w:rsidR="00EC0CFC" w:rsidRPr="00DB1164" w:rsidRDefault="00EC0CFC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BD5574" w14:textId="77777777" w:rsidR="00EC0CFC" w:rsidRPr="00DB1164" w:rsidRDefault="00EC0CFC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C25141" w:rsidRPr="00DB1164" w14:paraId="6BD7802B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bottom w:val="nil"/>
            </w:tcBorders>
            <w:vAlign w:val="center"/>
          </w:tcPr>
          <w:p w14:paraId="0D2591D8" w14:textId="40F382FF" w:rsidR="00C25141" w:rsidRPr="00DB1164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558C622" w14:textId="77777777" w:rsidR="00C25141" w:rsidRPr="00DB1164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9B60F2B" w14:textId="176E93ED" w:rsidR="00C25141" w:rsidRPr="00DB1164" w:rsidRDefault="00520E03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205,097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870D88A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6C2FD988" w14:textId="50D26A58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220,355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2B9277A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42C2A8C" w14:textId="4C24FF9C" w:rsidR="00C25141" w:rsidRPr="00DB1164" w:rsidRDefault="00C72D0E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205,097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D68EB50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3D186495" w14:textId="4A7E94DE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220,355</w:t>
            </w:r>
          </w:p>
        </w:tc>
      </w:tr>
      <w:tr w:rsidR="00C25141" w:rsidRPr="00DB1164" w14:paraId="75235195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bottom w:val="nil"/>
            </w:tcBorders>
            <w:vAlign w:val="center"/>
          </w:tcPr>
          <w:p w14:paraId="14D40DDE" w14:textId="58F53EC9" w:rsidR="00C25141" w:rsidRPr="00DB1164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624A8F5" w14:textId="77777777" w:rsidR="00C25141" w:rsidRPr="00DB1164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7729864" w14:textId="4EFCE8CD" w:rsidR="00C25141" w:rsidRPr="00DB1164" w:rsidRDefault="00520E03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99,758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24D28EB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55278B1F" w14:textId="33469EC4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104,248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911169A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F9CF2D4" w14:textId="5AE49739" w:rsidR="00C25141" w:rsidRPr="00DB1164" w:rsidRDefault="00C72D0E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56,008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31C8389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07EEF46B" w14:textId="7521E30C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44,031</w:t>
            </w:r>
          </w:p>
        </w:tc>
      </w:tr>
      <w:tr w:rsidR="00C25141" w:rsidRPr="00DB1164" w14:paraId="3E4BB214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bottom w:val="nil"/>
            </w:tcBorders>
            <w:vAlign w:val="center"/>
          </w:tcPr>
          <w:p w14:paraId="66FDC17B" w14:textId="5376902B" w:rsidR="00C25141" w:rsidRPr="00DB1164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FF46B5E" w14:textId="77777777" w:rsidR="00C25141" w:rsidRPr="00DB1164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EC7CD43" w14:textId="36472699" w:rsidR="00C25141" w:rsidRPr="00DB1164" w:rsidRDefault="00520E03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36,947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21A748E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2BF65709" w14:textId="37459527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24,261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2475B9E1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5368BCC3" w14:textId="0228262F" w:rsidR="00C25141" w:rsidRPr="00DB1164" w:rsidRDefault="00C72D0E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22,881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1E5E60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4C178B66" w14:textId="30103627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6,307</w:t>
            </w:r>
          </w:p>
        </w:tc>
      </w:tr>
      <w:tr w:rsidR="00C25141" w:rsidRPr="00DB1164" w14:paraId="65AFD703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vAlign w:val="center"/>
          </w:tcPr>
          <w:p w14:paraId="78FB83ED" w14:textId="068591B9" w:rsidR="00C25141" w:rsidRPr="00DB1164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6401130E" w14:textId="77777777" w:rsidR="00C25141" w:rsidRPr="00DB1164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1844F8F3" w14:textId="36CA5E9F" w:rsidR="00C25141" w:rsidRPr="00DB1164" w:rsidRDefault="001307FF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18,162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90F353B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779DFB1" w14:textId="0377CBBE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22,976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2987592D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vAlign w:val="bottom"/>
          </w:tcPr>
          <w:p w14:paraId="4874DEF3" w14:textId="1BBA8E4D" w:rsidR="00C25141" w:rsidRPr="00DB1164" w:rsidRDefault="00C72D0E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1,978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699F4AE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4CA057" w14:textId="78FA3421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9,661</w:t>
            </w:r>
          </w:p>
        </w:tc>
      </w:tr>
      <w:tr w:rsidR="00C25141" w:rsidRPr="00DB1164" w14:paraId="4C49BB46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vAlign w:val="center"/>
          </w:tcPr>
          <w:p w14:paraId="455CDBDF" w14:textId="4D34205A" w:rsidR="00C25141" w:rsidRPr="00DB1164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66BC35F" w14:textId="77777777" w:rsidR="00C25141" w:rsidRPr="00DB1164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2C052" w14:textId="2F8532E6" w:rsidR="00C25141" w:rsidRPr="00DB1164" w:rsidRDefault="001307FF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359,964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908D518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3C241" w14:textId="25CFF1F2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371,840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69FE47E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DAE68" w14:textId="0F9330F6" w:rsidR="00C25141" w:rsidRPr="00DB1164" w:rsidRDefault="00C72D0E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285,964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AE8CDA1" w14:textId="77777777" w:rsidR="00C25141" w:rsidRPr="00DB1164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9173" w14:textId="31AEDE82" w:rsidR="00C25141" w:rsidRPr="00DB1164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280,354</w:t>
            </w:r>
          </w:p>
        </w:tc>
      </w:tr>
      <w:tr w:rsidR="00EE4FB3" w:rsidRPr="00DB1164" w14:paraId="7E82ADC4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E1BA9EF" w14:textId="77777777" w:rsidR="00EE4FB3" w:rsidRPr="00DB1164" w:rsidRDefault="00EE4FB3" w:rsidP="00EE4FB3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66607C19" w14:textId="7652F30A" w:rsidR="00EE4FB3" w:rsidRPr="00DB1164" w:rsidRDefault="00EE4FB3" w:rsidP="00EE4FB3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DB116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DB116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E85BC4D" w14:textId="77777777" w:rsidR="00EE4FB3" w:rsidRPr="00DB1164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9B0F" w14:textId="3DA0217B" w:rsidR="00EE4FB3" w:rsidRPr="00DB1164" w:rsidRDefault="001307FF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(11,649)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56A5410" w14:textId="77777777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9379" w14:textId="5EF76AA4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sz w:val="28"/>
                <w:szCs w:val="28"/>
              </w:rPr>
              <w:t>(10,741)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18516280" w14:textId="77777777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C7E4D" w14:textId="1EDEB0A3" w:rsidR="00EE4FB3" w:rsidRPr="00DB1164" w:rsidRDefault="00AC5E0A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CC6137B" w14:textId="77777777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648C6" w14:textId="7D9AE5D4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EE4FB3" w:rsidRPr="00DB1164" w14:paraId="1689CEF7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4FC1846" w14:textId="77777777" w:rsidR="00EE4FB3" w:rsidRPr="00DB1164" w:rsidRDefault="00EE4FB3" w:rsidP="00EE4FB3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63C0D78" w14:textId="2C68C748" w:rsidR="00EE4FB3" w:rsidRPr="00DB1164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9ED7" w14:textId="77D0605C" w:rsidR="00EE4FB3" w:rsidRPr="00DB1164" w:rsidRDefault="003F2BF6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348,315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9238DD2" w14:textId="0FAA8B1E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59F1ECBD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361,099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886C" w14:textId="3E77D47B" w:rsidR="00EE4FB3" w:rsidRPr="00DB1164" w:rsidRDefault="00AC5E0A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285,964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3A6FF23F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280,354</w:t>
            </w:r>
          </w:p>
        </w:tc>
      </w:tr>
      <w:tr w:rsidR="00EE4FB3" w:rsidRPr="00DB1164" w14:paraId="524FB431" w14:textId="77777777" w:rsidTr="00803770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3FD58FD4" w14:textId="77777777" w:rsidR="00EE4FB3" w:rsidRPr="00DB1164" w:rsidRDefault="00EE4FB3" w:rsidP="00EE4FB3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EFB9765" w14:textId="5043B2D6" w:rsidR="00EE4FB3" w:rsidRPr="00DB1164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06AA" w14:textId="48CCC5DE" w:rsidR="00EE4FB3" w:rsidRPr="00DB1164" w:rsidRDefault="003F2BF6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348,315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C85CBC" w14:textId="5AA511E1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3113FEAE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361,099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27D4" w14:textId="2596F2AB" w:rsidR="00EE4FB3" w:rsidRPr="00DB1164" w:rsidRDefault="00AC5E0A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660,676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73AD3B04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564,924</w:t>
            </w:r>
          </w:p>
        </w:tc>
      </w:tr>
      <w:tr w:rsidR="00EE4FB3" w:rsidRPr="00DB1164" w14:paraId="6736B5EB" w14:textId="77777777" w:rsidTr="001427A3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56C0AFCA" w14:textId="77777777" w:rsidR="00EE4FB3" w:rsidRPr="00DB1164" w:rsidRDefault="00EE4FB3" w:rsidP="00EE4FB3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B1164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B1164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DB1164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3924B91E" w14:textId="16E25084" w:rsidR="00EE4FB3" w:rsidRPr="00DB1164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E7A7B" w14:textId="4F153794" w:rsidR="00EE4FB3" w:rsidRPr="00DB1164" w:rsidRDefault="00290284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9028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1,177,853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020D9E93" w14:textId="6117B669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671E21E4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1,270,192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22B" w14:textId="074035AA" w:rsidR="00EE4FB3" w:rsidRPr="00DB1164" w:rsidRDefault="00B83935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39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1,474,506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EE4FB3" w:rsidRPr="00DB1164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57BE0A61" w:rsidR="00EE4FB3" w:rsidRPr="00DB1164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B116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1,441,581</w:t>
            </w:r>
          </w:p>
        </w:tc>
      </w:tr>
    </w:tbl>
    <w:p w14:paraId="10BA703C" w14:textId="77777777" w:rsidR="00E36FDF" w:rsidRDefault="00E36FDF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64FD9F1A" w14:textId="77777777" w:rsidR="00E36FDF" w:rsidRDefault="00E36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265ADCA7" w14:textId="4486086A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6"/>
        <w:gridCol w:w="283"/>
        <w:gridCol w:w="1124"/>
        <w:gridCol w:w="263"/>
        <w:gridCol w:w="1080"/>
        <w:gridCol w:w="279"/>
        <w:gridCol w:w="1070"/>
      </w:tblGrid>
      <w:tr w:rsidR="00A30598" w:rsidRPr="00C43471" w14:paraId="6A51B23B" w14:textId="77777777" w:rsidTr="00B11CD2">
        <w:trPr>
          <w:tblHeader/>
        </w:trPr>
        <w:tc>
          <w:tcPr>
            <w:tcW w:w="2149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5" w:type="pct"/>
            <w:gridSpan w:val="3"/>
            <w:hideMark/>
          </w:tcPr>
          <w:p w14:paraId="55FC1297" w14:textId="77777777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hideMark/>
          </w:tcPr>
          <w:p w14:paraId="470A1EF0" w14:textId="77777777" w:rsidR="00A30598" w:rsidRPr="00C43471" w:rsidRDefault="00A30598" w:rsidP="00B11CD2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BAD" w:rsidRPr="00C43471" w14:paraId="1E4A5F53" w14:textId="77777777">
        <w:trPr>
          <w:tblHeader/>
        </w:trPr>
        <w:tc>
          <w:tcPr>
            <w:tcW w:w="2149" w:type="pct"/>
          </w:tcPr>
          <w:p w14:paraId="52839014" w14:textId="24DAFD20" w:rsidR="003F4BAD" w:rsidRPr="00C43471" w:rsidRDefault="003F4BAD" w:rsidP="003F4BAD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24FDDE79" w14:textId="1853BF21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" w:type="pct"/>
          </w:tcPr>
          <w:p w14:paraId="3A4C94AF" w14:textId="67CA2180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6F0D76A" w14:textId="7ECDA6C2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7A31CE91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2" w:type="pct"/>
          </w:tcPr>
          <w:p w14:paraId="458A40AC" w14:textId="15BF231D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63DFDDBC" w14:textId="648DE74D" w:rsidR="003F4BAD" w:rsidRPr="00C43471" w:rsidRDefault="003F4BAD" w:rsidP="003F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D622E" w:rsidRPr="00C43471" w14:paraId="6934C150" w14:textId="77777777">
        <w:trPr>
          <w:tblHeader/>
        </w:trPr>
        <w:tc>
          <w:tcPr>
            <w:tcW w:w="2149" w:type="pct"/>
          </w:tcPr>
          <w:p w14:paraId="5B2F617E" w14:textId="6AD96290" w:rsidR="005D622E" w:rsidRPr="00C43471" w:rsidRDefault="005D622E" w:rsidP="005D622E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  <w:hideMark/>
          </w:tcPr>
          <w:p w14:paraId="1C7439C3" w14:textId="3F0BC116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4" w:type="pct"/>
          </w:tcPr>
          <w:p w14:paraId="31D8B4CC" w14:textId="3D7E3BCD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hideMark/>
          </w:tcPr>
          <w:p w14:paraId="619CD079" w14:textId="574BE7F8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57F68E0B" w14:textId="2F1F99EA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center"/>
            <w:hideMark/>
          </w:tcPr>
          <w:p w14:paraId="28B41EE7" w14:textId="0160E847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2" w:type="pct"/>
          </w:tcPr>
          <w:p w14:paraId="211254C5" w14:textId="71F71A93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hideMark/>
          </w:tcPr>
          <w:p w14:paraId="574ABCAB" w14:textId="57B46431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93C78" w:rsidRPr="00C43471" w14:paraId="6EDBBDA7" w14:textId="77777777" w:rsidTr="00B11CD2">
        <w:trPr>
          <w:tblHeader/>
        </w:trPr>
        <w:tc>
          <w:tcPr>
            <w:tcW w:w="2149" w:type="pct"/>
          </w:tcPr>
          <w:p w14:paraId="27E9080F" w14:textId="650024D9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51" w:type="pct"/>
            <w:gridSpan w:val="7"/>
            <w:hideMark/>
          </w:tcPr>
          <w:p w14:paraId="0423DCD6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4004" w:rsidRPr="00C43471" w14:paraId="665F0C8F" w14:textId="77777777" w:rsidTr="00213AF9">
        <w:tc>
          <w:tcPr>
            <w:tcW w:w="2149" w:type="pct"/>
            <w:hideMark/>
          </w:tcPr>
          <w:p w14:paraId="7F07AD8B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</w:tcPr>
          <w:p w14:paraId="778F736D" w14:textId="62864ECF" w:rsidR="00344004" w:rsidRPr="00213AF9" w:rsidRDefault="00095390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213AF9">
              <w:rPr>
                <w:rFonts w:asciiTheme="minorBidi" w:eastAsia="Cordia New" w:hAnsiTheme="minorBidi" w:cs="Cordia New"/>
                <w:sz w:val="28"/>
                <w:szCs w:val="28"/>
                <w:cs/>
                <w:lang w:val="en-US" w:bidi="th-TH"/>
              </w:rPr>
              <w:t>1</w:t>
            </w:r>
            <w:r w:rsidRPr="00213AF9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,</w:t>
            </w:r>
            <w:r w:rsidRPr="00213AF9">
              <w:rPr>
                <w:rFonts w:asciiTheme="minorBidi" w:eastAsia="Cordia New" w:hAnsiTheme="minorBidi" w:cs="Cordia New"/>
                <w:sz w:val="28"/>
                <w:szCs w:val="28"/>
                <w:cs/>
                <w:lang w:val="en-US" w:bidi="th-TH"/>
              </w:rPr>
              <w:t>419</w:t>
            </w:r>
            <w:r w:rsidRPr="00213AF9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,</w:t>
            </w:r>
            <w:r w:rsidRPr="00213AF9">
              <w:rPr>
                <w:rFonts w:asciiTheme="minorBidi" w:eastAsia="Cordia New" w:hAnsiTheme="minorBidi" w:cs="Cordia New"/>
                <w:sz w:val="28"/>
                <w:szCs w:val="28"/>
                <w:cs/>
                <w:lang w:val="en-US" w:bidi="th-TH"/>
              </w:rPr>
              <w:t>322</w:t>
            </w:r>
          </w:p>
        </w:tc>
        <w:tc>
          <w:tcPr>
            <w:tcW w:w="154" w:type="pct"/>
          </w:tcPr>
          <w:p w14:paraId="554C0C8A" w14:textId="41584F1E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6189F25B" w14:textId="33746EA4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1,166,344</w:t>
            </w:r>
          </w:p>
        </w:tc>
        <w:tc>
          <w:tcPr>
            <w:tcW w:w="143" w:type="pct"/>
          </w:tcPr>
          <w:p w14:paraId="0423804D" w14:textId="454F115B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60FDCB62" w14:textId="58766EE4" w:rsidR="00344004" w:rsidRPr="00C43471" w:rsidRDefault="004D4290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4D4290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</w:t>
            </w:r>
            <w:r w:rsidRPr="004D4290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4D4290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174</w:t>
            </w:r>
            <w:r w:rsidRPr="004D4290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4D4290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</w:t>
            </w:r>
            <w:r w:rsidR="00370FDE">
              <w:rPr>
                <w:rFonts w:asciiTheme="minorBidi" w:eastAsia="Cordia New" w:hAnsiTheme="minorBidi" w:cs="Cordia New"/>
                <w:sz w:val="28"/>
                <w:szCs w:val="28"/>
                <w:lang w:bidi="th-TH"/>
              </w:rPr>
              <w:t>80</w:t>
            </w:r>
          </w:p>
        </w:tc>
        <w:tc>
          <w:tcPr>
            <w:tcW w:w="152" w:type="pct"/>
          </w:tcPr>
          <w:p w14:paraId="03705E66" w14:textId="1990E1FB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8E222D5" w14:textId="44AC1F7D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974,046</w:t>
            </w:r>
          </w:p>
        </w:tc>
      </w:tr>
      <w:tr w:rsidR="00344004" w:rsidRPr="00C43471" w14:paraId="5308AAB6" w14:textId="77777777" w:rsidTr="00213AF9">
        <w:tc>
          <w:tcPr>
            <w:tcW w:w="2149" w:type="pct"/>
            <w:hideMark/>
          </w:tcPr>
          <w:p w14:paraId="6771B937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</w:tcPr>
          <w:p w14:paraId="4C5A9534" w14:textId="5CAEF7FE" w:rsidR="00344004" w:rsidRPr="00213AF9" w:rsidRDefault="00EE6815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213AF9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834,708</w:t>
            </w:r>
          </w:p>
        </w:tc>
        <w:tc>
          <w:tcPr>
            <w:tcW w:w="154" w:type="pct"/>
          </w:tcPr>
          <w:p w14:paraId="4A1AD889" w14:textId="026A5121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02F1E826" w14:textId="14C55EED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749,647</w:t>
            </w:r>
          </w:p>
        </w:tc>
        <w:tc>
          <w:tcPr>
            <w:tcW w:w="143" w:type="pct"/>
          </w:tcPr>
          <w:p w14:paraId="1563AE42" w14:textId="2363096E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2C20D327" w14:textId="781ECF3E" w:rsidR="00344004" w:rsidRPr="00C43471" w:rsidRDefault="00BB0058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BB0058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741</w:t>
            </w:r>
            <w:r w:rsidRPr="00BB005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BB0058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19</w:t>
            </w:r>
            <w:r w:rsidR="001F1573">
              <w:rPr>
                <w:rFonts w:asciiTheme="minorBidi" w:eastAsia="Cordia New" w:hAnsiTheme="minorBidi" w:cs="Cord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52" w:type="pct"/>
          </w:tcPr>
          <w:p w14:paraId="025139FE" w14:textId="078BF2A4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12A68F2" w14:textId="1A40C811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698,419</w:t>
            </w:r>
          </w:p>
        </w:tc>
      </w:tr>
      <w:tr w:rsidR="00344004" w:rsidRPr="00C43471" w14:paraId="172B782D" w14:textId="77777777" w:rsidTr="00213AF9">
        <w:tc>
          <w:tcPr>
            <w:tcW w:w="2149" w:type="pct"/>
          </w:tcPr>
          <w:p w14:paraId="0E89EBB2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</w:tcPr>
          <w:p w14:paraId="61D8E037" w14:textId="32DBF7CC" w:rsidR="00344004" w:rsidRPr="00213AF9" w:rsidRDefault="0067071D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213AF9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394,920</w:t>
            </w:r>
          </w:p>
        </w:tc>
        <w:tc>
          <w:tcPr>
            <w:tcW w:w="154" w:type="pct"/>
          </w:tcPr>
          <w:p w14:paraId="581E859B" w14:textId="7E0B475E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25F86D2B" w14:textId="72D7594D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264,657</w:t>
            </w:r>
          </w:p>
        </w:tc>
        <w:tc>
          <w:tcPr>
            <w:tcW w:w="143" w:type="pct"/>
          </w:tcPr>
          <w:p w14:paraId="4680C6A3" w14:textId="3ECC1AED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55514802" w14:textId="3279102F" w:rsidR="00344004" w:rsidRPr="00C43471" w:rsidRDefault="00BB0058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BB0058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171</w:t>
            </w:r>
            <w:r w:rsidRPr="00BB005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BB0058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591</w:t>
            </w:r>
          </w:p>
        </w:tc>
        <w:tc>
          <w:tcPr>
            <w:tcW w:w="152" w:type="pct"/>
          </w:tcPr>
          <w:p w14:paraId="2A446B0A" w14:textId="79745CF8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1DCB3135" w14:textId="4247FCDB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191,847</w:t>
            </w:r>
          </w:p>
        </w:tc>
      </w:tr>
      <w:tr w:rsidR="00344004" w:rsidRPr="00C43471" w14:paraId="44C104FD" w14:textId="77777777" w:rsidTr="00213AF9">
        <w:tc>
          <w:tcPr>
            <w:tcW w:w="2149" w:type="pct"/>
            <w:hideMark/>
          </w:tcPr>
          <w:p w14:paraId="79AE197B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47DC4" w14:textId="36C921A5" w:rsidR="00344004" w:rsidRPr="00213AF9" w:rsidRDefault="00870BB2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213AF9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102,763</w:t>
            </w:r>
          </w:p>
        </w:tc>
        <w:tc>
          <w:tcPr>
            <w:tcW w:w="154" w:type="pct"/>
          </w:tcPr>
          <w:p w14:paraId="5C799EF8" w14:textId="15EA6FBB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76F8" w14:textId="4A89C972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165,805</w:t>
            </w:r>
          </w:p>
        </w:tc>
        <w:tc>
          <w:tcPr>
            <w:tcW w:w="143" w:type="pct"/>
          </w:tcPr>
          <w:p w14:paraId="31E4F0FF" w14:textId="58B61A46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2581" w14:textId="3EB2C728" w:rsidR="00344004" w:rsidRPr="00C43471" w:rsidRDefault="00BB0058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BB0058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102</w:t>
            </w:r>
            <w:r w:rsidRPr="00BB005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BB0058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763</w:t>
            </w:r>
          </w:p>
        </w:tc>
        <w:tc>
          <w:tcPr>
            <w:tcW w:w="152" w:type="pct"/>
          </w:tcPr>
          <w:p w14:paraId="4EF1888D" w14:textId="5DAB6D67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5607" w14:textId="5EBC3EBD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165,804</w:t>
            </w:r>
          </w:p>
        </w:tc>
      </w:tr>
      <w:tr w:rsidR="00344004" w:rsidRPr="00C43471" w14:paraId="62EA9FD0" w14:textId="77777777" w:rsidTr="00213AF9">
        <w:trPr>
          <w:trHeight w:val="445"/>
        </w:trPr>
        <w:tc>
          <w:tcPr>
            <w:tcW w:w="2149" w:type="pct"/>
            <w:hideMark/>
          </w:tcPr>
          <w:p w14:paraId="3BE92B76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03C5AADA" w:rsidR="00344004" w:rsidRPr="00213AF9" w:rsidRDefault="00E16CCD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13AF9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2,751,713</w:t>
            </w:r>
          </w:p>
        </w:tc>
        <w:tc>
          <w:tcPr>
            <w:tcW w:w="154" w:type="pct"/>
            <w:vAlign w:val="bottom"/>
          </w:tcPr>
          <w:p w14:paraId="0BA5F12D" w14:textId="24A0516F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2301F89A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2,346,453</w:t>
            </w:r>
          </w:p>
        </w:tc>
        <w:tc>
          <w:tcPr>
            <w:tcW w:w="143" w:type="pct"/>
            <w:vAlign w:val="bottom"/>
          </w:tcPr>
          <w:p w14:paraId="4A791EFD" w14:textId="270FFDCD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39770FED" w:rsidR="00344004" w:rsidRPr="00D92B64" w:rsidRDefault="00BB0058" w:rsidP="0034400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B0058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BB005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BB0058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  <w:lang w:bidi="th-TH"/>
              </w:rPr>
              <w:t>189</w:t>
            </w:r>
            <w:r w:rsidRPr="00BB005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BB0058">
              <w:rPr>
                <w:rFonts w:asciiTheme="minorBidi" w:eastAsia="Cordia New" w:hAnsiTheme="minorBidi" w:cs="Cordia New"/>
                <w:b/>
                <w:bCs/>
                <w:sz w:val="28"/>
                <w:szCs w:val="28"/>
                <w:cs/>
                <w:lang w:bidi="th-TH"/>
              </w:rPr>
              <w:t>725</w:t>
            </w:r>
          </w:p>
        </w:tc>
        <w:tc>
          <w:tcPr>
            <w:tcW w:w="152" w:type="pct"/>
            <w:vAlign w:val="bottom"/>
          </w:tcPr>
          <w:p w14:paraId="4CDEF002" w14:textId="388F9C33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76BFC90D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2,030,116</w:t>
            </w:r>
          </w:p>
        </w:tc>
      </w:tr>
      <w:tr w:rsidR="00593C78" w:rsidRPr="006370C8" w14:paraId="203D8FC3" w14:textId="77777777" w:rsidTr="00250BAE">
        <w:trPr>
          <w:trHeight w:val="485"/>
        </w:trPr>
        <w:tc>
          <w:tcPr>
            <w:tcW w:w="2149" w:type="pct"/>
          </w:tcPr>
          <w:p w14:paraId="12D3AAED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0F347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91D8F1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3C497A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EDBA2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389B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6BF7020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15AA92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601C6019" w14:textId="77777777" w:rsidTr="008438D1">
        <w:trPr>
          <w:trHeight w:val="317"/>
        </w:trPr>
        <w:tc>
          <w:tcPr>
            <w:tcW w:w="2149" w:type="pct"/>
          </w:tcPr>
          <w:p w14:paraId="3768F32F" w14:textId="2390A7B3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0F37EEE8" w14:textId="5187355B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FD4F0D4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323" w:type="pct"/>
            <w:gridSpan w:val="3"/>
            <w:tcBorders>
              <w:left w:val="nil"/>
              <w:right w:val="nil"/>
            </w:tcBorders>
          </w:tcPr>
          <w:p w14:paraId="75372892" w14:textId="2A5CAF09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6370C8" w14:paraId="1FC3E7F2" w14:textId="77777777" w:rsidTr="008438D1">
        <w:trPr>
          <w:trHeight w:val="362"/>
        </w:trPr>
        <w:tc>
          <w:tcPr>
            <w:tcW w:w="2149" w:type="pct"/>
          </w:tcPr>
          <w:p w14:paraId="7187A3BC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</w:tcPr>
          <w:p w14:paraId="7BA15230" w14:textId="698B84B4" w:rsidR="00593C78" w:rsidRPr="005D622E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4" w:type="pct"/>
          </w:tcPr>
          <w:p w14:paraId="76DAF50B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48F79FB5" w14:textId="3D484F52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5EB6AE35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145FDB9" w14:textId="1FA5CF42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2" w:type="pct"/>
          </w:tcPr>
          <w:p w14:paraId="15236D3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0B2183A4" w14:textId="021B662B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93C78" w:rsidRPr="006370C8" w14:paraId="176F3E1A" w14:textId="77777777" w:rsidTr="008438D1">
        <w:trPr>
          <w:trHeight w:val="344"/>
        </w:trPr>
        <w:tc>
          <w:tcPr>
            <w:tcW w:w="2149" w:type="pct"/>
          </w:tcPr>
          <w:p w14:paraId="124D3271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1" w:type="pct"/>
            <w:gridSpan w:val="7"/>
            <w:tcBorders>
              <w:left w:val="nil"/>
              <w:right w:val="nil"/>
            </w:tcBorders>
          </w:tcPr>
          <w:p w14:paraId="24818244" w14:textId="28FEE4FA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6370C8" w14:paraId="0619C17F" w14:textId="77777777" w:rsidTr="00CE1556">
        <w:trPr>
          <w:trHeight w:val="389"/>
        </w:trPr>
        <w:tc>
          <w:tcPr>
            <w:tcW w:w="2149" w:type="pct"/>
          </w:tcPr>
          <w:p w14:paraId="647FD8ED" w14:textId="28A13D89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17B1F7A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176AFA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13DD91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CBEE489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2521BAE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02FCE018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3A2DB230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4F7E2751" w14:textId="77777777" w:rsidTr="009D0C82">
        <w:trPr>
          <w:trHeight w:val="362"/>
        </w:trPr>
        <w:tc>
          <w:tcPr>
            <w:tcW w:w="2149" w:type="pct"/>
          </w:tcPr>
          <w:p w14:paraId="6997CA4E" w14:textId="4CC2860A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7F38F889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47A396A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9D8753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1691C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CE47435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34B166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42A8597F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303FDFE0" w14:textId="77777777" w:rsidTr="009D0C82">
        <w:trPr>
          <w:trHeight w:val="425"/>
        </w:trPr>
        <w:tc>
          <w:tcPr>
            <w:tcW w:w="2149" w:type="pct"/>
          </w:tcPr>
          <w:p w14:paraId="59B73F14" w14:textId="5D9CFC3B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65FBB9C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130D7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46F95A7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1049D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6EDA94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684D3E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00C2122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006B3E" w:rsidRPr="006370C8" w14:paraId="29669AA5" w14:textId="77777777" w:rsidTr="008D2B96">
        <w:trPr>
          <w:trHeight w:val="362"/>
        </w:trPr>
        <w:tc>
          <w:tcPr>
            <w:tcW w:w="2149" w:type="pct"/>
          </w:tcPr>
          <w:p w14:paraId="6FC6E14E" w14:textId="6A855207" w:rsidR="00006B3E" w:rsidRPr="006370C8" w:rsidRDefault="00006B3E" w:rsidP="00006B3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</w:tcPr>
          <w:p w14:paraId="3BBE6260" w14:textId="221E6A1F" w:rsidR="00006B3E" w:rsidRPr="006370C8" w:rsidRDefault="00006B3E" w:rsidP="00006B3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11D0CC3A" w14:textId="77777777" w:rsidR="00006B3E" w:rsidRPr="006370C8" w:rsidRDefault="00006B3E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12378E43" w14:textId="14D3F303" w:rsidR="00006B3E" w:rsidRPr="00DA1891" w:rsidRDefault="00006B3E" w:rsidP="00006B3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785954DD" w14:textId="77777777" w:rsidR="00006B3E" w:rsidRPr="006370C8" w:rsidRDefault="00006B3E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61988CA" w14:textId="23627FF7" w:rsidR="00006B3E" w:rsidRPr="006370C8" w:rsidRDefault="00006B3E" w:rsidP="00006B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6CA17370" w14:textId="77777777" w:rsidR="00006B3E" w:rsidRPr="006370C8" w:rsidRDefault="00006B3E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08D68986" w14:textId="68B5D969" w:rsidR="00006B3E" w:rsidRPr="00C33E29" w:rsidRDefault="00006B3E" w:rsidP="00006B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A02D71" w:rsidRPr="006370C8" w14:paraId="092D8A2B" w14:textId="77777777" w:rsidTr="00821E9E">
        <w:trPr>
          <w:trHeight w:val="362"/>
        </w:trPr>
        <w:tc>
          <w:tcPr>
            <w:tcW w:w="2149" w:type="pct"/>
          </w:tcPr>
          <w:p w14:paraId="41EE922B" w14:textId="7B60CEE5" w:rsidR="00A02D71" w:rsidRPr="00E36E38" w:rsidRDefault="00D53751" w:rsidP="00006B3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6A6318" w14:textId="38581AD2" w:rsidR="00A02D71" w:rsidRPr="003334D6" w:rsidRDefault="00F82E77" w:rsidP="00006B3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334D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785,025</w:t>
            </w:r>
          </w:p>
        </w:tc>
        <w:tc>
          <w:tcPr>
            <w:tcW w:w="154" w:type="pct"/>
            <w:vAlign w:val="bottom"/>
          </w:tcPr>
          <w:p w14:paraId="24688A01" w14:textId="77777777" w:rsidR="00A02D71" w:rsidRPr="003334D6" w:rsidRDefault="00A02D71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830C9F" w14:textId="137F5B88" w:rsidR="00A02D71" w:rsidRPr="003334D6" w:rsidRDefault="003334D6" w:rsidP="00006B3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334D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856,536</w:t>
            </w:r>
          </w:p>
        </w:tc>
        <w:tc>
          <w:tcPr>
            <w:tcW w:w="143" w:type="pct"/>
            <w:vAlign w:val="bottom"/>
          </w:tcPr>
          <w:p w14:paraId="13881BD0" w14:textId="77777777" w:rsidR="00A02D71" w:rsidRPr="003334D6" w:rsidRDefault="00A02D71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9FAB30" w14:textId="34AC3936" w:rsidR="00A02D71" w:rsidRPr="003334D6" w:rsidRDefault="000336C6" w:rsidP="00006B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3334D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813,910</w:t>
            </w:r>
          </w:p>
        </w:tc>
        <w:tc>
          <w:tcPr>
            <w:tcW w:w="152" w:type="pct"/>
            <w:vAlign w:val="bottom"/>
          </w:tcPr>
          <w:p w14:paraId="73774C37" w14:textId="77777777" w:rsidR="00A02D71" w:rsidRPr="003334D6" w:rsidRDefault="00A02D71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3DCE1" w14:textId="7479A24B" w:rsidR="00A02D71" w:rsidRPr="003334D6" w:rsidRDefault="003334D6" w:rsidP="00006B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3334D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890,300</w:t>
            </w:r>
          </w:p>
        </w:tc>
      </w:tr>
      <w:tr w:rsidR="00006B3E" w:rsidRPr="006370C8" w14:paraId="23A514C2" w14:textId="77777777" w:rsidTr="00821E9E">
        <w:trPr>
          <w:trHeight w:val="445"/>
        </w:trPr>
        <w:tc>
          <w:tcPr>
            <w:tcW w:w="2149" w:type="pct"/>
            <w:vAlign w:val="bottom"/>
          </w:tcPr>
          <w:p w14:paraId="0014E354" w14:textId="263F31F8" w:rsidR="00006B3E" w:rsidRPr="006370C8" w:rsidRDefault="009F0DB9" w:rsidP="00006B3E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สำหรับงวดหกเดือนสิ้นสุดวันที่ </w:t>
            </w:r>
            <w:r w:rsidR="007117E5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117E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1D034" w14:textId="72AD218A" w:rsidR="00006B3E" w:rsidRPr="0008110F" w:rsidRDefault="00E16CCD" w:rsidP="00006B3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16CC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1,308,</w:t>
            </w:r>
            <w:r w:rsidR="00434B53" w:rsidRPr="00434B5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853</w:t>
            </w:r>
          </w:p>
        </w:tc>
        <w:tc>
          <w:tcPr>
            <w:tcW w:w="154" w:type="pct"/>
            <w:vAlign w:val="bottom"/>
          </w:tcPr>
          <w:p w14:paraId="0F7D27B2" w14:textId="77777777" w:rsidR="00006B3E" w:rsidRPr="006370C8" w:rsidRDefault="00006B3E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89FBF" w14:textId="4446FCD6" w:rsidR="00006B3E" w:rsidRPr="005E432E" w:rsidRDefault="00DC188F" w:rsidP="00006B3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C188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1,918,055</w:t>
            </w:r>
          </w:p>
        </w:tc>
        <w:tc>
          <w:tcPr>
            <w:tcW w:w="143" w:type="pct"/>
            <w:vAlign w:val="bottom"/>
          </w:tcPr>
          <w:p w14:paraId="7BC5322F" w14:textId="77777777" w:rsidR="00006B3E" w:rsidRPr="006370C8" w:rsidRDefault="00006B3E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32012" w14:textId="45950253" w:rsidR="00006B3E" w:rsidRPr="00D34822" w:rsidRDefault="00D92B64" w:rsidP="00006B3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D92B6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1,336,781</w:t>
            </w:r>
          </w:p>
        </w:tc>
        <w:tc>
          <w:tcPr>
            <w:tcW w:w="152" w:type="pct"/>
            <w:vAlign w:val="bottom"/>
          </w:tcPr>
          <w:p w14:paraId="79923B10" w14:textId="77777777" w:rsidR="00006B3E" w:rsidRPr="006370C8" w:rsidRDefault="00006B3E" w:rsidP="00006B3E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0BD8F" w14:textId="55A24D8E" w:rsidR="00006B3E" w:rsidRPr="00C33E29" w:rsidRDefault="00E61BF0" w:rsidP="00006B3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61BF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1,993,568</w:t>
            </w:r>
          </w:p>
        </w:tc>
      </w:tr>
    </w:tbl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566F1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74621140" w:rsidR="00F268DA" w:rsidRPr="00C43471" w:rsidRDefault="007A5F01" w:rsidP="00F268DA">
      <w:pPr>
        <w:ind w:left="540" w:hanging="180"/>
        <w:jc w:val="thaiDistribute"/>
        <w:rPr>
          <w:rFonts w:asciiTheme="minorBidi" w:hAnsiTheme="minorBidi" w:cstheme="minorBidi"/>
        </w:rPr>
      </w:pPr>
      <w:r>
        <w:rPr>
          <w:rFonts w:asciiTheme="minorBidi" w:eastAsia="Cordia New" w:hAnsiTheme="minorBidi" w:cstheme="minorBidi"/>
          <w:sz w:val="28"/>
          <w:szCs w:val="28"/>
        </w:rPr>
        <w:t xml:space="preserve">    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311937">
        <w:rPr>
          <w:rFonts w:asciiTheme="minorBidi" w:eastAsia="Cordia New" w:hAnsiTheme="minorBidi" w:cstheme="minorBidi"/>
          <w:sz w:val="28"/>
          <w:szCs w:val="28"/>
        </w:rPr>
        <w:t>0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311937">
        <w:rPr>
          <w:rFonts w:asciiTheme="minorBidi" w:eastAsia="Cordia New" w:hAnsiTheme="minorBidi" w:cstheme="minorBidi" w:hint="cs"/>
          <w:sz w:val="28"/>
          <w:szCs w:val="28"/>
          <w:cs/>
        </w:rPr>
        <w:t>มิถุนายน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A81516">
        <w:rPr>
          <w:rFonts w:asciiTheme="minorBidi" w:eastAsia="Cordia New" w:hAnsiTheme="minorBidi" w:cstheme="minorBidi"/>
          <w:sz w:val="28"/>
          <w:szCs w:val="28"/>
        </w:rPr>
        <w:t>9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A81516">
        <w:rPr>
          <w:rFonts w:asciiTheme="minorBidi" w:eastAsia="Cordia New" w:hAnsiTheme="minorBidi" w:cstheme="minorBidi"/>
          <w:sz w:val="28"/>
          <w:szCs w:val="28"/>
        </w:rPr>
        <w:t>8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7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720"/>
        <w:gridCol w:w="180"/>
        <w:gridCol w:w="720"/>
        <w:gridCol w:w="180"/>
        <w:gridCol w:w="1170"/>
        <w:gridCol w:w="180"/>
        <w:gridCol w:w="1154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808"/>
        <w:gridCol w:w="182"/>
        <w:gridCol w:w="932"/>
      </w:tblGrid>
      <w:tr w:rsidR="00E402CA" w:rsidRPr="00E36E38" w14:paraId="6F4CB6D4" w14:textId="77777777" w:rsidTr="00700D51">
        <w:trPr>
          <w:cantSplit/>
          <w:trHeight w:val="288"/>
          <w:tblHeader/>
        </w:trPr>
        <w:tc>
          <w:tcPr>
            <w:tcW w:w="1800" w:type="dxa"/>
            <w:vAlign w:val="bottom"/>
          </w:tcPr>
          <w:p w14:paraId="68D19D7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91C9C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nil"/>
            </w:tcBorders>
            <w:vAlign w:val="bottom"/>
          </w:tcPr>
          <w:p w14:paraId="0FF7777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AF00B3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nil"/>
            </w:tcBorders>
            <w:vAlign w:val="bottom"/>
          </w:tcPr>
          <w:p w14:paraId="0BBA9F2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17889F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58" w:type="dxa"/>
            <w:gridSpan w:val="15"/>
            <w:tcBorders>
              <w:bottom w:val="nil"/>
            </w:tcBorders>
          </w:tcPr>
          <w:p w14:paraId="58527B3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402CA" w:rsidRPr="00E36E38" w14:paraId="26F8AECF" w14:textId="77777777" w:rsidTr="00700D51">
        <w:trPr>
          <w:cantSplit/>
          <w:trHeight w:val="549"/>
          <w:tblHeader/>
        </w:trPr>
        <w:tc>
          <w:tcPr>
            <w:tcW w:w="1800" w:type="dxa"/>
            <w:vAlign w:val="bottom"/>
          </w:tcPr>
          <w:p w14:paraId="6D0ECD6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EB3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620" w:type="dxa"/>
            <w:gridSpan w:val="3"/>
            <w:tcBorders>
              <w:top w:val="nil"/>
              <w:bottom w:val="nil"/>
            </w:tcBorders>
            <w:vAlign w:val="bottom"/>
          </w:tcPr>
          <w:p w14:paraId="3902EDB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06720A2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5BD0C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14:paraId="10661C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853735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47CA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6C78B68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DFF85E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EC0CA8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4527891F" w14:textId="77777777" w:rsidR="00E402CA" w:rsidRPr="00E36E38" w:rsidRDefault="00E402CA" w:rsidP="0075484A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8C4348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1F860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66652E0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2A3B5E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8761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22" w:type="dxa"/>
            <w:gridSpan w:val="3"/>
            <w:tcBorders>
              <w:top w:val="nil"/>
              <w:bottom w:val="nil"/>
            </w:tcBorders>
            <w:vAlign w:val="bottom"/>
          </w:tcPr>
          <w:p w14:paraId="7DA7BC8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311937" w:rsidRPr="00E36E38" w14:paraId="741013F4" w14:textId="77777777" w:rsidTr="00E72155">
        <w:trPr>
          <w:cantSplit/>
          <w:trHeight w:val="180"/>
          <w:tblHeader/>
        </w:trPr>
        <w:tc>
          <w:tcPr>
            <w:tcW w:w="1800" w:type="dxa"/>
            <w:vAlign w:val="bottom"/>
          </w:tcPr>
          <w:p w14:paraId="2D57095A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867A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7AF0FC" w14:textId="6A182A1B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3D221E1" w14:textId="30DA45F2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6B49ECC8" w14:textId="36E00EEE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0D953E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61E864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01D0299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3A23243F" w14:textId="43C7D956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24B9E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5EA469B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27A36D78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318BD839" w14:textId="43AB612C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F2C4DE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A0E1FD2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6AE7A503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68776165" w14:textId="52AB35F5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E05D59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EC4FB0B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5DFC935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2869EA43" w14:textId="5536EBF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24CD865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45F80E2E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5844C543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59165C2D" w14:textId="73F425F1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9DB211C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095B21A5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0826791B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76921C31" w14:textId="4700C332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E5068A7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00FAA0FE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9FEF18A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4DCBBB63" w14:textId="2746826B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0B450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7BD00995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770C98A7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16721165" w14:textId="394944DE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112093D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9061EA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14093231" w14:textId="77777777" w:rsidR="00311937" w:rsidRPr="00C43471" w:rsidRDefault="00311937" w:rsidP="003119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1BF92FD2" w14:textId="1FA24E23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AC49C8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35180103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74EBA2BC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099743DE" w14:textId="0ECEED8D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1356B2" w14:textId="77777777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9CA7998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7A7C76F" w14:textId="77777777" w:rsidR="00311937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7FF1A33B" w14:textId="11862005" w:rsidR="00311937" w:rsidRPr="00E36E38" w:rsidRDefault="00311937" w:rsidP="003119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</w:tr>
      <w:tr w:rsidR="008F23FC" w:rsidRPr="00E36E38" w14:paraId="47DFCA76" w14:textId="77777777" w:rsidTr="00700D51">
        <w:trPr>
          <w:cantSplit/>
          <w:trHeight w:val="314"/>
          <w:tblHeader/>
        </w:trPr>
        <w:tc>
          <w:tcPr>
            <w:tcW w:w="1800" w:type="dxa"/>
            <w:vAlign w:val="bottom"/>
          </w:tcPr>
          <w:p w14:paraId="27DA6BDB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687FE9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</w:tcBorders>
          </w:tcPr>
          <w:p w14:paraId="20FFCED6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top w:val="nil"/>
            </w:tcBorders>
          </w:tcPr>
          <w:p w14:paraId="10AE9C45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40" w:type="dxa"/>
            <w:gridSpan w:val="19"/>
            <w:tcBorders>
              <w:top w:val="nil"/>
            </w:tcBorders>
          </w:tcPr>
          <w:p w14:paraId="15ADCEB6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F23FC" w:rsidRPr="00E36E38" w14:paraId="2FDCE8A4" w14:textId="77777777" w:rsidTr="00E72155">
        <w:trPr>
          <w:cantSplit/>
          <w:trHeight w:val="248"/>
        </w:trPr>
        <w:tc>
          <w:tcPr>
            <w:tcW w:w="1800" w:type="dxa"/>
            <w:vAlign w:val="bottom"/>
          </w:tcPr>
          <w:p w14:paraId="6F66E4BF" w14:textId="77777777" w:rsidR="008F23FC" w:rsidRPr="00E36E38" w:rsidRDefault="008F23FC" w:rsidP="008F23F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  <w:vAlign w:val="bottom"/>
          </w:tcPr>
          <w:p w14:paraId="59626DAB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1623BF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61C1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4FB588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3F7D4" w14:textId="77777777" w:rsidR="008F23FC" w:rsidRPr="00E36E38" w:rsidRDefault="008F23FC" w:rsidP="008F23F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77362F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6B5CA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158E504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A56B41B" w14:textId="77777777" w:rsidR="008F23FC" w:rsidRPr="00E36E38" w:rsidRDefault="008F23FC" w:rsidP="008F23F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4827A1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A2531B0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FF023D8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A9C1FDD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127F27A5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320ADE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</w:tcPr>
          <w:p w14:paraId="07BD0D6E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8EE81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3A2B7E3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4753E08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D98616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3F9B0EB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1D04E05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1E5F10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</w:tcPr>
          <w:p w14:paraId="2B31C846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D92B64" w:rsidRPr="00E36E38" w14:paraId="00BBF766" w14:textId="77777777" w:rsidTr="00DE0BB5">
        <w:trPr>
          <w:cantSplit/>
          <w:trHeight w:val="746"/>
        </w:trPr>
        <w:tc>
          <w:tcPr>
            <w:tcW w:w="1800" w:type="dxa"/>
            <w:vAlign w:val="bottom"/>
          </w:tcPr>
          <w:p w14:paraId="48D5B2CB" w14:textId="77777777" w:rsidR="00D92B64" w:rsidRPr="00E36E38" w:rsidRDefault="00D92B64" w:rsidP="00D92B64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49390012" w14:textId="005B806C" w:rsidR="00D92B64" w:rsidRPr="00E36E38" w:rsidRDefault="00D92B64" w:rsidP="00D92B64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2AC482B7" w14:textId="77777777" w:rsidR="00D92B64" w:rsidRPr="00E36E38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FD76798" w14:textId="4A0EDEBC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  <w:vAlign w:val="bottom"/>
          </w:tcPr>
          <w:p w14:paraId="15AE0624" w14:textId="77777777" w:rsidR="00D92B64" w:rsidRPr="00EB5A73" w:rsidRDefault="00D92B64" w:rsidP="00D92B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2E5756" w14:textId="77777777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</w:tcPr>
          <w:p w14:paraId="1CD96A4B" w14:textId="77777777" w:rsidR="00D92B64" w:rsidRPr="00EB5A73" w:rsidRDefault="00D92B64" w:rsidP="00D92B6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CF6FE0" w14:textId="793E41AD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4003B9CB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9FB7D48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14:paraId="70021981" w14:textId="77777777" w:rsidR="00D92B64" w:rsidRPr="00E36E38" w:rsidRDefault="00D92B64" w:rsidP="00D92B6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6EB7" w14:textId="6F60CDEF" w:rsidR="00D92B64" w:rsidRPr="00E36E38" w:rsidRDefault="004C4F60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4C4F60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8,333</w:t>
            </w:r>
          </w:p>
        </w:tc>
        <w:tc>
          <w:tcPr>
            <w:tcW w:w="179" w:type="dxa"/>
          </w:tcPr>
          <w:p w14:paraId="683917E7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E650" w14:textId="49EC3321" w:rsidR="00D92B64" w:rsidRPr="00E36E38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8,203</w:t>
            </w:r>
          </w:p>
        </w:tc>
        <w:tc>
          <w:tcPr>
            <w:tcW w:w="178" w:type="dxa"/>
          </w:tcPr>
          <w:p w14:paraId="2DCE6C65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32136BB" w14:textId="63251DB5" w:rsidR="00D92B64" w:rsidRPr="00E36E38" w:rsidRDefault="00B622EA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622E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(641)</w:t>
            </w:r>
          </w:p>
        </w:tc>
        <w:tc>
          <w:tcPr>
            <w:tcW w:w="181" w:type="dxa"/>
            <w:vAlign w:val="bottom"/>
          </w:tcPr>
          <w:p w14:paraId="0C3D8E2F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30846A48" w14:textId="12AD90CC" w:rsidR="00D92B64" w:rsidRPr="00E36E38" w:rsidRDefault="00D92B64" w:rsidP="00D92B6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0" w:type="dxa"/>
            <w:vAlign w:val="bottom"/>
          </w:tcPr>
          <w:p w14:paraId="62EE1163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21DFCDF" w14:textId="050CA2F4" w:rsidR="00D92B64" w:rsidRPr="00E36E38" w:rsidRDefault="00B622EA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622E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7,692</w:t>
            </w:r>
          </w:p>
        </w:tc>
        <w:tc>
          <w:tcPr>
            <w:tcW w:w="185" w:type="dxa"/>
            <w:vAlign w:val="bottom"/>
          </w:tcPr>
          <w:p w14:paraId="337AE528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B609D3" w14:textId="71E2F626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7,744</w:t>
            </w:r>
          </w:p>
        </w:tc>
        <w:tc>
          <w:tcPr>
            <w:tcW w:w="180" w:type="dxa"/>
          </w:tcPr>
          <w:p w14:paraId="3EA39268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43486CF" w14:textId="509B63D4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2483AD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29DC3A79" w14:textId="2D8C4DEE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D92B64" w:rsidRPr="00E36E38" w14:paraId="5722102B" w14:textId="77777777" w:rsidTr="00DE0BB5">
        <w:trPr>
          <w:cantSplit/>
          <w:trHeight w:val="460"/>
        </w:trPr>
        <w:tc>
          <w:tcPr>
            <w:tcW w:w="1800" w:type="dxa"/>
            <w:vAlign w:val="bottom"/>
          </w:tcPr>
          <w:p w14:paraId="460EA373" w14:textId="150786EF" w:rsidR="00D92B64" w:rsidRPr="00E36E38" w:rsidRDefault="00D92B64" w:rsidP="00D92B64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M.C.S. - JAPAN </w:t>
            </w:r>
            <w:r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Co., Ltd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3AA150BD" w14:textId="77777777" w:rsidR="00D92B64" w:rsidRPr="00E36E38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720" w:type="dxa"/>
            <w:vAlign w:val="bottom"/>
          </w:tcPr>
          <w:p w14:paraId="59A33F6C" w14:textId="3783B641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  <w:vAlign w:val="bottom"/>
          </w:tcPr>
          <w:p w14:paraId="66C4E720" w14:textId="77777777" w:rsidR="00D92B64" w:rsidRPr="00EB5A73" w:rsidRDefault="00D92B64" w:rsidP="00D92B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E3AF1C" w14:textId="77777777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</w:tcPr>
          <w:p w14:paraId="7BC1A201" w14:textId="77777777" w:rsidR="00D92B64" w:rsidRPr="00EB5A73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710297" w14:textId="646A8075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607D2901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3C9AF683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1FEFCFB1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7372" w14:textId="2918B181" w:rsidR="00D92B64" w:rsidRPr="00E36E38" w:rsidRDefault="004C4F60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4C4F60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9,910</w:t>
            </w:r>
          </w:p>
        </w:tc>
        <w:tc>
          <w:tcPr>
            <w:tcW w:w="179" w:type="dxa"/>
          </w:tcPr>
          <w:p w14:paraId="5BFCB474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B065" w14:textId="10C31F74" w:rsidR="00D92B64" w:rsidRPr="00E36E38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9,756</w:t>
            </w:r>
          </w:p>
        </w:tc>
        <w:tc>
          <w:tcPr>
            <w:tcW w:w="178" w:type="dxa"/>
          </w:tcPr>
          <w:p w14:paraId="0AB2B589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4EB0E02" w14:textId="21F198D9" w:rsidR="00D92B64" w:rsidRPr="00E36E38" w:rsidRDefault="00B622EA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8850FE8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33C0256D" w14:textId="24E01F75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68A0E2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1F0F995" w14:textId="23401E49" w:rsidR="00D92B64" w:rsidRPr="00E36E38" w:rsidRDefault="00B622EA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622E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9,910</w:t>
            </w:r>
          </w:p>
        </w:tc>
        <w:tc>
          <w:tcPr>
            <w:tcW w:w="185" w:type="dxa"/>
            <w:vAlign w:val="bottom"/>
          </w:tcPr>
          <w:p w14:paraId="74A3B027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A9BF01" w14:textId="39B949A2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9,756</w:t>
            </w:r>
          </w:p>
        </w:tc>
        <w:tc>
          <w:tcPr>
            <w:tcW w:w="180" w:type="dxa"/>
          </w:tcPr>
          <w:p w14:paraId="7911667F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B960DE0" w14:textId="745196C0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69F080B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0E045448" w14:textId="4B014D56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D92B64" w:rsidRPr="00E36E38" w14:paraId="39CA94B0" w14:textId="77777777" w:rsidTr="00046DD2">
        <w:trPr>
          <w:cantSplit/>
          <w:trHeight w:val="409"/>
        </w:trPr>
        <w:tc>
          <w:tcPr>
            <w:tcW w:w="1800" w:type="dxa"/>
            <w:tcBorders>
              <w:bottom w:val="nil"/>
            </w:tcBorders>
            <w:vAlign w:val="bottom"/>
          </w:tcPr>
          <w:p w14:paraId="52431448" w14:textId="77777777" w:rsidR="00D92B64" w:rsidRDefault="00D92B64" w:rsidP="00D92B64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</w:p>
          <w:p w14:paraId="50D31C6F" w14:textId="6A3D863F" w:rsidR="00D92B64" w:rsidRPr="00E36E38" w:rsidRDefault="00D92B64" w:rsidP="00D92B64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Co., Ltd.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DF6ADDB" w14:textId="77777777" w:rsidR="00D92B64" w:rsidRPr="00E36E38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B789B1B" w14:textId="52F39AED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CE3078B" w14:textId="77777777" w:rsidR="00D92B64" w:rsidRPr="00EB5A73" w:rsidRDefault="00D92B64" w:rsidP="00D92B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A523D5" w14:textId="77777777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</w:tcPr>
          <w:p w14:paraId="065C6F09" w14:textId="77777777" w:rsidR="00D92B64" w:rsidRPr="00EB5A73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1C58C7" w14:textId="64CEF705" w:rsidR="00D92B64" w:rsidRPr="00EB5A73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186A017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4B84501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5C3C2F79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1565" w14:textId="702D5E00" w:rsidR="00D92B64" w:rsidRPr="00E36E38" w:rsidRDefault="004C4F60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4C4F60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127,980</w:t>
            </w:r>
          </w:p>
        </w:tc>
        <w:tc>
          <w:tcPr>
            <w:tcW w:w="179" w:type="dxa"/>
            <w:tcBorders>
              <w:bottom w:val="nil"/>
            </w:tcBorders>
          </w:tcPr>
          <w:p w14:paraId="7A9F6E66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2D6C" w14:textId="4676FDDA" w:rsidR="00D92B64" w:rsidRPr="00E36E38" w:rsidRDefault="00D92B64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125,992</w:t>
            </w:r>
          </w:p>
        </w:tc>
        <w:tc>
          <w:tcPr>
            <w:tcW w:w="178" w:type="dxa"/>
            <w:tcBorders>
              <w:bottom w:val="nil"/>
            </w:tcBorders>
          </w:tcPr>
          <w:p w14:paraId="31EA7781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AF75F97" w14:textId="4C818C7B" w:rsidR="00D92B64" w:rsidRPr="00E36E38" w:rsidRDefault="00B622EA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1AE185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554A97F6" w14:textId="01408D07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9B4A0BE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118773D7" w14:textId="694CE5A2" w:rsidR="00D92B64" w:rsidRPr="00E36E38" w:rsidRDefault="00B622EA" w:rsidP="00D92B64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B622EA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127,980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73B847" w14:textId="77777777" w:rsidR="00D92B64" w:rsidRPr="00E36E38" w:rsidRDefault="00D92B64" w:rsidP="00D92B64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7145F9" w14:textId="0D33BAF4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125,992</w:t>
            </w:r>
          </w:p>
        </w:tc>
        <w:tc>
          <w:tcPr>
            <w:tcW w:w="180" w:type="dxa"/>
            <w:tcBorders>
              <w:bottom w:val="nil"/>
            </w:tcBorders>
          </w:tcPr>
          <w:p w14:paraId="3296348E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76AEFEC" w14:textId="791142AD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6C82FD62" w14:textId="77777777" w:rsidR="00D92B64" w:rsidRPr="00E36E38" w:rsidRDefault="00D92B64" w:rsidP="00D92B6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83F91D5" w14:textId="76201003" w:rsidR="00D92B64" w:rsidRPr="00E36E38" w:rsidRDefault="00D92B64" w:rsidP="00D92B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8F23FC" w:rsidRPr="00E36E38" w14:paraId="103FBEAC" w14:textId="77777777" w:rsidTr="008B12BD">
        <w:trPr>
          <w:cantSplit/>
          <w:trHeight w:val="187"/>
        </w:trPr>
        <w:tc>
          <w:tcPr>
            <w:tcW w:w="1800" w:type="dxa"/>
            <w:tcBorders>
              <w:bottom w:val="nil"/>
            </w:tcBorders>
            <w:vAlign w:val="bottom"/>
          </w:tcPr>
          <w:p w14:paraId="2BB6E49A" w14:textId="77777777" w:rsidR="008F23FC" w:rsidRPr="00E36E38" w:rsidRDefault="008F23FC" w:rsidP="008F23FC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14:paraId="226CB86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FEBBDD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1DF645B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219E32F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2D39A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0A4CCA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630889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2EF422CE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66E8112D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7CB1A" w14:textId="78F9DF2D" w:rsidR="008F23FC" w:rsidRPr="00E36E38" w:rsidRDefault="004C4F60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4C4F60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146,223</w:t>
            </w:r>
          </w:p>
        </w:tc>
        <w:tc>
          <w:tcPr>
            <w:tcW w:w="179" w:type="dxa"/>
            <w:tcBorders>
              <w:bottom w:val="nil"/>
            </w:tcBorders>
          </w:tcPr>
          <w:p w14:paraId="2A67A9E5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D7CFF" w14:textId="2BC77E3A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143,951</w:t>
            </w:r>
          </w:p>
        </w:tc>
        <w:tc>
          <w:tcPr>
            <w:tcW w:w="178" w:type="dxa"/>
            <w:tcBorders>
              <w:bottom w:val="nil"/>
            </w:tcBorders>
          </w:tcPr>
          <w:p w14:paraId="62E1356D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B7AEC" w14:textId="5D9BBE80" w:rsidR="008F23FC" w:rsidRPr="00E36E38" w:rsidRDefault="00B622EA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B622EA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(641)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D37B841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46DA8" w14:textId="4FC44CF4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80F89EB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AC594" w14:textId="471D46F8" w:rsidR="008F23FC" w:rsidRPr="00E36E38" w:rsidRDefault="00A34FBB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A34FBB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145,582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5EEA83FF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6C78B" w14:textId="1F8833E0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143,492</w:t>
            </w:r>
          </w:p>
        </w:tc>
        <w:tc>
          <w:tcPr>
            <w:tcW w:w="180" w:type="dxa"/>
            <w:tcBorders>
              <w:bottom w:val="nil"/>
            </w:tcBorders>
          </w:tcPr>
          <w:p w14:paraId="7BB20DA3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78C226DD" w14:textId="47348F92" w:rsidR="008F23FC" w:rsidRPr="00E36E38" w:rsidRDefault="00BB0CEF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4B59E7D7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320112D" w14:textId="77777777" w:rsidR="008F23FC" w:rsidRPr="00E36E38" w:rsidRDefault="008F23FC" w:rsidP="00CC28B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FC510C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34BE23C2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7D6EA09D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8"/>
        <w:gridCol w:w="783"/>
        <w:gridCol w:w="1710"/>
        <w:gridCol w:w="269"/>
        <w:gridCol w:w="1675"/>
      </w:tblGrid>
      <w:tr w:rsidR="00363059" w:rsidRPr="00C43471" w14:paraId="00F600F5" w14:textId="77777777" w:rsidTr="00183563">
        <w:trPr>
          <w:trHeight w:val="659"/>
        </w:trPr>
        <w:tc>
          <w:tcPr>
            <w:tcW w:w="2574" w:type="pct"/>
          </w:tcPr>
          <w:p w14:paraId="2E7A4F8B" w14:textId="77777777" w:rsidR="00363059" w:rsidRPr="00C43471" w:rsidRDefault="00363059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" w:type="pct"/>
          </w:tcPr>
          <w:p w14:paraId="254A44B7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472F752A" w14:textId="317E1EEC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183563">
        <w:trPr>
          <w:trHeight w:val="87"/>
        </w:trPr>
        <w:tc>
          <w:tcPr>
            <w:tcW w:w="2574" w:type="pct"/>
          </w:tcPr>
          <w:p w14:paraId="16049F93" w14:textId="63CF60C9" w:rsidR="001D2F9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8" w:type="pct"/>
          </w:tcPr>
          <w:p w14:paraId="4A6A97A7" w14:textId="77777777" w:rsidR="001D2F97" w:rsidRPr="00C43471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</w:tcPr>
          <w:p w14:paraId="7648C5EB" w14:textId="74C922B4" w:rsidR="001D2F97" w:rsidRPr="00745F66" w:rsidRDefault="00911CF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C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268C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268C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11CF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669D8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0DDC9EC" w14:textId="0E60A3BE" w:rsidR="001D2F97" w:rsidRPr="00745F66" w:rsidRDefault="00745F66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669D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C2C07" w:rsidRPr="00C43471" w14:paraId="636865A5" w14:textId="77777777" w:rsidTr="00183563">
        <w:trPr>
          <w:trHeight w:val="87"/>
        </w:trPr>
        <w:tc>
          <w:tcPr>
            <w:tcW w:w="2574" w:type="pct"/>
          </w:tcPr>
          <w:p w14:paraId="476C8E4E" w14:textId="77777777" w:rsidR="001C2C0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2A9C26EC" w14:textId="77777777" w:rsidR="001C2C07" w:rsidRPr="00C43471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6E4836BA" w14:textId="0D899153" w:rsidR="001C2C07" w:rsidRPr="00745F66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126F5C" w14:paraId="2E5AEB02" w14:textId="77777777" w:rsidTr="00DE0BB5">
        <w:tc>
          <w:tcPr>
            <w:tcW w:w="2574" w:type="pct"/>
          </w:tcPr>
          <w:p w14:paraId="0E3B2D9F" w14:textId="1DC7948F" w:rsidR="004536BA" w:rsidRPr="00126F5C" w:rsidRDefault="0054295F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8" w:type="pct"/>
          </w:tcPr>
          <w:p w14:paraId="0F51D6CD" w14:textId="77777777" w:rsidR="004536BA" w:rsidRPr="00126F5C" w:rsidRDefault="004536BA" w:rsidP="00DE0BB5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14:paraId="51AA2620" w14:textId="768A9B1B" w:rsidR="004536BA" w:rsidRPr="00126F5C" w:rsidRDefault="00DB2162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DB2162">
              <w:rPr>
                <w:rFonts w:asciiTheme="minorBidi" w:hAnsiTheme="minorBidi" w:cstheme="minorBidi"/>
                <w:sz w:val="28"/>
                <w:szCs w:val="28"/>
              </w:rPr>
              <w:t>56,392</w:t>
            </w:r>
          </w:p>
        </w:tc>
        <w:tc>
          <w:tcPr>
            <w:tcW w:w="147" w:type="pct"/>
          </w:tcPr>
          <w:p w14:paraId="0785878C" w14:textId="77777777" w:rsidR="004536BA" w:rsidRPr="00126F5C" w:rsidRDefault="004536BA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02ACFA15" w:rsidR="004536BA" w:rsidRPr="00126F5C" w:rsidRDefault="00785EF8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785EF8">
              <w:rPr>
                <w:rFonts w:asciiTheme="minorBidi" w:hAnsiTheme="minorBidi" w:cstheme="minorBidi"/>
                <w:sz w:val="28"/>
                <w:szCs w:val="28"/>
              </w:rPr>
              <w:t>78,042</w:t>
            </w:r>
          </w:p>
        </w:tc>
      </w:tr>
      <w:tr w:rsidR="009B2DF8" w:rsidRPr="00126F5C" w14:paraId="3E7B97A6" w14:textId="77777777" w:rsidTr="00DE0BB5">
        <w:tc>
          <w:tcPr>
            <w:tcW w:w="2574" w:type="pct"/>
          </w:tcPr>
          <w:p w14:paraId="18AFC42A" w14:textId="48207897" w:rsidR="001D2F97" w:rsidRPr="00126F5C" w:rsidRDefault="0054295F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8" w:type="pct"/>
          </w:tcPr>
          <w:p w14:paraId="2A053223" w14:textId="77777777" w:rsidR="001D2F97" w:rsidRPr="00126F5C" w:rsidRDefault="001D2F97" w:rsidP="00DE0BB5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</w:tcPr>
          <w:p w14:paraId="24612901" w14:textId="55512694" w:rsidR="001D2F97" w:rsidRPr="00126F5C" w:rsidRDefault="00DB2162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B21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56,392</w:t>
            </w:r>
          </w:p>
        </w:tc>
        <w:tc>
          <w:tcPr>
            <w:tcW w:w="147" w:type="pct"/>
          </w:tcPr>
          <w:p w14:paraId="1BF4F108" w14:textId="77777777" w:rsidR="001D2F97" w:rsidRPr="00126F5C" w:rsidRDefault="001D2F97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41029CCB" w:rsidR="001D2F97" w:rsidRPr="00126F5C" w:rsidRDefault="00785EF8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785EF8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78,042</w:t>
            </w:r>
          </w:p>
        </w:tc>
      </w:tr>
    </w:tbl>
    <w:p w14:paraId="7E947397" w14:textId="77777777" w:rsidR="00E87690" w:rsidRDefault="00E87690" w:rsidP="00DE0BB5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1E192F" w:rsidRPr="00126F5C" w14:paraId="220E9A61" w14:textId="77777777" w:rsidTr="00821E9E">
        <w:trPr>
          <w:trHeight w:val="659"/>
        </w:trPr>
        <w:tc>
          <w:tcPr>
            <w:tcW w:w="2572" w:type="pct"/>
          </w:tcPr>
          <w:p w14:paraId="6B082288" w14:textId="26AA6D49" w:rsidR="001E192F" w:rsidRPr="00126F5C" w:rsidRDefault="001E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0</w:t>
            </w:r>
            <w:r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7" w:type="pct"/>
          </w:tcPr>
          <w:p w14:paraId="32219C24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4E6FD7BC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33B42C27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E192F" w:rsidRPr="00126F5C" w14:paraId="50FDD1E7" w14:textId="77777777" w:rsidTr="00821E9E">
        <w:trPr>
          <w:trHeight w:val="87"/>
        </w:trPr>
        <w:tc>
          <w:tcPr>
            <w:tcW w:w="2572" w:type="pct"/>
          </w:tcPr>
          <w:p w14:paraId="25453649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6B404717" w14:textId="77777777" w:rsidR="001E192F" w:rsidRPr="00126F5C" w:rsidRDefault="001E1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1BF41C84" w14:textId="77777777" w:rsidR="001E192F" w:rsidRPr="00126F5C" w:rsidRDefault="001E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5" w:type="pct"/>
          </w:tcPr>
          <w:p w14:paraId="7EF6C1CD" w14:textId="77777777" w:rsidR="001E192F" w:rsidRPr="00126F5C" w:rsidRDefault="001E19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5B75CB1C" w14:textId="77777777" w:rsidR="001E192F" w:rsidRPr="00126F5C" w:rsidRDefault="001E19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E192F" w:rsidRPr="00126F5C" w14:paraId="67E2A718" w14:textId="77777777" w:rsidTr="00821E9E">
        <w:trPr>
          <w:trHeight w:val="87"/>
        </w:trPr>
        <w:tc>
          <w:tcPr>
            <w:tcW w:w="2572" w:type="pct"/>
          </w:tcPr>
          <w:p w14:paraId="346A77DD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7385372B" w14:textId="77777777" w:rsidR="001E192F" w:rsidRPr="00126F5C" w:rsidRDefault="001E1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58A25D50" w14:textId="77777777" w:rsidR="001E192F" w:rsidRPr="00126F5C" w:rsidRDefault="001E19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26F5C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E192F" w:rsidRPr="00126F5C" w14:paraId="44F7B4D6" w14:textId="77777777" w:rsidTr="00821E9E">
        <w:tc>
          <w:tcPr>
            <w:tcW w:w="2572" w:type="pct"/>
          </w:tcPr>
          <w:p w14:paraId="7D31262C" w14:textId="1DC10E83" w:rsidR="001E192F" w:rsidRPr="00126F5C" w:rsidRDefault="001E192F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437" w:type="pct"/>
          </w:tcPr>
          <w:p w14:paraId="619259BF" w14:textId="77777777" w:rsidR="001E192F" w:rsidRPr="00126F5C" w:rsidRDefault="001E192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4689E6A7" w14:textId="13C17C24" w:rsidR="001E192F" w:rsidRPr="00126F5C" w:rsidRDefault="0009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0954DD">
              <w:rPr>
                <w:rFonts w:asciiTheme="minorBidi" w:hAnsiTheme="minorBidi" w:cs="Cordia New"/>
                <w:sz w:val="28"/>
                <w:szCs w:val="28"/>
                <w:cs/>
              </w:rPr>
              <w:t>70</w:t>
            </w:r>
            <w:r w:rsidRPr="000954D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954DD">
              <w:rPr>
                <w:rFonts w:asciiTheme="minorBidi" w:hAnsiTheme="minorBidi" w:cs="Cordia New"/>
                <w:sz w:val="28"/>
                <w:szCs w:val="28"/>
                <w:cs/>
              </w:rPr>
              <w:t>703</w:t>
            </w:r>
          </w:p>
        </w:tc>
        <w:tc>
          <w:tcPr>
            <w:tcW w:w="155" w:type="pct"/>
          </w:tcPr>
          <w:p w14:paraId="33626E95" w14:textId="77777777" w:rsidR="001E192F" w:rsidRPr="00126F5C" w:rsidRDefault="001E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623922C4" w14:textId="6750F35A" w:rsidR="001E192F" w:rsidRPr="00126F5C" w:rsidRDefault="0084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842236">
              <w:rPr>
                <w:rFonts w:asciiTheme="minorBidi" w:hAnsiTheme="minorBidi" w:cs="Cordia New"/>
                <w:sz w:val="28"/>
                <w:szCs w:val="28"/>
                <w:cs/>
              </w:rPr>
              <w:t>136</w:t>
            </w:r>
            <w:r w:rsidRPr="00842236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842236">
              <w:rPr>
                <w:rFonts w:asciiTheme="minorBidi" w:hAnsiTheme="minorBidi" w:cs="Cordia New"/>
                <w:sz w:val="28"/>
                <w:szCs w:val="28"/>
                <w:cs/>
              </w:rPr>
              <w:t>594</w:t>
            </w:r>
          </w:p>
        </w:tc>
      </w:tr>
      <w:tr w:rsidR="001E192F" w:rsidRPr="00126F5C" w14:paraId="7C0543DE" w14:textId="77777777" w:rsidTr="00821E9E">
        <w:tc>
          <w:tcPr>
            <w:tcW w:w="2572" w:type="pct"/>
          </w:tcPr>
          <w:p w14:paraId="6DE14457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7607AC32" w14:textId="77777777" w:rsidR="001E192F" w:rsidRPr="00126F5C" w:rsidRDefault="001E192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1F65FE44" w14:textId="1D79B42C" w:rsidR="001E192F" w:rsidRPr="00126F5C" w:rsidRDefault="00E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E8290A">
              <w:rPr>
                <w:rFonts w:asciiTheme="minorBidi" w:hAnsiTheme="minorBidi" w:cs="Cordia New"/>
                <w:sz w:val="28"/>
                <w:szCs w:val="28"/>
                <w:cs/>
              </w:rPr>
              <w:t>(14</w:t>
            </w:r>
            <w:r w:rsidRPr="00E8290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8290A">
              <w:rPr>
                <w:rFonts w:asciiTheme="minorBidi" w:hAnsiTheme="minorBidi" w:cs="Cordia New"/>
                <w:sz w:val="28"/>
                <w:szCs w:val="28"/>
                <w:cs/>
              </w:rPr>
              <w:t>339)</w:t>
            </w:r>
          </w:p>
        </w:tc>
        <w:tc>
          <w:tcPr>
            <w:tcW w:w="155" w:type="pct"/>
          </w:tcPr>
          <w:p w14:paraId="26D8332C" w14:textId="77777777" w:rsidR="001E192F" w:rsidRPr="00126F5C" w:rsidRDefault="001E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F2FE8DD" w14:textId="0E3CAB63" w:rsidR="001E192F" w:rsidRPr="00126F5C" w:rsidRDefault="0017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71E89">
              <w:rPr>
                <w:rFonts w:asciiTheme="minorBidi" w:hAnsiTheme="minorBidi" w:cs="Cordia New"/>
                <w:sz w:val="28"/>
                <w:szCs w:val="28"/>
                <w:cs/>
              </w:rPr>
              <w:t>(17</w:t>
            </w:r>
            <w:r w:rsidRPr="00171E89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71E89">
              <w:rPr>
                <w:rFonts w:asciiTheme="minorBidi" w:hAnsiTheme="minorBidi" w:cs="Cordia New"/>
                <w:sz w:val="28"/>
                <w:szCs w:val="28"/>
                <w:cs/>
              </w:rPr>
              <w:t>828)</w:t>
            </w:r>
          </w:p>
        </w:tc>
      </w:tr>
      <w:tr w:rsidR="001E192F" w:rsidRPr="00126F5C" w14:paraId="04D8ED8F" w14:textId="77777777" w:rsidTr="00821E9E">
        <w:tc>
          <w:tcPr>
            <w:tcW w:w="2572" w:type="pct"/>
          </w:tcPr>
          <w:p w14:paraId="710996D4" w14:textId="77777777" w:rsidR="001E192F" w:rsidRPr="00126F5C" w:rsidRDefault="001E192F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</w:t>
            </w:r>
          </w:p>
          <w:p w14:paraId="17EC3489" w14:textId="77777777" w:rsidR="001E192F" w:rsidRPr="00126F5C" w:rsidRDefault="001E192F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5BA82670" w14:textId="77777777" w:rsidR="001E192F" w:rsidRPr="00126F5C" w:rsidRDefault="001E192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5CD77924" w14:textId="37525B4A" w:rsidR="001E192F" w:rsidRPr="00126F5C" w:rsidRDefault="00E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E8290A">
              <w:rPr>
                <w:rFonts w:asciiTheme="minorBidi" w:hAnsiTheme="minorBidi" w:cs="Cordia New"/>
                <w:sz w:val="28"/>
                <w:szCs w:val="28"/>
                <w:cs/>
              </w:rPr>
              <w:t>28</w:t>
            </w:r>
          </w:p>
        </w:tc>
        <w:tc>
          <w:tcPr>
            <w:tcW w:w="155" w:type="pct"/>
            <w:vAlign w:val="bottom"/>
          </w:tcPr>
          <w:p w14:paraId="514F4DD7" w14:textId="77777777" w:rsidR="001E192F" w:rsidRPr="00126F5C" w:rsidRDefault="001E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bottom"/>
          </w:tcPr>
          <w:p w14:paraId="6A6A234B" w14:textId="7F63672E" w:rsidR="001E192F" w:rsidRPr="00126F5C" w:rsidRDefault="0017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71E89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5D46C5">
              <w:rPr>
                <w:rFonts w:asciiTheme="minorBidi" w:hAnsiTheme="minorBidi" w:cstheme="minorBidi"/>
                <w:sz w:val="28"/>
                <w:szCs w:val="28"/>
                <w:cs/>
              </w:rPr>
              <w:t>515</w:t>
            </w:r>
            <w:r w:rsidRPr="00171E89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</w:tr>
      <w:tr w:rsidR="001E192F" w:rsidRPr="00C43471" w14:paraId="53EA4944" w14:textId="77777777" w:rsidTr="00821E9E">
        <w:tc>
          <w:tcPr>
            <w:tcW w:w="2572" w:type="pct"/>
          </w:tcPr>
          <w:p w14:paraId="111E3D5A" w14:textId="77777777" w:rsidR="001E192F" w:rsidRPr="00126F5C" w:rsidRDefault="001E1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268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E268C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7" w:type="pct"/>
          </w:tcPr>
          <w:p w14:paraId="5024543A" w14:textId="77777777" w:rsidR="001E192F" w:rsidRPr="00126F5C" w:rsidRDefault="001E192F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00732" w14:textId="44A33FFD" w:rsidR="001E192F" w:rsidRPr="00126F5C" w:rsidRDefault="00842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23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56</w:t>
            </w:r>
            <w:r w:rsidRPr="008422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84223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392</w:t>
            </w:r>
          </w:p>
        </w:tc>
        <w:tc>
          <w:tcPr>
            <w:tcW w:w="155" w:type="pct"/>
            <w:vAlign w:val="bottom"/>
          </w:tcPr>
          <w:p w14:paraId="0DE0BFA4" w14:textId="77777777" w:rsidR="001E192F" w:rsidRPr="00126F5C" w:rsidRDefault="001E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4AC15" w14:textId="13A6C500" w:rsidR="001E192F" w:rsidRPr="00183563" w:rsidRDefault="00171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71E8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118</w:t>
            </w:r>
            <w:r w:rsidRPr="00171E8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171E8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251</w:t>
            </w:r>
          </w:p>
        </w:tc>
      </w:tr>
    </w:tbl>
    <w:p w14:paraId="779A628B" w14:textId="77777777" w:rsidR="001E192F" w:rsidRPr="00126F5C" w:rsidRDefault="001E192F" w:rsidP="00DE0BB5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A07A1D" w:rsidRPr="00126F5C" w14:paraId="12CCF253" w14:textId="77777777" w:rsidTr="00705387">
        <w:trPr>
          <w:trHeight w:val="659"/>
        </w:trPr>
        <w:tc>
          <w:tcPr>
            <w:tcW w:w="2572" w:type="pct"/>
          </w:tcPr>
          <w:p w14:paraId="48F460D4" w14:textId="07A3FFE7" w:rsidR="00A07A1D" w:rsidRPr="00126F5C" w:rsidRDefault="00DB054B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268C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1C2C07"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891EBF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E268C5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0</w:t>
            </w:r>
            <w:r w:rsidR="00911CF2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268C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7" w:type="pct"/>
          </w:tcPr>
          <w:p w14:paraId="62337A95" w14:textId="77777777" w:rsidR="00A07A1D" w:rsidRPr="00126F5C" w:rsidRDefault="00A07A1D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6BF2909A" w14:textId="77777777" w:rsidR="00A07A1D" w:rsidRPr="00126F5C" w:rsidRDefault="00A07A1D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126F5C" w:rsidRDefault="00A07A1D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126F5C" w14:paraId="35BE777D" w14:textId="77777777" w:rsidTr="00705387">
        <w:trPr>
          <w:trHeight w:val="87"/>
        </w:trPr>
        <w:tc>
          <w:tcPr>
            <w:tcW w:w="2572" w:type="pct"/>
          </w:tcPr>
          <w:p w14:paraId="55EA29AD" w14:textId="77777777" w:rsidR="00A07A1D" w:rsidRPr="00126F5C" w:rsidRDefault="00A07A1D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34DC684" w14:textId="77777777" w:rsidR="00A07A1D" w:rsidRPr="00126F5C" w:rsidRDefault="00A07A1D" w:rsidP="00DE0BB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29C56250" w14:textId="1903C9EE" w:rsidR="00A07A1D" w:rsidRPr="00126F5C" w:rsidRDefault="00A07A1D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81B4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5" w:type="pct"/>
          </w:tcPr>
          <w:p w14:paraId="14595EEC" w14:textId="77777777" w:rsidR="00A07A1D" w:rsidRPr="00126F5C" w:rsidRDefault="00A07A1D" w:rsidP="00DE0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39B3EA1" w14:textId="1119556A" w:rsidR="00A07A1D" w:rsidRPr="00126F5C" w:rsidRDefault="00A07A1D" w:rsidP="00DE0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81B4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857E7" w:rsidRPr="00126F5C" w14:paraId="5DD99428" w14:textId="77777777" w:rsidTr="00705387">
        <w:trPr>
          <w:trHeight w:val="87"/>
        </w:trPr>
        <w:tc>
          <w:tcPr>
            <w:tcW w:w="2572" w:type="pct"/>
          </w:tcPr>
          <w:p w14:paraId="168D5C80" w14:textId="77777777" w:rsidR="00B857E7" w:rsidRPr="00126F5C" w:rsidRDefault="00B857E7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8225C37" w14:textId="77777777" w:rsidR="00B857E7" w:rsidRPr="00126F5C" w:rsidRDefault="00B857E7" w:rsidP="00DE0BB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39E69471" w14:textId="4717155E" w:rsidR="00B857E7" w:rsidRPr="00126F5C" w:rsidRDefault="00B857E7" w:rsidP="00DE0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26F5C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1DDC" w:rsidRPr="00126F5C" w14:paraId="13C53E3A" w14:textId="77777777" w:rsidTr="00DE0BB5">
        <w:tc>
          <w:tcPr>
            <w:tcW w:w="2572" w:type="pct"/>
          </w:tcPr>
          <w:p w14:paraId="66FAB772" w14:textId="77777777" w:rsidR="00141DDC" w:rsidRPr="00126F5C" w:rsidRDefault="00141DDC" w:rsidP="00DE0BB5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7" w:type="pct"/>
          </w:tcPr>
          <w:p w14:paraId="3B5C83BB" w14:textId="77777777" w:rsidR="00141DDC" w:rsidRPr="00126F5C" w:rsidRDefault="00141DDC" w:rsidP="00DE0BB5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67366550" w14:textId="673D5E98" w:rsidR="00141DDC" w:rsidRPr="00126F5C" w:rsidRDefault="00DD4482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DD4482">
              <w:rPr>
                <w:rFonts w:asciiTheme="minorBidi" w:hAnsiTheme="minorBidi" w:cs="Cordia New"/>
                <w:sz w:val="28"/>
                <w:szCs w:val="28"/>
                <w:cs/>
              </w:rPr>
              <w:t>78</w:t>
            </w:r>
            <w:r w:rsidRPr="00DD448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D4482">
              <w:rPr>
                <w:rFonts w:asciiTheme="minorBidi" w:hAnsiTheme="minorBidi" w:cs="Cordia New"/>
                <w:sz w:val="28"/>
                <w:szCs w:val="28"/>
                <w:cs/>
              </w:rPr>
              <w:t>042</w:t>
            </w:r>
          </w:p>
        </w:tc>
        <w:tc>
          <w:tcPr>
            <w:tcW w:w="155" w:type="pct"/>
          </w:tcPr>
          <w:p w14:paraId="2CD999BC" w14:textId="77777777" w:rsidR="00141DDC" w:rsidRPr="00126F5C" w:rsidRDefault="00141DDC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2EB9BD0" w14:textId="48A5DB9F" w:rsidR="00141DDC" w:rsidRPr="00126F5C" w:rsidRDefault="00141DDC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149,593</w:t>
            </w:r>
          </w:p>
        </w:tc>
      </w:tr>
      <w:tr w:rsidR="00141DDC" w:rsidRPr="00126F5C" w14:paraId="119D9DE6" w14:textId="77777777" w:rsidTr="00DE0BB5">
        <w:tc>
          <w:tcPr>
            <w:tcW w:w="2572" w:type="pct"/>
          </w:tcPr>
          <w:p w14:paraId="770E5307" w14:textId="284D1ADF" w:rsidR="00141DDC" w:rsidRPr="00126F5C" w:rsidRDefault="00141DDC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7B941D43" w14:textId="77777777" w:rsidR="00141DDC" w:rsidRPr="00126F5C" w:rsidRDefault="00141DDC" w:rsidP="00DE0BB5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7C339EEE" w14:textId="0814CD23" w:rsidR="00141DDC" w:rsidRPr="00126F5C" w:rsidRDefault="00462A27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(23,016)</w:t>
            </w:r>
          </w:p>
        </w:tc>
        <w:tc>
          <w:tcPr>
            <w:tcW w:w="155" w:type="pct"/>
          </w:tcPr>
          <w:p w14:paraId="6364F995" w14:textId="77777777" w:rsidR="00141DDC" w:rsidRPr="00126F5C" w:rsidRDefault="00141DDC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3C7C357" w14:textId="0C08A6F3" w:rsidR="00141DDC" w:rsidRPr="00126F5C" w:rsidRDefault="00C5024F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C5024F">
              <w:rPr>
                <w:rFonts w:asciiTheme="minorBidi" w:hAnsiTheme="minorBidi" w:cstheme="minorBidi"/>
                <w:sz w:val="28"/>
                <w:szCs w:val="28"/>
              </w:rPr>
              <w:t>(39,143)</w:t>
            </w:r>
          </w:p>
        </w:tc>
      </w:tr>
      <w:tr w:rsidR="00141DDC" w:rsidRPr="00126F5C" w14:paraId="6AFF08D0" w14:textId="77777777" w:rsidTr="00DE0BB5">
        <w:tc>
          <w:tcPr>
            <w:tcW w:w="2572" w:type="pct"/>
          </w:tcPr>
          <w:p w14:paraId="613667EE" w14:textId="77777777" w:rsidR="00141DDC" w:rsidRPr="00126F5C" w:rsidRDefault="00141DDC" w:rsidP="00DE0BB5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</w:t>
            </w:r>
          </w:p>
          <w:p w14:paraId="34D25B82" w14:textId="5F372863" w:rsidR="00141DDC" w:rsidRPr="00126F5C" w:rsidRDefault="00141DDC" w:rsidP="00DE0BB5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050D5D40" w14:textId="77777777" w:rsidR="00141DDC" w:rsidRPr="00126F5C" w:rsidRDefault="00141DDC" w:rsidP="00DE0BB5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CBF1D9D" w14:textId="26A948AD" w:rsidR="00141DDC" w:rsidRPr="00126F5C" w:rsidRDefault="00462A27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155" w:type="pct"/>
            <w:vAlign w:val="bottom"/>
          </w:tcPr>
          <w:p w14:paraId="7AE0072B" w14:textId="77777777" w:rsidR="00141DDC" w:rsidRPr="00126F5C" w:rsidRDefault="00141DDC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bottom"/>
          </w:tcPr>
          <w:p w14:paraId="7F7FF5A0" w14:textId="4BDFD825" w:rsidR="00141DDC" w:rsidRPr="00126F5C" w:rsidRDefault="00BD48D7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BD48D7">
              <w:rPr>
                <w:rFonts w:asciiTheme="minorBidi" w:hAnsiTheme="minorBidi" w:cstheme="minorBidi"/>
                <w:sz w:val="28"/>
                <w:szCs w:val="28"/>
              </w:rPr>
              <w:t>7,801</w:t>
            </w:r>
          </w:p>
        </w:tc>
      </w:tr>
      <w:tr w:rsidR="00141DDC" w:rsidRPr="00C43471" w14:paraId="2732E966" w14:textId="77777777" w:rsidTr="00DE0BB5">
        <w:tc>
          <w:tcPr>
            <w:tcW w:w="2572" w:type="pct"/>
          </w:tcPr>
          <w:p w14:paraId="5501FFFC" w14:textId="6EDFD3D9" w:rsidR="00141DDC" w:rsidRPr="00126F5C" w:rsidRDefault="00141DDC" w:rsidP="00DE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268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E268C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7" w:type="pct"/>
          </w:tcPr>
          <w:p w14:paraId="48C63A17" w14:textId="77777777" w:rsidR="00141DDC" w:rsidRPr="00126F5C" w:rsidRDefault="00141DDC" w:rsidP="00DE0BB5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F727F" w14:textId="1CA01205" w:rsidR="00141DDC" w:rsidRPr="00126F5C" w:rsidRDefault="008F15CD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F15C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56</w:t>
            </w:r>
            <w:r w:rsidRPr="008F15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8F15C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392</w:t>
            </w:r>
          </w:p>
        </w:tc>
        <w:tc>
          <w:tcPr>
            <w:tcW w:w="155" w:type="pct"/>
            <w:vAlign w:val="bottom"/>
          </w:tcPr>
          <w:p w14:paraId="20C872CA" w14:textId="77777777" w:rsidR="00141DDC" w:rsidRPr="00126F5C" w:rsidRDefault="00141DDC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88494" w14:textId="2F172A87" w:rsidR="00141DDC" w:rsidRPr="00183563" w:rsidRDefault="00BD48D7" w:rsidP="00DE0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BD48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118,251</w:t>
            </w:r>
          </w:p>
        </w:tc>
      </w:tr>
    </w:tbl>
    <w:p w14:paraId="1DFE89AD" w14:textId="23691CBB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  <w:cs/>
        </w:rPr>
      </w:pPr>
    </w:p>
    <w:p w14:paraId="69240B8E" w14:textId="4715B050" w:rsidR="00AC48E9" w:rsidRDefault="006C58B2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color w:val="000000"/>
          <w:sz w:val="28"/>
          <w:szCs w:val="28"/>
          <w:u w:val="none"/>
        </w:rPr>
      </w:pPr>
      <w:r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หนี้สิน</w:t>
      </w:r>
      <w:r w:rsidR="00CD6AF0"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ที่มีภาระดอกเบี้ย</w:t>
      </w:r>
    </w:p>
    <w:p w14:paraId="0CEA385F" w14:textId="77777777" w:rsidR="00BA460B" w:rsidRPr="00E40CAE" w:rsidRDefault="00BA460B" w:rsidP="00E40CA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17AB6B" w14:textId="194C03F5" w:rsidR="00CD6AF0" w:rsidRDefault="00CD6AF0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  <w:r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เงิน</w:t>
      </w:r>
      <w:r w:rsidR="00BA460B"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กู้ยืมระยะสั้น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9323F4" w:rsidRPr="00EB0C5D" w14:paraId="68D7B951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3EB61DA2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BAF88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EA9F2E2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918C9" w:rsidRPr="00EB0C5D" w14:paraId="4BF4D8F9" w14:textId="77777777">
        <w:trPr>
          <w:trHeight w:val="385"/>
        </w:trPr>
        <w:tc>
          <w:tcPr>
            <w:tcW w:w="6000" w:type="dxa"/>
            <w:vAlign w:val="bottom"/>
          </w:tcPr>
          <w:p w14:paraId="36ED43E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51ADFC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8C6C93" w14:textId="35196DB2" w:rsidR="007918C9" w:rsidRPr="00EB0C5D" w:rsidRDefault="004C2CD5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B27429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B27429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D2DF694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5967ED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18C9" w:rsidRPr="00EB0C5D" w14:paraId="5E931C84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0B34953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4C05E9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8BB3AE" w14:textId="2FACC922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 w:rsidR="004C2CD5"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078F3C0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2BE8E9" w14:textId="0CB710F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="004C2CD5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</w:tr>
      <w:tr w:rsidR="007918C9" w:rsidRPr="00EB0C5D" w14:paraId="7BA7BD19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CB9E71E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E44AB5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B12CF4E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18C9" w:rsidRPr="00EB0C5D" w14:paraId="3C227922" w14:textId="77777777" w:rsidTr="005721B5">
        <w:trPr>
          <w:trHeight w:val="399"/>
        </w:trPr>
        <w:tc>
          <w:tcPr>
            <w:tcW w:w="6000" w:type="dxa"/>
            <w:vAlign w:val="bottom"/>
          </w:tcPr>
          <w:p w14:paraId="6D0E5925" w14:textId="77777777" w:rsidR="007918C9" w:rsidRPr="00EB0C5D" w:rsidRDefault="007918C9" w:rsidP="007918C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5A7EE464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CA539" w14:textId="04BB4A3F" w:rsidR="007918C9" w:rsidRPr="00B56E5F" w:rsidRDefault="002A1190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A1190">
              <w:rPr>
                <w:rFonts w:asciiTheme="minorBidi" w:hAnsiTheme="minorBidi" w:cstheme="minorBidi"/>
                <w:sz w:val="28"/>
                <w:szCs w:val="28"/>
              </w:rPr>
              <w:t>123,312</w:t>
            </w:r>
          </w:p>
        </w:tc>
        <w:tc>
          <w:tcPr>
            <w:tcW w:w="270" w:type="dxa"/>
          </w:tcPr>
          <w:p w14:paraId="6D2B4DD3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559ADA" w14:textId="700BE9EE" w:rsidR="007918C9" w:rsidRPr="00EB0C5D" w:rsidRDefault="001B11E2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B11E2">
              <w:rPr>
                <w:rFonts w:ascii="Cordia New" w:hAnsi="Cordia New"/>
                <w:sz w:val="28"/>
                <w:szCs w:val="28"/>
              </w:rPr>
              <w:t>54,732</w:t>
            </w:r>
          </w:p>
        </w:tc>
      </w:tr>
      <w:tr w:rsidR="007918C9" w:rsidRPr="00337A57" w14:paraId="05D9FC74" w14:textId="77777777" w:rsidTr="005721B5">
        <w:trPr>
          <w:trHeight w:val="399"/>
        </w:trPr>
        <w:tc>
          <w:tcPr>
            <w:tcW w:w="6000" w:type="dxa"/>
            <w:vAlign w:val="bottom"/>
          </w:tcPr>
          <w:p w14:paraId="118DE253" w14:textId="77777777" w:rsidR="007918C9" w:rsidRPr="00EB0C5D" w:rsidRDefault="007918C9" w:rsidP="007918C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Pr="00EB0C5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0B303CE2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C5C74" w14:textId="51A2DBC3" w:rsidR="007918C9" w:rsidRPr="00B56E5F" w:rsidRDefault="002A1190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11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123,312</w:t>
            </w:r>
          </w:p>
        </w:tc>
        <w:tc>
          <w:tcPr>
            <w:tcW w:w="270" w:type="dxa"/>
            <w:vAlign w:val="bottom"/>
          </w:tcPr>
          <w:p w14:paraId="0D93AA61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C15B7" w14:textId="0ACCC5B5" w:rsidR="007918C9" w:rsidRPr="00CA5897" w:rsidRDefault="002E27F7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7F7">
              <w:rPr>
                <w:rFonts w:ascii="Cordia New" w:hAnsi="Cordia New"/>
                <w:b/>
                <w:bCs/>
                <w:sz w:val="28"/>
                <w:szCs w:val="28"/>
              </w:rPr>
              <w:t>54,732</w:t>
            </w:r>
          </w:p>
        </w:tc>
      </w:tr>
    </w:tbl>
    <w:p w14:paraId="5EEF749A" w14:textId="77777777" w:rsidR="002916CD" w:rsidRDefault="002916CD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</w:p>
    <w:p w14:paraId="4EBEE4F5" w14:textId="29B3CE1F" w:rsidR="00BE35F0" w:rsidRDefault="00BE35F0" w:rsidP="00642307">
      <w:pPr>
        <w:pStyle w:val="ListParagraph"/>
        <w:spacing w:before="120" w:after="120"/>
        <w:ind w:left="547"/>
        <w:jc w:val="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t>รายการเคลื่อนไหวของเงินกู้ยืมระยะ</w:t>
      </w:r>
      <w:r w:rsidR="008E6312">
        <w:rPr>
          <w:rFonts w:ascii="Cordia New" w:hAnsi="Cordia New" w:cs="Cordia New" w:hint="cs"/>
          <w:spacing w:val="-6"/>
          <w:sz w:val="28"/>
          <w:szCs w:val="28"/>
          <w:cs/>
        </w:rPr>
        <w:t>สั้น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B27429">
        <w:rPr>
          <w:rFonts w:ascii="Cordia New" w:hAnsi="Cordia New" w:cs="Cordia New" w:hint="cs"/>
          <w:spacing w:val="-6"/>
          <w:sz w:val="28"/>
          <w:szCs w:val="28"/>
          <w:cs/>
        </w:rPr>
        <w:t>หก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 w:rsidR="00B27429">
        <w:rPr>
          <w:rFonts w:ascii="Cordia New" w:hAnsi="Cordia New" w:cs="Cordia New"/>
          <w:spacing w:val="-6"/>
          <w:sz w:val="28"/>
          <w:szCs w:val="28"/>
        </w:rPr>
        <w:t>30</w:t>
      </w:r>
      <w:r w:rsidR="00B27429" w:rsidRPr="00B27429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B27429" w:rsidRPr="00B27429">
        <w:rPr>
          <w:rFonts w:ascii="Cordia New" w:hAnsi="Cordia New" w:cs="Cordia New"/>
          <w:spacing w:val="-6"/>
          <w:sz w:val="28"/>
          <w:szCs w:val="28"/>
          <w:cs/>
        </w:rPr>
        <w:t>มิถุนายน</w:t>
      </w:r>
      <w:r w:rsidR="00B27429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/>
          <w:spacing w:val="-6"/>
          <w:sz w:val="28"/>
          <w:szCs w:val="28"/>
        </w:rPr>
        <w:t>256</w:t>
      </w:r>
      <w:r w:rsidR="002E27F7">
        <w:rPr>
          <w:rFonts w:ascii="Cordia New" w:hAnsi="Cordia New" w:cs="Cordia New"/>
          <w:spacing w:val="-6"/>
          <w:sz w:val="28"/>
          <w:szCs w:val="28"/>
        </w:rPr>
        <w:t>9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>
        <w:rPr>
          <w:rFonts w:ascii="Cordia New" w:hAnsi="Cordia New" w:cs="Cordia New"/>
          <w:spacing w:val="-6"/>
          <w:sz w:val="28"/>
          <w:szCs w:val="28"/>
        </w:rPr>
        <w:t>256</w:t>
      </w:r>
      <w:r w:rsidR="002E27F7">
        <w:rPr>
          <w:rFonts w:ascii="Cordia New" w:hAnsi="Cordia New" w:cs="Cordia New"/>
          <w:spacing w:val="-6"/>
          <w:sz w:val="28"/>
          <w:szCs w:val="28"/>
        </w:rPr>
        <w:t>8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337A57" w14:paraId="39C05638" w14:textId="77777777" w:rsidTr="00A907B0">
        <w:trPr>
          <w:tblHeader/>
        </w:trPr>
        <w:tc>
          <w:tcPr>
            <w:tcW w:w="3308" w:type="pct"/>
          </w:tcPr>
          <w:p w14:paraId="34F48D7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4E36A58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3736538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337A57" w14:paraId="2613436F" w14:textId="77777777" w:rsidTr="00A907B0">
        <w:trPr>
          <w:tblHeader/>
        </w:trPr>
        <w:tc>
          <w:tcPr>
            <w:tcW w:w="3308" w:type="pct"/>
          </w:tcPr>
          <w:p w14:paraId="22B878AA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19F9CED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F804FEB" w14:textId="74D4B602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7B0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1886A6FE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0C10FBB" w14:textId="774962A8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7B0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E35F0" w:rsidRPr="00337A57" w14:paraId="2B23C7C1" w14:textId="77777777" w:rsidTr="00A907B0">
        <w:trPr>
          <w:tblHeader/>
        </w:trPr>
        <w:tc>
          <w:tcPr>
            <w:tcW w:w="3308" w:type="pct"/>
          </w:tcPr>
          <w:p w14:paraId="4C0ECBE5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B0F079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15063B76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22AA" w:rsidRPr="00337A57" w14:paraId="289E2F25" w14:textId="77777777" w:rsidTr="005721B5">
        <w:tc>
          <w:tcPr>
            <w:tcW w:w="3308" w:type="pct"/>
          </w:tcPr>
          <w:p w14:paraId="16B2FF32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BF4F0F6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ECCF85E" w14:textId="6D2E2B82" w:rsidR="000722AA" w:rsidRPr="00337A57" w:rsidRDefault="00E93209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93209">
              <w:rPr>
                <w:rFonts w:asciiTheme="minorBidi" w:hAnsiTheme="minorBidi" w:cstheme="minorBidi"/>
                <w:sz w:val="28"/>
                <w:szCs w:val="28"/>
              </w:rPr>
              <w:t>54,732</w:t>
            </w:r>
          </w:p>
        </w:tc>
        <w:tc>
          <w:tcPr>
            <w:tcW w:w="149" w:type="pct"/>
          </w:tcPr>
          <w:p w14:paraId="0860F050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9EFEF74" w14:textId="16B53DF6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33306">
              <w:rPr>
                <w:rFonts w:asciiTheme="minorBidi" w:hAnsiTheme="minorBidi" w:cstheme="minorBidi"/>
                <w:sz w:val="28"/>
                <w:szCs w:val="28"/>
              </w:rPr>
              <w:t>222,905</w:t>
            </w:r>
          </w:p>
        </w:tc>
      </w:tr>
      <w:tr w:rsidR="000722AA" w:rsidRPr="00337A57" w14:paraId="3D091396" w14:textId="77777777" w:rsidTr="005721B5">
        <w:tc>
          <w:tcPr>
            <w:tcW w:w="3308" w:type="pct"/>
          </w:tcPr>
          <w:p w14:paraId="57837475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9" w:type="pct"/>
          </w:tcPr>
          <w:p w14:paraId="69179A6C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498C0CFB" w14:textId="46C229CC" w:rsidR="000722AA" w:rsidRPr="008438D1" w:rsidRDefault="00E93209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3209">
              <w:rPr>
                <w:rFonts w:asciiTheme="minorBidi" w:hAnsiTheme="minorBidi" w:cstheme="minorBidi"/>
                <w:sz w:val="28"/>
                <w:szCs w:val="28"/>
              </w:rPr>
              <w:t>123,312</w:t>
            </w:r>
          </w:p>
        </w:tc>
        <w:tc>
          <w:tcPr>
            <w:tcW w:w="149" w:type="pct"/>
          </w:tcPr>
          <w:p w14:paraId="1CDADAAB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30391AA" w14:textId="7D997CFD" w:rsidR="000722AA" w:rsidRPr="006C40DC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9D5988">
              <w:rPr>
                <w:rFonts w:asciiTheme="minorBidi" w:hAnsiTheme="minorBidi" w:cstheme="minorBidi"/>
                <w:sz w:val="28"/>
                <w:szCs w:val="28"/>
              </w:rPr>
              <w:t>55,349</w:t>
            </w:r>
          </w:p>
        </w:tc>
      </w:tr>
      <w:tr w:rsidR="000722AA" w:rsidRPr="00337A57" w14:paraId="2DFB6065" w14:textId="77777777" w:rsidTr="005721B5">
        <w:tc>
          <w:tcPr>
            <w:tcW w:w="3308" w:type="pct"/>
          </w:tcPr>
          <w:p w14:paraId="20413D0F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01D01A95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7986719" w14:textId="22490765" w:rsidR="000722AA" w:rsidRPr="009D5988" w:rsidRDefault="00E93209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3209">
              <w:rPr>
                <w:rFonts w:asciiTheme="minorBidi" w:hAnsiTheme="minorBidi" w:cstheme="minorBidi"/>
                <w:sz w:val="28"/>
                <w:szCs w:val="28"/>
              </w:rPr>
              <w:t>(59,428)</w:t>
            </w:r>
          </w:p>
        </w:tc>
        <w:tc>
          <w:tcPr>
            <w:tcW w:w="149" w:type="pct"/>
          </w:tcPr>
          <w:p w14:paraId="1CB800EE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086295" w14:textId="7E9F5997" w:rsidR="000722AA" w:rsidRPr="001573AB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9D5988">
              <w:rPr>
                <w:rFonts w:asciiTheme="minorBidi" w:hAnsiTheme="minorBidi" w:cstheme="minorBidi"/>
                <w:sz w:val="28"/>
                <w:szCs w:val="28"/>
              </w:rPr>
              <w:t>(109,452)</w:t>
            </w:r>
          </w:p>
        </w:tc>
      </w:tr>
      <w:tr w:rsidR="000722AA" w:rsidRPr="00337A57" w14:paraId="71ED1303" w14:textId="77777777" w:rsidTr="00010C28">
        <w:tc>
          <w:tcPr>
            <w:tcW w:w="3308" w:type="pct"/>
          </w:tcPr>
          <w:p w14:paraId="1FADBE43" w14:textId="77777777" w:rsidR="000722AA" w:rsidRPr="00BD0668" w:rsidRDefault="000722AA" w:rsidP="000722AA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768D353" w14:textId="77777777" w:rsidR="000722AA" w:rsidRPr="00BD0668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3B7FFFD4" w14:textId="7F7A9721" w:rsidR="000722AA" w:rsidRPr="008438D1" w:rsidRDefault="00E93209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93209">
              <w:rPr>
                <w:rFonts w:asciiTheme="minorBidi" w:hAnsiTheme="minorBidi" w:cstheme="minorBidi"/>
                <w:sz w:val="28"/>
                <w:szCs w:val="28"/>
              </w:rPr>
              <w:t>4,69</w:t>
            </w:r>
            <w:r w:rsidR="00DC7FD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9" w:type="pct"/>
          </w:tcPr>
          <w:p w14:paraId="38863857" w14:textId="77777777" w:rsidR="000722AA" w:rsidRPr="00BD0668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02C30A8" w14:textId="36DB193B" w:rsidR="000722AA" w:rsidRPr="001573AB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E78FC">
              <w:rPr>
                <w:rFonts w:asciiTheme="minorBidi" w:hAnsiTheme="minorBidi" w:cstheme="minorBidi"/>
                <w:sz w:val="28"/>
                <w:szCs w:val="28"/>
              </w:rPr>
              <w:t>(3,586)</w:t>
            </w:r>
          </w:p>
        </w:tc>
      </w:tr>
      <w:tr w:rsidR="000722AA" w:rsidRPr="00337A57" w14:paraId="0581724A" w14:textId="77777777" w:rsidTr="00010C28">
        <w:tc>
          <w:tcPr>
            <w:tcW w:w="3308" w:type="pct"/>
            <w:vAlign w:val="center"/>
          </w:tcPr>
          <w:p w14:paraId="4E443A5E" w14:textId="767E9B2F" w:rsidR="000722AA" w:rsidRPr="00337A57" w:rsidRDefault="000722AA" w:rsidP="000722A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770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7706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" w:type="pct"/>
          </w:tcPr>
          <w:p w14:paraId="2A7FFCE5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A161" w14:textId="1590C28D" w:rsidR="000722AA" w:rsidRPr="004A0814" w:rsidRDefault="00E93209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932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123,31</w:t>
            </w:r>
            <w:r w:rsidR="00226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14:paraId="57DCC4F4" w14:textId="77777777" w:rsidR="000722AA" w:rsidRPr="00337A57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9FC1" w14:textId="228F7610" w:rsidR="000722AA" w:rsidRPr="006C40DC" w:rsidRDefault="000722AA" w:rsidP="00072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F0E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165,216</w:t>
            </w:r>
          </w:p>
        </w:tc>
      </w:tr>
    </w:tbl>
    <w:p w14:paraId="38BD76B6" w14:textId="77777777" w:rsidR="00AC48E9" w:rsidRDefault="00AC48E9" w:rsidP="00AC48E9">
      <w:pPr>
        <w:rPr>
          <w:rFonts w:cstheme="minorBidi"/>
          <w:lang w:val="th-TH"/>
        </w:rPr>
      </w:pPr>
    </w:p>
    <w:p w14:paraId="41755D4F" w14:textId="6EF00BC5" w:rsidR="00FC2073" w:rsidRPr="00AC48E9" w:rsidRDefault="00FC2073" w:rsidP="00C028AE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722AA">
        <w:rPr>
          <w:rFonts w:asciiTheme="minorBidi" w:hAnsiTheme="minorBidi" w:cstheme="minorBidi"/>
          <w:sz w:val="28"/>
          <w:szCs w:val="28"/>
        </w:rPr>
        <w:t>30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="000722A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</w:rPr>
        <w:t>256</w:t>
      </w:r>
      <w:r w:rsidR="00414494" w:rsidRPr="005721B5">
        <w:rPr>
          <w:rFonts w:asciiTheme="minorBidi" w:hAnsiTheme="minorBidi" w:cstheme="minorBidi"/>
          <w:sz w:val="28"/>
          <w:szCs w:val="28"/>
        </w:rPr>
        <w:t>9</w:t>
      </w:r>
      <w:r w:rsidRPr="005721B5">
        <w:rPr>
          <w:rFonts w:asciiTheme="minorBidi" w:hAnsiTheme="minorBidi" w:cstheme="minorBidi"/>
          <w:sz w:val="28"/>
          <w:szCs w:val="28"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  <w:cs/>
        </w:rPr>
        <w:t xml:space="preserve">บริษัทย่อยแห่งหนึ่งมียอดคงเหลือเงินกู้ยืมระยะสั้นจากสถาบันการเงินแห่งหนึ่งจำนวน </w:t>
      </w:r>
      <w:r w:rsidR="00C028AE" w:rsidRPr="005721B5">
        <w:rPr>
          <w:rFonts w:asciiTheme="minorBidi" w:hAnsiTheme="minorBidi" w:cstheme="minorBidi"/>
          <w:sz w:val="28"/>
          <w:szCs w:val="28"/>
        </w:rPr>
        <w:br/>
      </w:r>
      <w:r w:rsidR="00075230" w:rsidRPr="005721B5">
        <w:rPr>
          <w:rFonts w:asciiTheme="minorBidi" w:hAnsiTheme="minorBidi" w:cstheme="minorBidi"/>
          <w:sz w:val="28"/>
          <w:szCs w:val="28"/>
        </w:rPr>
        <w:t>24.90</w:t>
      </w:r>
      <w:r w:rsidRPr="005721B5">
        <w:rPr>
          <w:rFonts w:asciiTheme="minorBidi" w:hAnsiTheme="minorBidi" w:cstheme="minorBidi"/>
          <w:sz w:val="28"/>
          <w:szCs w:val="28"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C76755" w:rsidRPr="005721B5">
        <w:rPr>
          <w:rFonts w:asciiTheme="minorBidi" w:hAnsiTheme="minorBidi" w:cstheme="minorBidi"/>
          <w:sz w:val="28"/>
          <w:szCs w:val="28"/>
        </w:rPr>
        <w:t>123.31</w:t>
      </w:r>
      <w:r w:rsidRPr="005721B5">
        <w:rPr>
          <w:rFonts w:asciiTheme="minorBidi" w:hAnsiTheme="minorBidi" w:cstheme="minorBidi"/>
          <w:sz w:val="28"/>
          <w:szCs w:val="28"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โดยมีอัตราดอกเบี้ยร้อยละ </w:t>
      </w:r>
      <w:r w:rsidR="00461378">
        <w:rPr>
          <w:rFonts w:asciiTheme="minorBidi" w:hAnsiTheme="minorBidi" w:cstheme="minorBidi"/>
          <w:sz w:val="28"/>
          <w:szCs w:val="28"/>
        </w:rPr>
        <w:t>2.90</w:t>
      </w:r>
      <w:r w:rsidRPr="005721B5">
        <w:rPr>
          <w:rFonts w:asciiTheme="minorBidi" w:hAnsiTheme="minorBidi" w:cstheme="minorBidi"/>
          <w:sz w:val="28"/>
          <w:szCs w:val="28"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5721B5">
        <w:rPr>
          <w:rFonts w:asciiTheme="minorBidi" w:hAnsiTheme="minorBidi" w:cstheme="minorBidi"/>
          <w:sz w:val="28"/>
          <w:szCs w:val="28"/>
        </w:rPr>
        <w:t>3.</w:t>
      </w:r>
      <w:r w:rsidR="005F4506" w:rsidRPr="005721B5">
        <w:rPr>
          <w:rFonts w:asciiTheme="minorBidi" w:hAnsiTheme="minorBidi" w:cstheme="minorBidi"/>
          <w:sz w:val="28"/>
          <w:szCs w:val="28"/>
        </w:rPr>
        <w:t>3</w:t>
      </w:r>
      <w:r w:rsidRPr="005721B5">
        <w:rPr>
          <w:rFonts w:asciiTheme="minorBidi" w:hAnsiTheme="minorBidi" w:cstheme="minorBidi"/>
          <w:sz w:val="28"/>
          <w:szCs w:val="28"/>
        </w:rPr>
        <w:t xml:space="preserve">0 </w:t>
      </w:r>
      <w:r w:rsidRPr="005721B5">
        <w:rPr>
          <w:rFonts w:asciiTheme="minorBidi" w:hAnsiTheme="minorBidi" w:cstheme="minorBidi"/>
          <w:sz w:val="28"/>
          <w:szCs w:val="28"/>
          <w:cs/>
        </w:rPr>
        <w:t>ต่อปีและ</w:t>
      </w:r>
      <w:r w:rsidR="00C028AE" w:rsidRPr="005721B5">
        <w:rPr>
          <w:rFonts w:asciiTheme="minorBidi" w:hAnsiTheme="minorBidi" w:cstheme="minorBidi"/>
          <w:sz w:val="28"/>
          <w:szCs w:val="28"/>
        </w:rPr>
        <w:br/>
      </w:r>
      <w:r w:rsidRPr="005721B5">
        <w:rPr>
          <w:rFonts w:asciiTheme="minorBidi" w:hAnsiTheme="minorBidi" w:cstheme="minorBidi"/>
          <w:sz w:val="28"/>
          <w:szCs w:val="28"/>
          <w:cs/>
        </w:rPr>
        <w:t>จะถึงกำหนดชำระภายในเดือน</w:t>
      </w:r>
      <w:r w:rsidR="00BC15CB" w:rsidRPr="005721B5">
        <w:rPr>
          <w:rFonts w:asciiTheme="minorBidi" w:hAnsiTheme="minorBidi" w:cstheme="minorBidi"/>
          <w:sz w:val="28"/>
          <w:szCs w:val="28"/>
          <w:cs/>
        </w:rPr>
        <w:t>ม</w:t>
      </w:r>
      <w:r w:rsidR="005721B5" w:rsidRPr="005721B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5721B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</w:rPr>
        <w:t>25</w:t>
      </w:r>
      <w:r w:rsidR="00BC15CB" w:rsidRPr="005721B5">
        <w:rPr>
          <w:rFonts w:asciiTheme="minorBidi" w:hAnsiTheme="minorBidi" w:cstheme="minorBidi"/>
          <w:sz w:val="28"/>
          <w:szCs w:val="28"/>
        </w:rPr>
        <w:t>70</w:t>
      </w:r>
      <w:r w:rsidRPr="005721B5">
        <w:rPr>
          <w:rFonts w:asciiTheme="minorBidi" w:hAnsiTheme="minorBidi" w:cstheme="minorBidi"/>
          <w:sz w:val="28"/>
          <w:szCs w:val="28"/>
        </w:rPr>
        <w:t xml:space="preserve"> </w:t>
      </w:r>
      <w:r w:rsidRPr="005721B5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4BA3A28" w14:textId="77777777" w:rsidR="00084B6E" w:rsidRPr="00AC48E9" w:rsidRDefault="00084B6E" w:rsidP="00AC48E9">
      <w:pPr>
        <w:rPr>
          <w:rFonts w:cstheme="minorBidi"/>
          <w:lang w:val="th-TH"/>
        </w:rPr>
      </w:pPr>
    </w:p>
    <w:p w14:paraId="40742402" w14:textId="2DC8EBC6" w:rsidR="009E3CFD" w:rsidRPr="00C43471" w:rsidRDefault="009E3CFD" w:rsidP="00303B4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</w:t>
      </w:r>
      <w:r w:rsidR="00AC48E9">
        <w:rPr>
          <w:rFonts w:asciiTheme="minorBidi" w:eastAsia="Cordia New" w:hAnsiTheme="minorBidi" w:cstheme="minorBidi" w:hint="cs"/>
          <w:color w:val="000000"/>
          <w:sz w:val="28"/>
          <w:szCs w:val="28"/>
          <w:u w:val="none"/>
          <w:cs/>
          <w:lang w:val="th-TH"/>
        </w:rPr>
        <w:t>ยาว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4509AE" w:rsidRPr="00EB0C5D" w14:paraId="284BF654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1BAEF10A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1DD42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271F189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60901" w:rsidRPr="00EB0C5D" w14:paraId="07C7CF6F" w14:textId="77777777">
        <w:trPr>
          <w:trHeight w:val="385"/>
        </w:trPr>
        <w:tc>
          <w:tcPr>
            <w:tcW w:w="6000" w:type="dxa"/>
            <w:vAlign w:val="bottom"/>
          </w:tcPr>
          <w:p w14:paraId="0535BB07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54AC18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5B0988" w14:textId="5AC7186F" w:rsidR="00760901" w:rsidRPr="00EB0C5D" w:rsidRDefault="00BB7D39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7D39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30 </w:t>
            </w:r>
            <w:r w:rsidRPr="00BB7D39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F898723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236A9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0901" w:rsidRPr="00EB0C5D" w14:paraId="162CA9E8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176D873B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994DC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09F21" w14:textId="1A3CA49C" w:rsidR="00760901" w:rsidRPr="00EB0C5D" w:rsidRDefault="00760901" w:rsidP="0076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5E57B58" w14:textId="77777777" w:rsidR="00760901" w:rsidRPr="00EB0C5D" w:rsidRDefault="00760901" w:rsidP="0076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9CE4F" w14:textId="1E3ECE66" w:rsidR="00760901" w:rsidRPr="00EB0C5D" w:rsidRDefault="00760901" w:rsidP="0076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</w:tr>
      <w:tr w:rsidR="00451CCA" w:rsidRPr="00EB0C5D" w14:paraId="66E911BB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A7EF0D6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A2D7E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6CDFF5E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4651" w:rsidRPr="00EB0C5D" w14:paraId="461BDDFF" w14:textId="77777777" w:rsidTr="00BF3952">
        <w:trPr>
          <w:trHeight w:val="399"/>
        </w:trPr>
        <w:tc>
          <w:tcPr>
            <w:tcW w:w="6000" w:type="dxa"/>
          </w:tcPr>
          <w:p w14:paraId="165A250D" w14:textId="77777777" w:rsidR="00554651" w:rsidRPr="00EB0C5D" w:rsidRDefault="00554651" w:rsidP="00554651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1B4C2FB4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EC6E9" w14:textId="54A41FE2" w:rsidR="00554651" w:rsidRPr="00F342A4" w:rsidRDefault="00B32F35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32F35">
              <w:rPr>
                <w:rFonts w:asciiTheme="minorBidi" w:hAnsiTheme="minorBidi" w:cstheme="minorBidi"/>
                <w:sz w:val="28"/>
                <w:szCs w:val="28"/>
              </w:rPr>
              <w:t>212,508</w:t>
            </w:r>
          </w:p>
        </w:tc>
        <w:tc>
          <w:tcPr>
            <w:tcW w:w="270" w:type="dxa"/>
          </w:tcPr>
          <w:p w14:paraId="1BB1AD2B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CF9E8" w14:textId="50253654" w:rsidR="00554651" w:rsidRPr="00EB0C5D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221,61</w:t>
            </w:r>
            <w:r w:rsidR="00926A58">
              <w:rPr>
                <w:rFonts w:asciiTheme="minorBidi" w:hAnsiTheme="minorBidi" w:cs="Cordia New"/>
                <w:sz w:val="28"/>
                <w:szCs w:val="28"/>
              </w:rPr>
              <w:t>0</w:t>
            </w:r>
          </w:p>
        </w:tc>
      </w:tr>
      <w:tr w:rsidR="00554651" w:rsidRPr="00EB0C5D" w14:paraId="16BCE8C4" w14:textId="77777777" w:rsidTr="00BF3952">
        <w:trPr>
          <w:trHeight w:val="399"/>
        </w:trPr>
        <w:tc>
          <w:tcPr>
            <w:tcW w:w="6000" w:type="dxa"/>
          </w:tcPr>
          <w:p w14:paraId="362059A0" w14:textId="77777777" w:rsidR="00554651" w:rsidRPr="00EB0C5D" w:rsidRDefault="00554651" w:rsidP="0055465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121B2EBD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CB372" w14:textId="1FFBAB9D" w:rsidR="00554651" w:rsidRPr="00F342A4" w:rsidRDefault="00B32F35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32F35">
              <w:rPr>
                <w:rFonts w:asciiTheme="minorBidi" w:hAnsiTheme="minorBidi" w:cstheme="minorBidi"/>
                <w:sz w:val="28"/>
                <w:szCs w:val="28"/>
              </w:rPr>
              <w:t>(25,001)</w:t>
            </w:r>
          </w:p>
        </w:tc>
        <w:tc>
          <w:tcPr>
            <w:tcW w:w="270" w:type="dxa"/>
          </w:tcPr>
          <w:p w14:paraId="28DCEB64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3F200A" w14:textId="1BD2FEF5" w:rsidR="00554651" w:rsidRPr="00EB0C5D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24,623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554651" w:rsidRPr="00337A57" w14:paraId="3FC3529E" w14:textId="77777777" w:rsidTr="00BF3952">
        <w:trPr>
          <w:trHeight w:val="399"/>
        </w:trPr>
        <w:tc>
          <w:tcPr>
            <w:tcW w:w="6000" w:type="dxa"/>
            <w:vAlign w:val="bottom"/>
          </w:tcPr>
          <w:p w14:paraId="683A6577" w14:textId="77777777" w:rsidR="00554651" w:rsidRPr="00EB0C5D" w:rsidRDefault="00554651" w:rsidP="00554651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23538443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5C5BF" w14:textId="77107E75" w:rsidR="00554651" w:rsidRPr="00F342A4" w:rsidRDefault="00B32F35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2F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187,507</w:t>
            </w:r>
          </w:p>
        </w:tc>
        <w:tc>
          <w:tcPr>
            <w:tcW w:w="270" w:type="dxa"/>
            <w:vAlign w:val="bottom"/>
          </w:tcPr>
          <w:p w14:paraId="36800E33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D7DE3" w14:textId="2A7870FA" w:rsidR="00554651" w:rsidRPr="0052248B" w:rsidRDefault="00554651" w:rsidP="00522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224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196,98</w:t>
            </w:r>
            <w:r w:rsidR="009738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67C2E68C" w14:textId="77777777" w:rsidR="00B55D3A" w:rsidRPr="00033A03" w:rsidRDefault="00B55D3A" w:rsidP="00033A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62ACA9A" w14:textId="77777777" w:rsidR="00C85691" w:rsidRDefault="00C8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8CD1090" w14:textId="48795343" w:rsidR="0011344A" w:rsidRPr="00A907B0" w:rsidRDefault="0011344A" w:rsidP="00A907B0">
      <w:pPr>
        <w:pStyle w:val="ListParagraph"/>
        <w:spacing w:after="120" w:line="240" w:lineRule="auto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>รายการเคลื่อนไหวของเงินกู้ยืมระยะยาวจากสถาบันการเงินสำหรับงวด</w:t>
      </w:r>
      <w:r w:rsidR="00BB7D39">
        <w:rPr>
          <w:rFonts w:asciiTheme="minorBidi" w:hAnsiTheme="minorBidi" w:cstheme="minorBidi" w:hint="cs"/>
          <w:spacing w:val="-6"/>
          <w:sz w:val="28"/>
          <w:szCs w:val="28"/>
          <w:cs/>
        </w:rPr>
        <w:t>หก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เดือนสิ้นสุดวันที่ </w:t>
      </w:r>
      <w:r w:rsidR="00BB7D39" w:rsidRPr="00BB7D39">
        <w:rPr>
          <w:rFonts w:asciiTheme="minorBidi" w:hAnsiTheme="minorBidi" w:cstheme="minorBidi"/>
          <w:spacing w:val="-6"/>
          <w:sz w:val="28"/>
          <w:szCs w:val="28"/>
        </w:rPr>
        <w:t xml:space="preserve">30 </w:t>
      </w:r>
      <w:r w:rsidR="00BB7D39" w:rsidRPr="00BB7D39">
        <w:rPr>
          <w:rFonts w:asciiTheme="minorBidi" w:hAnsiTheme="minorBidi" w:cs="Cordia New"/>
          <w:spacing w:val="-6"/>
          <w:sz w:val="28"/>
          <w:szCs w:val="28"/>
          <w:cs/>
        </w:rPr>
        <w:t>มิถุนายน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54651">
        <w:rPr>
          <w:rFonts w:asciiTheme="minorBidi" w:hAnsiTheme="minorBidi" w:cstheme="minorBidi"/>
          <w:spacing w:val="-6"/>
          <w:sz w:val="28"/>
          <w:szCs w:val="28"/>
        </w:rPr>
        <w:t>9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54651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A907B0" w14:paraId="15805185" w14:textId="77777777" w:rsidTr="00A907B0">
        <w:trPr>
          <w:tblHeader/>
        </w:trPr>
        <w:tc>
          <w:tcPr>
            <w:tcW w:w="3308" w:type="pct"/>
          </w:tcPr>
          <w:p w14:paraId="5E0131A3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DA256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1DB10C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A907B0" w14:paraId="3C68247F" w14:textId="77777777" w:rsidTr="00A907B0">
        <w:trPr>
          <w:tblHeader/>
        </w:trPr>
        <w:tc>
          <w:tcPr>
            <w:tcW w:w="3308" w:type="pct"/>
          </w:tcPr>
          <w:p w14:paraId="76C410AA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AC0302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A05609B" w14:textId="40E839EF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5465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5B57D28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333818B" w14:textId="21778818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5465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1344A" w:rsidRPr="00A907B0" w14:paraId="2B0C3BD3" w14:textId="77777777" w:rsidTr="00A907B0">
        <w:trPr>
          <w:tblHeader/>
        </w:trPr>
        <w:tc>
          <w:tcPr>
            <w:tcW w:w="3308" w:type="pct"/>
          </w:tcPr>
          <w:p w14:paraId="024CF442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D432C77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750DBCAD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68C" w:rsidRPr="00A907B0" w14:paraId="73F1E565" w14:textId="77777777" w:rsidTr="00A533A0">
        <w:tc>
          <w:tcPr>
            <w:tcW w:w="3308" w:type="pct"/>
          </w:tcPr>
          <w:p w14:paraId="0F5FD49D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907B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A6C3F08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BB185B" w14:textId="26D2B8F1" w:rsidR="00A5368C" w:rsidRPr="00A907B0" w:rsidRDefault="00F47A13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47A13">
              <w:rPr>
                <w:rFonts w:asciiTheme="minorBidi" w:hAnsiTheme="minorBidi" w:cstheme="minorBidi"/>
                <w:sz w:val="28"/>
                <w:szCs w:val="28"/>
              </w:rPr>
              <w:t>221,61</w:t>
            </w:r>
            <w:r w:rsidR="00C47B1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9" w:type="pct"/>
          </w:tcPr>
          <w:p w14:paraId="05A23DF8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3C2FFD94" w14:textId="032A3BFC" w:rsidR="00A5368C" w:rsidRPr="009A63C4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84D16">
              <w:rPr>
                <w:rFonts w:asciiTheme="minorBidi" w:hAnsiTheme="minorBidi" w:cstheme="minorBidi"/>
                <w:sz w:val="28"/>
                <w:szCs w:val="28"/>
              </w:rPr>
              <w:t>301,554</w:t>
            </w:r>
          </w:p>
        </w:tc>
      </w:tr>
      <w:tr w:rsidR="00A5368C" w:rsidRPr="007D5F3A" w14:paraId="32ECBB9C" w14:textId="77777777" w:rsidTr="00BF3952">
        <w:tc>
          <w:tcPr>
            <w:tcW w:w="3308" w:type="pct"/>
          </w:tcPr>
          <w:p w14:paraId="2CC4B955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1206C2BB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8693309" w14:textId="243F2F9F" w:rsidR="00A5368C" w:rsidRPr="00A907B0" w:rsidRDefault="00F47A13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7A13">
              <w:rPr>
                <w:rFonts w:asciiTheme="minorBidi" w:hAnsiTheme="minorBidi" w:cstheme="minorBidi"/>
                <w:sz w:val="28"/>
                <w:szCs w:val="28"/>
              </w:rPr>
              <w:t>(12,500)</w:t>
            </w:r>
          </w:p>
        </w:tc>
        <w:tc>
          <w:tcPr>
            <w:tcW w:w="149" w:type="pct"/>
          </w:tcPr>
          <w:p w14:paraId="66D7B576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C595DDC" w14:textId="2662E146" w:rsidR="00A5368C" w:rsidRPr="009A63C4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D7CF5">
              <w:rPr>
                <w:rFonts w:asciiTheme="minorBidi" w:hAnsiTheme="minorBidi" w:cstheme="minorBidi"/>
                <w:sz w:val="28"/>
                <w:szCs w:val="28"/>
              </w:rPr>
              <w:t>(14,117)</w:t>
            </w:r>
          </w:p>
        </w:tc>
      </w:tr>
      <w:tr w:rsidR="00A5368C" w:rsidRPr="00A907B0" w14:paraId="107EC74E" w14:textId="77777777" w:rsidTr="00A533A0">
        <w:tc>
          <w:tcPr>
            <w:tcW w:w="3308" w:type="pct"/>
          </w:tcPr>
          <w:p w14:paraId="553B76EB" w14:textId="6789FAB4" w:rsidR="00A5368C" w:rsidRPr="00A907B0" w:rsidRDefault="00A5368C" w:rsidP="00A5368C">
            <w:pPr>
              <w:spacing w:line="240" w:lineRule="auto"/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54DFE1E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7C1AC28D" w14:textId="15EE2019" w:rsidR="00A5368C" w:rsidRPr="00A907B0" w:rsidRDefault="00F47A13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47A13">
              <w:rPr>
                <w:rFonts w:asciiTheme="minorBidi" w:hAnsiTheme="minorBidi" w:cstheme="minorBidi"/>
                <w:sz w:val="28"/>
                <w:szCs w:val="28"/>
              </w:rPr>
              <w:t>3,39</w:t>
            </w:r>
            <w:r w:rsidR="00C47B1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29A68C84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5697001" w14:textId="688F1B0D" w:rsidR="00A5368C" w:rsidRPr="009A63C4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97C9C">
              <w:rPr>
                <w:rFonts w:asciiTheme="minorBidi" w:hAnsiTheme="minorBidi" w:cstheme="minorBidi"/>
                <w:sz w:val="28"/>
                <w:szCs w:val="28"/>
              </w:rPr>
              <w:t>10,314</w:t>
            </w:r>
          </w:p>
        </w:tc>
      </w:tr>
      <w:tr w:rsidR="00A5368C" w:rsidRPr="00A907B0" w14:paraId="70B36EA2" w14:textId="77777777" w:rsidTr="00BF3952">
        <w:tc>
          <w:tcPr>
            <w:tcW w:w="3308" w:type="pct"/>
          </w:tcPr>
          <w:p w14:paraId="3EE60BD7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1A6119DD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A29F633" w14:textId="5D0F29C7" w:rsidR="00A5368C" w:rsidRPr="00A907B0" w:rsidRDefault="00F47A13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47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212,508</w:t>
            </w:r>
          </w:p>
        </w:tc>
        <w:tc>
          <w:tcPr>
            <w:tcW w:w="149" w:type="pct"/>
          </w:tcPr>
          <w:p w14:paraId="56D6BDDF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73EE876" w14:textId="09D2E9EC" w:rsidR="00A5368C" w:rsidRPr="00187F9A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7D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297,751</w:t>
            </w:r>
          </w:p>
        </w:tc>
      </w:tr>
      <w:tr w:rsidR="00A5368C" w:rsidRPr="00A907B0" w14:paraId="26C89349" w14:textId="77777777" w:rsidTr="00BF3952">
        <w:tc>
          <w:tcPr>
            <w:tcW w:w="3308" w:type="pct"/>
          </w:tcPr>
          <w:p w14:paraId="2EA83749" w14:textId="77777777" w:rsidR="00A5368C" w:rsidRPr="00A907B0" w:rsidRDefault="00A5368C" w:rsidP="00A5368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" w:type="pct"/>
          </w:tcPr>
          <w:p w14:paraId="065DBDDF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49B906" w14:textId="05BD97B5" w:rsidR="00A5368C" w:rsidRPr="00A907B0" w:rsidRDefault="00F47A13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47A13">
              <w:rPr>
                <w:rFonts w:asciiTheme="minorBidi" w:hAnsiTheme="minorBidi" w:cstheme="minorBidi"/>
                <w:sz w:val="28"/>
                <w:szCs w:val="28"/>
              </w:rPr>
              <w:t>(25,001)</w:t>
            </w:r>
          </w:p>
        </w:tc>
        <w:tc>
          <w:tcPr>
            <w:tcW w:w="149" w:type="pct"/>
          </w:tcPr>
          <w:p w14:paraId="084C110C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6936A21E" w14:textId="62EE18EF" w:rsidR="00A5368C" w:rsidRPr="00554651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57D9D">
              <w:rPr>
                <w:rFonts w:asciiTheme="minorBidi" w:hAnsiTheme="minorBidi" w:cstheme="minorBidi"/>
                <w:sz w:val="28"/>
                <w:szCs w:val="28"/>
              </w:rPr>
              <w:t>(27,497)</w:t>
            </w:r>
          </w:p>
        </w:tc>
      </w:tr>
      <w:tr w:rsidR="00A5368C" w:rsidRPr="00A907B0" w14:paraId="7BFA8C32" w14:textId="77777777" w:rsidTr="00BF3952">
        <w:tc>
          <w:tcPr>
            <w:tcW w:w="3308" w:type="pct"/>
            <w:vAlign w:val="bottom"/>
          </w:tcPr>
          <w:p w14:paraId="232609EC" w14:textId="594DE27A" w:rsidR="00A5368C" w:rsidRPr="00A907B0" w:rsidRDefault="00A5368C" w:rsidP="00A5368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536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A5368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" w:type="pct"/>
          </w:tcPr>
          <w:p w14:paraId="0557589D" w14:textId="77777777" w:rsidR="00A5368C" w:rsidRPr="00A907B0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F2328" w14:textId="3181B4FF" w:rsidR="00A5368C" w:rsidRPr="0052248B" w:rsidRDefault="00F47A13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47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187,507</w:t>
            </w:r>
          </w:p>
        </w:tc>
        <w:tc>
          <w:tcPr>
            <w:tcW w:w="149" w:type="pct"/>
          </w:tcPr>
          <w:p w14:paraId="2B2457C6" w14:textId="77777777" w:rsidR="00A5368C" w:rsidRPr="0052248B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2126" w14:textId="121AA109" w:rsidR="00A5368C" w:rsidRPr="0052248B" w:rsidRDefault="00A5368C" w:rsidP="00A5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7D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270,254</w:t>
            </w:r>
          </w:p>
        </w:tc>
      </w:tr>
    </w:tbl>
    <w:p w14:paraId="5FADC452" w14:textId="77777777" w:rsidR="0089090E" w:rsidRPr="00A907B0" w:rsidRDefault="0089090E" w:rsidP="00A907B0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DDE0803" w14:textId="7080B4F5" w:rsidR="00606985" w:rsidRPr="008438D1" w:rsidRDefault="000C4814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A5368C" w:rsidRPr="00A5368C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A5368C" w:rsidRPr="00A5368C">
        <w:rPr>
          <w:rFonts w:asciiTheme="minorBidi" w:hAnsiTheme="minorBidi" w:cs="Cordia New"/>
          <w:spacing w:val="-4"/>
          <w:sz w:val="28"/>
          <w:szCs w:val="28"/>
          <w:cs/>
        </w:rPr>
        <w:t>มิถุนายน</w:t>
      </w:r>
      <w:r w:rsidR="00F30C65" w:rsidRPr="00F30C6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30C65" w:rsidRPr="00BF3952">
        <w:rPr>
          <w:rFonts w:asciiTheme="minorBidi" w:hAnsiTheme="minorBidi" w:cstheme="minorBidi"/>
          <w:spacing w:val="-4"/>
          <w:sz w:val="28"/>
          <w:szCs w:val="28"/>
        </w:rPr>
        <w:t xml:space="preserve">2569 </w:t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บริษัทย่อยอีกแห่งหนึ่งมียอดคงเหลือเงินกู้ยืมจากสถาบันการเงินแห่งหนึ่ง จำนวน </w:t>
      </w:r>
      <w:r w:rsidR="00CE74B1" w:rsidRPr="00BF3952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BF3952">
        <w:rPr>
          <w:rFonts w:asciiTheme="minorBidi" w:hAnsiTheme="minorBidi" w:cstheme="minorBidi"/>
          <w:spacing w:val="-4"/>
          <w:sz w:val="28"/>
          <w:szCs w:val="28"/>
        </w:rPr>
        <w:t>,</w:t>
      </w:r>
      <w:r w:rsidR="00813FDD" w:rsidRPr="00BF3952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493FCB" w:rsidRPr="00BF3952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50505E" w:rsidRPr="00BF3952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ล้านเยนหรือเทียบเท่ากับ </w:t>
      </w:r>
      <w:r w:rsidR="004D60BB" w:rsidRPr="00BF3952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813FDD" w:rsidRPr="00BF3952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BF3952" w:rsidRPr="00BF3952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813FDD" w:rsidRPr="00BF3952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BF3952" w:rsidRPr="00BF3952">
        <w:rPr>
          <w:rFonts w:asciiTheme="minorBidi" w:hAnsiTheme="minorBidi" w:cstheme="minorBidi"/>
          <w:spacing w:val="-4"/>
          <w:sz w:val="28"/>
          <w:szCs w:val="28"/>
        </w:rPr>
        <w:t>51</w:t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โดยมีอัตราดอกเบี้ย </w:t>
      </w:r>
      <w:r w:rsidRPr="00BF3952">
        <w:rPr>
          <w:rFonts w:asciiTheme="minorBidi" w:hAnsiTheme="minorBidi" w:cstheme="minorBidi"/>
          <w:spacing w:val="-4"/>
          <w:sz w:val="28"/>
          <w:szCs w:val="28"/>
        </w:rPr>
        <w:t xml:space="preserve">TIBOR </w:t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และจะถึงกำหนดชำระภายในเดือนธันวาคม </w:t>
      </w:r>
      <w:r w:rsidR="00CE74B1" w:rsidRPr="00BF3952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 xml:space="preserve">72 </w:t>
      </w:r>
      <w:r w:rsidR="004D60BB" w:rsidRPr="00BF3952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เงินกู้ยืมดังกล่าวค้ำประกันโดยสินทรัพย์ของ</w:t>
      </w:r>
      <w:r w:rsidR="00363404" w:rsidRPr="00BF3952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บริษัทและ</w:t>
      </w:r>
      <w:r w:rsidRPr="00BF3952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</w:p>
    <w:p w14:paraId="5698B713" w14:textId="1A03323B" w:rsidR="00F564EB" w:rsidRPr="00A907B0" w:rsidRDefault="00F564EB" w:rsidP="00A9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</w:p>
    <w:p w14:paraId="426B5688" w14:textId="613558B3" w:rsidR="00297667" w:rsidRPr="00A907B0" w:rsidRDefault="00297667" w:rsidP="00A907B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</w:t>
      </w:r>
      <w:r w:rsidR="00A92D47"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A907B0" w:rsidRDefault="00297667" w:rsidP="00A907B0">
      <w:pPr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A907B0" w:rsidRDefault="007C72F0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A907B0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A907B0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A907B0" w:rsidRDefault="00C42F7E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1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2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A907B0" w:rsidRDefault="00C42F7E" w:rsidP="00A907B0">
      <w:pPr>
        <w:pStyle w:val="ListParagraph"/>
        <w:tabs>
          <w:tab w:val="clear" w:pos="680"/>
          <w:tab w:val="clear" w:pos="907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19926F4E" w:rsidR="007C72F0" w:rsidRPr="00C43471" w:rsidRDefault="007C72F0" w:rsidP="00A907B0">
      <w:pPr>
        <w:pStyle w:val="ListParagraph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69322219"/>
      <w:r w:rsidRPr="00A907B0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2D734C" w:rsidRPr="00A907B0">
        <w:rPr>
          <w:rFonts w:asciiTheme="minorBidi" w:hAnsiTheme="minorBidi" w:cstheme="minorBidi"/>
          <w:sz w:val="28"/>
          <w:szCs w:val="28"/>
        </w:rPr>
        <w:br/>
      </w:r>
      <w:r w:rsidRPr="00A907B0">
        <w:rPr>
          <w:rFonts w:asciiTheme="minorBidi" w:hAnsiTheme="minorBidi" w:cstheme="minorBidi"/>
          <w:sz w:val="28"/>
          <w:szCs w:val="28"/>
          <w:cs/>
        </w:rPr>
        <w:t>กำไรจากการดำเนินงาน</w:t>
      </w:r>
      <w:r w:rsidRPr="00A907B0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A907B0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Pr="00C43471">
        <w:rPr>
          <w:rFonts w:asciiTheme="minorBidi" w:hAnsiTheme="minorBidi" w:cstheme="minorBidi"/>
          <w:sz w:val="28"/>
          <w:szCs w:val="28"/>
          <w:cs/>
        </w:rPr>
        <w:t>เดียวกัน</w:t>
      </w:r>
    </w:p>
    <w:bookmarkEnd w:id="4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821E9E">
        <w:trPr>
          <w:trHeight w:val="144"/>
          <w:tblHeader/>
        </w:trPr>
        <w:tc>
          <w:tcPr>
            <w:tcW w:w="3492" w:type="dxa"/>
            <w:vMerge w:val="restart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821E9E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EC698A" w:rsidRPr="00C43471" w14:paraId="35D4E04E" w14:textId="77777777" w:rsidTr="00821E9E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5ADAD04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B244F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CA5910" w:rsidRPr="00CA5910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A5910" w:rsidRPr="00CA5910">
              <w:rPr>
                <w:rFonts w:asciiTheme="minorBidi" w:hAnsiTheme="minorBidi" w:cs="Cordi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bottom"/>
          </w:tcPr>
          <w:p w14:paraId="4C066A87" w14:textId="142CF36F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2D31ACC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BD8802" w14:textId="23513414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3317A66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573939" w14:textId="3FFB76D9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063B12F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52ECEA" w14:textId="2414D94B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3F57916B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2897E" w14:textId="259A1BFE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4E117586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D66BDA" w14:textId="7BC76460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52F4395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4808A7" w14:textId="06B9F922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2C80F744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AA446" w14:textId="736A967C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499CF097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C69E8F" w14:textId="5ABD226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4" w:type="dxa"/>
            <w:vAlign w:val="bottom"/>
          </w:tcPr>
          <w:p w14:paraId="72BD9549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14FA57" w14:textId="441A90C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8B6FEE" w:rsidRPr="00C43471" w14:paraId="42D574B3" w14:textId="77777777" w:rsidTr="00821E9E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21E9E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F5921" w:rsidRPr="00C43471" w14:paraId="6DBD9975" w14:textId="77777777" w:rsidTr="00821E9E">
        <w:trPr>
          <w:trHeight w:val="144"/>
        </w:trPr>
        <w:tc>
          <w:tcPr>
            <w:tcW w:w="3492" w:type="dxa"/>
          </w:tcPr>
          <w:p w14:paraId="4B31C64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4F905FF1" w14:textId="6175E1E4" w:rsidR="00AF5921" w:rsidRPr="00E549DF" w:rsidRDefault="00437A0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37A00">
              <w:rPr>
                <w:rFonts w:asciiTheme="minorBidi" w:hAnsiTheme="minorBidi" w:cstheme="minorBidi"/>
                <w:sz w:val="24"/>
                <w:szCs w:val="24"/>
              </w:rPr>
              <w:t>1,197,816</w:t>
            </w:r>
          </w:p>
        </w:tc>
        <w:tc>
          <w:tcPr>
            <w:tcW w:w="283" w:type="dxa"/>
          </w:tcPr>
          <w:p w14:paraId="70BD8BB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04239742" w:rsidR="00AF5921" w:rsidRPr="00C43471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4027E">
              <w:rPr>
                <w:rFonts w:asciiTheme="minorBidi" w:hAnsiTheme="minorBidi" w:cstheme="minorBidi"/>
                <w:sz w:val="24"/>
                <w:szCs w:val="24"/>
              </w:rPr>
              <w:t>1,315,129</w:t>
            </w:r>
          </w:p>
        </w:tc>
        <w:tc>
          <w:tcPr>
            <w:tcW w:w="283" w:type="dxa"/>
          </w:tcPr>
          <w:p w14:paraId="041B063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C9FE44" w14:textId="325CE22E" w:rsidR="00AF5921" w:rsidRPr="00E549DF" w:rsidRDefault="00A1263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12630">
              <w:rPr>
                <w:rFonts w:asciiTheme="minorBidi" w:hAnsiTheme="minorBidi" w:cstheme="minorBidi"/>
                <w:sz w:val="24"/>
                <w:szCs w:val="24"/>
              </w:rPr>
              <w:t>1,419</w:t>
            </w:r>
          </w:p>
        </w:tc>
        <w:tc>
          <w:tcPr>
            <w:tcW w:w="283" w:type="dxa"/>
          </w:tcPr>
          <w:p w14:paraId="2F2C367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32632C" w14:textId="3D5BF7F5" w:rsidR="00AF5921" w:rsidRPr="00C43471" w:rsidRDefault="00A914D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914DC">
              <w:rPr>
                <w:rFonts w:asciiTheme="minorBidi" w:hAnsiTheme="minorBidi" w:cs="Cordia New"/>
                <w:sz w:val="24"/>
                <w:szCs w:val="24"/>
                <w:cs/>
              </w:rPr>
              <w:t>11</w:t>
            </w:r>
            <w:r w:rsidRPr="00A914D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914DC">
              <w:rPr>
                <w:rFonts w:asciiTheme="minorBidi" w:hAnsiTheme="minorBidi" w:cs="Cordia New"/>
                <w:sz w:val="24"/>
                <w:szCs w:val="24"/>
                <w:cs/>
              </w:rPr>
              <w:t>747</w:t>
            </w:r>
          </w:p>
        </w:tc>
        <w:tc>
          <w:tcPr>
            <w:tcW w:w="283" w:type="dxa"/>
          </w:tcPr>
          <w:p w14:paraId="7E13770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CB5FC0" w14:textId="22F6B7BA" w:rsidR="00AF5921" w:rsidRPr="00E549DF" w:rsidRDefault="00C37776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7776">
              <w:rPr>
                <w:rFonts w:asciiTheme="minorBidi" w:hAnsiTheme="minorBidi" w:cs="Cordia New"/>
                <w:sz w:val="24"/>
                <w:szCs w:val="24"/>
              </w:rPr>
              <w:t>1,597</w:t>
            </w:r>
          </w:p>
        </w:tc>
        <w:tc>
          <w:tcPr>
            <w:tcW w:w="283" w:type="dxa"/>
          </w:tcPr>
          <w:p w14:paraId="542538C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FFA63F" w14:textId="69890FBD" w:rsidR="00AF5921" w:rsidRPr="00C43471" w:rsidRDefault="00BA20DA" w:rsidP="00B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499A01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9E9C91" w14:textId="25DCE279" w:rsidR="00AF5921" w:rsidRPr="00E549DF" w:rsidRDefault="002B776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3E9523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33B1B" w14:textId="38810436" w:rsidR="00AF5921" w:rsidRPr="00C43471" w:rsidRDefault="00A67AA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BFF46B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88E07" w14:textId="465F4498" w:rsidR="00AF5921" w:rsidRPr="00E549DF" w:rsidRDefault="006C23A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C23A1">
              <w:rPr>
                <w:rFonts w:asciiTheme="minorBidi" w:hAnsiTheme="minorBidi" w:cstheme="minorBidi"/>
                <w:sz w:val="24"/>
                <w:szCs w:val="24"/>
              </w:rPr>
              <w:t>1,200,832</w:t>
            </w:r>
          </w:p>
        </w:tc>
        <w:tc>
          <w:tcPr>
            <w:tcW w:w="284" w:type="dxa"/>
          </w:tcPr>
          <w:p w14:paraId="297DA18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B4D34" w14:textId="419759FA" w:rsidR="00AF5921" w:rsidRPr="00C43471" w:rsidRDefault="00EA57C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57CB">
              <w:rPr>
                <w:rFonts w:asciiTheme="minorBidi" w:hAnsiTheme="minorBidi" w:cstheme="minorBidi"/>
                <w:sz w:val="24"/>
                <w:szCs w:val="24"/>
              </w:rPr>
              <w:t>1,326,876</w:t>
            </w:r>
          </w:p>
        </w:tc>
      </w:tr>
      <w:tr w:rsidR="00AF5921" w:rsidRPr="00C43471" w14:paraId="66C2B06C" w14:textId="77777777" w:rsidTr="00821E9E">
        <w:trPr>
          <w:trHeight w:val="144"/>
        </w:trPr>
        <w:tc>
          <w:tcPr>
            <w:tcW w:w="3492" w:type="dxa"/>
          </w:tcPr>
          <w:p w14:paraId="1DB507F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FFE001" w14:textId="62FE9DE2" w:rsidR="00AF5921" w:rsidRPr="00E549DF" w:rsidRDefault="0057259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EEC73A" w14:textId="49844D83" w:rsidR="00AF5921" w:rsidRPr="00C43471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A86E13" w14:textId="4BEF4E82" w:rsidR="00AF5921" w:rsidRPr="00E549DF" w:rsidRDefault="00A1263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12630">
              <w:rPr>
                <w:rFonts w:asciiTheme="minorBidi" w:hAnsiTheme="minorBidi" w:cstheme="minorBidi"/>
                <w:sz w:val="24"/>
                <w:szCs w:val="24"/>
              </w:rPr>
              <w:t>147,200</w:t>
            </w:r>
          </w:p>
        </w:tc>
        <w:tc>
          <w:tcPr>
            <w:tcW w:w="283" w:type="dxa"/>
          </w:tcPr>
          <w:p w14:paraId="4093950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C954B4" w14:textId="2CEDA7E8" w:rsidR="00AF5921" w:rsidRPr="00C43471" w:rsidRDefault="00A914D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914DC">
              <w:rPr>
                <w:rFonts w:asciiTheme="minorBidi" w:hAnsiTheme="minorBidi" w:cs="Cordia New"/>
                <w:sz w:val="24"/>
                <w:szCs w:val="24"/>
                <w:cs/>
              </w:rPr>
              <w:t>227</w:t>
            </w:r>
            <w:r w:rsidRPr="00A914D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914DC">
              <w:rPr>
                <w:rFonts w:asciiTheme="minorBidi" w:hAnsiTheme="minorBidi" w:cs="Cordia New"/>
                <w:sz w:val="24"/>
                <w:szCs w:val="24"/>
                <w:cs/>
              </w:rPr>
              <w:t>671</w:t>
            </w:r>
          </w:p>
        </w:tc>
        <w:tc>
          <w:tcPr>
            <w:tcW w:w="283" w:type="dxa"/>
          </w:tcPr>
          <w:p w14:paraId="5EC386C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179223" w14:textId="65C60533" w:rsidR="00AF5921" w:rsidRPr="00E549DF" w:rsidRDefault="00C37776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7776">
              <w:rPr>
                <w:rFonts w:asciiTheme="minorBidi" w:hAnsiTheme="minorBidi" w:cs="Cordia New"/>
                <w:sz w:val="24"/>
                <w:szCs w:val="24"/>
              </w:rPr>
              <w:t>122,196</w:t>
            </w:r>
          </w:p>
        </w:tc>
        <w:tc>
          <w:tcPr>
            <w:tcW w:w="283" w:type="dxa"/>
          </w:tcPr>
          <w:p w14:paraId="394E018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9CCC4B" w14:textId="1294979D" w:rsidR="00AF5921" w:rsidRPr="00C43471" w:rsidRDefault="00BA20D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A20DA">
              <w:rPr>
                <w:rFonts w:asciiTheme="minorBidi" w:hAnsiTheme="minorBidi" w:cstheme="minorBidi"/>
                <w:sz w:val="24"/>
                <w:szCs w:val="24"/>
              </w:rPr>
              <w:t>46,382</w:t>
            </w:r>
          </w:p>
        </w:tc>
        <w:tc>
          <w:tcPr>
            <w:tcW w:w="283" w:type="dxa"/>
          </w:tcPr>
          <w:p w14:paraId="1A561A9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6AEF4" w14:textId="508BFCC7" w:rsidR="00AF5921" w:rsidRPr="00E549DF" w:rsidRDefault="002B776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B776C">
              <w:rPr>
                <w:rFonts w:asciiTheme="minorBidi" w:hAnsiTheme="minorBidi" w:cstheme="minorBidi"/>
                <w:sz w:val="24"/>
                <w:szCs w:val="24"/>
              </w:rPr>
              <w:t>(269,396)</w:t>
            </w:r>
          </w:p>
        </w:tc>
        <w:tc>
          <w:tcPr>
            <w:tcW w:w="283" w:type="dxa"/>
          </w:tcPr>
          <w:p w14:paraId="56B2B06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2634EA" w14:textId="291F8012" w:rsidR="00AF5921" w:rsidRPr="00C43471" w:rsidRDefault="00A67AA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67AA8">
              <w:rPr>
                <w:rFonts w:asciiTheme="minorBidi" w:hAnsiTheme="minorBidi" w:cstheme="minorBidi"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74C8B22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73E09" w14:textId="2A864D22" w:rsidR="00AF5921" w:rsidRPr="00E549DF" w:rsidRDefault="006C23A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3BE3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64B00D" w14:textId="666398D8" w:rsidR="00AF5921" w:rsidRPr="00C43471" w:rsidRDefault="00EA57C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F5921" w:rsidRPr="00C43471" w14:paraId="38549545" w14:textId="77777777" w:rsidTr="00821E9E">
        <w:trPr>
          <w:trHeight w:val="144"/>
        </w:trPr>
        <w:tc>
          <w:tcPr>
            <w:tcW w:w="3492" w:type="dxa"/>
          </w:tcPr>
          <w:p w14:paraId="55F706EF" w14:textId="1A8C4F2E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573166E0" w:rsidR="00AF5921" w:rsidRPr="00E549DF" w:rsidRDefault="00437A0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37A0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1,197,816</w:t>
            </w:r>
          </w:p>
        </w:tc>
        <w:tc>
          <w:tcPr>
            <w:tcW w:w="283" w:type="dxa"/>
          </w:tcPr>
          <w:p w14:paraId="0FB0A991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6929C859" w:rsidR="00AF5921" w:rsidRPr="00D36737" w:rsidRDefault="003B4B2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4B2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1,315,129</w:t>
            </w:r>
          </w:p>
        </w:tc>
        <w:tc>
          <w:tcPr>
            <w:tcW w:w="283" w:type="dxa"/>
          </w:tcPr>
          <w:p w14:paraId="6B47FAF9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256C3C07" w:rsidR="00AF5921" w:rsidRPr="00E549DF" w:rsidRDefault="008947B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947B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148,619</w:t>
            </w:r>
          </w:p>
        </w:tc>
        <w:tc>
          <w:tcPr>
            <w:tcW w:w="283" w:type="dxa"/>
          </w:tcPr>
          <w:p w14:paraId="57672601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29D6AC" w14:textId="517DC675" w:rsidR="00AF5921" w:rsidRPr="00D36737" w:rsidRDefault="003D334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D3343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239</w:t>
            </w:r>
            <w:r w:rsidRPr="003D334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3D3343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418</w:t>
            </w:r>
          </w:p>
        </w:tc>
        <w:tc>
          <w:tcPr>
            <w:tcW w:w="283" w:type="dxa"/>
          </w:tcPr>
          <w:p w14:paraId="7F1D43F2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752210B0" w:rsidR="00AF5921" w:rsidRPr="00E549DF" w:rsidRDefault="005B5C3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5B5C30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123,793</w:t>
            </w:r>
          </w:p>
        </w:tc>
        <w:tc>
          <w:tcPr>
            <w:tcW w:w="283" w:type="dxa"/>
          </w:tcPr>
          <w:p w14:paraId="30A249AE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F16396" w14:textId="23A78F11" w:rsidR="00AF5921" w:rsidRPr="00D36737" w:rsidRDefault="005D0409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D040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46,382</w:t>
            </w:r>
          </w:p>
        </w:tc>
        <w:tc>
          <w:tcPr>
            <w:tcW w:w="283" w:type="dxa"/>
          </w:tcPr>
          <w:p w14:paraId="3386675B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7FBA0281" w:rsidR="00AF5921" w:rsidRPr="00E549DF" w:rsidRDefault="002B776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B77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(269,396)</w:t>
            </w:r>
          </w:p>
        </w:tc>
        <w:tc>
          <w:tcPr>
            <w:tcW w:w="283" w:type="dxa"/>
          </w:tcPr>
          <w:p w14:paraId="682D26B8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7334819" w14:textId="648644BC" w:rsidR="00AF5921" w:rsidRPr="00D36737" w:rsidRDefault="003B714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714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7561A618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5644DAAF" w:rsidR="00AF5921" w:rsidRPr="00E549DF" w:rsidRDefault="006C23A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C23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1,200,832</w:t>
            </w:r>
          </w:p>
        </w:tc>
        <w:tc>
          <w:tcPr>
            <w:tcW w:w="284" w:type="dxa"/>
          </w:tcPr>
          <w:p w14:paraId="009F2D51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59A379E" w14:textId="5DBA0BE7" w:rsidR="00AF5921" w:rsidRPr="00D36737" w:rsidRDefault="00BD1AA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D1AA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1,326,876</w:t>
            </w:r>
          </w:p>
        </w:tc>
      </w:tr>
      <w:tr w:rsidR="00AF5921" w:rsidRPr="00C43471" w14:paraId="638A96A4" w14:textId="77777777" w:rsidTr="00821E9E">
        <w:trPr>
          <w:trHeight w:val="177"/>
        </w:trPr>
        <w:tc>
          <w:tcPr>
            <w:tcW w:w="3492" w:type="dxa"/>
          </w:tcPr>
          <w:p w14:paraId="1FEF5A9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C7373F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1779F0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9F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1F8984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F5FBC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CA1A5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0D21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68CAC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38B30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539C360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0928E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E73A0B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E8F15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80135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72BDE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7ED3EA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F5921" w:rsidRPr="00C43471" w14:paraId="659F5885" w14:textId="77777777" w:rsidTr="00821E9E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vAlign w:val="bottom"/>
          </w:tcPr>
          <w:p w14:paraId="68D8B4E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E0E3B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8BFB4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32D37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E84B4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9DFAE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03F2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3619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74581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65447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FFC98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E3A43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1F160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9D4B7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5A35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376160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F5921" w:rsidRPr="00C43471" w14:paraId="223281DB" w14:textId="77777777" w:rsidTr="00821E9E">
        <w:trPr>
          <w:trHeight w:val="144"/>
        </w:trPr>
        <w:tc>
          <w:tcPr>
            <w:tcW w:w="3492" w:type="dxa"/>
          </w:tcPr>
          <w:p w14:paraId="2D13CC72" w14:textId="77777777" w:rsidR="00AF5921" w:rsidRPr="00E549DF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vAlign w:val="bottom"/>
          </w:tcPr>
          <w:p w14:paraId="6B96FAF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B809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40B5C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89C75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B0413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2F68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789C8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1A51D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C3958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4C3AC0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76C85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19849" w14:textId="00CAC273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6C161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7531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5B1C5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B8CBA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F5921" w:rsidRPr="00C43471" w14:paraId="5CD6531A" w14:textId="77777777" w:rsidTr="00821E9E">
        <w:trPr>
          <w:trHeight w:val="144"/>
        </w:trPr>
        <w:tc>
          <w:tcPr>
            <w:tcW w:w="3492" w:type="dxa"/>
          </w:tcPr>
          <w:p w14:paraId="06AC709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vAlign w:val="bottom"/>
          </w:tcPr>
          <w:p w14:paraId="20676BDB" w14:textId="026F9554" w:rsidR="00AF5921" w:rsidRPr="00E549DF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4027E">
              <w:rPr>
                <w:rFonts w:asciiTheme="minorBidi" w:hAnsiTheme="minorBidi" w:cstheme="minorBidi"/>
                <w:sz w:val="24"/>
                <w:szCs w:val="24"/>
              </w:rPr>
              <w:t>36,187</w:t>
            </w:r>
          </w:p>
        </w:tc>
        <w:tc>
          <w:tcPr>
            <w:tcW w:w="283" w:type="dxa"/>
          </w:tcPr>
          <w:p w14:paraId="3AA169B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739E6644" w:rsidR="00AF5921" w:rsidRPr="00C43471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2052CA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E072F" w14:textId="0B7145D2" w:rsidR="00AF5921" w:rsidRPr="00E549DF" w:rsidRDefault="00EA1679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1679">
              <w:rPr>
                <w:rFonts w:asciiTheme="minorBidi" w:hAnsiTheme="minorBidi" w:cstheme="minorBidi"/>
                <w:sz w:val="24"/>
                <w:szCs w:val="24"/>
              </w:rPr>
              <w:t>144,072</w:t>
            </w:r>
          </w:p>
        </w:tc>
        <w:tc>
          <w:tcPr>
            <w:tcW w:w="283" w:type="dxa"/>
          </w:tcPr>
          <w:p w14:paraId="42B6891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60A4C" w14:textId="3535EEA9" w:rsidR="00AF5921" w:rsidRPr="00B140B1" w:rsidRDefault="00AA223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AA223B">
              <w:rPr>
                <w:rFonts w:asciiTheme="minorBidi" w:hAnsiTheme="minorBidi" w:cs="Cordia New"/>
                <w:sz w:val="24"/>
                <w:szCs w:val="24"/>
                <w:cs/>
              </w:rPr>
              <w:t>227</w:t>
            </w:r>
            <w:r w:rsidRPr="00AA223B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AA223B">
              <w:rPr>
                <w:rFonts w:asciiTheme="minorBidi" w:hAnsiTheme="minorBidi" w:cs="Cordia New"/>
                <w:sz w:val="24"/>
                <w:szCs w:val="24"/>
                <w:cs/>
              </w:rPr>
              <w:t>671</w:t>
            </w:r>
          </w:p>
        </w:tc>
        <w:tc>
          <w:tcPr>
            <w:tcW w:w="283" w:type="dxa"/>
          </w:tcPr>
          <w:p w14:paraId="35B608B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9E958" w14:textId="1E0CC7BC" w:rsidR="00AF5921" w:rsidRPr="00E549DF" w:rsidRDefault="0080362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3627">
              <w:rPr>
                <w:rFonts w:asciiTheme="minorBidi" w:hAnsiTheme="minorBidi" w:cstheme="minorBidi"/>
                <w:sz w:val="24"/>
                <w:szCs w:val="24"/>
              </w:rPr>
              <w:t>117,789</w:t>
            </w:r>
          </w:p>
        </w:tc>
        <w:tc>
          <w:tcPr>
            <w:tcW w:w="283" w:type="dxa"/>
          </w:tcPr>
          <w:p w14:paraId="16F98EA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E459" w14:textId="618C39F6" w:rsidR="00AF5921" w:rsidRPr="00C43471" w:rsidRDefault="00613AF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13AF7">
              <w:rPr>
                <w:rFonts w:asciiTheme="minorBidi" w:hAnsiTheme="minorBidi" w:cstheme="minorBidi"/>
                <w:sz w:val="24"/>
                <w:szCs w:val="24"/>
              </w:rPr>
              <w:t>43,464</w:t>
            </w:r>
          </w:p>
        </w:tc>
        <w:tc>
          <w:tcPr>
            <w:tcW w:w="283" w:type="dxa"/>
          </w:tcPr>
          <w:p w14:paraId="615F2D4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59F6A9" w14:textId="733410CF" w:rsidR="00AF5921" w:rsidRPr="00E549DF" w:rsidRDefault="00F4616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46167">
              <w:rPr>
                <w:rFonts w:asciiTheme="minorBidi" w:hAnsiTheme="minorBidi" w:cstheme="minorBidi"/>
                <w:sz w:val="24"/>
                <w:szCs w:val="24"/>
              </w:rPr>
              <w:t>(261,862)</w:t>
            </w:r>
          </w:p>
        </w:tc>
        <w:tc>
          <w:tcPr>
            <w:tcW w:w="283" w:type="dxa"/>
          </w:tcPr>
          <w:p w14:paraId="6558656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6AFC8" w14:textId="702BFD21" w:rsidR="00AF5921" w:rsidRPr="008639E7" w:rsidRDefault="005459EF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459EF">
              <w:rPr>
                <w:rFonts w:asciiTheme="minorBidi" w:hAnsiTheme="minorBidi" w:cstheme="minorBidi"/>
                <w:sz w:val="24"/>
                <w:szCs w:val="24"/>
              </w:rPr>
              <w:t>(271,135)</w:t>
            </w:r>
          </w:p>
        </w:tc>
        <w:tc>
          <w:tcPr>
            <w:tcW w:w="284" w:type="dxa"/>
          </w:tcPr>
          <w:p w14:paraId="4C02483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989D61" w14:textId="06C3F804" w:rsidR="00AF5921" w:rsidRPr="00E549DF" w:rsidRDefault="00A67AA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67AA8">
              <w:rPr>
                <w:rFonts w:asciiTheme="minorBidi" w:hAnsiTheme="minorBidi" w:cstheme="minorBidi"/>
                <w:sz w:val="24"/>
                <w:szCs w:val="24"/>
              </w:rPr>
              <w:t>36,186</w:t>
            </w:r>
          </w:p>
        </w:tc>
        <w:tc>
          <w:tcPr>
            <w:tcW w:w="284" w:type="dxa"/>
          </w:tcPr>
          <w:p w14:paraId="0FDA455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A2EFCD" w14:textId="5E715324" w:rsidR="00AF5921" w:rsidRPr="00C43471" w:rsidRDefault="006E363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F5921" w:rsidRPr="00571F62" w14:paraId="0307EEEF" w14:textId="77777777" w:rsidTr="00821E9E">
        <w:trPr>
          <w:trHeight w:val="144"/>
        </w:trPr>
        <w:tc>
          <w:tcPr>
            <w:tcW w:w="3492" w:type="dxa"/>
          </w:tcPr>
          <w:p w14:paraId="1D288A56" w14:textId="5A38C6C9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vAlign w:val="bottom"/>
          </w:tcPr>
          <w:p w14:paraId="374FC0BC" w14:textId="3348FFFB" w:rsidR="00AF5921" w:rsidRPr="00E549DF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A1CEA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82AFA5" w14:textId="1EC62A14" w:rsidR="00AF5921" w:rsidRPr="00C43471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991CE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F62966" w14:textId="4DBB6530" w:rsidR="00AF5921" w:rsidRPr="00E549DF" w:rsidRDefault="008A2E2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A2E2D">
              <w:rPr>
                <w:rFonts w:asciiTheme="minorBidi" w:hAnsiTheme="minorBidi" w:cstheme="minorBidi"/>
                <w:sz w:val="24"/>
                <w:szCs w:val="24"/>
              </w:rPr>
              <w:t>169</w:t>
            </w:r>
          </w:p>
        </w:tc>
        <w:tc>
          <w:tcPr>
            <w:tcW w:w="283" w:type="dxa"/>
          </w:tcPr>
          <w:p w14:paraId="259F0E7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BA27B" w14:textId="4C12D43B" w:rsidR="00AF5921" w:rsidRPr="00C43471" w:rsidRDefault="00BC1FB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C1FBE">
              <w:rPr>
                <w:rFonts w:asciiTheme="minorBidi" w:hAnsiTheme="minorBidi" w:cs="Cordia New"/>
                <w:sz w:val="24"/>
                <w:szCs w:val="24"/>
                <w:cs/>
              </w:rPr>
              <w:t>11</w:t>
            </w:r>
            <w:r w:rsidRPr="00BC1FB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C1FBE">
              <w:rPr>
                <w:rFonts w:asciiTheme="minorBidi" w:hAnsiTheme="minorBidi" w:cs="Cordia New"/>
                <w:sz w:val="24"/>
                <w:szCs w:val="24"/>
                <w:cs/>
              </w:rPr>
              <w:t>747</w:t>
            </w:r>
          </w:p>
        </w:tc>
        <w:tc>
          <w:tcPr>
            <w:tcW w:w="283" w:type="dxa"/>
          </w:tcPr>
          <w:p w14:paraId="0D95370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6DDCEB" w14:textId="70543314" w:rsidR="00AF5921" w:rsidRPr="00E549DF" w:rsidRDefault="0080362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03627">
              <w:rPr>
                <w:rFonts w:asciiTheme="minorBidi" w:hAnsiTheme="minorBidi" w:cs="Cordia New"/>
                <w:sz w:val="24"/>
                <w:szCs w:val="24"/>
              </w:rPr>
              <w:t>4,407</w:t>
            </w:r>
          </w:p>
        </w:tc>
        <w:tc>
          <w:tcPr>
            <w:tcW w:w="283" w:type="dxa"/>
          </w:tcPr>
          <w:p w14:paraId="01C0EC2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2F6FC6" w14:textId="009DF8E6" w:rsidR="00AF5921" w:rsidRPr="007E098A" w:rsidRDefault="00613AF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13AF7">
              <w:rPr>
                <w:rFonts w:asciiTheme="minorBidi" w:hAnsiTheme="minorBidi" w:cstheme="minorBidi"/>
                <w:sz w:val="24"/>
                <w:szCs w:val="24"/>
              </w:rPr>
              <w:t>2,918</w:t>
            </w:r>
          </w:p>
        </w:tc>
        <w:tc>
          <w:tcPr>
            <w:tcW w:w="283" w:type="dxa"/>
          </w:tcPr>
          <w:p w14:paraId="73DFEB3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4F066D" w14:textId="5A7642F2" w:rsidR="00AF5921" w:rsidRPr="00E549DF" w:rsidRDefault="00F4616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46167">
              <w:rPr>
                <w:rFonts w:asciiTheme="minorBidi" w:hAnsiTheme="minorBidi" w:cstheme="minorBidi"/>
                <w:sz w:val="24"/>
                <w:szCs w:val="24"/>
              </w:rPr>
              <w:t>(4,407)</w:t>
            </w:r>
          </w:p>
        </w:tc>
        <w:tc>
          <w:tcPr>
            <w:tcW w:w="283" w:type="dxa"/>
          </w:tcPr>
          <w:p w14:paraId="22B66A0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E4DB5" w14:textId="66B15AD2" w:rsidR="00AF5921" w:rsidRPr="00C43471" w:rsidRDefault="00A67AA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67AA8">
              <w:rPr>
                <w:rFonts w:asciiTheme="minorBidi" w:hAnsiTheme="minorBidi" w:cstheme="minorBidi"/>
                <w:sz w:val="24"/>
                <w:szCs w:val="24"/>
              </w:rPr>
              <w:t>(2,918)</w:t>
            </w:r>
          </w:p>
        </w:tc>
        <w:tc>
          <w:tcPr>
            <w:tcW w:w="284" w:type="dxa"/>
          </w:tcPr>
          <w:p w14:paraId="7EC7F74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679ABE" w14:textId="20DDF9F2" w:rsidR="00AF5921" w:rsidRPr="00E549DF" w:rsidRDefault="00A67AA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67AA8">
              <w:rPr>
                <w:rFonts w:asciiTheme="minorBidi" w:hAnsiTheme="minorBidi" w:cstheme="minorBidi"/>
                <w:sz w:val="24"/>
                <w:szCs w:val="24"/>
              </w:rPr>
              <w:t>169</w:t>
            </w:r>
          </w:p>
        </w:tc>
        <w:tc>
          <w:tcPr>
            <w:tcW w:w="284" w:type="dxa"/>
          </w:tcPr>
          <w:p w14:paraId="19A84D6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AE5536" w14:textId="1456BBDA" w:rsidR="00AF5921" w:rsidRPr="00571F62" w:rsidRDefault="006E363D" w:rsidP="0057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6E363D">
              <w:rPr>
                <w:rFonts w:asciiTheme="minorBidi" w:hAnsiTheme="minorBidi" w:cs="Cordia New"/>
                <w:sz w:val="24"/>
                <w:szCs w:val="24"/>
              </w:rPr>
              <w:t>11,747</w:t>
            </w:r>
          </w:p>
        </w:tc>
      </w:tr>
      <w:tr w:rsidR="00AF5921" w:rsidRPr="00C43471" w14:paraId="226993F7" w14:textId="77777777" w:rsidTr="00821E9E">
        <w:trPr>
          <w:trHeight w:val="144"/>
        </w:trPr>
        <w:tc>
          <w:tcPr>
            <w:tcW w:w="3492" w:type="dxa"/>
          </w:tcPr>
          <w:p w14:paraId="7452C46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44C2B0" w14:textId="0D47AE2C" w:rsidR="00AF5921" w:rsidRPr="00E549DF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4027E">
              <w:rPr>
                <w:rFonts w:asciiTheme="minorBidi" w:hAnsiTheme="minorBidi" w:cstheme="minorBidi"/>
                <w:sz w:val="24"/>
                <w:szCs w:val="24"/>
              </w:rPr>
              <w:t>1,161,629</w:t>
            </w:r>
          </w:p>
        </w:tc>
        <w:tc>
          <w:tcPr>
            <w:tcW w:w="283" w:type="dxa"/>
          </w:tcPr>
          <w:p w14:paraId="36EDA0B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3C8BD0" w14:textId="083DE4EF" w:rsidR="00AF5921" w:rsidRPr="00C43471" w:rsidRDefault="00D4027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4027E">
              <w:rPr>
                <w:rFonts w:asciiTheme="minorBidi" w:hAnsiTheme="minorBidi" w:cstheme="minorBidi"/>
                <w:sz w:val="24"/>
                <w:szCs w:val="24"/>
              </w:rPr>
              <w:t>1,315,129</w:t>
            </w:r>
          </w:p>
        </w:tc>
        <w:tc>
          <w:tcPr>
            <w:tcW w:w="283" w:type="dxa"/>
          </w:tcPr>
          <w:p w14:paraId="0ECC8EE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92A2FC" w14:textId="3E844DA6" w:rsidR="00AF5921" w:rsidRPr="003B26BC" w:rsidRDefault="008A2E2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A2E2D">
              <w:rPr>
                <w:rFonts w:asciiTheme="minorBidi" w:hAnsiTheme="minorBidi" w:cs="Cordia New"/>
                <w:sz w:val="24"/>
                <w:szCs w:val="24"/>
              </w:rPr>
              <w:t>4,378</w:t>
            </w:r>
          </w:p>
        </w:tc>
        <w:tc>
          <w:tcPr>
            <w:tcW w:w="283" w:type="dxa"/>
          </w:tcPr>
          <w:p w14:paraId="0C83757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3D2600" w14:textId="43776A3E" w:rsidR="00AF5921" w:rsidRPr="00C43471" w:rsidRDefault="004227CF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6E79F7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DCC342" w14:textId="61FDB4E1" w:rsidR="00AF5921" w:rsidRPr="00E549DF" w:rsidRDefault="0080362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03627">
              <w:rPr>
                <w:rFonts w:asciiTheme="minorBidi" w:hAnsiTheme="minorBidi" w:cs="Cordia New"/>
                <w:sz w:val="24"/>
                <w:szCs w:val="24"/>
              </w:rPr>
              <w:t>1,597</w:t>
            </w:r>
          </w:p>
        </w:tc>
        <w:tc>
          <w:tcPr>
            <w:tcW w:w="283" w:type="dxa"/>
          </w:tcPr>
          <w:p w14:paraId="763BBBE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A56429" w14:textId="47624222" w:rsidR="00AF5921" w:rsidRPr="00B57DD8" w:rsidRDefault="00613AF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0007CD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C23F5D" w14:textId="209A6385" w:rsidR="00AF5921" w:rsidRPr="00E549DF" w:rsidRDefault="00F46167" w:rsidP="009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46167">
              <w:rPr>
                <w:rFonts w:asciiTheme="minorBidi" w:hAnsiTheme="minorBidi" w:cstheme="minorBidi"/>
                <w:sz w:val="24"/>
                <w:szCs w:val="24"/>
              </w:rPr>
              <w:t>(3,127)</w:t>
            </w:r>
          </w:p>
        </w:tc>
        <w:tc>
          <w:tcPr>
            <w:tcW w:w="283" w:type="dxa"/>
          </w:tcPr>
          <w:p w14:paraId="3005A4E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4351E" w14:textId="61D9D94B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C69BC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255D8" w14:textId="6DD6B93B" w:rsidR="00AF5921" w:rsidRPr="00E549DF" w:rsidRDefault="00A67AA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67AA8">
              <w:rPr>
                <w:rFonts w:asciiTheme="minorBidi" w:hAnsiTheme="minorBidi" w:cstheme="minorBidi"/>
                <w:sz w:val="24"/>
                <w:szCs w:val="24"/>
              </w:rPr>
              <w:t>1,164,477</w:t>
            </w:r>
          </w:p>
        </w:tc>
        <w:tc>
          <w:tcPr>
            <w:tcW w:w="284" w:type="dxa"/>
          </w:tcPr>
          <w:p w14:paraId="56B3F65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FD59C4" w14:textId="1D8ED9A8" w:rsidR="00AF5921" w:rsidRPr="00C43471" w:rsidRDefault="00BE6AB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E6AB1">
              <w:rPr>
                <w:rFonts w:asciiTheme="minorBidi" w:hAnsiTheme="minorBidi" w:cstheme="minorBidi"/>
                <w:sz w:val="24"/>
                <w:szCs w:val="24"/>
              </w:rPr>
              <w:t>1,315,129</w:t>
            </w:r>
          </w:p>
        </w:tc>
      </w:tr>
      <w:tr w:rsidR="00AF5921" w:rsidRPr="00C43471" w14:paraId="449F6EEA" w14:textId="77777777" w:rsidTr="00821E9E">
        <w:trPr>
          <w:trHeight w:val="144"/>
        </w:trPr>
        <w:tc>
          <w:tcPr>
            <w:tcW w:w="3492" w:type="dxa"/>
          </w:tcPr>
          <w:p w14:paraId="475E2373" w14:textId="7C122958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3E39D0F1" w:rsidR="00AF5921" w:rsidRPr="00E549DF" w:rsidRDefault="0057259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7259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1,197,816</w:t>
            </w:r>
          </w:p>
        </w:tc>
        <w:tc>
          <w:tcPr>
            <w:tcW w:w="283" w:type="dxa"/>
          </w:tcPr>
          <w:p w14:paraId="14D359D6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72E95CC7" w:rsidR="00AF5921" w:rsidRPr="00D36737" w:rsidRDefault="003B4B2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B4B2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1,315,129</w:t>
            </w:r>
          </w:p>
        </w:tc>
        <w:tc>
          <w:tcPr>
            <w:tcW w:w="283" w:type="dxa"/>
          </w:tcPr>
          <w:p w14:paraId="6B6D3A4C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71AB4806" w:rsidR="00AF5921" w:rsidRPr="00E549DF" w:rsidRDefault="008947B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947B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148,619</w:t>
            </w:r>
          </w:p>
        </w:tc>
        <w:tc>
          <w:tcPr>
            <w:tcW w:w="283" w:type="dxa"/>
          </w:tcPr>
          <w:p w14:paraId="50FD147D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07D26F" w14:textId="05CEF12A" w:rsidR="00AF5921" w:rsidRPr="00D36737" w:rsidRDefault="00AA223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A223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239</w:t>
            </w:r>
            <w:r w:rsidRPr="00AA223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A223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418</w:t>
            </w:r>
          </w:p>
        </w:tc>
        <w:tc>
          <w:tcPr>
            <w:tcW w:w="283" w:type="dxa"/>
          </w:tcPr>
          <w:p w14:paraId="7F20A9B0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72A1B378" w:rsidR="00AF5921" w:rsidRPr="00E549DF" w:rsidRDefault="005B5C3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5B5C30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123,793</w:t>
            </w:r>
          </w:p>
        </w:tc>
        <w:tc>
          <w:tcPr>
            <w:tcW w:w="283" w:type="dxa"/>
          </w:tcPr>
          <w:p w14:paraId="53ADF78C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3FE9D1C" w14:textId="24C8623C" w:rsidR="00AF5921" w:rsidRPr="00D36737" w:rsidRDefault="005D0409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D040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46,382</w:t>
            </w:r>
          </w:p>
        </w:tc>
        <w:tc>
          <w:tcPr>
            <w:tcW w:w="283" w:type="dxa"/>
          </w:tcPr>
          <w:p w14:paraId="69DE208C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51757052" w:rsidR="00AF5921" w:rsidRPr="00E549DF" w:rsidRDefault="002B776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B77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(269,396)</w:t>
            </w:r>
          </w:p>
        </w:tc>
        <w:tc>
          <w:tcPr>
            <w:tcW w:w="283" w:type="dxa"/>
          </w:tcPr>
          <w:p w14:paraId="7D4EF663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94F3BE2" w14:textId="6E06D529" w:rsidR="00AF5921" w:rsidRPr="00D36737" w:rsidRDefault="003B714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714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4FB93A1F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1838F03B" w:rsidR="00AF5921" w:rsidRPr="00E549DF" w:rsidRDefault="006C23A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C23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1,200,832</w:t>
            </w:r>
          </w:p>
        </w:tc>
        <w:tc>
          <w:tcPr>
            <w:tcW w:w="284" w:type="dxa"/>
          </w:tcPr>
          <w:p w14:paraId="292CF11C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2A7A37" w14:textId="0E7297F1" w:rsidR="00AF5921" w:rsidRPr="00D36737" w:rsidRDefault="00BD1AA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D1AA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1,326,876</w:t>
            </w:r>
          </w:p>
        </w:tc>
      </w:tr>
      <w:tr w:rsidR="00AF5921" w:rsidRPr="00C43471" w14:paraId="4F5AD3C5" w14:textId="77777777" w:rsidTr="00821E9E">
        <w:trPr>
          <w:trHeight w:val="144"/>
        </w:trPr>
        <w:tc>
          <w:tcPr>
            <w:tcW w:w="3492" w:type="dxa"/>
          </w:tcPr>
          <w:p w14:paraId="336EE62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080CD5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FC0841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D5987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476B9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86A6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317FC9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4205C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1E52DE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1E41F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3D4AAA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34B9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397BCE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374DC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7AF8CE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4BE64C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2DB3E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F5921" w:rsidRPr="00C43471" w14:paraId="7DF5FF6F" w14:textId="77777777" w:rsidTr="00821E9E">
        <w:trPr>
          <w:trHeight w:val="144"/>
        </w:trPr>
        <w:tc>
          <w:tcPr>
            <w:tcW w:w="3492" w:type="dxa"/>
          </w:tcPr>
          <w:p w14:paraId="6A7B114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vAlign w:val="bottom"/>
          </w:tcPr>
          <w:p w14:paraId="0E5262B4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9128B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D3FEC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E2BDC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7B49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F7E65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572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017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D99C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08BA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1A8040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6F76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D462A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B991B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193A1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60E7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F5921" w:rsidRPr="00C43471" w14:paraId="7FC66AE9" w14:textId="77777777" w:rsidTr="00821E9E">
        <w:trPr>
          <w:trHeight w:val="144"/>
        </w:trPr>
        <w:tc>
          <w:tcPr>
            <w:tcW w:w="3492" w:type="dxa"/>
          </w:tcPr>
          <w:p w14:paraId="61555077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vAlign w:val="bottom"/>
          </w:tcPr>
          <w:p w14:paraId="20FCCAE9" w14:textId="5065F535" w:rsidR="00AF5921" w:rsidRPr="00C43471" w:rsidRDefault="00F179A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179A3">
              <w:rPr>
                <w:rFonts w:asciiTheme="minorBidi" w:hAnsiTheme="minorBidi" w:cstheme="minorBidi"/>
                <w:sz w:val="24"/>
                <w:szCs w:val="24"/>
              </w:rPr>
              <w:t>1,094,590</w:t>
            </w:r>
          </w:p>
        </w:tc>
        <w:tc>
          <w:tcPr>
            <w:tcW w:w="283" w:type="dxa"/>
          </w:tcPr>
          <w:p w14:paraId="1D0112C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5F35CB4C" w:rsidR="00AF5921" w:rsidRPr="00C43471" w:rsidRDefault="005A592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A5920">
              <w:rPr>
                <w:rFonts w:asciiTheme="minorBidi" w:hAnsiTheme="minorBidi" w:cstheme="minorBidi"/>
                <w:sz w:val="24"/>
                <w:szCs w:val="24"/>
              </w:rPr>
              <w:t>1,251,735</w:t>
            </w:r>
          </w:p>
        </w:tc>
        <w:tc>
          <w:tcPr>
            <w:tcW w:w="283" w:type="dxa"/>
          </w:tcPr>
          <w:p w14:paraId="4D5286F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1176B1" w14:textId="61962589" w:rsidR="00AF5921" w:rsidRPr="00C43471" w:rsidRDefault="008A2E2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A2E2D">
              <w:rPr>
                <w:rFonts w:asciiTheme="minorBidi" w:hAnsiTheme="minorBidi" w:cstheme="minorBidi"/>
                <w:sz w:val="24"/>
                <w:szCs w:val="24"/>
              </w:rPr>
              <w:t>147,369</w:t>
            </w:r>
          </w:p>
        </w:tc>
        <w:tc>
          <w:tcPr>
            <w:tcW w:w="283" w:type="dxa"/>
          </w:tcPr>
          <w:p w14:paraId="23035BE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E8E968" w14:textId="7A7E1E1F" w:rsidR="00AF5921" w:rsidRPr="00C43471" w:rsidRDefault="0015174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51748">
              <w:rPr>
                <w:rFonts w:asciiTheme="minorBidi" w:hAnsiTheme="minorBidi" w:cs="Cordia New"/>
                <w:sz w:val="24"/>
                <w:szCs w:val="24"/>
                <w:cs/>
              </w:rPr>
              <w:t>239</w:t>
            </w:r>
            <w:r w:rsidRPr="0015174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51748">
              <w:rPr>
                <w:rFonts w:asciiTheme="minorBidi" w:hAnsiTheme="minorBidi" w:cs="Cordia New"/>
                <w:sz w:val="24"/>
                <w:szCs w:val="24"/>
                <w:cs/>
              </w:rPr>
              <w:t>418</w:t>
            </w:r>
          </w:p>
        </w:tc>
        <w:tc>
          <w:tcPr>
            <w:tcW w:w="283" w:type="dxa"/>
          </w:tcPr>
          <w:p w14:paraId="4C4F21B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DF2CE" w14:textId="2DFA7BBE" w:rsidR="00AF5921" w:rsidRPr="008E5AC5" w:rsidRDefault="0080362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03627">
              <w:rPr>
                <w:rFonts w:asciiTheme="minorBidi" w:hAnsiTheme="minorBidi" w:cs="Cordia New"/>
                <w:sz w:val="24"/>
                <w:szCs w:val="24"/>
              </w:rPr>
              <w:t>116,095</w:t>
            </w:r>
          </w:p>
        </w:tc>
        <w:tc>
          <w:tcPr>
            <w:tcW w:w="283" w:type="dxa"/>
          </w:tcPr>
          <w:p w14:paraId="01E8839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0CAE30" w14:textId="59EB0430" w:rsidR="00AF5921" w:rsidRPr="00C43471" w:rsidRDefault="0044689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46893">
              <w:rPr>
                <w:rFonts w:asciiTheme="minorBidi" w:hAnsiTheme="minorBidi" w:cs="Cordia New"/>
                <w:sz w:val="24"/>
                <w:szCs w:val="24"/>
                <w:cs/>
              </w:rPr>
              <w:t>46</w:t>
            </w:r>
            <w:r w:rsidRPr="0044689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46893">
              <w:rPr>
                <w:rFonts w:asciiTheme="minorBidi" w:hAnsiTheme="minorBidi" w:cs="Cordia New"/>
                <w:sz w:val="24"/>
                <w:szCs w:val="24"/>
                <w:cs/>
              </w:rPr>
              <w:t>382</w:t>
            </w:r>
          </w:p>
        </w:tc>
        <w:tc>
          <w:tcPr>
            <w:tcW w:w="283" w:type="dxa"/>
          </w:tcPr>
          <w:p w14:paraId="11835716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A3D5" w14:textId="7424E175" w:rsidR="00AF5921" w:rsidRPr="00C43471" w:rsidRDefault="000507B5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507B5">
              <w:rPr>
                <w:rFonts w:asciiTheme="minorBidi" w:hAnsiTheme="minorBidi" w:cs="Cordia New"/>
                <w:sz w:val="24"/>
                <w:szCs w:val="24"/>
                <w:cs/>
              </w:rPr>
              <w:t>(263</w:t>
            </w:r>
            <w:r w:rsidRPr="000507B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507B5">
              <w:rPr>
                <w:rFonts w:asciiTheme="minorBidi" w:hAnsiTheme="minorBidi" w:cs="Cordia New"/>
                <w:sz w:val="24"/>
                <w:szCs w:val="24"/>
                <w:cs/>
              </w:rPr>
              <w:t>295)</w:t>
            </w:r>
          </w:p>
        </w:tc>
        <w:tc>
          <w:tcPr>
            <w:tcW w:w="283" w:type="dxa"/>
          </w:tcPr>
          <w:p w14:paraId="718A0F1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22180" w14:textId="5E2AA044" w:rsidR="00AF5921" w:rsidRPr="00C43471" w:rsidRDefault="003B714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B714A">
              <w:rPr>
                <w:rFonts w:asciiTheme="minorBidi" w:hAnsiTheme="minorBidi" w:cstheme="minorBidi"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2D7C093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7B258E" w14:textId="47C623BE" w:rsidR="00AF5921" w:rsidRPr="00C43471" w:rsidRDefault="008C77D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C77D3">
              <w:rPr>
                <w:rFonts w:asciiTheme="minorBidi" w:hAnsiTheme="minorBidi" w:cstheme="minorBidi"/>
                <w:sz w:val="24"/>
                <w:szCs w:val="24"/>
              </w:rPr>
              <w:t>1,094,759</w:t>
            </w:r>
          </w:p>
        </w:tc>
        <w:tc>
          <w:tcPr>
            <w:tcW w:w="284" w:type="dxa"/>
          </w:tcPr>
          <w:p w14:paraId="315C7B80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A98D8" w14:textId="58F365FF" w:rsidR="00AF5921" w:rsidRPr="00C43471" w:rsidRDefault="00A80C9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0C97">
              <w:rPr>
                <w:rFonts w:asciiTheme="minorBidi" w:hAnsiTheme="minorBidi" w:cstheme="minorBidi"/>
                <w:sz w:val="24"/>
                <w:szCs w:val="24"/>
              </w:rPr>
              <w:t>1,263,482</w:t>
            </w:r>
          </w:p>
        </w:tc>
      </w:tr>
      <w:tr w:rsidR="00AF5921" w:rsidRPr="00C43471" w14:paraId="70E9B2B9" w14:textId="77777777" w:rsidTr="00821E9E">
        <w:trPr>
          <w:trHeight w:val="144"/>
        </w:trPr>
        <w:tc>
          <w:tcPr>
            <w:tcW w:w="3492" w:type="dxa"/>
          </w:tcPr>
          <w:p w14:paraId="7A0061A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vAlign w:val="bottom"/>
          </w:tcPr>
          <w:p w14:paraId="7BB045EC" w14:textId="02292794" w:rsidR="00AF5921" w:rsidRPr="00C43471" w:rsidRDefault="00F179A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179A3">
              <w:rPr>
                <w:rFonts w:asciiTheme="minorBidi" w:hAnsiTheme="minorBidi" w:cstheme="minorBidi"/>
                <w:sz w:val="24"/>
                <w:szCs w:val="24"/>
              </w:rPr>
              <w:t>36,187</w:t>
            </w:r>
          </w:p>
        </w:tc>
        <w:tc>
          <w:tcPr>
            <w:tcW w:w="283" w:type="dxa"/>
          </w:tcPr>
          <w:p w14:paraId="3477565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7B62F237" w:rsidR="00AF5921" w:rsidRPr="00C43471" w:rsidRDefault="005A592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F5D0B0B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7D8DAD" w14:textId="582ADB39" w:rsidR="00AF5921" w:rsidRPr="00C43471" w:rsidRDefault="008A2E2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EB0CFCE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210740" w14:textId="18B1F081" w:rsidR="00AF5921" w:rsidRPr="00C43471" w:rsidRDefault="0015174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E1FEDE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78878" w14:textId="42D81103" w:rsidR="00AF5921" w:rsidRPr="00206256" w:rsidRDefault="0080362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3B489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CE9BA" w14:textId="425BFAEF" w:rsidR="00AF5921" w:rsidRPr="00206256" w:rsidRDefault="0044689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7F5DB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3BD4FA" w14:textId="549924DF" w:rsidR="00AF5921" w:rsidRPr="00C43471" w:rsidRDefault="000507B5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66794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49D3" w14:textId="2453375B" w:rsidR="00AF5921" w:rsidRPr="00C43471" w:rsidRDefault="003B714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450F1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611E34" w14:textId="13600E68" w:rsidR="00AF5921" w:rsidRPr="00C43471" w:rsidRDefault="007B7EF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B7EF3">
              <w:rPr>
                <w:rFonts w:asciiTheme="minorBidi" w:hAnsiTheme="minorBidi" w:cstheme="minorBidi"/>
                <w:sz w:val="24"/>
                <w:szCs w:val="24"/>
              </w:rPr>
              <w:t>36,187</w:t>
            </w:r>
          </w:p>
        </w:tc>
        <w:tc>
          <w:tcPr>
            <w:tcW w:w="284" w:type="dxa"/>
          </w:tcPr>
          <w:p w14:paraId="71D08EEC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07F25C" w14:textId="0C9CC7A0" w:rsidR="00AF5921" w:rsidRPr="00C43471" w:rsidRDefault="00A80C9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F5921" w:rsidRPr="00C43471" w14:paraId="3033B2C4" w14:textId="77777777" w:rsidTr="00821E9E">
        <w:trPr>
          <w:trHeight w:val="144"/>
        </w:trPr>
        <w:tc>
          <w:tcPr>
            <w:tcW w:w="3492" w:type="dxa"/>
          </w:tcPr>
          <w:p w14:paraId="507A545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02BEF7" w14:textId="1801F793" w:rsidR="00AF5921" w:rsidRPr="00C43471" w:rsidRDefault="00F179A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179A3">
              <w:rPr>
                <w:rFonts w:asciiTheme="minorBidi" w:hAnsiTheme="minorBidi" w:cstheme="minorBidi"/>
                <w:sz w:val="24"/>
                <w:szCs w:val="24"/>
              </w:rPr>
              <w:t>67,039</w:t>
            </w:r>
          </w:p>
        </w:tc>
        <w:tc>
          <w:tcPr>
            <w:tcW w:w="283" w:type="dxa"/>
          </w:tcPr>
          <w:p w14:paraId="0464BB0A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680FAE" w14:textId="78234034" w:rsidR="00AF5921" w:rsidRPr="00C43471" w:rsidRDefault="005A592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A5920">
              <w:rPr>
                <w:rFonts w:asciiTheme="minorBidi" w:hAnsiTheme="minorBidi" w:cstheme="minorBidi"/>
                <w:sz w:val="24"/>
                <w:szCs w:val="24"/>
              </w:rPr>
              <w:t>63,394</w:t>
            </w:r>
          </w:p>
        </w:tc>
        <w:tc>
          <w:tcPr>
            <w:tcW w:w="283" w:type="dxa"/>
          </w:tcPr>
          <w:p w14:paraId="5E2E4B7D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12F3DF" w14:textId="320C0A82" w:rsidR="00AF5921" w:rsidRPr="00C43471" w:rsidRDefault="008A2E2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A2E2D">
              <w:rPr>
                <w:rFonts w:asciiTheme="minorBidi" w:hAnsiTheme="minorBidi" w:cstheme="minorBidi"/>
                <w:sz w:val="24"/>
                <w:szCs w:val="24"/>
              </w:rPr>
              <w:t>1,250</w:t>
            </w:r>
          </w:p>
        </w:tc>
        <w:tc>
          <w:tcPr>
            <w:tcW w:w="283" w:type="dxa"/>
          </w:tcPr>
          <w:p w14:paraId="3F227659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2300FC" w14:textId="7D6453C2" w:rsidR="00AF5921" w:rsidRPr="00C43471" w:rsidRDefault="0015174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E9966A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C5CAA" w14:textId="67AF157B" w:rsidR="00AF5921" w:rsidRPr="00206256" w:rsidRDefault="0080362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803627">
              <w:rPr>
                <w:rFonts w:asciiTheme="minorBidi" w:hAnsiTheme="minorBidi" w:cs="Cordia New"/>
                <w:sz w:val="24"/>
                <w:szCs w:val="24"/>
              </w:rPr>
              <w:t>7,698</w:t>
            </w:r>
          </w:p>
        </w:tc>
        <w:tc>
          <w:tcPr>
            <w:tcW w:w="283" w:type="dxa"/>
          </w:tcPr>
          <w:p w14:paraId="7BBBBEC5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9283AD" w14:textId="5DB67E29" w:rsidR="00AF5921" w:rsidRPr="00206256" w:rsidRDefault="0044689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D26448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5DEF4D" w14:textId="682AEEDF" w:rsidR="00AF5921" w:rsidRPr="00C43471" w:rsidRDefault="000507B5" w:rsidP="00AE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507B5">
              <w:rPr>
                <w:rFonts w:asciiTheme="minorBidi" w:hAnsiTheme="minorBidi" w:cs="Cordia New"/>
                <w:sz w:val="24"/>
                <w:szCs w:val="24"/>
                <w:cs/>
              </w:rPr>
              <w:t>(6</w:t>
            </w:r>
            <w:r w:rsidRPr="000507B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507B5">
              <w:rPr>
                <w:rFonts w:asciiTheme="minorBidi" w:hAnsiTheme="minorBidi" w:cs="Cordia New"/>
                <w:sz w:val="24"/>
                <w:szCs w:val="24"/>
                <w:cs/>
              </w:rPr>
              <w:t>101)</w:t>
            </w:r>
          </w:p>
        </w:tc>
        <w:tc>
          <w:tcPr>
            <w:tcW w:w="283" w:type="dxa"/>
          </w:tcPr>
          <w:p w14:paraId="6BB2524F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0C8BC6" w14:textId="277F720E" w:rsidR="00AF5921" w:rsidRPr="00C43471" w:rsidRDefault="003B714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35AF423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54A7F3" w14:textId="01962F72" w:rsidR="00AF5921" w:rsidRPr="00C43471" w:rsidRDefault="007B7EF3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B7EF3">
              <w:rPr>
                <w:rFonts w:asciiTheme="minorBidi" w:hAnsiTheme="minorBidi" w:cstheme="minorBidi"/>
                <w:sz w:val="24"/>
                <w:szCs w:val="24"/>
              </w:rPr>
              <w:t>69,886</w:t>
            </w:r>
          </w:p>
        </w:tc>
        <w:tc>
          <w:tcPr>
            <w:tcW w:w="284" w:type="dxa"/>
          </w:tcPr>
          <w:p w14:paraId="71BBE8D2" w14:textId="77777777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DFAE6F" w14:textId="40E71D96" w:rsidR="00AF5921" w:rsidRPr="00C43471" w:rsidRDefault="00A80C97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0C97">
              <w:rPr>
                <w:rFonts w:asciiTheme="minorBidi" w:hAnsiTheme="minorBidi" w:cstheme="minorBidi"/>
                <w:sz w:val="24"/>
                <w:szCs w:val="24"/>
              </w:rPr>
              <w:t>63,394</w:t>
            </w:r>
          </w:p>
        </w:tc>
      </w:tr>
      <w:tr w:rsidR="00AF5921" w:rsidRPr="00C43471" w14:paraId="3C2C8F2D" w14:textId="77777777" w:rsidTr="00821E9E">
        <w:trPr>
          <w:trHeight w:val="144"/>
        </w:trPr>
        <w:tc>
          <w:tcPr>
            <w:tcW w:w="3492" w:type="dxa"/>
          </w:tcPr>
          <w:p w14:paraId="4A5DC5E5" w14:textId="319416CC" w:rsidR="00AF5921" w:rsidRPr="00C43471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155A3010" w:rsidR="00AF5921" w:rsidRPr="00D36737" w:rsidRDefault="0057259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7259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1,197,816</w:t>
            </w:r>
          </w:p>
        </w:tc>
        <w:tc>
          <w:tcPr>
            <w:tcW w:w="283" w:type="dxa"/>
          </w:tcPr>
          <w:p w14:paraId="1561080C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41C9D9D5" w:rsidR="00AF5921" w:rsidRPr="00D36737" w:rsidRDefault="003B4B28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4B2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1,315,129</w:t>
            </w:r>
          </w:p>
        </w:tc>
        <w:tc>
          <w:tcPr>
            <w:tcW w:w="283" w:type="dxa"/>
          </w:tcPr>
          <w:p w14:paraId="79CCD523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422221AA" w:rsidR="00AF5921" w:rsidRPr="00D36737" w:rsidRDefault="008947BD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947B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148,619</w:t>
            </w:r>
          </w:p>
        </w:tc>
        <w:tc>
          <w:tcPr>
            <w:tcW w:w="283" w:type="dxa"/>
          </w:tcPr>
          <w:p w14:paraId="69A6284F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654F18" w14:textId="10172A4D" w:rsidR="00AF5921" w:rsidRPr="00D36737" w:rsidRDefault="00AA223B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A223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239</w:t>
            </w:r>
            <w:r w:rsidRPr="00AA223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A223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418</w:t>
            </w:r>
          </w:p>
        </w:tc>
        <w:tc>
          <w:tcPr>
            <w:tcW w:w="283" w:type="dxa"/>
          </w:tcPr>
          <w:p w14:paraId="179810E1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120AB9ED" w:rsidR="00AF5921" w:rsidRPr="00D36737" w:rsidRDefault="005B5C30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5B5C30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123,793</w:t>
            </w:r>
          </w:p>
        </w:tc>
        <w:tc>
          <w:tcPr>
            <w:tcW w:w="283" w:type="dxa"/>
          </w:tcPr>
          <w:p w14:paraId="1CCB7355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414376E" w14:textId="3CA59D75" w:rsidR="00AF5921" w:rsidRPr="00D36737" w:rsidRDefault="005D0409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D040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46,382</w:t>
            </w:r>
          </w:p>
        </w:tc>
        <w:tc>
          <w:tcPr>
            <w:tcW w:w="283" w:type="dxa"/>
          </w:tcPr>
          <w:p w14:paraId="569F4F9A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464FA5C1" w:rsidR="00AF5921" w:rsidRPr="00D36737" w:rsidRDefault="002B776C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B77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(269,396)</w:t>
            </w:r>
          </w:p>
        </w:tc>
        <w:tc>
          <w:tcPr>
            <w:tcW w:w="283" w:type="dxa"/>
          </w:tcPr>
          <w:p w14:paraId="5D1EB894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E9BF45B" w14:textId="49E94C08" w:rsidR="00AF5921" w:rsidRPr="00D36737" w:rsidRDefault="003B714A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714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3FFA4B28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03EDF0E4" w:rsidR="00AF5921" w:rsidRPr="00D36737" w:rsidRDefault="006C23A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C23A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1,200,832</w:t>
            </w:r>
          </w:p>
        </w:tc>
        <w:tc>
          <w:tcPr>
            <w:tcW w:w="284" w:type="dxa"/>
          </w:tcPr>
          <w:p w14:paraId="384059AA" w14:textId="77777777" w:rsidR="00AF5921" w:rsidRPr="00D36737" w:rsidRDefault="00AF5921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7BCAC59" w14:textId="596247DC" w:rsidR="00AF5921" w:rsidRPr="00D36737" w:rsidRDefault="00BD1AAE" w:rsidP="00AF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D1AA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1,326,876</w:t>
            </w:r>
          </w:p>
        </w:tc>
      </w:tr>
      <w:tr w:rsidR="0083320E" w:rsidRPr="00C43471" w14:paraId="1DEFCA09" w14:textId="77777777" w:rsidTr="00821E9E">
        <w:trPr>
          <w:trHeight w:val="144"/>
        </w:trPr>
        <w:tc>
          <w:tcPr>
            <w:tcW w:w="3492" w:type="dxa"/>
          </w:tcPr>
          <w:p w14:paraId="568FDE1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C6623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453D8726" w14:textId="77777777" w:rsidTr="00821E9E">
        <w:trPr>
          <w:trHeight w:val="144"/>
        </w:trPr>
        <w:tc>
          <w:tcPr>
            <w:tcW w:w="3492" w:type="dxa"/>
          </w:tcPr>
          <w:p w14:paraId="7F938643" w14:textId="2E6966D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5992BC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677E4" w:rsidRPr="00C43471" w14:paraId="374D7546" w14:textId="77777777" w:rsidTr="00821E9E">
        <w:trPr>
          <w:trHeight w:val="144"/>
        </w:trPr>
        <w:tc>
          <w:tcPr>
            <w:tcW w:w="3492" w:type="dxa"/>
          </w:tcPr>
          <w:p w14:paraId="647688EE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</w:tcPr>
          <w:p w14:paraId="32700148" w14:textId="41AC970B" w:rsidR="00F677E4" w:rsidRPr="00C43471" w:rsidRDefault="00606C46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6C46">
              <w:rPr>
                <w:rFonts w:asciiTheme="minorBidi" w:hAnsiTheme="minorBidi" w:cstheme="minorBidi"/>
                <w:sz w:val="24"/>
                <w:szCs w:val="24"/>
              </w:rPr>
              <w:t>1,094,590</w:t>
            </w:r>
          </w:p>
        </w:tc>
        <w:tc>
          <w:tcPr>
            <w:tcW w:w="283" w:type="dxa"/>
          </w:tcPr>
          <w:p w14:paraId="0DEDF370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A0BFB7" w14:textId="60E04F97" w:rsidR="00F677E4" w:rsidRPr="00C43471" w:rsidRDefault="00C3085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0859">
              <w:rPr>
                <w:rFonts w:asciiTheme="minorBidi" w:hAnsiTheme="minorBidi" w:cstheme="minorBidi"/>
                <w:sz w:val="24"/>
                <w:szCs w:val="24"/>
              </w:rPr>
              <w:t>1,251,735</w:t>
            </w:r>
          </w:p>
        </w:tc>
        <w:tc>
          <w:tcPr>
            <w:tcW w:w="283" w:type="dxa"/>
          </w:tcPr>
          <w:p w14:paraId="3DE7B9E1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D2C3E0" w14:textId="7A08E302" w:rsidR="00F677E4" w:rsidRPr="00C43471" w:rsidRDefault="00C63A60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63A60">
              <w:rPr>
                <w:rFonts w:asciiTheme="minorBidi" w:hAnsiTheme="minorBidi" w:cstheme="minorBidi"/>
                <w:sz w:val="24"/>
                <w:szCs w:val="24"/>
              </w:rPr>
              <w:t>148,619</w:t>
            </w:r>
          </w:p>
        </w:tc>
        <w:tc>
          <w:tcPr>
            <w:tcW w:w="283" w:type="dxa"/>
          </w:tcPr>
          <w:p w14:paraId="19B17219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2D72A" w14:textId="65F34621" w:rsidR="00F677E4" w:rsidRPr="00C43471" w:rsidRDefault="00717311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17311">
              <w:rPr>
                <w:rFonts w:asciiTheme="minorBidi" w:hAnsiTheme="minorBidi" w:cstheme="minorBidi"/>
                <w:sz w:val="24"/>
                <w:szCs w:val="24"/>
              </w:rPr>
              <w:t>239,418</w:t>
            </w:r>
          </w:p>
        </w:tc>
        <w:tc>
          <w:tcPr>
            <w:tcW w:w="283" w:type="dxa"/>
          </w:tcPr>
          <w:p w14:paraId="1BB534EF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BC8407" w14:textId="6A92C6E1" w:rsidR="00F677E4" w:rsidRPr="00C43471" w:rsidRDefault="0002552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25524">
              <w:rPr>
                <w:rFonts w:asciiTheme="minorBidi" w:hAnsiTheme="minorBidi" w:cstheme="minorBidi"/>
                <w:sz w:val="24"/>
                <w:szCs w:val="24"/>
              </w:rPr>
              <w:t>122,196</w:t>
            </w:r>
          </w:p>
        </w:tc>
        <w:tc>
          <w:tcPr>
            <w:tcW w:w="283" w:type="dxa"/>
          </w:tcPr>
          <w:p w14:paraId="0821B3CC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FB55E1" w14:textId="3653274B" w:rsidR="00F677E4" w:rsidRPr="00C43471" w:rsidRDefault="005D040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5D0409">
              <w:rPr>
                <w:rFonts w:asciiTheme="minorBidi" w:hAnsiTheme="minorBidi" w:cstheme="minorBidi"/>
                <w:sz w:val="24"/>
                <w:szCs w:val="24"/>
              </w:rPr>
              <w:t>46,382</w:t>
            </w:r>
          </w:p>
        </w:tc>
        <w:tc>
          <w:tcPr>
            <w:tcW w:w="283" w:type="dxa"/>
          </w:tcPr>
          <w:p w14:paraId="381A5821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B3B716" w14:textId="2E608135" w:rsidR="00F677E4" w:rsidRPr="00C43471" w:rsidRDefault="00255BBC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55BBC">
              <w:rPr>
                <w:rFonts w:asciiTheme="minorBidi" w:hAnsiTheme="minorBidi" w:cstheme="minorBidi"/>
                <w:sz w:val="24"/>
                <w:szCs w:val="24"/>
              </w:rPr>
              <w:t>(269,396)</w:t>
            </w:r>
          </w:p>
        </w:tc>
        <w:tc>
          <w:tcPr>
            <w:tcW w:w="283" w:type="dxa"/>
          </w:tcPr>
          <w:p w14:paraId="3A83C3AC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680E9" w14:textId="76A81CD0" w:rsidR="00F677E4" w:rsidRPr="00C43471" w:rsidRDefault="003B714A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B714A">
              <w:rPr>
                <w:rFonts w:asciiTheme="minorBidi" w:hAnsiTheme="minorBidi" w:cstheme="minorBidi"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6ABC6C4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927632" w14:textId="1AD8F564" w:rsidR="00F677E4" w:rsidRPr="00C43471" w:rsidRDefault="007B7EF3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B7EF3">
              <w:rPr>
                <w:rFonts w:asciiTheme="minorBidi" w:hAnsiTheme="minorBidi" w:cstheme="minorBidi"/>
                <w:sz w:val="24"/>
                <w:szCs w:val="24"/>
              </w:rPr>
              <w:t>1,096,009</w:t>
            </w:r>
          </w:p>
        </w:tc>
        <w:tc>
          <w:tcPr>
            <w:tcW w:w="284" w:type="dxa"/>
          </w:tcPr>
          <w:p w14:paraId="62CD41EA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50CFC595" w:rsidR="00F677E4" w:rsidRPr="00C43471" w:rsidRDefault="00A80C97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0C97">
              <w:rPr>
                <w:rFonts w:asciiTheme="minorBidi" w:hAnsiTheme="minorBidi" w:cstheme="minorBidi"/>
                <w:sz w:val="24"/>
                <w:szCs w:val="24"/>
              </w:rPr>
              <w:t>1,263,482</w:t>
            </w:r>
          </w:p>
        </w:tc>
      </w:tr>
      <w:tr w:rsidR="00F677E4" w:rsidRPr="00C43471" w14:paraId="7E5B1769" w14:textId="77777777" w:rsidTr="00821E9E">
        <w:trPr>
          <w:trHeight w:val="144"/>
        </w:trPr>
        <w:tc>
          <w:tcPr>
            <w:tcW w:w="3492" w:type="dxa"/>
          </w:tcPr>
          <w:p w14:paraId="3198E1DC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1D902F" w14:textId="682E460D" w:rsidR="00F677E4" w:rsidRPr="00C43471" w:rsidRDefault="00C3085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0859">
              <w:rPr>
                <w:rFonts w:asciiTheme="minorBidi" w:hAnsiTheme="minorBidi" w:cstheme="minorBidi"/>
                <w:sz w:val="24"/>
                <w:szCs w:val="24"/>
              </w:rPr>
              <w:t>103,226</w:t>
            </w:r>
          </w:p>
        </w:tc>
        <w:tc>
          <w:tcPr>
            <w:tcW w:w="283" w:type="dxa"/>
          </w:tcPr>
          <w:p w14:paraId="76313E0D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2676E7" w14:textId="400E9121" w:rsidR="00F677E4" w:rsidRPr="00C43471" w:rsidRDefault="00C3085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0859">
              <w:rPr>
                <w:rFonts w:asciiTheme="minorBidi" w:hAnsiTheme="minorBidi" w:cstheme="minorBidi"/>
                <w:sz w:val="24"/>
                <w:szCs w:val="24"/>
              </w:rPr>
              <w:t>63,394</w:t>
            </w:r>
          </w:p>
        </w:tc>
        <w:tc>
          <w:tcPr>
            <w:tcW w:w="283" w:type="dxa"/>
          </w:tcPr>
          <w:p w14:paraId="10AC5144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B64CE9" w14:textId="41F9B385" w:rsidR="00F677E4" w:rsidRPr="00C43471" w:rsidRDefault="00C63A60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B14AC2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8DAC39" w14:textId="40D65A92" w:rsidR="00F677E4" w:rsidRPr="00C43471" w:rsidRDefault="00717311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F14E5F1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C62338" w14:textId="7E2B0A8A" w:rsidR="00F677E4" w:rsidRPr="00C43471" w:rsidRDefault="00025524" w:rsidP="005B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5524">
              <w:rPr>
                <w:rFonts w:asciiTheme="minorBidi" w:hAnsiTheme="minorBidi" w:cstheme="minorBidi"/>
                <w:sz w:val="24"/>
                <w:szCs w:val="24"/>
              </w:rPr>
              <w:t>1,597</w:t>
            </w:r>
          </w:p>
        </w:tc>
        <w:tc>
          <w:tcPr>
            <w:tcW w:w="283" w:type="dxa"/>
          </w:tcPr>
          <w:p w14:paraId="1F41FEED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D8D02" w14:textId="2F174156" w:rsidR="00F677E4" w:rsidRPr="00C43471" w:rsidRDefault="005D040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left="454" w:right="-120" w:hanging="367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77676E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C7E1C4" w14:textId="4749A000" w:rsidR="00F677E4" w:rsidRPr="00C43471" w:rsidRDefault="00255BBC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52D1151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FE2699" w14:textId="2A665871" w:rsidR="00F677E4" w:rsidRPr="00C43471" w:rsidRDefault="003B714A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1B6AB6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D9AB9E" w14:textId="0D7514D6" w:rsidR="00F677E4" w:rsidRPr="00C43471" w:rsidRDefault="007B7EF3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B7EF3">
              <w:rPr>
                <w:rFonts w:asciiTheme="minorBidi" w:hAnsiTheme="minorBidi" w:cstheme="minorBidi"/>
                <w:sz w:val="24"/>
                <w:szCs w:val="24"/>
              </w:rPr>
              <w:t>104,823</w:t>
            </w:r>
          </w:p>
        </w:tc>
        <w:tc>
          <w:tcPr>
            <w:tcW w:w="284" w:type="dxa"/>
          </w:tcPr>
          <w:p w14:paraId="5C99D4FE" w14:textId="6EBBD33E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4E1B6BB6" w:rsidR="00F677E4" w:rsidRPr="00C43471" w:rsidRDefault="00606FBA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6FBA">
              <w:rPr>
                <w:rFonts w:asciiTheme="minorBidi" w:hAnsiTheme="minorBidi" w:cstheme="minorBidi"/>
                <w:sz w:val="24"/>
                <w:szCs w:val="24"/>
              </w:rPr>
              <w:t>63,394</w:t>
            </w:r>
          </w:p>
        </w:tc>
      </w:tr>
      <w:tr w:rsidR="00F677E4" w:rsidRPr="00C43471" w14:paraId="710D3DB8" w14:textId="77777777" w:rsidTr="00821E9E">
        <w:trPr>
          <w:trHeight w:val="144"/>
        </w:trPr>
        <w:tc>
          <w:tcPr>
            <w:tcW w:w="3492" w:type="dxa"/>
          </w:tcPr>
          <w:p w14:paraId="079E0B36" w14:textId="2B1296EC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67FC0BEB" w:rsidR="00F677E4" w:rsidRPr="00C43471" w:rsidRDefault="0057259B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7259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1,197,816</w:t>
            </w:r>
          </w:p>
        </w:tc>
        <w:tc>
          <w:tcPr>
            <w:tcW w:w="283" w:type="dxa"/>
          </w:tcPr>
          <w:p w14:paraId="680C745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21BE94A3" w:rsidR="00F677E4" w:rsidRPr="00C43471" w:rsidRDefault="003B4B28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4B2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1,315,129</w:t>
            </w:r>
          </w:p>
        </w:tc>
        <w:tc>
          <w:tcPr>
            <w:tcW w:w="283" w:type="dxa"/>
          </w:tcPr>
          <w:p w14:paraId="34EE33C9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29DAAC0D" w:rsidR="00F677E4" w:rsidRPr="00C43471" w:rsidRDefault="008947BD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947B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148,619</w:t>
            </w:r>
          </w:p>
        </w:tc>
        <w:tc>
          <w:tcPr>
            <w:tcW w:w="283" w:type="dxa"/>
          </w:tcPr>
          <w:p w14:paraId="4FBD49D2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C5E152" w14:textId="62FB323C" w:rsidR="00F677E4" w:rsidRPr="00C43471" w:rsidRDefault="00AA223B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A223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239</w:t>
            </w:r>
            <w:r w:rsidRPr="00AA223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A223B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418</w:t>
            </w:r>
          </w:p>
        </w:tc>
        <w:tc>
          <w:tcPr>
            <w:tcW w:w="283" w:type="dxa"/>
          </w:tcPr>
          <w:p w14:paraId="6161CD12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1D1B6E6C" w:rsidR="00F677E4" w:rsidRPr="00C43471" w:rsidRDefault="005B5C30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B5C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123,793</w:t>
            </w:r>
          </w:p>
        </w:tc>
        <w:tc>
          <w:tcPr>
            <w:tcW w:w="283" w:type="dxa"/>
          </w:tcPr>
          <w:p w14:paraId="5DD9D2D2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879A1D4" w14:textId="286C64B9" w:rsidR="00F677E4" w:rsidRPr="00C43471" w:rsidRDefault="005D040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D040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46,382</w:t>
            </w:r>
          </w:p>
        </w:tc>
        <w:tc>
          <w:tcPr>
            <w:tcW w:w="283" w:type="dxa"/>
          </w:tcPr>
          <w:p w14:paraId="3D41F3B2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400C2ED8" w:rsidR="00F677E4" w:rsidRPr="00C43471" w:rsidRDefault="002B776C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B77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(269,396)</w:t>
            </w:r>
          </w:p>
        </w:tc>
        <w:tc>
          <w:tcPr>
            <w:tcW w:w="283" w:type="dxa"/>
          </w:tcPr>
          <w:p w14:paraId="6944656D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FF3F231" w14:textId="72C2A9D5" w:rsidR="00F677E4" w:rsidRPr="00C43471" w:rsidRDefault="003B714A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B714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(274,053)</w:t>
            </w:r>
          </w:p>
        </w:tc>
        <w:tc>
          <w:tcPr>
            <w:tcW w:w="284" w:type="dxa"/>
          </w:tcPr>
          <w:p w14:paraId="4C9F3BB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35E9B829" w:rsidR="00F677E4" w:rsidRPr="00C43471" w:rsidRDefault="003E1C4B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E1C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1,200,832</w:t>
            </w:r>
          </w:p>
        </w:tc>
        <w:tc>
          <w:tcPr>
            <w:tcW w:w="284" w:type="dxa"/>
          </w:tcPr>
          <w:p w14:paraId="27413DB7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7AE12013" w:rsidR="00F677E4" w:rsidRPr="00C43471" w:rsidRDefault="00BD1AAE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D1AA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1,326,876</w:t>
            </w:r>
          </w:p>
        </w:tc>
      </w:tr>
      <w:tr w:rsidR="00F677E4" w:rsidRPr="00C43471" w14:paraId="2E89C3B4" w14:textId="77777777" w:rsidTr="00821E9E">
        <w:trPr>
          <w:trHeight w:val="144"/>
        </w:trPr>
        <w:tc>
          <w:tcPr>
            <w:tcW w:w="3492" w:type="dxa"/>
          </w:tcPr>
          <w:p w14:paraId="2405AF29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91D805B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D7BF94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1DD4DC2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1FCDFC6" w14:textId="7337A55C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D216FAB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C5CA8F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CF8CF2E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030DBAD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6825A8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F798581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03A02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239611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240CFDC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B7301E9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677E4" w:rsidRPr="00C43471" w14:paraId="7E714EBB" w14:textId="77777777" w:rsidTr="00821E9E">
        <w:trPr>
          <w:trHeight w:val="144"/>
        </w:trPr>
        <w:tc>
          <w:tcPr>
            <w:tcW w:w="3492" w:type="dxa"/>
          </w:tcPr>
          <w:p w14:paraId="7625AEDF" w14:textId="01D620BD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vAlign w:val="bottom"/>
          </w:tcPr>
          <w:p w14:paraId="1EB2A317" w14:textId="026B43FC" w:rsidR="00F677E4" w:rsidRPr="007C1AA6" w:rsidRDefault="003B4B28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B4B28">
              <w:rPr>
                <w:rFonts w:asciiTheme="minorBidi" w:hAnsiTheme="minorBidi" w:cstheme="minorBidi"/>
                <w:sz w:val="24"/>
                <w:szCs w:val="24"/>
              </w:rPr>
              <w:t>159,183</w:t>
            </w:r>
          </w:p>
        </w:tc>
        <w:tc>
          <w:tcPr>
            <w:tcW w:w="283" w:type="dxa"/>
            <w:vAlign w:val="bottom"/>
          </w:tcPr>
          <w:p w14:paraId="4627696B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0B3B6AEC" w:rsidR="00F677E4" w:rsidRPr="00C43471" w:rsidRDefault="003B4B28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B4B28">
              <w:rPr>
                <w:rFonts w:asciiTheme="minorBidi" w:hAnsiTheme="minorBidi" w:cstheme="minorBidi"/>
                <w:sz w:val="24"/>
                <w:szCs w:val="24"/>
              </w:rPr>
              <w:t>220,390</w:t>
            </w:r>
          </w:p>
        </w:tc>
        <w:tc>
          <w:tcPr>
            <w:tcW w:w="283" w:type="dxa"/>
            <w:vAlign w:val="bottom"/>
          </w:tcPr>
          <w:p w14:paraId="44662EBE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C15E7" w14:textId="0D01D099" w:rsidR="00F677E4" w:rsidRPr="00C43471" w:rsidRDefault="00AB5F68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B5F68">
              <w:rPr>
                <w:rFonts w:asciiTheme="minorBidi" w:hAnsiTheme="minorBidi" w:cstheme="minorBidi"/>
                <w:sz w:val="24"/>
                <w:szCs w:val="24"/>
              </w:rPr>
              <w:t>(10,490)</w:t>
            </w:r>
          </w:p>
        </w:tc>
        <w:tc>
          <w:tcPr>
            <w:tcW w:w="283" w:type="dxa"/>
            <w:vAlign w:val="bottom"/>
          </w:tcPr>
          <w:p w14:paraId="1381017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21A45E" w14:textId="7C6FA4F6" w:rsidR="00F677E4" w:rsidRPr="00C43471" w:rsidRDefault="006A2243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A2243">
              <w:rPr>
                <w:rFonts w:asciiTheme="minorBidi" w:hAnsiTheme="minorBidi" w:cstheme="minorBidi"/>
                <w:sz w:val="24"/>
                <w:szCs w:val="24"/>
              </w:rPr>
              <w:t>42,455</w:t>
            </w:r>
          </w:p>
        </w:tc>
        <w:tc>
          <w:tcPr>
            <w:tcW w:w="283" w:type="dxa"/>
            <w:vAlign w:val="bottom"/>
          </w:tcPr>
          <w:p w14:paraId="40AB933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AD855" w14:textId="48FC098F" w:rsidR="00F677E4" w:rsidRPr="00C43471" w:rsidRDefault="0002552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25524">
              <w:rPr>
                <w:rFonts w:asciiTheme="minorBidi" w:hAnsiTheme="minorBidi" w:cstheme="minorBidi"/>
                <w:sz w:val="24"/>
                <w:szCs w:val="24"/>
              </w:rPr>
              <w:t>12,160</w:t>
            </w:r>
          </w:p>
        </w:tc>
        <w:tc>
          <w:tcPr>
            <w:tcW w:w="283" w:type="dxa"/>
            <w:vAlign w:val="bottom"/>
          </w:tcPr>
          <w:p w14:paraId="1989EF5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AF10B4" w14:textId="57D599C7" w:rsidR="00F677E4" w:rsidRPr="00C43471" w:rsidRDefault="0002552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025524">
              <w:rPr>
                <w:rFonts w:asciiTheme="minorBidi" w:hAnsiTheme="minorBidi" w:cstheme="minorBidi"/>
                <w:sz w:val="24"/>
                <w:szCs w:val="24"/>
              </w:rPr>
              <w:t>5,485</w:t>
            </w:r>
          </w:p>
        </w:tc>
        <w:tc>
          <w:tcPr>
            <w:tcW w:w="283" w:type="dxa"/>
            <w:vAlign w:val="bottom"/>
          </w:tcPr>
          <w:p w14:paraId="6620A327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0003D" w14:textId="365834AF" w:rsidR="00F677E4" w:rsidRPr="00C43471" w:rsidRDefault="0010259C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0259C">
              <w:rPr>
                <w:rFonts w:asciiTheme="minorBidi" w:hAnsiTheme="minorBidi" w:cstheme="minorBidi"/>
                <w:sz w:val="24"/>
                <w:szCs w:val="24"/>
              </w:rPr>
              <w:t>(10,021)</w:t>
            </w:r>
          </w:p>
        </w:tc>
        <w:tc>
          <w:tcPr>
            <w:tcW w:w="283" w:type="dxa"/>
            <w:vAlign w:val="bottom"/>
          </w:tcPr>
          <w:p w14:paraId="1FB5DB4F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B338D" w14:textId="6FE44811" w:rsidR="00F677E4" w:rsidRPr="00C43471" w:rsidRDefault="00DE713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DE7139">
              <w:rPr>
                <w:rFonts w:asciiTheme="minorBidi" w:hAnsiTheme="minorBidi" w:cstheme="minorBidi"/>
                <w:sz w:val="24"/>
                <w:szCs w:val="24"/>
              </w:rPr>
              <w:t>(8,200)</w:t>
            </w:r>
          </w:p>
        </w:tc>
        <w:tc>
          <w:tcPr>
            <w:tcW w:w="284" w:type="dxa"/>
            <w:vAlign w:val="bottom"/>
          </w:tcPr>
          <w:p w14:paraId="28E57780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623B9" w14:textId="1AE89748" w:rsidR="00F677E4" w:rsidRPr="00C43471" w:rsidRDefault="00DE713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E1C4B">
              <w:rPr>
                <w:rFonts w:asciiTheme="minorBidi" w:hAnsiTheme="minorBidi" w:cstheme="minorBidi"/>
                <w:sz w:val="24"/>
                <w:szCs w:val="24"/>
              </w:rPr>
              <w:t>150,832</w:t>
            </w:r>
          </w:p>
        </w:tc>
        <w:tc>
          <w:tcPr>
            <w:tcW w:w="284" w:type="dxa"/>
            <w:vAlign w:val="bottom"/>
          </w:tcPr>
          <w:p w14:paraId="003528DB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680063CB" w:rsidR="00F677E4" w:rsidRPr="00C43471" w:rsidRDefault="00DE7139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D1AAE">
              <w:rPr>
                <w:rFonts w:asciiTheme="minorBidi" w:hAnsiTheme="minorBidi" w:cstheme="minorBidi"/>
                <w:sz w:val="24"/>
                <w:szCs w:val="24"/>
              </w:rPr>
              <w:t>260,130</w:t>
            </w:r>
          </w:p>
        </w:tc>
      </w:tr>
      <w:tr w:rsidR="00F677E4" w:rsidRPr="00C43471" w14:paraId="2CB7024F" w14:textId="77777777" w:rsidTr="00821E9E">
        <w:trPr>
          <w:trHeight w:val="144"/>
        </w:trPr>
        <w:tc>
          <w:tcPr>
            <w:tcW w:w="3492" w:type="dxa"/>
          </w:tcPr>
          <w:p w14:paraId="5BE65260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DF31540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3A0D6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2E040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5CD1DE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0EBDEE8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D33907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3FBE1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6BB46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46A33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9AE26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EC1B8D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E9C86B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DBA5C54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74E9D8" w14:textId="4FBAA3D6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3925458" w:rsidR="00F677E4" w:rsidRPr="00C43471" w:rsidRDefault="00F677E4" w:rsidP="00F6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0EB9B783" w14:textId="493FAD79" w:rsidR="000B244F" w:rsidRDefault="000B244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EEE2E2" w14:textId="77777777" w:rsidR="000B244F" w:rsidRDefault="000B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Style w:val="TableGrid"/>
        <w:tblW w:w="148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0B244F" w:rsidRPr="00C43471" w14:paraId="36C333EB" w14:textId="77777777">
        <w:trPr>
          <w:trHeight w:val="144"/>
          <w:tblHeader/>
        </w:trPr>
        <w:tc>
          <w:tcPr>
            <w:tcW w:w="3492" w:type="dxa"/>
            <w:vMerge w:val="restart"/>
            <w:vAlign w:val="bottom"/>
          </w:tcPr>
          <w:p w14:paraId="4AF7398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09665B2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44F" w:rsidRPr="00C43471" w14:paraId="536AA9D1" w14:textId="77777777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79AB8EE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4596B15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vAlign w:val="bottom"/>
          </w:tcPr>
          <w:p w14:paraId="411DA2F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29024B4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vAlign w:val="bottom"/>
          </w:tcPr>
          <w:p w14:paraId="580DCEC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24C3BF0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vAlign w:val="bottom"/>
          </w:tcPr>
          <w:p w14:paraId="0483611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3F31172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vAlign w:val="bottom"/>
          </w:tcPr>
          <w:p w14:paraId="59533FC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69C205F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0B244F" w:rsidRPr="00C43471" w14:paraId="040499D7" w14:textId="77777777">
        <w:trPr>
          <w:trHeight w:val="144"/>
          <w:tblHeader/>
        </w:trPr>
        <w:tc>
          <w:tcPr>
            <w:tcW w:w="3492" w:type="dxa"/>
            <w:vAlign w:val="bottom"/>
          </w:tcPr>
          <w:p w14:paraId="3E01AAC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A5910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CA5910">
              <w:rPr>
                <w:rFonts w:asciiTheme="minorBidi" w:hAnsiTheme="minorBidi" w:cs="Cordi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bottom"/>
          </w:tcPr>
          <w:p w14:paraId="6100F3F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7C9D72D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4AE5C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375E47D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F67AD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28D44AE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493E0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5BDC82E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596D05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75C2FC6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591B9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7984173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7A9A8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0986095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20936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5AC4105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B2BFE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4" w:type="dxa"/>
            <w:vAlign w:val="bottom"/>
          </w:tcPr>
          <w:p w14:paraId="1A79D26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894AB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0B244F" w:rsidRPr="00C43471" w14:paraId="41F6B865" w14:textId="77777777">
        <w:trPr>
          <w:trHeight w:val="216"/>
          <w:tblHeader/>
        </w:trPr>
        <w:tc>
          <w:tcPr>
            <w:tcW w:w="3492" w:type="dxa"/>
            <w:vAlign w:val="bottom"/>
          </w:tcPr>
          <w:p w14:paraId="3F8E7F8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58BF679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244F" w:rsidRPr="00C43471" w14:paraId="543CD958" w14:textId="77777777">
        <w:trPr>
          <w:trHeight w:val="144"/>
        </w:trPr>
        <w:tc>
          <w:tcPr>
            <w:tcW w:w="3492" w:type="dxa"/>
          </w:tcPr>
          <w:p w14:paraId="310CC3A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51BB742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F64C24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7D24A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F33FB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DFC91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33268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96CA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2A9D5D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7DE13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36C13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9F55F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B0B4C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14E36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65CD5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82C53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7D5981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37950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5CE0A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22EF2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100E4ECD" w14:textId="77777777">
        <w:trPr>
          <w:trHeight w:val="144"/>
        </w:trPr>
        <w:tc>
          <w:tcPr>
            <w:tcW w:w="3492" w:type="dxa"/>
          </w:tcPr>
          <w:p w14:paraId="3D6AF7A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4BACD1EF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07DB">
              <w:rPr>
                <w:rFonts w:asciiTheme="minorBidi" w:hAnsiTheme="minorBidi" w:cstheme="minorBidi"/>
                <w:sz w:val="24"/>
                <w:szCs w:val="24"/>
              </w:rPr>
              <w:t>1,992,970</w:t>
            </w:r>
          </w:p>
        </w:tc>
        <w:tc>
          <w:tcPr>
            <w:tcW w:w="283" w:type="dxa"/>
          </w:tcPr>
          <w:p w14:paraId="3FFEA41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6EA50F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24C4B">
              <w:rPr>
                <w:rFonts w:asciiTheme="minorBidi" w:hAnsiTheme="minorBidi" w:cstheme="minorBidi"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0630CD3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3D0395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077E">
              <w:rPr>
                <w:rFonts w:asciiTheme="minorBidi" w:hAnsiTheme="minorBidi" w:cstheme="minorBidi"/>
                <w:sz w:val="24"/>
                <w:szCs w:val="24"/>
              </w:rPr>
              <w:t>3,593</w:t>
            </w:r>
          </w:p>
        </w:tc>
        <w:tc>
          <w:tcPr>
            <w:tcW w:w="283" w:type="dxa"/>
          </w:tcPr>
          <w:p w14:paraId="54BF2DB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4A97D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A5A5D">
              <w:rPr>
                <w:rFonts w:asciiTheme="minorBidi" w:hAnsiTheme="minorBidi" w:cstheme="minorBidi"/>
                <w:sz w:val="24"/>
                <w:szCs w:val="24"/>
              </w:rPr>
              <w:t>11,770</w:t>
            </w:r>
          </w:p>
        </w:tc>
        <w:tc>
          <w:tcPr>
            <w:tcW w:w="283" w:type="dxa"/>
          </w:tcPr>
          <w:p w14:paraId="59B0917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CA3596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F14C2A">
              <w:rPr>
                <w:rFonts w:asciiTheme="minorBidi" w:hAnsiTheme="minorBidi" w:cs="Cordia New"/>
                <w:sz w:val="24"/>
                <w:szCs w:val="24"/>
              </w:rPr>
              <w:t>2,977</w:t>
            </w:r>
          </w:p>
        </w:tc>
        <w:tc>
          <w:tcPr>
            <w:tcW w:w="283" w:type="dxa"/>
          </w:tcPr>
          <w:p w14:paraId="197698C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CFE99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13D4">
              <w:rPr>
                <w:rFonts w:asciiTheme="minorBidi" w:hAnsiTheme="minorBidi" w:cs="Cordia New"/>
                <w:sz w:val="24"/>
                <w:szCs w:val="24"/>
              </w:rPr>
              <w:t>310</w:t>
            </w:r>
          </w:p>
        </w:tc>
        <w:tc>
          <w:tcPr>
            <w:tcW w:w="283" w:type="dxa"/>
          </w:tcPr>
          <w:p w14:paraId="4441949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EDF7AA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E42FEF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B104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3EC84D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B19236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70D2E">
              <w:rPr>
                <w:rFonts w:asciiTheme="minorBidi" w:hAnsiTheme="minorBidi" w:cstheme="minorBidi"/>
                <w:sz w:val="24"/>
                <w:szCs w:val="24"/>
              </w:rPr>
              <w:t>1,999,540</w:t>
            </w:r>
          </w:p>
        </w:tc>
        <w:tc>
          <w:tcPr>
            <w:tcW w:w="284" w:type="dxa"/>
          </w:tcPr>
          <w:p w14:paraId="5E42F49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AD151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sz w:val="24"/>
                <w:szCs w:val="24"/>
              </w:rPr>
              <w:t>2,732,360</w:t>
            </w:r>
          </w:p>
        </w:tc>
      </w:tr>
      <w:tr w:rsidR="000B244F" w:rsidRPr="00C43471" w14:paraId="11BC4C72" w14:textId="77777777">
        <w:trPr>
          <w:trHeight w:val="144"/>
        </w:trPr>
        <w:tc>
          <w:tcPr>
            <w:tcW w:w="3492" w:type="dxa"/>
          </w:tcPr>
          <w:p w14:paraId="0FF1BA3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7824645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CEA0E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100987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EE5C42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A2EB8E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088F">
              <w:rPr>
                <w:rFonts w:asciiTheme="minorBidi" w:hAnsiTheme="minorBidi" w:cstheme="minorBidi"/>
                <w:sz w:val="24"/>
                <w:szCs w:val="24"/>
              </w:rPr>
              <w:t>205,503</w:t>
            </w:r>
          </w:p>
        </w:tc>
        <w:tc>
          <w:tcPr>
            <w:tcW w:w="283" w:type="dxa"/>
          </w:tcPr>
          <w:p w14:paraId="783362D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633A5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5A5D">
              <w:rPr>
                <w:rFonts w:asciiTheme="minorBidi" w:hAnsiTheme="minorBidi" w:cstheme="minorBidi"/>
                <w:sz w:val="24"/>
                <w:szCs w:val="24"/>
              </w:rPr>
              <w:t>657,128</w:t>
            </w:r>
          </w:p>
        </w:tc>
        <w:tc>
          <w:tcPr>
            <w:tcW w:w="283" w:type="dxa"/>
          </w:tcPr>
          <w:p w14:paraId="07C278B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9E0582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180C04">
              <w:rPr>
                <w:rFonts w:asciiTheme="minorBidi" w:hAnsiTheme="minorBidi" w:cs="Cordia New"/>
                <w:sz w:val="24"/>
                <w:szCs w:val="24"/>
              </w:rPr>
              <w:t>223,233</w:t>
            </w:r>
          </w:p>
        </w:tc>
        <w:tc>
          <w:tcPr>
            <w:tcW w:w="283" w:type="dxa"/>
          </w:tcPr>
          <w:p w14:paraId="2B461DD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F2FA1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43379">
              <w:rPr>
                <w:rFonts w:asciiTheme="minorBidi" w:hAnsiTheme="minorBidi" w:cs="Cordia New"/>
                <w:sz w:val="24"/>
                <w:szCs w:val="24"/>
              </w:rPr>
              <w:t>69,988</w:t>
            </w:r>
          </w:p>
        </w:tc>
        <w:tc>
          <w:tcPr>
            <w:tcW w:w="283" w:type="dxa"/>
          </w:tcPr>
          <w:p w14:paraId="73707D3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81CBA1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355E">
              <w:rPr>
                <w:rFonts w:asciiTheme="minorBidi" w:hAnsiTheme="minorBidi" w:cstheme="minorBidi"/>
                <w:sz w:val="24"/>
                <w:szCs w:val="24"/>
              </w:rPr>
              <w:t>(428,736)</w:t>
            </w:r>
          </w:p>
        </w:tc>
        <w:tc>
          <w:tcPr>
            <w:tcW w:w="283" w:type="dxa"/>
          </w:tcPr>
          <w:p w14:paraId="376DAF2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E4AEC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3111D2B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CCDEAB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586FE1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6CEAC7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0B244F" w:rsidRPr="00C43471" w14:paraId="356E9873" w14:textId="77777777">
        <w:trPr>
          <w:trHeight w:val="144"/>
        </w:trPr>
        <w:tc>
          <w:tcPr>
            <w:tcW w:w="3492" w:type="dxa"/>
          </w:tcPr>
          <w:p w14:paraId="7FCD6FC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51DC0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007D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1,992,970</w:t>
            </w:r>
          </w:p>
        </w:tc>
        <w:tc>
          <w:tcPr>
            <w:tcW w:w="283" w:type="dxa"/>
          </w:tcPr>
          <w:p w14:paraId="0193121D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AA154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24C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387BCF3C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0CA0D39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08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209,096</w:t>
            </w:r>
          </w:p>
        </w:tc>
        <w:tc>
          <w:tcPr>
            <w:tcW w:w="283" w:type="dxa"/>
          </w:tcPr>
          <w:p w14:paraId="6269F575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5FA7ABA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4542DBC1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F55F12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180C04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226,210</w:t>
            </w:r>
          </w:p>
        </w:tc>
        <w:tc>
          <w:tcPr>
            <w:tcW w:w="283" w:type="dxa"/>
          </w:tcPr>
          <w:p w14:paraId="504CF4DA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35A3BB1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27B0CFB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51E68B7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35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(428,736)</w:t>
            </w:r>
          </w:p>
        </w:tc>
        <w:tc>
          <w:tcPr>
            <w:tcW w:w="283" w:type="dxa"/>
          </w:tcPr>
          <w:p w14:paraId="3AA41344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83E8ED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368BA20B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5D44096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70D2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1,999,540</w:t>
            </w:r>
          </w:p>
        </w:tc>
        <w:tc>
          <w:tcPr>
            <w:tcW w:w="284" w:type="dxa"/>
          </w:tcPr>
          <w:p w14:paraId="5ABE83FF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9DAAEB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</w:tr>
      <w:tr w:rsidR="000B244F" w:rsidRPr="00C43471" w14:paraId="7FE858F4" w14:textId="77777777">
        <w:trPr>
          <w:trHeight w:val="177"/>
        </w:trPr>
        <w:tc>
          <w:tcPr>
            <w:tcW w:w="3492" w:type="dxa"/>
          </w:tcPr>
          <w:p w14:paraId="6EDB3D0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BC234A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46ABA2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D74D2D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C89BE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5C11D00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67421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E601FA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AA868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F7F2D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2BD70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3E4245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531BC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95DC35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1C9C5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DA7132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D9736B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D1B832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83DD5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4D0235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7E94E9E2" w14:textId="77777777">
        <w:trPr>
          <w:trHeight w:val="144"/>
        </w:trPr>
        <w:tc>
          <w:tcPr>
            <w:tcW w:w="3492" w:type="dxa"/>
            <w:vAlign w:val="bottom"/>
          </w:tcPr>
          <w:p w14:paraId="0FA98A1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vAlign w:val="bottom"/>
          </w:tcPr>
          <w:p w14:paraId="762475F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CD7E9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7EFB6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7FFC2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F86A0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08B24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AB89C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D0B40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96BD7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EE768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46417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4AF21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3701A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462EB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7B094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B1FF11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0C25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7DC77C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EC12A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7B05679C" w14:textId="77777777">
        <w:trPr>
          <w:trHeight w:val="144"/>
        </w:trPr>
        <w:tc>
          <w:tcPr>
            <w:tcW w:w="3492" w:type="dxa"/>
          </w:tcPr>
          <w:p w14:paraId="31DD730C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vAlign w:val="bottom"/>
          </w:tcPr>
          <w:p w14:paraId="1793553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39389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3C93E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02F4B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72C44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DFDF2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80F0F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A877F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0E0DF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3AF6D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1CEA8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5E150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58D10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57070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B668F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E4E2F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E4939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2FE207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2FE8D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1CA5CCF9" w14:textId="77777777">
        <w:trPr>
          <w:trHeight w:val="144"/>
        </w:trPr>
        <w:tc>
          <w:tcPr>
            <w:tcW w:w="3492" w:type="dxa"/>
          </w:tcPr>
          <w:p w14:paraId="1964B92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vAlign w:val="bottom"/>
          </w:tcPr>
          <w:p w14:paraId="481F8274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17F83">
              <w:rPr>
                <w:rFonts w:asciiTheme="minorBidi" w:hAnsiTheme="minorBidi" w:cstheme="minorBidi"/>
                <w:sz w:val="24"/>
                <w:szCs w:val="24"/>
              </w:rPr>
              <w:t>109,147</w:t>
            </w:r>
          </w:p>
        </w:tc>
        <w:tc>
          <w:tcPr>
            <w:tcW w:w="283" w:type="dxa"/>
          </w:tcPr>
          <w:p w14:paraId="7BDC76F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CC4E2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FDFDE9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6B9403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70A05">
              <w:rPr>
                <w:rFonts w:asciiTheme="minorBidi" w:hAnsiTheme="minorBidi" w:cstheme="minorBidi"/>
                <w:sz w:val="24"/>
                <w:szCs w:val="24"/>
              </w:rPr>
              <w:t>202,375</w:t>
            </w:r>
          </w:p>
        </w:tc>
        <w:tc>
          <w:tcPr>
            <w:tcW w:w="283" w:type="dxa"/>
          </w:tcPr>
          <w:p w14:paraId="7C19F74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31385E" w14:textId="77777777" w:rsidR="000B244F" w:rsidRPr="00B140B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EA5A5D">
              <w:rPr>
                <w:rFonts w:asciiTheme="minorBidi" w:hAnsiTheme="minorBidi" w:cstheme="minorBidi"/>
                <w:sz w:val="24"/>
                <w:szCs w:val="24"/>
              </w:rPr>
              <w:t>657,128</w:t>
            </w:r>
          </w:p>
        </w:tc>
        <w:tc>
          <w:tcPr>
            <w:tcW w:w="283" w:type="dxa"/>
          </w:tcPr>
          <w:p w14:paraId="7A4C172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205AE7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1489A">
              <w:rPr>
                <w:rFonts w:asciiTheme="minorBidi" w:hAnsiTheme="minorBidi" w:cstheme="minorBidi"/>
                <w:sz w:val="24"/>
                <w:szCs w:val="24"/>
              </w:rPr>
              <w:t>217,13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784C2AF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18C71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43379">
              <w:rPr>
                <w:rFonts w:asciiTheme="minorBidi" w:hAnsiTheme="minorBidi" w:cstheme="minorBidi"/>
                <w:sz w:val="24"/>
                <w:szCs w:val="24"/>
              </w:rPr>
              <w:t>64,272</w:t>
            </w:r>
          </w:p>
        </w:tc>
        <w:tc>
          <w:tcPr>
            <w:tcW w:w="283" w:type="dxa"/>
          </w:tcPr>
          <w:p w14:paraId="5A9A2E9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FA5F5F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7271">
              <w:rPr>
                <w:rFonts w:asciiTheme="minorBidi" w:hAnsiTheme="minorBidi" w:cstheme="minorBidi"/>
                <w:sz w:val="24"/>
                <w:szCs w:val="24"/>
              </w:rPr>
              <w:t>(419,507)</w:t>
            </w:r>
          </w:p>
        </w:tc>
        <w:tc>
          <w:tcPr>
            <w:tcW w:w="283" w:type="dxa"/>
          </w:tcPr>
          <w:p w14:paraId="0B29BDC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61E483" w14:textId="77777777" w:rsidR="000B244F" w:rsidRPr="008639E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15E5">
              <w:rPr>
                <w:rFonts w:asciiTheme="minorBidi" w:hAnsiTheme="minorBidi" w:cstheme="minorBidi"/>
                <w:sz w:val="24"/>
                <w:szCs w:val="24"/>
              </w:rPr>
              <w:t>(721,400)</w:t>
            </w:r>
          </w:p>
        </w:tc>
        <w:tc>
          <w:tcPr>
            <w:tcW w:w="284" w:type="dxa"/>
          </w:tcPr>
          <w:p w14:paraId="55886D6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D9CCE6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E64F0">
              <w:rPr>
                <w:rFonts w:asciiTheme="minorBidi" w:hAnsiTheme="minorBidi" w:cstheme="minorBidi"/>
                <w:sz w:val="24"/>
                <w:szCs w:val="24"/>
              </w:rPr>
              <w:t>109,14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5796948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CC09E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0B244F" w:rsidRPr="00571F62" w14:paraId="72EFAE86" w14:textId="77777777">
        <w:trPr>
          <w:trHeight w:val="144"/>
        </w:trPr>
        <w:tc>
          <w:tcPr>
            <w:tcW w:w="3492" w:type="dxa"/>
          </w:tcPr>
          <w:p w14:paraId="1FB53A4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vAlign w:val="bottom"/>
          </w:tcPr>
          <w:p w14:paraId="068AB7FA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2C0AC0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94DAA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D94ABB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8C0856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02FB">
              <w:rPr>
                <w:rFonts w:asciiTheme="minorBidi" w:hAnsiTheme="minorBidi" w:cstheme="minorBidi"/>
                <w:sz w:val="24"/>
                <w:szCs w:val="24"/>
              </w:rPr>
              <w:t>684</w:t>
            </w:r>
          </w:p>
        </w:tc>
        <w:tc>
          <w:tcPr>
            <w:tcW w:w="283" w:type="dxa"/>
          </w:tcPr>
          <w:p w14:paraId="36288CF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B451F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C003B">
              <w:rPr>
                <w:rFonts w:asciiTheme="minorBidi" w:hAnsiTheme="minorBidi" w:cstheme="minorBidi"/>
                <w:sz w:val="24"/>
                <w:szCs w:val="24"/>
              </w:rPr>
              <w:t>11,770</w:t>
            </w:r>
          </w:p>
        </w:tc>
        <w:tc>
          <w:tcPr>
            <w:tcW w:w="283" w:type="dxa"/>
          </w:tcPr>
          <w:p w14:paraId="3CB87A9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42FBB9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51489A">
              <w:rPr>
                <w:rFonts w:asciiTheme="minorBidi" w:hAnsiTheme="minorBidi" w:cs="Cordia New"/>
                <w:sz w:val="24"/>
                <w:szCs w:val="24"/>
              </w:rPr>
              <w:t>6,101</w:t>
            </w:r>
          </w:p>
        </w:tc>
        <w:tc>
          <w:tcPr>
            <w:tcW w:w="283" w:type="dxa"/>
          </w:tcPr>
          <w:p w14:paraId="00BFA30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DE0D92" w14:textId="77777777" w:rsidR="000B244F" w:rsidRPr="007E098A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43379">
              <w:rPr>
                <w:rFonts w:asciiTheme="minorBidi" w:hAnsiTheme="minorBidi" w:cs="Cordia New"/>
                <w:sz w:val="24"/>
                <w:szCs w:val="24"/>
              </w:rPr>
              <w:t>5,716</w:t>
            </w:r>
          </w:p>
        </w:tc>
        <w:tc>
          <w:tcPr>
            <w:tcW w:w="283" w:type="dxa"/>
          </w:tcPr>
          <w:p w14:paraId="2BBB859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FFBD5A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17271">
              <w:rPr>
                <w:rFonts w:asciiTheme="minorBidi" w:hAnsiTheme="minorBidi" w:cstheme="minorBidi"/>
                <w:sz w:val="24"/>
                <w:szCs w:val="24"/>
              </w:rPr>
              <w:t>(6,101)</w:t>
            </w:r>
          </w:p>
        </w:tc>
        <w:tc>
          <w:tcPr>
            <w:tcW w:w="283" w:type="dxa"/>
          </w:tcPr>
          <w:p w14:paraId="15100FF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40801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15E5">
              <w:rPr>
                <w:rFonts w:asciiTheme="minorBidi" w:hAnsiTheme="minorBidi" w:cstheme="minorBidi"/>
                <w:sz w:val="24"/>
                <w:szCs w:val="24"/>
              </w:rPr>
              <w:t>(5,716)</w:t>
            </w:r>
          </w:p>
        </w:tc>
        <w:tc>
          <w:tcPr>
            <w:tcW w:w="284" w:type="dxa"/>
          </w:tcPr>
          <w:p w14:paraId="597FEA7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3DDAF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E64F0">
              <w:rPr>
                <w:rFonts w:asciiTheme="minorBidi" w:hAnsiTheme="minorBidi" w:cstheme="minorBidi"/>
                <w:sz w:val="24"/>
                <w:szCs w:val="24"/>
              </w:rPr>
              <w:t>684</w:t>
            </w:r>
          </w:p>
        </w:tc>
        <w:tc>
          <w:tcPr>
            <w:tcW w:w="284" w:type="dxa"/>
          </w:tcPr>
          <w:p w14:paraId="7B6C4A5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D5F5A" w14:textId="77777777" w:rsidR="000B244F" w:rsidRPr="00571F62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571F62">
              <w:rPr>
                <w:rFonts w:asciiTheme="minorBidi" w:hAnsiTheme="minorBidi" w:cs="Cordia New"/>
                <w:sz w:val="24"/>
                <w:szCs w:val="24"/>
              </w:rPr>
              <w:t>11,770</w:t>
            </w:r>
          </w:p>
        </w:tc>
      </w:tr>
      <w:tr w:rsidR="000B244F" w:rsidRPr="00C43471" w14:paraId="45855D18" w14:textId="77777777">
        <w:trPr>
          <w:trHeight w:val="144"/>
        </w:trPr>
        <w:tc>
          <w:tcPr>
            <w:tcW w:w="3492" w:type="dxa"/>
          </w:tcPr>
          <w:p w14:paraId="700738A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161133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17F83">
              <w:rPr>
                <w:rFonts w:asciiTheme="minorBidi" w:hAnsiTheme="minorBidi" w:cstheme="minorBidi"/>
                <w:sz w:val="24"/>
                <w:szCs w:val="24"/>
              </w:rPr>
              <w:t>1,883,823</w:t>
            </w:r>
          </w:p>
        </w:tc>
        <w:tc>
          <w:tcPr>
            <w:tcW w:w="283" w:type="dxa"/>
          </w:tcPr>
          <w:p w14:paraId="499EAEF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AB009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26435A6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F10E2C" w14:textId="77777777" w:rsidR="000B244F" w:rsidRPr="003B26BC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D70A05">
              <w:rPr>
                <w:rFonts w:asciiTheme="minorBidi" w:hAnsiTheme="minorBidi" w:cs="Cordia New"/>
                <w:sz w:val="24"/>
                <w:szCs w:val="24"/>
              </w:rPr>
              <w:t>6,037</w:t>
            </w:r>
          </w:p>
        </w:tc>
        <w:tc>
          <w:tcPr>
            <w:tcW w:w="283" w:type="dxa"/>
          </w:tcPr>
          <w:p w14:paraId="3AB96A2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2A2E8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48374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7E76CA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51489A">
              <w:rPr>
                <w:rFonts w:asciiTheme="minorBidi" w:hAnsiTheme="minorBidi" w:cs="Cordia New"/>
                <w:sz w:val="24"/>
                <w:szCs w:val="24"/>
              </w:rPr>
              <w:t>2,97</w:t>
            </w:r>
            <w:r>
              <w:rPr>
                <w:rFonts w:asciiTheme="minorBidi" w:hAnsiTheme="minorBidi" w:cs="Cordi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0A9FF9D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40EB33" w14:textId="77777777" w:rsidR="000B244F" w:rsidRPr="00B57DD8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A813D4">
              <w:rPr>
                <w:rFonts w:asciiTheme="minorBidi" w:hAnsiTheme="minorBidi" w:cs="Cordia New"/>
                <w:sz w:val="24"/>
                <w:szCs w:val="24"/>
              </w:rPr>
              <w:t>310</w:t>
            </w:r>
          </w:p>
        </w:tc>
        <w:tc>
          <w:tcPr>
            <w:tcW w:w="283" w:type="dxa"/>
          </w:tcPr>
          <w:p w14:paraId="738BD68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6B29C96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6B17">
              <w:rPr>
                <w:rFonts w:asciiTheme="minorBidi" w:hAnsiTheme="minorBidi" w:cstheme="minorBidi"/>
                <w:sz w:val="24"/>
                <w:szCs w:val="24"/>
              </w:rPr>
              <w:t>(3,128)</w:t>
            </w:r>
          </w:p>
        </w:tc>
        <w:tc>
          <w:tcPr>
            <w:tcW w:w="283" w:type="dxa"/>
          </w:tcPr>
          <w:p w14:paraId="1D2E1DB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365BD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96EB5C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3F74BF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E64F0">
              <w:rPr>
                <w:rFonts w:asciiTheme="minorBidi" w:hAnsiTheme="minorBidi" w:cstheme="minorBidi"/>
                <w:sz w:val="24"/>
                <w:szCs w:val="24"/>
              </w:rPr>
              <w:t>1,889,7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09</w:t>
            </w:r>
          </w:p>
        </w:tc>
        <w:tc>
          <w:tcPr>
            <w:tcW w:w="284" w:type="dxa"/>
          </w:tcPr>
          <w:p w14:paraId="486E8FB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8D230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2,720,590</w:t>
            </w:r>
          </w:p>
        </w:tc>
      </w:tr>
      <w:tr w:rsidR="000B244F" w:rsidRPr="00C43471" w14:paraId="63D5B7AA" w14:textId="77777777">
        <w:trPr>
          <w:trHeight w:val="144"/>
        </w:trPr>
        <w:tc>
          <w:tcPr>
            <w:tcW w:w="3492" w:type="dxa"/>
          </w:tcPr>
          <w:p w14:paraId="2851393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92A1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17F8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1,992,970</w:t>
            </w:r>
          </w:p>
        </w:tc>
        <w:tc>
          <w:tcPr>
            <w:tcW w:w="283" w:type="dxa"/>
          </w:tcPr>
          <w:p w14:paraId="56BF108A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A671B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B61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0D826302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E1D024A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08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209,096</w:t>
            </w:r>
          </w:p>
        </w:tc>
        <w:tc>
          <w:tcPr>
            <w:tcW w:w="283" w:type="dxa"/>
          </w:tcPr>
          <w:p w14:paraId="19EDC46D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1954085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65D90DA0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2EC8EC3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180C04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226,210</w:t>
            </w:r>
          </w:p>
        </w:tc>
        <w:tc>
          <w:tcPr>
            <w:tcW w:w="283" w:type="dxa"/>
          </w:tcPr>
          <w:p w14:paraId="582DAE4C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84832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55A9794A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9EF634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35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(428,736)</w:t>
            </w:r>
          </w:p>
        </w:tc>
        <w:tc>
          <w:tcPr>
            <w:tcW w:w="283" w:type="dxa"/>
          </w:tcPr>
          <w:p w14:paraId="2A581F6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1BA8014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3AD02CD3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F545EE9" w14:textId="77777777" w:rsidR="000B244F" w:rsidRPr="00E549DF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70D2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1,999,540</w:t>
            </w:r>
          </w:p>
        </w:tc>
        <w:tc>
          <w:tcPr>
            <w:tcW w:w="284" w:type="dxa"/>
          </w:tcPr>
          <w:p w14:paraId="42C9FCB1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9EFE94B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</w:tr>
      <w:tr w:rsidR="000B244F" w:rsidRPr="00C43471" w14:paraId="427DD0AC" w14:textId="77777777">
        <w:trPr>
          <w:trHeight w:val="144"/>
        </w:trPr>
        <w:tc>
          <w:tcPr>
            <w:tcW w:w="3492" w:type="dxa"/>
          </w:tcPr>
          <w:p w14:paraId="18F3D14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CB1109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D69C1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72E13E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BDD1E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629FD4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E68AE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E6B680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81CF0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03EFD8F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62859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5AAFAB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61460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DC8449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FB809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97FE0E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E356B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1831DD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E1CE67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5C2853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57FB3712" w14:textId="77777777">
        <w:trPr>
          <w:trHeight w:val="144"/>
        </w:trPr>
        <w:tc>
          <w:tcPr>
            <w:tcW w:w="3492" w:type="dxa"/>
          </w:tcPr>
          <w:p w14:paraId="6FBB1EC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vAlign w:val="bottom"/>
          </w:tcPr>
          <w:p w14:paraId="7899101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0AFAA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3DB5D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762AF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BE7C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D79C2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8E5C8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7FC71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04708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CC77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5D592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32121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ED164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7BBF6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6B0C6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7C72BB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E5386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AB21D0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10DD0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034A89B8" w14:textId="77777777">
        <w:trPr>
          <w:trHeight w:val="144"/>
        </w:trPr>
        <w:tc>
          <w:tcPr>
            <w:tcW w:w="3492" w:type="dxa"/>
          </w:tcPr>
          <w:p w14:paraId="5B7C80D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vAlign w:val="bottom"/>
          </w:tcPr>
          <w:p w14:paraId="5268512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17F83">
              <w:rPr>
                <w:rFonts w:asciiTheme="minorBidi" w:hAnsiTheme="minorBidi" w:cstheme="minorBidi"/>
                <w:sz w:val="24"/>
                <w:szCs w:val="24"/>
              </w:rPr>
              <w:t>1,763,576</w:t>
            </w:r>
          </w:p>
        </w:tc>
        <w:tc>
          <w:tcPr>
            <w:tcW w:w="283" w:type="dxa"/>
          </w:tcPr>
          <w:p w14:paraId="06FE788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6366D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sz w:val="24"/>
                <w:szCs w:val="24"/>
              </w:rPr>
              <w:t>2,585,968</w:t>
            </w:r>
          </w:p>
        </w:tc>
        <w:tc>
          <w:tcPr>
            <w:tcW w:w="283" w:type="dxa"/>
          </w:tcPr>
          <w:p w14:paraId="5F6DAAC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3DC8F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D6FF6">
              <w:rPr>
                <w:rFonts w:asciiTheme="minorBidi" w:hAnsiTheme="minorBidi" w:cstheme="minorBidi"/>
                <w:sz w:val="24"/>
                <w:szCs w:val="24"/>
              </w:rPr>
              <w:t>206,187</w:t>
            </w:r>
          </w:p>
        </w:tc>
        <w:tc>
          <w:tcPr>
            <w:tcW w:w="283" w:type="dxa"/>
          </w:tcPr>
          <w:p w14:paraId="1652C34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1A730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505B">
              <w:rPr>
                <w:rFonts w:asciiTheme="minorBidi" w:hAnsiTheme="minorBidi" w:cstheme="minorBidi"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11BCA80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8689AF" w14:textId="77777777" w:rsidR="000B244F" w:rsidRPr="008E5AC5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51489A">
              <w:rPr>
                <w:rFonts w:asciiTheme="minorBidi" w:hAnsiTheme="minorBidi" w:cs="Cordia New"/>
                <w:sz w:val="24"/>
                <w:szCs w:val="24"/>
              </w:rPr>
              <w:t>217,13</w:t>
            </w:r>
            <w:r>
              <w:rPr>
                <w:rFonts w:asciiTheme="minorBidi" w:hAnsiTheme="minorBidi" w:cs="Cordia New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7D5CB37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5D53F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5F6B339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A8557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0EC2">
              <w:rPr>
                <w:rFonts w:asciiTheme="minorBidi" w:hAnsiTheme="minorBidi" w:cstheme="minorBidi"/>
                <w:sz w:val="24"/>
                <w:szCs w:val="24"/>
              </w:rPr>
              <w:t>(422,635)</w:t>
            </w:r>
          </w:p>
        </w:tc>
        <w:tc>
          <w:tcPr>
            <w:tcW w:w="283" w:type="dxa"/>
          </w:tcPr>
          <w:p w14:paraId="0AE4B0D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6121C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635A1B9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E2896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352C8">
              <w:rPr>
                <w:rFonts w:asciiTheme="minorBidi" w:hAnsiTheme="minorBidi" w:cstheme="minorBidi"/>
                <w:sz w:val="24"/>
                <w:szCs w:val="24"/>
              </w:rPr>
              <w:t>1,764,2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60</w:t>
            </w:r>
          </w:p>
        </w:tc>
        <w:tc>
          <w:tcPr>
            <w:tcW w:w="284" w:type="dxa"/>
          </w:tcPr>
          <w:p w14:paraId="17BE928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07476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2,598,048</w:t>
            </w:r>
          </w:p>
        </w:tc>
      </w:tr>
      <w:tr w:rsidR="000B244F" w:rsidRPr="00C43471" w14:paraId="5754B17B" w14:textId="77777777">
        <w:trPr>
          <w:trHeight w:val="144"/>
        </w:trPr>
        <w:tc>
          <w:tcPr>
            <w:tcW w:w="3492" w:type="dxa"/>
          </w:tcPr>
          <w:p w14:paraId="5D9208C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vAlign w:val="bottom"/>
          </w:tcPr>
          <w:p w14:paraId="46675ED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17F83">
              <w:rPr>
                <w:rFonts w:asciiTheme="minorBidi" w:hAnsiTheme="minorBidi" w:cstheme="minorBidi"/>
                <w:sz w:val="24"/>
                <w:szCs w:val="24"/>
              </w:rPr>
              <w:t>109,147</w:t>
            </w:r>
          </w:p>
        </w:tc>
        <w:tc>
          <w:tcPr>
            <w:tcW w:w="283" w:type="dxa"/>
          </w:tcPr>
          <w:p w14:paraId="06AF00F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C5559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71EC8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8BF35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C039B4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69265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9EFF9B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4BF132" w14:textId="77777777" w:rsidR="000B244F" w:rsidRPr="00206256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A70CDA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8D5163" w14:textId="77777777" w:rsidR="000B244F" w:rsidRPr="00206256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C7809C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1BBD5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73C306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19281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F25052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43857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352C8">
              <w:rPr>
                <w:rFonts w:asciiTheme="minorBidi" w:hAnsiTheme="minorBidi" w:cstheme="minorBidi"/>
                <w:sz w:val="24"/>
                <w:szCs w:val="24"/>
              </w:rPr>
              <w:t>109,147</w:t>
            </w:r>
          </w:p>
        </w:tc>
        <w:tc>
          <w:tcPr>
            <w:tcW w:w="284" w:type="dxa"/>
          </w:tcPr>
          <w:p w14:paraId="6B64912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089D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0B244F" w:rsidRPr="00C43471" w14:paraId="3D7B44F3" w14:textId="77777777">
        <w:trPr>
          <w:trHeight w:val="144"/>
        </w:trPr>
        <w:tc>
          <w:tcPr>
            <w:tcW w:w="3492" w:type="dxa"/>
          </w:tcPr>
          <w:p w14:paraId="6729943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29298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17F83">
              <w:rPr>
                <w:rFonts w:asciiTheme="minorBidi" w:hAnsiTheme="minorBidi" w:cstheme="minorBidi"/>
                <w:sz w:val="24"/>
                <w:szCs w:val="24"/>
              </w:rPr>
              <w:t>120,247</w:t>
            </w:r>
          </w:p>
        </w:tc>
        <w:tc>
          <w:tcPr>
            <w:tcW w:w="283" w:type="dxa"/>
          </w:tcPr>
          <w:p w14:paraId="632BD8F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42E83C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  <w:tc>
          <w:tcPr>
            <w:tcW w:w="283" w:type="dxa"/>
          </w:tcPr>
          <w:p w14:paraId="2781FDD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F358A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D6FF6">
              <w:rPr>
                <w:rFonts w:asciiTheme="minorBidi" w:hAnsiTheme="minorBidi" w:cstheme="minorBidi"/>
                <w:sz w:val="24"/>
                <w:szCs w:val="24"/>
              </w:rPr>
              <w:t>2,909</w:t>
            </w:r>
          </w:p>
        </w:tc>
        <w:tc>
          <w:tcPr>
            <w:tcW w:w="283" w:type="dxa"/>
          </w:tcPr>
          <w:p w14:paraId="529CBFB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734FB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CC59B2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DD5306" w14:textId="77777777" w:rsidR="000B244F" w:rsidRPr="00206256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51489A">
              <w:rPr>
                <w:rFonts w:asciiTheme="minorBidi" w:hAnsiTheme="minorBidi" w:cs="Cordia New"/>
                <w:sz w:val="24"/>
                <w:szCs w:val="24"/>
              </w:rPr>
              <w:t>9,07</w:t>
            </w:r>
            <w:r>
              <w:rPr>
                <w:rFonts w:asciiTheme="minorBidi" w:hAnsiTheme="minorBidi" w:cs="Cordia New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1CC6E7C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B63B33" w14:textId="77777777" w:rsidR="000B244F" w:rsidRPr="00206256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B09C3B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A5C8B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0EC2">
              <w:rPr>
                <w:rFonts w:asciiTheme="minorBidi" w:hAnsiTheme="minorBidi" w:cstheme="minorBidi"/>
                <w:sz w:val="24"/>
                <w:szCs w:val="24"/>
              </w:rPr>
              <w:t>(6,101)</w:t>
            </w:r>
          </w:p>
        </w:tc>
        <w:tc>
          <w:tcPr>
            <w:tcW w:w="283" w:type="dxa"/>
          </w:tcPr>
          <w:p w14:paraId="4312567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8C1DB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75C294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A86D0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352C8">
              <w:rPr>
                <w:rFonts w:asciiTheme="minorBidi" w:hAnsiTheme="minorBidi" w:cstheme="minorBidi"/>
                <w:sz w:val="24"/>
                <w:szCs w:val="24"/>
              </w:rPr>
              <w:t>126,13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96C408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F516E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</w:tr>
      <w:tr w:rsidR="000B244F" w:rsidRPr="00C43471" w14:paraId="5C0A804F" w14:textId="77777777">
        <w:trPr>
          <w:trHeight w:val="144"/>
        </w:trPr>
        <w:tc>
          <w:tcPr>
            <w:tcW w:w="3492" w:type="dxa"/>
          </w:tcPr>
          <w:p w14:paraId="3D10F33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090FA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14B6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1,992,970</w:t>
            </w:r>
          </w:p>
        </w:tc>
        <w:tc>
          <w:tcPr>
            <w:tcW w:w="283" w:type="dxa"/>
          </w:tcPr>
          <w:p w14:paraId="03D69F8A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32701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02EC4236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CB4B3DC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08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209,096</w:t>
            </w:r>
          </w:p>
        </w:tc>
        <w:tc>
          <w:tcPr>
            <w:tcW w:w="283" w:type="dxa"/>
          </w:tcPr>
          <w:p w14:paraId="7B64D922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6EAF8D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5F5A3EE1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42B1C99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6959D1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226,210</w:t>
            </w:r>
          </w:p>
        </w:tc>
        <w:tc>
          <w:tcPr>
            <w:tcW w:w="283" w:type="dxa"/>
          </w:tcPr>
          <w:p w14:paraId="24F4F1C6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3EC0AC0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71654F13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97783F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35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(428,736)</w:t>
            </w:r>
          </w:p>
        </w:tc>
        <w:tc>
          <w:tcPr>
            <w:tcW w:w="283" w:type="dxa"/>
          </w:tcPr>
          <w:p w14:paraId="0BECFBE8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889FCB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1D66DE2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E663D5E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70D2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1,999,540</w:t>
            </w:r>
          </w:p>
        </w:tc>
        <w:tc>
          <w:tcPr>
            <w:tcW w:w="284" w:type="dxa"/>
          </w:tcPr>
          <w:p w14:paraId="034CEA89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8CE43C4" w14:textId="77777777" w:rsidR="000B244F" w:rsidRPr="00D36737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</w:tr>
      <w:tr w:rsidR="000B244F" w:rsidRPr="00C43471" w14:paraId="29A8153B" w14:textId="77777777">
        <w:trPr>
          <w:trHeight w:val="144"/>
        </w:trPr>
        <w:tc>
          <w:tcPr>
            <w:tcW w:w="3492" w:type="dxa"/>
          </w:tcPr>
          <w:p w14:paraId="19E939D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35C5FC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9D2D5A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85BD77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664C71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37A52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8C7F8D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A3813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5DA00A2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B2030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B2A4E3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06D8A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EB1C47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CA447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EB0AD2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F353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5D9517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178EB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BCAAA6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F89D9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4C2981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850F22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466DFE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5531DC02" w14:textId="77777777">
        <w:trPr>
          <w:trHeight w:val="144"/>
        </w:trPr>
        <w:tc>
          <w:tcPr>
            <w:tcW w:w="3492" w:type="dxa"/>
          </w:tcPr>
          <w:p w14:paraId="3043456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1FC9AF5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58AEA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30A41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13F06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F993E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ABD68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51586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BB82D3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ABAF1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C68BCE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22CE2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4B231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8D949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8AA5B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04728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A9F04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744BE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8FE06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A0142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356789C1" w14:textId="77777777">
        <w:trPr>
          <w:trHeight w:val="144"/>
        </w:trPr>
        <w:tc>
          <w:tcPr>
            <w:tcW w:w="3492" w:type="dxa"/>
          </w:tcPr>
          <w:p w14:paraId="74D2094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</w:tcPr>
          <w:p w14:paraId="38BAA66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14B6A">
              <w:rPr>
                <w:rFonts w:asciiTheme="minorBidi" w:hAnsiTheme="minorBidi" w:cstheme="minorBidi"/>
                <w:sz w:val="24"/>
                <w:szCs w:val="24"/>
              </w:rPr>
              <w:t>1,763,576</w:t>
            </w:r>
          </w:p>
        </w:tc>
        <w:tc>
          <w:tcPr>
            <w:tcW w:w="283" w:type="dxa"/>
          </w:tcPr>
          <w:p w14:paraId="6B8DE36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5AC70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315">
              <w:rPr>
                <w:rFonts w:asciiTheme="minorBidi" w:hAnsiTheme="minorBidi" w:cstheme="minorBidi"/>
                <w:sz w:val="24"/>
                <w:szCs w:val="24"/>
              </w:rPr>
              <w:t>2,585,968</w:t>
            </w:r>
          </w:p>
        </w:tc>
        <w:tc>
          <w:tcPr>
            <w:tcW w:w="283" w:type="dxa"/>
          </w:tcPr>
          <w:p w14:paraId="5E92504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1D98F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088F">
              <w:rPr>
                <w:rFonts w:asciiTheme="minorBidi" w:hAnsiTheme="minorBidi" w:cstheme="minorBidi"/>
                <w:sz w:val="24"/>
                <w:szCs w:val="24"/>
              </w:rPr>
              <w:t>209,096</w:t>
            </w:r>
          </w:p>
        </w:tc>
        <w:tc>
          <w:tcPr>
            <w:tcW w:w="283" w:type="dxa"/>
          </w:tcPr>
          <w:p w14:paraId="408317C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33D60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505B">
              <w:rPr>
                <w:rFonts w:asciiTheme="minorBidi" w:hAnsiTheme="minorBidi" w:cstheme="minorBidi"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5FA7A9B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27523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63E7">
              <w:rPr>
                <w:rFonts w:asciiTheme="minorBidi" w:hAnsiTheme="minorBidi" w:cstheme="minorBidi"/>
                <w:sz w:val="24"/>
                <w:szCs w:val="24"/>
              </w:rPr>
              <w:t>223,233</w:t>
            </w:r>
          </w:p>
        </w:tc>
        <w:tc>
          <w:tcPr>
            <w:tcW w:w="283" w:type="dxa"/>
          </w:tcPr>
          <w:p w14:paraId="0588C8D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DABE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61F9F">
              <w:rPr>
                <w:rFonts w:asciiTheme="minorBidi" w:hAnsiTheme="minorBidi" w:cstheme="minorBidi"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3509C2C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81DC6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7A5">
              <w:rPr>
                <w:rFonts w:asciiTheme="minorBidi" w:hAnsiTheme="minorBidi" w:cstheme="minorBidi"/>
                <w:sz w:val="24"/>
                <w:szCs w:val="24"/>
              </w:rPr>
              <w:t>(428,736)</w:t>
            </w:r>
          </w:p>
        </w:tc>
        <w:tc>
          <w:tcPr>
            <w:tcW w:w="283" w:type="dxa"/>
          </w:tcPr>
          <w:p w14:paraId="5AF1374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E2932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793442B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F14B5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352C8">
              <w:rPr>
                <w:rFonts w:asciiTheme="minorBidi" w:hAnsiTheme="minorBidi" w:cstheme="minorBidi"/>
                <w:sz w:val="24"/>
                <w:szCs w:val="24"/>
              </w:rPr>
              <w:t>1,767,169</w:t>
            </w:r>
          </w:p>
        </w:tc>
        <w:tc>
          <w:tcPr>
            <w:tcW w:w="284" w:type="dxa"/>
          </w:tcPr>
          <w:p w14:paraId="17E50E9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6EA97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54320">
              <w:rPr>
                <w:rFonts w:asciiTheme="minorBidi" w:hAnsiTheme="minorBidi" w:cstheme="minorBidi"/>
                <w:sz w:val="24"/>
                <w:szCs w:val="24"/>
              </w:rPr>
              <w:t>2,598,048</w:t>
            </w:r>
          </w:p>
        </w:tc>
      </w:tr>
      <w:tr w:rsidR="000B244F" w:rsidRPr="00C43471" w14:paraId="4121BFF0" w14:textId="77777777">
        <w:trPr>
          <w:trHeight w:val="144"/>
        </w:trPr>
        <w:tc>
          <w:tcPr>
            <w:tcW w:w="3492" w:type="dxa"/>
          </w:tcPr>
          <w:p w14:paraId="601C76F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0C06D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14B6A">
              <w:rPr>
                <w:rFonts w:asciiTheme="minorBidi" w:hAnsiTheme="minorBidi" w:cstheme="minorBidi"/>
                <w:sz w:val="24"/>
                <w:szCs w:val="24"/>
              </w:rPr>
              <w:t>229,394</w:t>
            </w:r>
          </w:p>
        </w:tc>
        <w:tc>
          <w:tcPr>
            <w:tcW w:w="283" w:type="dxa"/>
          </w:tcPr>
          <w:p w14:paraId="4B6F59A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CEEC3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315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  <w:tc>
          <w:tcPr>
            <w:tcW w:w="283" w:type="dxa"/>
          </w:tcPr>
          <w:p w14:paraId="62494C6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0400E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1A270D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CF84F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2C5BD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CCD65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63E7">
              <w:rPr>
                <w:rFonts w:asciiTheme="minorBidi" w:hAnsiTheme="minorBidi" w:cstheme="minorBidi"/>
                <w:sz w:val="24"/>
                <w:szCs w:val="24"/>
              </w:rPr>
              <w:t>2,977</w:t>
            </w:r>
          </w:p>
        </w:tc>
        <w:tc>
          <w:tcPr>
            <w:tcW w:w="283" w:type="dxa"/>
          </w:tcPr>
          <w:p w14:paraId="6C47DC7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E27E2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left="454" w:right="-120" w:hanging="367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B0F6B5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97125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3A7BD5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16B64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35C74B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F5D0D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352C8">
              <w:rPr>
                <w:rFonts w:asciiTheme="minorBidi" w:hAnsiTheme="minorBidi" w:cstheme="minorBidi"/>
                <w:sz w:val="24"/>
                <w:szCs w:val="24"/>
              </w:rPr>
              <w:t>232,371</w:t>
            </w:r>
          </w:p>
        </w:tc>
        <w:tc>
          <w:tcPr>
            <w:tcW w:w="284" w:type="dxa"/>
          </w:tcPr>
          <w:p w14:paraId="5D5AA65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AB712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54320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</w:tr>
      <w:tr w:rsidR="000B244F" w:rsidRPr="00C43471" w14:paraId="30736347" w14:textId="77777777">
        <w:trPr>
          <w:trHeight w:val="144"/>
        </w:trPr>
        <w:tc>
          <w:tcPr>
            <w:tcW w:w="3492" w:type="dxa"/>
          </w:tcPr>
          <w:p w14:paraId="46CD25F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55A8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14B6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1,992,970</w:t>
            </w:r>
          </w:p>
        </w:tc>
        <w:tc>
          <w:tcPr>
            <w:tcW w:w="283" w:type="dxa"/>
          </w:tcPr>
          <w:p w14:paraId="64DECDE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ED19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423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4C0C700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433211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008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209,096</w:t>
            </w:r>
          </w:p>
        </w:tc>
        <w:tc>
          <w:tcPr>
            <w:tcW w:w="283" w:type="dxa"/>
          </w:tcPr>
          <w:p w14:paraId="0888AFE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ED09D6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2434A2D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257BAC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959D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226,210</w:t>
            </w:r>
          </w:p>
        </w:tc>
        <w:tc>
          <w:tcPr>
            <w:tcW w:w="283" w:type="dxa"/>
          </w:tcPr>
          <w:p w14:paraId="4AA5C96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52D1F9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3F22625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5226B3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35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(428,736)</w:t>
            </w:r>
          </w:p>
        </w:tc>
        <w:tc>
          <w:tcPr>
            <w:tcW w:w="283" w:type="dxa"/>
          </w:tcPr>
          <w:p w14:paraId="3477A96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DAB4D8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4" w:type="dxa"/>
          </w:tcPr>
          <w:p w14:paraId="5FCB18B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D7F7C3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870D2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1,999,540</w:t>
            </w:r>
          </w:p>
        </w:tc>
        <w:tc>
          <w:tcPr>
            <w:tcW w:w="284" w:type="dxa"/>
          </w:tcPr>
          <w:p w14:paraId="6ECE41F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9C5B31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543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</w:tr>
      <w:tr w:rsidR="000B244F" w:rsidRPr="00C43471" w14:paraId="5C6BD50C" w14:textId="77777777">
        <w:trPr>
          <w:trHeight w:val="144"/>
        </w:trPr>
        <w:tc>
          <w:tcPr>
            <w:tcW w:w="3492" w:type="dxa"/>
          </w:tcPr>
          <w:p w14:paraId="55B4550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22E331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16B2C3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78BDD3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BB1C63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0F14C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39C475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D68DD6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B0245E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140A36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CA9E1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320686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D52BF5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A82563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532B3B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24E8E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40841C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BCF86C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371FE9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73FFA2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294D2DD4" w14:textId="77777777">
        <w:trPr>
          <w:trHeight w:val="144"/>
        </w:trPr>
        <w:tc>
          <w:tcPr>
            <w:tcW w:w="3492" w:type="dxa"/>
          </w:tcPr>
          <w:p w14:paraId="2FD9206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vAlign w:val="bottom"/>
          </w:tcPr>
          <w:p w14:paraId="37BBD5BF" w14:textId="77777777" w:rsidR="000B244F" w:rsidRPr="007C1AA6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422B">
              <w:rPr>
                <w:rFonts w:asciiTheme="minorBidi" w:hAnsiTheme="minorBidi" w:cstheme="minorBidi"/>
                <w:sz w:val="24"/>
                <w:szCs w:val="24"/>
              </w:rPr>
              <w:t>274,965</w:t>
            </w:r>
          </w:p>
        </w:tc>
        <w:tc>
          <w:tcPr>
            <w:tcW w:w="283" w:type="dxa"/>
            <w:vAlign w:val="bottom"/>
          </w:tcPr>
          <w:p w14:paraId="3C03D62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3C7BB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407,441</w:t>
            </w:r>
          </w:p>
        </w:tc>
        <w:tc>
          <w:tcPr>
            <w:tcW w:w="283" w:type="dxa"/>
            <w:vAlign w:val="bottom"/>
          </w:tcPr>
          <w:p w14:paraId="7D63605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72E3D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3156F">
              <w:rPr>
                <w:rFonts w:asciiTheme="minorBidi" w:hAnsiTheme="minorBidi" w:cstheme="minorBidi"/>
                <w:sz w:val="24"/>
                <w:szCs w:val="24"/>
              </w:rPr>
              <w:t>(27,958)</w:t>
            </w:r>
          </w:p>
        </w:tc>
        <w:tc>
          <w:tcPr>
            <w:tcW w:w="283" w:type="dxa"/>
            <w:vAlign w:val="bottom"/>
          </w:tcPr>
          <w:p w14:paraId="1A9C401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52C18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92,394</w:t>
            </w:r>
          </w:p>
        </w:tc>
        <w:tc>
          <w:tcPr>
            <w:tcW w:w="283" w:type="dxa"/>
            <w:vAlign w:val="bottom"/>
          </w:tcPr>
          <w:p w14:paraId="3CD6A9A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7A7F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35B3">
              <w:rPr>
                <w:rFonts w:asciiTheme="minorBidi" w:hAnsiTheme="minorBidi" w:cstheme="minorBidi"/>
                <w:sz w:val="24"/>
                <w:szCs w:val="24"/>
              </w:rPr>
              <w:t>9,664</w:t>
            </w:r>
          </w:p>
        </w:tc>
        <w:tc>
          <w:tcPr>
            <w:tcW w:w="283" w:type="dxa"/>
            <w:vAlign w:val="bottom"/>
          </w:tcPr>
          <w:p w14:paraId="7C3373F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F49E4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153FCA">
              <w:rPr>
                <w:rFonts w:asciiTheme="minorBidi" w:hAnsiTheme="minorBidi" w:cstheme="minorBidi"/>
                <w:sz w:val="24"/>
                <w:szCs w:val="24"/>
              </w:rPr>
              <w:t>(721)</w:t>
            </w:r>
          </w:p>
        </w:tc>
        <w:tc>
          <w:tcPr>
            <w:tcW w:w="283" w:type="dxa"/>
            <w:vAlign w:val="bottom"/>
          </w:tcPr>
          <w:p w14:paraId="2F68D1A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3FAE8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6F1E">
              <w:rPr>
                <w:rFonts w:asciiTheme="minorBidi" w:hAnsiTheme="minorBidi" w:cstheme="minorBidi"/>
                <w:sz w:val="24"/>
                <w:szCs w:val="24"/>
              </w:rPr>
              <w:t>(13,251)</w:t>
            </w:r>
          </w:p>
        </w:tc>
        <w:tc>
          <w:tcPr>
            <w:tcW w:w="283" w:type="dxa"/>
            <w:vAlign w:val="bottom"/>
          </w:tcPr>
          <w:p w14:paraId="1D189B5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0B0D1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4118B">
              <w:rPr>
                <w:rFonts w:asciiTheme="minorBidi" w:hAnsiTheme="minorBidi" w:cstheme="minorBidi"/>
                <w:sz w:val="24"/>
                <w:szCs w:val="24"/>
              </w:rPr>
              <w:t>719</w:t>
            </w:r>
          </w:p>
        </w:tc>
        <w:tc>
          <w:tcPr>
            <w:tcW w:w="284" w:type="dxa"/>
            <w:vAlign w:val="bottom"/>
          </w:tcPr>
          <w:p w14:paraId="47026B6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DEF07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6F1E">
              <w:rPr>
                <w:rFonts w:asciiTheme="minorBidi" w:hAnsiTheme="minorBidi" w:cstheme="minorBidi"/>
                <w:sz w:val="24"/>
                <w:szCs w:val="24"/>
              </w:rPr>
              <w:t>243,420</w:t>
            </w:r>
          </w:p>
        </w:tc>
        <w:tc>
          <w:tcPr>
            <w:tcW w:w="284" w:type="dxa"/>
            <w:vAlign w:val="bottom"/>
          </w:tcPr>
          <w:p w14:paraId="7DBABDF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17BA2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E4237">
              <w:rPr>
                <w:rFonts w:asciiTheme="minorBidi" w:hAnsiTheme="minorBidi" w:cstheme="minorBidi"/>
                <w:sz w:val="24"/>
                <w:szCs w:val="24"/>
              </w:rPr>
              <w:t>499,833</w:t>
            </w:r>
          </w:p>
        </w:tc>
      </w:tr>
      <w:tr w:rsidR="000B244F" w:rsidRPr="00C43471" w14:paraId="051383B4" w14:textId="77777777">
        <w:trPr>
          <w:trHeight w:val="144"/>
        </w:trPr>
        <w:tc>
          <w:tcPr>
            <w:tcW w:w="3492" w:type="dxa"/>
          </w:tcPr>
          <w:p w14:paraId="10E3F8A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14C80A7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9458C1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1BE53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350B7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053BE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D6FF4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0D21A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D03CE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BE8B0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2E9065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A49C8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16DDD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923F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F4E68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3C032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D511D8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E56B6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B5709B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1C988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79D33CF1" w14:textId="77777777">
        <w:trPr>
          <w:trHeight w:val="144"/>
        </w:trPr>
        <w:tc>
          <w:tcPr>
            <w:tcW w:w="3492" w:type="dxa"/>
          </w:tcPr>
          <w:p w14:paraId="58B0470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A5910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CA5910">
              <w:rPr>
                <w:rFonts w:asciiTheme="minorBidi" w:hAnsiTheme="minorBidi" w:cs="Cordia New"/>
                <w:sz w:val="24"/>
                <w:szCs w:val="24"/>
                <w:cs/>
              </w:rPr>
              <w:t>มิถุนายน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14:paraId="7DA127E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D7B72">
              <w:rPr>
                <w:rFonts w:asciiTheme="minorBidi" w:hAnsiTheme="minorBidi" w:cstheme="minorBidi"/>
                <w:sz w:val="24"/>
                <w:szCs w:val="24"/>
              </w:rPr>
              <w:t>5,087,844</w:t>
            </w:r>
          </w:p>
        </w:tc>
        <w:tc>
          <w:tcPr>
            <w:tcW w:w="283" w:type="dxa"/>
            <w:vAlign w:val="bottom"/>
          </w:tcPr>
          <w:p w14:paraId="2A841B9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23278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199</w:t>
            </w:r>
            <w:r w:rsidRPr="00EC2E6D">
              <w:rPr>
                <w:rFonts w:asciiTheme="minorBidi" w:hAnsiTheme="minorBidi" w:cstheme="minorBidi"/>
                <w:sz w:val="24"/>
                <w:szCs w:val="24"/>
              </w:rPr>
              <w:t>,4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02</w:t>
            </w:r>
          </w:p>
        </w:tc>
        <w:tc>
          <w:tcPr>
            <w:tcW w:w="283" w:type="dxa"/>
            <w:vAlign w:val="bottom"/>
          </w:tcPr>
          <w:p w14:paraId="44B03E4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53357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3156F">
              <w:rPr>
                <w:rFonts w:asciiTheme="minorBidi" w:hAnsiTheme="minorBidi" w:cstheme="minorBidi"/>
                <w:sz w:val="24"/>
                <w:szCs w:val="24"/>
              </w:rPr>
              <w:t>877,775</w:t>
            </w:r>
          </w:p>
        </w:tc>
        <w:tc>
          <w:tcPr>
            <w:tcW w:w="283" w:type="dxa"/>
            <w:vAlign w:val="bottom"/>
          </w:tcPr>
          <w:p w14:paraId="6B37DF9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8A76C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728</w:t>
            </w:r>
            <w:r w:rsidRPr="00AE08E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038</w:t>
            </w:r>
          </w:p>
        </w:tc>
        <w:tc>
          <w:tcPr>
            <w:tcW w:w="283" w:type="dxa"/>
            <w:vAlign w:val="bottom"/>
          </w:tcPr>
          <w:p w14:paraId="2FFAB98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AC7411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35B3">
              <w:rPr>
                <w:rFonts w:asciiTheme="minorBidi" w:hAnsiTheme="minorBidi" w:cstheme="minorBidi"/>
                <w:sz w:val="24"/>
                <w:szCs w:val="24"/>
              </w:rPr>
              <w:t>699,499</w:t>
            </w:r>
          </w:p>
        </w:tc>
        <w:tc>
          <w:tcPr>
            <w:tcW w:w="283" w:type="dxa"/>
            <w:vAlign w:val="bottom"/>
          </w:tcPr>
          <w:p w14:paraId="32ED8BF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1F49C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609</w:t>
            </w:r>
            <w:r w:rsidRPr="00972D9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578</w:t>
            </w:r>
          </w:p>
        </w:tc>
        <w:tc>
          <w:tcPr>
            <w:tcW w:w="283" w:type="dxa"/>
            <w:vAlign w:val="bottom"/>
          </w:tcPr>
          <w:p w14:paraId="715D9F2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B032F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6F1E">
              <w:rPr>
                <w:rFonts w:asciiTheme="minorBidi" w:hAnsiTheme="minorBidi" w:cstheme="minorBidi"/>
                <w:sz w:val="24"/>
                <w:szCs w:val="24"/>
              </w:rPr>
              <w:t>(881,048)</w:t>
            </w:r>
          </w:p>
        </w:tc>
        <w:tc>
          <w:tcPr>
            <w:tcW w:w="283" w:type="dxa"/>
            <w:vAlign w:val="bottom"/>
          </w:tcPr>
          <w:p w14:paraId="159F77B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C0360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4118B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776</w:t>
            </w:r>
            <w:r w:rsidRPr="00E4118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937</w:t>
            </w:r>
            <w:r w:rsidRPr="00E4118B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65E51A6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33EC2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6F1E">
              <w:rPr>
                <w:rFonts w:asciiTheme="minorBidi" w:hAnsiTheme="minorBidi" w:cstheme="minorBidi"/>
                <w:sz w:val="24"/>
                <w:szCs w:val="24"/>
              </w:rPr>
              <w:t>5,784,070</w:t>
            </w:r>
          </w:p>
        </w:tc>
        <w:tc>
          <w:tcPr>
            <w:tcW w:w="284" w:type="dxa"/>
            <w:vAlign w:val="bottom"/>
          </w:tcPr>
          <w:p w14:paraId="5FF6F66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5862C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C3485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760</w:t>
            </w:r>
            <w:r w:rsidRPr="000C348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081</w:t>
            </w:r>
          </w:p>
        </w:tc>
      </w:tr>
      <w:tr w:rsidR="000B244F" w:rsidRPr="00C43471" w14:paraId="1EFF3AD2" w14:textId="77777777">
        <w:trPr>
          <w:trHeight w:val="144"/>
        </w:trPr>
        <w:tc>
          <w:tcPr>
            <w:tcW w:w="3492" w:type="dxa"/>
          </w:tcPr>
          <w:p w14:paraId="37D5EE0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5193B6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09262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0A6FE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174C04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01FE5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28774F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9F49B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6DC332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A3E74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2ECE69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56E72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1EDA04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A7B9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CD51C3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A920B5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158A3B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8D3C6F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5543476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6D526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244F" w:rsidRPr="00C43471" w14:paraId="7D07102A" w14:textId="77777777">
        <w:trPr>
          <w:trHeight w:val="144"/>
        </w:trPr>
        <w:tc>
          <w:tcPr>
            <w:tcW w:w="3492" w:type="dxa"/>
          </w:tcPr>
          <w:p w14:paraId="4080585D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CA5910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CA5910">
              <w:rPr>
                <w:rFonts w:asciiTheme="minorBidi" w:hAnsiTheme="minorBidi" w:cs="Cordia New"/>
                <w:sz w:val="24"/>
                <w:szCs w:val="24"/>
                <w:cs/>
              </w:rPr>
              <w:t>มิถุนายน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14:paraId="16CACBF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B404A">
              <w:rPr>
                <w:rFonts w:asciiTheme="minorBidi" w:hAnsiTheme="minorBidi" w:cstheme="minorBidi"/>
                <w:sz w:val="24"/>
                <w:szCs w:val="24"/>
              </w:rPr>
              <w:t>1,394,406</w:t>
            </w:r>
          </w:p>
        </w:tc>
        <w:tc>
          <w:tcPr>
            <w:tcW w:w="283" w:type="dxa"/>
            <w:vAlign w:val="bottom"/>
          </w:tcPr>
          <w:p w14:paraId="7CFF96F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4EC86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1,5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Pr="00EC2E6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328</w:t>
            </w:r>
          </w:p>
        </w:tc>
        <w:tc>
          <w:tcPr>
            <w:tcW w:w="283" w:type="dxa"/>
            <w:vAlign w:val="bottom"/>
          </w:tcPr>
          <w:p w14:paraId="0D6B3FC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7ABB30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E5EE3">
              <w:rPr>
                <w:rFonts w:asciiTheme="minorBidi" w:hAnsiTheme="minorBidi" w:cstheme="minorBidi"/>
                <w:sz w:val="24"/>
                <w:szCs w:val="24"/>
              </w:rPr>
              <w:t>295,620</w:t>
            </w:r>
          </w:p>
        </w:tc>
        <w:tc>
          <w:tcPr>
            <w:tcW w:w="283" w:type="dxa"/>
            <w:vAlign w:val="bottom"/>
          </w:tcPr>
          <w:p w14:paraId="0D6C10F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D4404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169</w:t>
            </w:r>
            <w:r w:rsidRPr="00AE08E3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774</w:t>
            </w:r>
          </w:p>
        </w:tc>
        <w:tc>
          <w:tcPr>
            <w:tcW w:w="283" w:type="dxa"/>
            <w:vAlign w:val="bottom"/>
          </w:tcPr>
          <w:p w14:paraId="3AB2CE7E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A8846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835B3">
              <w:rPr>
                <w:rFonts w:asciiTheme="minorBidi" w:hAnsiTheme="minorBidi" w:cstheme="minorBidi"/>
                <w:sz w:val="24"/>
                <w:szCs w:val="24"/>
              </w:rPr>
              <w:t>659,580</w:t>
            </w:r>
          </w:p>
        </w:tc>
        <w:tc>
          <w:tcPr>
            <w:tcW w:w="283" w:type="dxa"/>
            <w:vAlign w:val="bottom"/>
          </w:tcPr>
          <w:p w14:paraId="73ED1C7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69FD89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579</w:t>
            </w:r>
            <w:r w:rsidRPr="00972D9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790</w:t>
            </w:r>
          </w:p>
        </w:tc>
        <w:tc>
          <w:tcPr>
            <w:tcW w:w="283" w:type="dxa"/>
            <w:vAlign w:val="bottom"/>
          </w:tcPr>
          <w:p w14:paraId="7F3057CB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A4FD94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6F1E">
              <w:rPr>
                <w:rFonts w:asciiTheme="minorBidi" w:hAnsiTheme="minorBidi" w:cstheme="minorBidi"/>
                <w:sz w:val="24"/>
                <w:szCs w:val="24"/>
              </w:rPr>
              <w:t>(750,279)</w:t>
            </w:r>
          </w:p>
        </w:tc>
        <w:tc>
          <w:tcPr>
            <w:tcW w:w="283" w:type="dxa"/>
            <w:vAlign w:val="bottom"/>
          </w:tcPr>
          <w:p w14:paraId="60A11A43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797427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4118B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646</w:t>
            </w:r>
            <w:r w:rsidRPr="00E4118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392</w:t>
            </w:r>
            <w:r w:rsidRPr="00E4118B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1169C0A8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10A142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6F1E">
              <w:rPr>
                <w:rFonts w:asciiTheme="minorBidi" w:hAnsiTheme="minorBidi" w:cstheme="minorBidi"/>
                <w:sz w:val="24"/>
                <w:szCs w:val="24"/>
              </w:rPr>
              <w:t>1,599,327</w:t>
            </w:r>
          </w:p>
        </w:tc>
        <w:tc>
          <w:tcPr>
            <w:tcW w:w="284" w:type="dxa"/>
            <w:vAlign w:val="bottom"/>
          </w:tcPr>
          <w:p w14:paraId="16072B9C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20AFDA" w14:textId="77777777" w:rsidR="000B244F" w:rsidRPr="00C43471" w:rsidRDefault="000B2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C3485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0C3485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0C348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500</w:t>
            </w:r>
          </w:p>
        </w:tc>
      </w:tr>
    </w:tbl>
    <w:p w14:paraId="7500353E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4E4F1576" w14:textId="77777777" w:rsidR="000B244F" w:rsidRDefault="000B244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3D8642BF" w14:textId="6BFC3B08" w:rsidR="000B244F" w:rsidRPr="00C43471" w:rsidRDefault="000B244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0B244F" w:rsidRPr="00C43471" w:rsidSect="002B297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7B378C" w14:textId="1199EB88" w:rsidR="003C1CC6" w:rsidRPr="00295E23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295E23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เงินปันผล</w:t>
      </w:r>
      <w:r w:rsidR="00580C31" w:rsidRPr="00295E23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45E1761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BB43C6" w14:paraId="74563A6B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3548E9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BB43C6" w:rsidDel="00D43E7A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BB43C6" w14:paraId="5C433074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7C70F889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5587" w:rsidRPr="00BB43C6" w14:paraId="6D0DAA8F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1B983B2C" w14:textId="20CA3EBF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9</w:t>
            </w:r>
          </w:p>
        </w:tc>
        <w:tc>
          <w:tcPr>
            <w:tcW w:w="1800" w:type="dxa"/>
            <w:vAlign w:val="bottom"/>
          </w:tcPr>
          <w:p w14:paraId="3A22B969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12FD459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F2470F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9CAD11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A83BDF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305587" w:rsidRPr="00BB43C6" w14:paraId="33AB2A24" w14:textId="77777777" w:rsidTr="00305587">
        <w:trPr>
          <w:trHeight w:val="115"/>
          <w:tblHeader/>
        </w:trPr>
        <w:tc>
          <w:tcPr>
            <w:tcW w:w="2520" w:type="dxa"/>
            <w:vAlign w:val="bottom"/>
          </w:tcPr>
          <w:p w14:paraId="098B6CDC" w14:textId="0795B2E1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44DBFA0E" w14:textId="393C3E71" w:rsidR="00305587" w:rsidRPr="00DA0549" w:rsidRDefault="003C6F9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4614C586" w14:textId="3278E96D" w:rsidR="00305587" w:rsidRPr="00DA0549" w:rsidRDefault="003C6F9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25EA88BD" w14:textId="71899EFB" w:rsidR="00305587" w:rsidRPr="00BB43C6" w:rsidRDefault="00E3215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18C7315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27BDD9" w14:textId="6631BC5E" w:rsidR="00305587" w:rsidRPr="00DA0549" w:rsidRDefault="00636B05" w:rsidP="00DA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333,898</w:t>
            </w:r>
          </w:p>
        </w:tc>
      </w:tr>
      <w:tr w:rsidR="00305587" w:rsidRPr="00BB43C6" w14:paraId="1C10CCAE" w14:textId="77777777" w:rsidTr="00305587">
        <w:trPr>
          <w:trHeight w:val="115"/>
          <w:tblHeader/>
        </w:trPr>
        <w:tc>
          <w:tcPr>
            <w:tcW w:w="2520" w:type="dxa"/>
            <w:vAlign w:val="bottom"/>
          </w:tcPr>
          <w:p w14:paraId="3BF8AA60" w14:textId="77777777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DACF99E" w14:textId="77777777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FF10CF1" w14:textId="77777777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8A84FE" w14:textId="77777777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1CDF77" w14:textId="77777777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B58DE1" w14:textId="7E805FAE" w:rsidR="00305587" w:rsidRPr="00BB43C6" w:rsidRDefault="00305587" w:rsidP="0030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36B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33,898</w:t>
            </w:r>
          </w:p>
        </w:tc>
      </w:tr>
      <w:tr w:rsidR="00305587" w:rsidRPr="00BB43C6" w14:paraId="7DB5D443" w14:textId="77777777" w:rsidTr="00305587">
        <w:trPr>
          <w:trHeight w:val="115"/>
          <w:tblHeader/>
        </w:trPr>
        <w:tc>
          <w:tcPr>
            <w:tcW w:w="2520" w:type="dxa"/>
            <w:vAlign w:val="bottom"/>
          </w:tcPr>
          <w:p w14:paraId="7A23D22D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B430F98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6BA0ED0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D71E2D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AD6B4D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FA69B4" w14:textId="77777777" w:rsidR="00305587" w:rsidRPr="00BB43C6" w:rsidRDefault="0030558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6A39B7" w:rsidRPr="00BB43C6" w14:paraId="5CDE8FDA" w14:textId="77777777" w:rsidTr="009E5727">
        <w:trPr>
          <w:trHeight w:val="115"/>
          <w:tblHeader/>
        </w:trPr>
        <w:tc>
          <w:tcPr>
            <w:tcW w:w="2520" w:type="dxa"/>
          </w:tcPr>
          <w:p w14:paraId="6A4B88C0" w14:textId="09C1C1E9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8</w:t>
            </w:r>
          </w:p>
        </w:tc>
        <w:tc>
          <w:tcPr>
            <w:tcW w:w="1800" w:type="dxa"/>
            <w:vAlign w:val="bottom"/>
          </w:tcPr>
          <w:p w14:paraId="6ECA0BB5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830166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D8BD7E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EA7492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6F12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6A39B7" w:rsidRPr="00BB43C6" w14:paraId="09AC5ECC" w14:textId="77777777" w:rsidTr="00557ACC">
        <w:trPr>
          <w:trHeight w:val="115"/>
          <w:tblHeader/>
        </w:trPr>
        <w:tc>
          <w:tcPr>
            <w:tcW w:w="2520" w:type="dxa"/>
          </w:tcPr>
          <w:p w14:paraId="0E9F3904" w14:textId="73513C55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0D5B017C" w14:textId="1780D568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75499E8" w14:textId="7FAA440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3A14B67" w14:textId="57C6ADB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5DD6541B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6577AA" w14:textId="577EDBD5" w:rsidR="006A39B7" w:rsidRPr="00B03C20" w:rsidRDefault="009E3658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238,489</w:t>
            </w:r>
          </w:p>
        </w:tc>
      </w:tr>
      <w:tr w:rsidR="00B03C20" w:rsidRPr="00BB43C6" w14:paraId="084F30A3" w14:textId="77777777" w:rsidTr="00AA44C4">
        <w:trPr>
          <w:trHeight w:val="115"/>
          <w:tblHeader/>
        </w:trPr>
        <w:tc>
          <w:tcPr>
            <w:tcW w:w="2520" w:type="dxa"/>
          </w:tcPr>
          <w:p w14:paraId="5078E346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8B3DA7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D189A9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9ADE3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4C3C00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A6992C" w14:textId="1D6C8351" w:rsidR="00B03C20" w:rsidRPr="00961301" w:rsidRDefault="00C3264E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32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238,489</w:t>
            </w:r>
          </w:p>
        </w:tc>
      </w:tr>
      <w:tr w:rsidR="002153AF" w:rsidRPr="00BB43C6" w14:paraId="1548E897" w14:textId="77777777" w:rsidTr="0092796C">
        <w:trPr>
          <w:trHeight w:val="115"/>
          <w:tblHeader/>
        </w:trPr>
        <w:tc>
          <w:tcPr>
            <w:tcW w:w="2520" w:type="dxa"/>
          </w:tcPr>
          <w:p w14:paraId="1D9A58DE" w14:textId="6A1D7E65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54FEC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7A245" w14:textId="7EDDA4B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</w:tbl>
    <w:p w14:paraId="7AE2B311" w14:textId="77777777" w:rsidR="00280176" w:rsidRPr="00BB43C6" w:rsidRDefault="0028017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AC3D0CC" w14:textId="79004401" w:rsidR="00195AD7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21EDE4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704"/>
        <w:gridCol w:w="236"/>
        <w:gridCol w:w="48"/>
        <w:gridCol w:w="1709"/>
      </w:tblGrid>
      <w:tr w:rsidR="00A01D97" w:rsidRPr="00BB43C6" w14:paraId="1884D884" w14:textId="77777777" w:rsidTr="00BB43C6">
        <w:trPr>
          <w:trHeight w:val="506"/>
          <w:tblHeader/>
        </w:trPr>
        <w:tc>
          <w:tcPr>
            <w:tcW w:w="2926" w:type="pct"/>
            <w:vAlign w:val="bottom"/>
          </w:tcPr>
          <w:p w14:paraId="41F884E0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F0EC937" w14:textId="73E4B3C1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0A14563" w14:textId="4F97B90A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1D97" w:rsidRPr="00BB43C6" w14:paraId="2CBDD9B7" w14:textId="77777777" w:rsidTr="00BB43C6">
        <w:trPr>
          <w:trHeight w:val="72"/>
          <w:tblHeader/>
        </w:trPr>
        <w:tc>
          <w:tcPr>
            <w:tcW w:w="2926" w:type="pct"/>
            <w:vAlign w:val="bottom"/>
          </w:tcPr>
          <w:p w14:paraId="19EAD665" w14:textId="580204B6" w:rsidR="00A01D97" w:rsidRPr="00BB43C6" w:rsidRDefault="00DE762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6" w:type="pct"/>
            <w:vAlign w:val="bottom"/>
          </w:tcPr>
          <w:p w14:paraId="612FA65F" w14:textId="6BFD211F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A12F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A12F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6CD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9" w:type="pct"/>
            <w:gridSpan w:val="2"/>
            <w:vAlign w:val="bottom"/>
          </w:tcPr>
          <w:p w14:paraId="7C0E87DD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pct"/>
            <w:vAlign w:val="bottom"/>
          </w:tcPr>
          <w:p w14:paraId="547F2511" w14:textId="3B3FA360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6CD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01D97" w:rsidRPr="00BB43C6" w14:paraId="27A01039" w14:textId="77777777" w:rsidTr="00BB43C6">
        <w:trPr>
          <w:trHeight w:val="20"/>
        </w:trPr>
        <w:tc>
          <w:tcPr>
            <w:tcW w:w="2926" w:type="pct"/>
          </w:tcPr>
          <w:p w14:paraId="39D6808A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7D73F31" w14:textId="59DF24B2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1D97" w:rsidRPr="00BB43C6" w14:paraId="1328B773" w14:textId="77777777" w:rsidTr="001F6C96">
        <w:trPr>
          <w:trHeight w:val="20"/>
        </w:trPr>
        <w:tc>
          <w:tcPr>
            <w:tcW w:w="2926" w:type="pct"/>
            <w:vAlign w:val="bottom"/>
          </w:tcPr>
          <w:p w14:paraId="522802B1" w14:textId="5B56A5C3" w:rsidR="00D225F4" w:rsidRPr="00BB43C6" w:rsidRDefault="00D225F4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BB43C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63FC236E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AE818B6" w14:textId="77777777" w:rsidR="00D225F4" w:rsidRPr="00BB43C6" w:rsidRDefault="00D225F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1508F196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891B9C" w:rsidRPr="00BB43C6" w14:paraId="510201CA" w14:textId="77777777" w:rsidTr="00E26C65">
        <w:trPr>
          <w:trHeight w:val="72"/>
        </w:trPr>
        <w:tc>
          <w:tcPr>
            <w:tcW w:w="2926" w:type="pct"/>
            <w:vAlign w:val="bottom"/>
          </w:tcPr>
          <w:p w14:paraId="61DDA8A6" w14:textId="26220661" w:rsidR="00891B9C" w:rsidRPr="00BB43C6" w:rsidRDefault="00891B9C" w:rsidP="00891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0F9BC957" w14:textId="003034CF" w:rsidR="00891B9C" w:rsidRPr="00BB43C6" w:rsidRDefault="00E26C65" w:rsidP="00891B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C65">
              <w:rPr>
                <w:rFonts w:asciiTheme="minorBidi" w:hAnsiTheme="minorBidi" w:cstheme="minorBidi"/>
                <w:sz w:val="28"/>
                <w:szCs w:val="28"/>
              </w:rPr>
              <w:t>9,982</w:t>
            </w:r>
          </w:p>
        </w:tc>
        <w:tc>
          <w:tcPr>
            <w:tcW w:w="132" w:type="pct"/>
          </w:tcPr>
          <w:p w14:paraId="6687CAB2" w14:textId="77777777" w:rsidR="00891B9C" w:rsidRPr="00BB43C6" w:rsidRDefault="00891B9C" w:rsidP="0089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</w:tcPr>
          <w:p w14:paraId="0278026F" w14:textId="297E454F" w:rsidR="00891B9C" w:rsidRPr="00BB43C6" w:rsidRDefault="00891B9C" w:rsidP="00891B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21,013</w:t>
            </w:r>
          </w:p>
        </w:tc>
      </w:tr>
      <w:tr w:rsidR="00891B9C" w:rsidRPr="00BB43C6" w14:paraId="08E5A0C8" w14:textId="77777777" w:rsidTr="00E26C65">
        <w:trPr>
          <w:trHeight w:val="72"/>
        </w:trPr>
        <w:tc>
          <w:tcPr>
            <w:tcW w:w="2926" w:type="pct"/>
            <w:vAlign w:val="bottom"/>
          </w:tcPr>
          <w:p w14:paraId="04AD0CDC" w14:textId="025B773B" w:rsidR="00891B9C" w:rsidRPr="00BB43C6" w:rsidRDefault="00891B9C" w:rsidP="00891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3018D" w14:textId="73B1FA4B" w:rsidR="00891B9C" w:rsidRPr="00BB43C6" w:rsidRDefault="00E26C65" w:rsidP="00891B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26C6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9,982</w:t>
            </w:r>
          </w:p>
        </w:tc>
        <w:tc>
          <w:tcPr>
            <w:tcW w:w="132" w:type="pct"/>
          </w:tcPr>
          <w:p w14:paraId="22EF6FD1" w14:textId="77777777" w:rsidR="00891B9C" w:rsidRPr="00BB43C6" w:rsidRDefault="00891B9C" w:rsidP="0089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1667D" w14:textId="630FB6AB" w:rsidR="00891B9C" w:rsidRPr="00BB43C6" w:rsidRDefault="00891B9C" w:rsidP="0089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21,013</w:t>
            </w:r>
          </w:p>
        </w:tc>
      </w:tr>
      <w:tr w:rsidR="00A01D97" w:rsidRPr="00BB43C6" w14:paraId="7EEDD6C5" w14:textId="77777777" w:rsidTr="00E26C65">
        <w:trPr>
          <w:trHeight w:val="20"/>
        </w:trPr>
        <w:tc>
          <w:tcPr>
            <w:tcW w:w="2926" w:type="pct"/>
          </w:tcPr>
          <w:p w14:paraId="6CBDE80C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</w:tcPr>
          <w:p w14:paraId="4C7C00C8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36CC33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double" w:sz="4" w:space="0" w:color="auto"/>
            </w:tcBorders>
          </w:tcPr>
          <w:p w14:paraId="6D44AEAB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BB43C6" w14:paraId="5E8CAB69" w14:textId="77777777" w:rsidTr="00E26C65">
        <w:trPr>
          <w:trHeight w:val="43"/>
        </w:trPr>
        <w:tc>
          <w:tcPr>
            <w:tcW w:w="2926" w:type="pct"/>
          </w:tcPr>
          <w:p w14:paraId="7E7034A9" w14:textId="75C192C5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</w:tcPr>
          <w:p w14:paraId="31A13846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F89918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2C15E205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127C" w:rsidRPr="00BB43C6" w14:paraId="0AB1B42E" w14:textId="77777777" w:rsidTr="00E26C65">
        <w:trPr>
          <w:trHeight w:val="72"/>
        </w:trPr>
        <w:tc>
          <w:tcPr>
            <w:tcW w:w="2926" w:type="pct"/>
          </w:tcPr>
          <w:p w14:paraId="65E9A4AA" w14:textId="77777777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ED127C" w:rsidRPr="00BB43C6" w:rsidRDefault="00ED127C" w:rsidP="00ED127C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vAlign w:val="bottom"/>
          </w:tcPr>
          <w:p w14:paraId="2603E692" w14:textId="6B339124" w:rsidR="00ED127C" w:rsidRPr="00BB43C6" w:rsidRDefault="00E26C65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C65">
              <w:rPr>
                <w:rFonts w:asciiTheme="minorBidi" w:hAnsiTheme="minorBidi" w:cstheme="minorBidi"/>
                <w:sz w:val="28"/>
                <w:szCs w:val="28"/>
              </w:rPr>
              <w:t>737,555</w:t>
            </w:r>
          </w:p>
        </w:tc>
        <w:tc>
          <w:tcPr>
            <w:tcW w:w="132" w:type="pct"/>
            <w:vAlign w:val="bottom"/>
          </w:tcPr>
          <w:p w14:paraId="7EB13CE3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2D125968" w14:textId="77777777" w:rsidR="00ED127C" w:rsidRDefault="00ED127C" w:rsidP="00ED127C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79C61A" w14:textId="33FCBB68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1,068,540</w:t>
            </w:r>
          </w:p>
        </w:tc>
      </w:tr>
      <w:tr w:rsidR="00ED127C" w:rsidRPr="00BB43C6" w14:paraId="55928E8D" w14:textId="77777777" w:rsidTr="00E26C65">
        <w:trPr>
          <w:trHeight w:val="72"/>
        </w:trPr>
        <w:tc>
          <w:tcPr>
            <w:tcW w:w="2926" w:type="pct"/>
          </w:tcPr>
          <w:p w14:paraId="5D0D712C" w14:textId="3D004F64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</w:tcPr>
          <w:p w14:paraId="67BB850A" w14:textId="1321FC39" w:rsidR="00ED127C" w:rsidRPr="00BB43C6" w:rsidRDefault="00E26C65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C65">
              <w:rPr>
                <w:rFonts w:asciiTheme="minorBidi" w:hAnsiTheme="minorBidi" w:cstheme="minorBidi"/>
                <w:sz w:val="28"/>
                <w:szCs w:val="28"/>
              </w:rPr>
              <w:t>124,970</w:t>
            </w:r>
          </w:p>
        </w:tc>
        <w:tc>
          <w:tcPr>
            <w:tcW w:w="132" w:type="pct"/>
          </w:tcPr>
          <w:p w14:paraId="1FEBCB98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3EE3C78" w14:textId="1640702A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5,743</w:t>
            </w:r>
          </w:p>
        </w:tc>
      </w:tr>
      <w:tr w:rsidR="00ED127C" w:rsidRPr="00BB43C6" w14:paraId="33A771D2" w14:textId="77777777" w:rsidTr="00E26C65">
        <w:trPr>
          <w:trHeight w:val="72"/>
        </w:trPr>
        <w:tc>
          <w:tcPr>
            <w:tcW w:w="2926" w:type="pct"/>
          </w:tcPr>
          <w:p w14:paraId="4AC0957E" w14:textId="474E2724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</w:tcPr>
          <w:p w14:paraId="5933D079" w14:textId="576974E2" w:rsidR="00ED127C" w:rsidRPr="00BB43C6" w:rsidRDefault="00E26C65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C65">
              <w:rPr>
                <w:rFonts w:asciiTheme="minorBidi" w:hAnsiTheme="minorBidi" w:cstheme="minorBidi"/>
                <w:sz w:val="28"/>
                <w:szCs w:val="28"/>
              </w:rPr>
              <w:t>1,331,555</w:t>
            </w:r>
          </w:p>
        </w:tc>
        <w:tc>
          <w:tcPr>
            <w:tcW w:w="132" w:type="pct"/>
          </w:tcPr>
          <w:p w14:paraId="33D199A9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0B00AADC" w14:textId="60E56A1F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1,270,462</w:t>
            </w:r>
          </w:p>
        </w:tc>
      </w:tr>
      <w:tr w:rsidR="00ED127C" w:rsidRPr="00BB43C6" w14:paraId="3A59B2EE" w14:textId="77777777" w:rsidTr="00E26C65">
        <w:trPr>
          <w:trHeight w:val="72"/>
        </w:trPr>
        <w:tc>
          <w:tcPr>
            <w:tcW w:w="2926" w:type="pct"/>
          </w:tcPr>
          <w:p w14:paraId="1B60CC28" w14:textId="7E41DDFA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</w:tcPr>
          <w:p w14:paraId="6B84E622" w14:textId="4E0D37A8" w:rsidR="00ED127C" w:rsidRPr="00BB43C6" w:rsidRDefault="00E26C65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C65">
              <w:rPr>
                <w:rFonts w:asciiTheme="minorBidi" w:hAnsiTheme="minorBidi" w:cstheme="minorBidi"/>
                <w:sz w:val="28"/>
                <w:szCs w:val="28"/>
              </w:rPr>
              <w:t>33,286</w:t>
            </w:r>
          </w:p>
        </w:tc>
        <w:tc>
          <w:tcPr>
            <w:tcW w:w="132" w:type="pct"/>
          </w:tcPr>
          <w:p w14:paraId="647D8AC1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F40F73D" w14:textId="15571536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3,293</w:t>
            </w:r>
          </w:p>
        </w:tc>
      </w:tr>
      <w:tr w:rsidR="00ED127C" w:rsidRPr="00BB43C6" w14:paraId="608C7F08" w14:textId="77777777" w:rsidTr="00E26C65">
        <w:trPr>
          <w:trHeight w:val="72"/>
        </w:trPr>
        <w:tc>
          <w:tcPr>
            <w:tcW w:w="2926" w:type="pct"/>
          </w:tcPr>
          <w:p w14:paraId="3BD5E052" w14:textId="08F252D1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10AEB463" w:rsidR="00ED127C" w:rsidRPr="00BB43C6" w:rsidRDefault="00E26C65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6C6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2,227,366</w:t>
            </w:r>
          </w:p>
        </w:tc>
        <w:tc>
          <w:tcPr>
            <w:tcW w:w="132" w:type="pct"/>
            <w:vAlign w:val="bottom"/>
          </w:tcPr>
          <w:p w14:paraId="2E8397A5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406F7192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2,348,038</w:t>
            </w:r>
          </w:p>
        </w:tc>
      </w:tr>
    </w:tbl>
    <w:p w14:paraId="75F5E2DF" w14:textId="1893F374" w:rsidR="003045C1" w:rsidRPr="00BB43C6" w:rsidRDefault="003045C1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4FC1D15" w14:textId="77777777" w:rsidR="00740CBF" w:rsidRDefault="0074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B6FFA6F" w14:textId="039C0F1A" w:rsidR="00AC32F2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  <w:t>สัญญาว่าจ้างตัวแทนหางาน</w:t>
      </w:r>
    </w:p>
    <w:p w14:paraId="0A5834F9" w14:textId="77777777" w:rsidR="00BB43C6" w:rsidRPr="00BB43C6" w:rsidRDefault="00BB43C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D07F2DF" w14:textId="1C298F89" w:rsidR="00FC4C13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5" w:name="_Hlk69326039"/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BB43C6">
        <w:rPr>
          <w:rFonts w:asciiTheme="minorBidi" w:hAnsiTheme="minorBidi" w:cstheme="minorBidi"/>
          <w:sz w:val="28"/>
          <w:szCs w:val="28"/>
        </w:rPr>
        <w:t>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BB43C6">
        <w:rPr>
          <w:rFonts w:asciiTheme="minorBidi" w:hAnsiTheme="minorBidi" w:cstheme="minorBidi"/>
          <w:sz w:val="28"/>
          <w:szCs w:val="28"/>
        </w:rPr>
        <w:t>2561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BB43C6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BB43C6">
        <w:rPr>
          <w:rFonts w:asciiTheme="minorBidi" w:hAnsiTheme="minorBidi" w:cstheme="minorBidi"/>
          <w:sz w:val="28"/>
          <w:szCs w:val="28"/>
        </w:rPr>
        <w:t>2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BB43C6">
        <w:rPr>
          <w:rFonts w:asciiTheme="minorBidi" w:hAnsiTheme="minorBidi" w:cstheme="minorBidi"/>
          <w:sz w:val="28"/>
          <w:szCs w:val="28"/>
        </w:rPr>
        <w:t>3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5"/>
    </w:p>
    <w:p w14:paraId="327C20D1" w14:textId="77777777" w:rsidR="000328FA" w:rsidRPr="00BB43C6" w:rsidRDefault="000328FA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8" w:hanging="27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BC71DF" w14:textId="0AC88D22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งบการเงินในสกุลเงินที่ใช้ในการดำเนินงาน</w:t>
      </w:r>
    </w:p>
    <w:p w14:paraId="3C5676CD" w14:textId="15B7D440" w:rsidR="00385DB3" w:rsidRDefault="000D542A" w:rsidP="00BA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B0050C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1E6C5D">
        <w:rPr>
          <w:rFonts w:asciiTheme="minorBidi" w:hAnsiTheme="minorBidi" w:cstheme="minorBidi" w:hint="cs"/>
          <w:sz w:val="28"/>
          <w:szCs w:val="28"/>
          <w:cs/>
        </w:rPr>
        <w:t>ม</w:t>
      </w:r>
      <w:r w:rsidR="00B0050C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1E6C5D">
        <w:rPr>
          <w:rFonts w:asciiTheme="minorBidi" w:hAnsiTheme="minorBidi" w:cstheme="minorBidi"/>
          <w:sz w:val="28"/>
          <w:szCs w:val="28"/>
        </w:rPr>
        <w:t>9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1E6C5D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601043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B0050C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0050C" w:rsidRPr="00B0050C">
        <w:rPr>
          <w:rFonts w:asciiTheme="minorBidi" w:hAnsiTheme="minorBidi" w:cstheme="minorBidi"/>
          <w:sz w:val="28"/>
          <w:szCs w:val="28"/>
        </w:rPr>
        <w:t xml:space="preserve">30 </w:t>
      </w:r>
      <w:r w:rsidR="00B0050C" w:rsidRPr="00B0050C">
        <w:rPr>
          <w:rFonts w:asciiTheme="minorBidi" w:hAnsiTheme="minorBidi" w:cs="Cordia New"/>
          <w:sz w:val="28"/>
          <w:szCs w:val="28"/>
          <w:cs/>
        </w:rPr>
        <w:t>มิถุนายน</w:t>
      </w:r>
      <w:r w:rsidR="008A2115" w:rsidRPr="008A211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89141C">
        <w:rPr>
          <w:rFonts w:asciiTheme="minorBidi" w:hAnsiTheme="minorBidi" w:cstheme="minorBidi"/>
          <w:sz w:val="28"/>
          <w:szCs w:val="28"/>
        </w:rPr>
        <w:t>9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89141C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2EB0274D" w14:textId="77777777" w:rsidR="00F50341" w:rsidRPr="00F50341" w:rsidRDefault="00F50341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519D78" w14:textId="77777777" w:rsidR="00FD3BCF" w:rsidRDefault="00FD3BCF">
      <w:r>
        <w:br w:type="page"/>
      </w: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BB0ECF" w:rsidRPr="00C43471" w14:paraId="4F464CF5" w14:textId="77777777" w:rsidTr="00FF03D4">
        <w:trPr>
          <w:cantSplit/>
          <w:trHeight w:val="39"/>
          <w:tblHeader/>
        </w:trPr>
        <w:tc>
          <w:tcPr>
            <w:tcW w:w="3634" w:type="dxa"/>
          </w:tcPr>
          <w:p w14:paraId="18D6A90B" w14:textId="3907EE66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FC0BFA" w:rsidRPr="00C43471" w14:paraId="3A580CCA" w14:textId="77777777" w:rsidTr="00FF03D4">
        <w:trPr>
          <w:cantSplit/>
          <w:tblHeader/>
        </w:trPr>
        <w:tc>
          <w:tcPr>
            <w:tcW w:w="3634" w:type="dxa"/>
          </w:tcPr>
          <w:p w14:paraId="7346746B" w14:textId="77777777" w:rsidR="00FC0BFA" w:rsidRPr="00C43471" w:rsidRDefault="00FC0BFA" w:rsidP="00FC0BFA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70ED19AA" w14:textId="4D49AAE5" w:rsidR="00FC0BFA" w:rsidRPr="003E3C42" w:rsidRDefault="00FC0BFA" w:rsidP="00FC0BF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78" w:type="dxa"/>
          </w:tcPr>
          <w:p w14:paraId="52FE8512" w14:textId="77777777" w:rsidR="00FC0BFA" w:rsidRPr="00C43471" w:rsidRDefault="00FC0BFA" w:rsidP="00FC0BF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43D630" w14:textId="6F6F2658" w:rsidR="00FC0BFA" w:rsidRPr="00C43471" w:rsidRDefault="00FC0BFA" w:rsidP="00FC0BFA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FC0BFA" w:rsidRPr="00C43471" w:rsidRDefault="00FC0BFA" w:rsidP="00FC0BF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6C854587" w14:textId="57D9AA96" w:rsidR="00FC0BFA" w:rsidRPr="00C43471" w:rsidRDefault="00FC0BFA" w:rsidP="00FC0BF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81" w:type="dxa"/>
          </w:tcPr>
          <w:p w14:paraId="4FC94307" w14:textId="77777777" w:rsidR="00FC0BFA" w:rsidRPr="00C43471" w:rsidRDefault="00FC0BFA" w:rsidP="00FC0BF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71D4E76" w14:textId="62A23530" w:rsidR="00FC0BFA" w:rsidRPr="00C43471" w:rsidRDefault="00FC0BFA" w:rsidP="00FC0BFA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9141C" w:rsidRPr="00C43471" w14:paraId="5313E858" w14:textId="77777777" w:rsidTr="00FF03D4">
        <w:trPr>
          <w:cantSplit/>
          <w:tblHeader/>
        </w:trPr>
        <w:tc>
          <w:tcPr>
            <w:tcW w:w="3634" w:type="dxa"/>
          </w:tcPr>
          <w:p w14:paraId="57033D2D" w14:textId="7822FC00" w:rsidR="0089141C" w:rsidRPr="00C43471" w:rsidRDefault="0089141C" w:rsidP="0089141C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324ECFF3" w14:textId="48ED4B0B" w:rsidR="0089141C" w:rsidRPr="00C43471" w:rsidRDefault="0089141C" w:rsidP="0089141C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148C66A3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4A2805" w14:textId="3EA13385" w:rsidR="0089141C" w:rsidRPr="00C43471" w:rsidRDefault="0089141C" w:rsidP="0089141C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CEE397B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201294" w14:textId="6D5602C3" w:rsidR="0089141C" w:rsidRPr="00C43471" w:rsidRDefault="0089141C" w:rsidP="0089141C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7B758B02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762C45C" w14:textId="0EC41024" w:rsidR="0089141C" w:rsidRPr="00C43471" w:rsidRDefault="0089141C" w:rsidP="0089141C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44469" w:rsidRPr="00C43471" w14:paraId="75ED3623" w14:textId="77777777" w:rsidTr="00FF03D4">
        <w:trPr>
          <w:cantSplit/>
          <w:trHeight w:val="60"/>
          <w:tblHeader/>
        </w:trPr>
        <w:tc>
          <w:tcPr>
            <w:tcW w:w="3634" w:type="dxa"/>
          </w:tcPr>
          <w:p w14:paraId="3DC55987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5708568D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411837D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6DEB3B53" w14:textId="77777777" w:rsidR="00644469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vAlign w:val="bottom"/>
          </w:tcPr>
          <w:p w14:paraId="266D08C7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F680E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EBAEF42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9A7AC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222C28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C04B6A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BDEE587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7AB1B0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592438F5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vAlign w:val="bottom"/>
          </w:tcPr>
          <w:p w14:paraId="5DA9EBC3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C69318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F05F835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FBFB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3B1E6F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0B567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014B1B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93532" w:rsidRPr="00C43471" w14:paraId="622D987D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0A39D689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vAlign w:val="bottom"/>
          </w:tcPr>
          <w:p w14:paraId="67E7EF34" w14:textId="37142231" w:rsidR="00C93532" w:rsidRPr="00C43471" w:rsidRDefault="00CC2087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C208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975,859</w:t>
            </w:r>
          </w:p>
        </w:tc>
        <w:tc>
          <w:tcPr>
            <w:tcW w:w="178" w:type="dxa"/>
            <w:vAlign w:val="bottom"/>
          </w:tcPr>
          <w:p w14:paraId="47D088E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62054FE" w14:textId="66BCDFD7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2,701,409</w:t>
            </w:r>
          </w:p>
        </w:tc>
        <w:tc>
          <w:tcPr>
            <w:tcW w:w="236" w:type="dxa"/>
            <w:vAlign w:val="bottom"/>
          </w:tcPr>
          <w:p w14:paraId="416956A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12E68B1" w14:textId="4DD7DDCE" w:rsidR="00C93532" w:rsidRPr="00C43471" w:rsidRDefault="0052302A" w:rsidP="0052302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2302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499,046</w:t>
            </w:r>
          </w:p>
        </w:tc>
        <w:tc>
          <w:tcPr>
            <w:tcW w:w="181" w:type="dxa"/>
            <w:vAlign w:val="bottom"/>
          </w:tcPr>
          <w:p w14:paraId="6C72F2D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0DBFAB4" w14:textId="375855D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2,244,140</w:t>
            </w:r>
          </w:p>
        </w:tc>
      </w:tr>
      <w:tr w:rsidR="00C93532" w:rsidRPr="00C43471" w14:paraId="7F9F8B6C" w14:textId="77777777" w:rsidTr="0074637A">
        <w:trPr>
          <w:cantSplit/>
          <w:tblHeader/>
        </w:trPr>
        <w:tc>
          <w:tcPr>
            <w:tcW w:w="3634" w:type="dxa"/>
            <w:vAlign w:val="bottom"/>
          </w:tcPr>
          <w:p w14:paraId="0A3FF018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vAlign w:val="bottom"/>
          </w:tcPr>
          <w:p w14:paraId="51EA85C9" w14:textId="6EBDBEB2" w:rsidR="00C93532" w:rsidRPr="00C43471" w:rsidRDefault="00460D95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60D9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5,823,594</w:t>
            </w:r>
          </w:p>
        </w:tc>
        <w:tc>
          <w:tcPr>
            <w:tcW w:w="178" w:type="dxa"/>
            <w:vAlign w:val="bottom"/>
          </w:tcPr>
          <w:p w14:paraId="2D1B4B4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B23EC24" w14:textId="76E42966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6,379,306</w:t>
            </w:r>
          </w:p>
        </w:tc>
        <w:tc>
          <w:tcPr>
            <w:tcW w:w="236" w:type="dxa"/>
            <w:vAlign w:val="bottom"/>
          </w:tcPr>
          <w:p w14:paraId="7C26D287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86780BF" w14:textId="0520DC54" w:rsidR="00C93532" w:rsidRPr="00C43471" w:rsidRDefault="00654842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5484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7,291,053</w:t>
            </w:r>
          </w:p>
        </w:tc>
        <w:tc>
          <w:tcPr>
            <w:tcW w:w="181" w:type="dxa"/>
            <w:vAlign w:val="bottom"/>
          </w:tcPr>
          <w:p w14:paraId="35C31B65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8FEBCD9" w14:textId="52E290A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7,240,707</w:t>
            </w:r>
          </w:p>
        </w:tc>
      </w:tr>
      <w:tr w:rsidR="00AB2C0F" w:rsidRPr="00C43471" w14:paraId="2FBD8116" w14:textId="77777777" w:rsidTr="0074637A">
        <w:trPr>
          <w:cantSplit/>
          <w:tblHeader/>
        </w:trPr>
        <w:tc>
          <w:tcPr>
            <w:tcW w:w="3634" w:type="dxa"/>
            <w:vAlign w:val="bottom"/>
          </w:tcPr>
          <w:p w14:paraId="33F7FF41" w14:textId="21C93630" w:rsidR="00AB2C0F" w:rsidRPr="00C43471" w:rsidRDefault="00E85E0F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5E0F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232" w:type="dxa"/>
            <w:vAlign w:val="bottom"/>
          </w:tcPr>
          <w:p w14:paraId="4C083D73" w14:textId="4EE85A47" w:rsidR="00AB2C0F" w:rsidRPr="005317F1" w:rsidRDefault="00460D95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60D9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11,169</w:t>
            </w:r>
          </w:p>
        </w:tc>
        <w:tc>
          <w:tcPr>
            <w:tcW w:w="178" w:type="dxa"/>
            <w:vAlign w:val="bottom"/>
          </w:tcPr>
          <w:p w14:paraId="732A40A3" w14:textId="77777777" w:rsidR="00AB2C0F" w:rsidRPr="00C43471" w:rsidRDefault="00AB2C0F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6FEA194" w14:textId="29FD57E9" w:rsidR="00AB2C0F" w:rsidRPr="000A50BB" w:rsidRDefault="000A77D3" w:rsidP="000A77D3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89880D" w14:textId="77777777" w:rsidR="00AB2C0F" w:rsidRPr="00C43471" w:rsidRDefault="00AB2C0F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4353A07" w14:textId="484E0263" w:rsidR="00AB2C0F" w:rsidRPr="00770CD0" w:rsidRDefault="002829C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829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11,169</w:t>
            </w:r>
          </w:p>
        </w:tc>
        <w:tc>
          <w:tcPr>
            <w:tcW w:w="181" w:type="dxa"/>
            <w:vAlign w:val="bottom"/>
          </w:tcPr>
          <w:p w14:paraId="3900208B" w14:textId="77777777" w:rsidR="00AB2C0F" w:rsidRPr="00C43471" w:rsidRDefault="00AB2C0F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54ED5407" w14:textId="2E61AD4A" w:rsidR="00AB2C0F" w:rsidRPr="000A50BB" w:rsidRDefault="000A77D3" w:rsidP="000A77D3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93532" w:rsidRPr="00C43471" w14:paraId="527948EE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17F96FAD" w14:textId="4349F759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573E0754" w14:textId="77ED207C" w:rsidR="00C93532" w:rsidRPr="00C43471" w:rsidRDefault="00602E17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02E1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24,479</w:t>
            </w:r>
          </w:p>
        </w:tc>
        <w:tc>
          <w:tcPr>
            <w:tcW w:w="178" w:type="dxa"/>
            <w:vAlign w:val="bottom"/>
          </w:tcPr>
          <w:p w14:paraId="01AC064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7A50D9" w14:textId="0604951D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21,321</w:t>
            </w:r>
          </w:p>
        </w:tc>
        <w:tc>
          <w:tcPr>
            <w:tcW w:w="236" w:type="dxa"/>
            <w:vAlign w:val="bottom"/>
          </w:tcPr>
          <w:p w14:paraId="527C7A5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C6F10FD" w14:textId="1D6C55D2" w:rsidR="00C93532" w:rsidRPr="00C43471" w:rsidRDefault="00770CD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0CD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24,479</w:t>
            </w:r>
          </w:p>
        </w:tc>
        <w:tc>
          <w:tcPr>
            <w:tcW w:w="181" w:type="dxa"/>
            <w:vAlign w:val="bottom"/>
          </w:tcPr>
          <w:p w14:paraId="1BEB6D2A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31C7A107" w14:textId="7723AAB9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21,321</w:t>
            </w:r>
          </w:p>
        </w:tc>
      </w:tr>
      <w:tr w:rsidR="00C93532" w:rsidRPr="00C43471" w14:paraId="2699D1CE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11EFC5EE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688EB6A" w14:textId="6BDF55AC" w:rsidR="00C93532" w:rsidRPr="00C43471" w:rsidRDefault="00FA6799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A67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13,606,513</w:t>
            </w:r>
          </w:p>
        </w:tc>
        <w:tc>
          <w:tcPr>
            <w:tcW w:w="178" w:type="dxa"/>
            <w:vAlign w:val="bottom"/>
          </w:tcPr>
          <w:p w14:paraId="3DBC24F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5E1E672" w14:textId="78D91B8D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11,785,653</w:t>
            </w:r>
          </w:p>
        </w:tc>
        <w:tc>
          <w:tcPr>
            <w:tcW w:w="236" w:type="dxa"/>
            <w:vAlign w:val="bottom"/>
          </w:tcPr>
          <w:p w14:paraId="7652ACC1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CBA665E" w14:textId="2CC705D3" w:rsidR="00C93532" w:rsidRPr="00C43471" w:rsidRDefault="00770CD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0CD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10,827,626</w:t>
            </w:r>
          </w:p>
        </w:tc>
        <w:tc>
          <w:tcPr>
            <w:tcW w:w="181" w:type="dxa"/>
            <w:vAlign w:val="bottom"/>
          </w:tcPr>
          <w:p w14:paraId="75F6008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97F602F" w14:textId="2E59852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10,196,773</w:t>
            </w:r>
          </w:p>
        </w:tc>
      </w:tr>
      <w:tr w:rsidR="00C93532" w:rsidRPr="00C43471" w14:paraId="3D2C8304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76128082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8EFAA" w14:textId="5972F3D3" w:rsidR="00C93532" w:rsidRPr="00C43471" w:rsidRDefault="00DD209E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DD20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20,441,614</w:t>
            </w:r>
          </w:p>
        </w:tc>
        <w:tc>
          <w:tcPr>
            <w:tcW w:w="178" w:type="dxa"/>
            <w:vAlign w:val="bottom"/>
          </w:tcPr>
          <w:p w14:paraId="236F3117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AFB25" w14:textId="3C02DBE5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20,887,689</w:t>
            </w:r>
          </w:p>
        </w:tc>
        <w:tc>
          <w:tcPr>
            <w:tcW w:w="236" w:type="dxa"/>
            <w:vAlign w:val="bottom"/>
          </w:tcPr>
          <w:p w14:paraId="4F41B8B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7610D" w14:textId="337A0058" w:rsidR="00C93532" w:rsidRPr="00C43471" w:rsidRDefault="0039259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925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18,653,373</w:t>
            </w:r>
          </w:p>
        </w:tc>
        <w:tc>
          <w:tcPr>
            <w:tcW w:w="181" w:type="dxa"/>
            <w:vAlign w:val="bottom"/>
          </w:tcPr>
          <w:p w14:paraId="5E33082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3B55EC14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19,702,941</w:t>
            </w:r>
          </w:p>
        </w:tc>
      </w:tr>
      <w:tr w:rsidR="00C93532" w:rsidRPr="00C43471" w14:paraId="555C9B2A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0CA7BEF8" w14:textId="77777777" w:rsidR="00C93532" w:rsidRPr="00C43471" w:rsidRDefault="00C93532" w:rsidP="00C93532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A55F1A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249165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BEAC7F4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05A3A6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863E022" w14:textId="77777777" w:rsidR="00C93532" w:rsidRPr="00C43471" w:rsidRDefault="00C93532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A9A677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804ED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93532" w:rsidRPr="00C43471" w14:paraId="69C52FEE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2135EBB0" w14:textId="1DF37346" w:rsidR="00C93532" w:rsidRPr="00C43471" w:rsidRDefault="00C93532" w:rsidP="00C9353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vAlign w:val="bottom"/>
          </w:tcPr>
          <w:p w14:paraId="2C9F75D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79583A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63AAB1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1B11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8B2F015" w14:textId="77777777" w:rsidR="00C93532" w:rsidRPr="00C43471" w:rsidRDefault="00C93532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3B128B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E742BE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93532" w:rsidRPr="00C43471" w14:paraId="00E96B75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021ADF05" w14:textId="40AD1342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2" w:type="dxa"/>
            <w:vAlign w:val="bottom"/>
          </w:tcPr>
          <w:p w14:paraId="5BEA77A4" w14:textId="003C8A87" w:rsidR="00C93532" w:rsidRPr="00C43471" w:rsidRDefault="00602E17" w:rsidP="004F7C6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02E1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5,743</w:t>
            </w:r>
          </w:p>
        </w:tc>
        <w:tc>
          <w:tcPr>
            <w:tcW w:w="178" w:type="dxa"/>
            <w:vAlign w:val="bottom"/>
          </w:tcPr>
          <w:p w14:paraId="4CFCAA98" w14:textId="77777777" w:rsidR="00C93532" w:rsidRPr="00C43471" w:rsidRDefault="00C93532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142955CC" w14:textId="6FFD9D84" w:rsidR="00C93532" w:rsidRPr="00D73501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5,812</w:t>
            </w:r>
          </w:p>
        </w:tc>
        <w:tc>
          <w:tcPr>
            <w:tcW w:w="236" w:type="dxa"/>
            <w:vAlign w:val="bottom"/>
          </w:tcPr>
          <w:p w14:paraId="10CD3F04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CF73001" w14:textId="2F6C8F18" w:rsidR="00C93532" w:rsidRPr="00C43471" w:rsidRDefault="0085022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502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4,269</w:t>
            </w:r>
          </w:p>
        </w:tc>
        <w:tc>
          <w:tcPr>
            <w:tcW w:w="181" w:type="dxa"/>
            <w:vAlign w:val="bottom"/>
          </w:tcPr>
          <w:p w14:paraId="21F96F01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9244EA1" w14:textId="6A4E9CF8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4,315</w:t>
            </w:r>
          </w:p>
        </w:tc>
      </w:tr>
      <w:tr w:rsidR="00C93532" w:rsidRPr="00C43471" w14:paraId="27300124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4CCCB6B2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vAlign w:val="bottom"/>
          </w:tcPr>
          <w:p w14:paraId="6489A074" w14:textId="2D9B1132" w:rsidR="00C93532" w:rsidRPr="00C43471" w:rsidRDefault="00602E17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DD8186" w14:textId="77777777" w:rsidR="00C93532" w:rsidRPr="00C43471" w:rsidRDefault="00C93532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2BE9D10" w14:textId="6F90C743" w:rsidR="00C93532" w:rsidRPr="00D73501" w:rsidRDefault="00C93532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C4F2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8961517" w14:textId="38FBEA9E" w:rsidR="00C93532" w:rsidRPr="00C43471" w:rsidRDefault="0085022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502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719,866</w:t>
            </w:r>
          </w:p>
        </w:tc>
        <w:tc>
          <w:tcPr>
            <w:tcW w:w="181" w:type="dxa"/>
            <w:vAlign w:val="bottom"/>
          </w:tcPr>
          <w:p w14:paraId="50B3DF7B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F916081" w14:textId="64E8D0E6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720,727</w:t>
            </w:r>
          </w:p>
        </w:tc>
      </w:tr>
      <w:tr w:rsidR="00C93532" w:rsidRPr="00C43471" w14:paraId="14A28A56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3CE04C04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vAlign w:val="bottom"/>
          </w:tcPr>
          <w:p w14:paraId="03D11D28" w14:textId="25B24778" w:rsidR="00C93532" w:rsidRPr="00C43471" w:rsidRDefault="00602E17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02E1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210,706</w:t>
            </w:r>
          </w:p>
        </w:tc>
        <w:tc>
          <w:tcPr>
            <w:tcW w:w="178" w:type="dxa"/>
            <w:vAlign w:val="bottom"/>
          </w:tcPr>
          <w:p w14:paraId="085849FF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E1B7389" w14:textId="20394E5A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238,231</w:t>
            </w:r>
          </w:p>
        </w:tc>
        <w:tc>
          <w:tcPr>
            <w:tcW w:w="236" w:type="dxa"/>
            <w:vAlign w:val="bottom"/>
          </w:tcPr>
          <w:p w14:paraId="3E2C1594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C449B31" w14:textId="5CA3AF87" w:rsidR="00C93532" w:rsidRPr="00C43471" w:rsidRDefault="0085022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502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210,706</w:t>
            </w:r>
          </w:p>
        </w:tc>
        <w:tc>
          <w:tcPr>
            <w:tcW w:w="181" w:type="dxa"/>
            <w:vAlign w:val="bottom"/>
          </w:tcPr>
          <w:p w14:paraId="2F028B2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FA05326" w14:textId="52A2FC98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238,231</w:t>
            </w:r>
          </w:p>
        </w:tc>
      </w:tr>
      <w:tr w:rsidR="00C93532" w:rsidRPr="00C43471" w14:paraId="658CE679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3AA1BB31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6997183F" w14:textId="6A412C11" w:rsidR="00C93532" w:rsidRPr="00C43471" w:rsidRDefault="00602E17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02E1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6,945,564</w:t>
            </w:r>
          </w:p>
        </w:tc>
        <w:tc>
          <w:tcPr>
            <w:tcW w:w="178" w:type="dxa"/>
            <w:vAlign w:val="bottom"/>
          </w:tcPr>
          <w:p w14:paraId="648A13B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023EDE3" w14:textId="517F93A8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6,760,450</w:t>
            </w:r>
          </w:p>
        </w:tc>
        <w:tc>
          <w:tcPr>
            <w:tcW w:w="236" w:type="dxa"/>
            <w:vAlign w:val="bottom"/>
          </w:tcPr>
          <w:p w14:paraId="1D69E81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2F9B744" w14:textId="18CA8FD2" w:rsidR="00C93532" w:rsidRPr="00C43471" w:rsidRDefault="00850220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8502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5,102,216</w:t>
            </w:r>
          </w:p>
        </w:tc>
        <w:tc>
          <w:tcPr>
            <w:tcW w:w="181" w:type="dxa"/>
            <w:vAlign w:val="bottom"/>
          </w:tcPr>
          <w:p w14:paraId="40F8575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23A66F8" w14:textId="51C1226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4,908,950</w:t>
            </w:r>
          </w:p>
        </w:tc>
      </w:tr>
      <w:tr w:rsidR="00C93532" w:rsidRPr="00C43471" w14:paraId="382FBAA3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69729A81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vAlign w:val="bottom"/>
          </w:tcPr>
          <w:p w14:paraId="6C9E2BF0" w14:textId="465507C3" w:rsidR="00C93532" w:rsidRPr="00C43471" w:rsidRDefault="00602E17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02E1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592,047</w:t>
            </w:r>
          </w:p>
        </w:tc>
        <w:tc>
          <w:tcPr>
            <w:tcW w:w="178" w:type="dxa"/>
            <w:vAlign w:val="bottom"/>
          </w:tcPr>
          <w:p w14:paraId="0B0897AB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3AF29CD" w14:textId="26508061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563,451</w:t>
            </w:r>
          </w:p>
        </w:tc>
        <w:tc>
          <w:tcPr>
            <w:tcW w:w="236" w:type="dxa"/>
            <w:vAlign w:val="bottom"/>
          </w:tcPr>
          <w:p w14:paraId="51E37D8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F539F01" w14:textId="4CFACA02" w:rsidR="00C93532" w:rsidRPr="00C43471" w:rsidRDefault="00C70707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70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26,933</w:t>
            </w:r>
          </w:p>
        </w:tc>
        <w:tc>
          <w:tcPr>
            <w:tcW w:w="181" w:type="dxa"/>
            <w:vAlign w:val="bottom"/>
          </w:tcPr>
          <w:p w14:paraId="66079F9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D8310FE" w14:textId="79523C7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25,550</w:t>
            </w:r>
          </w:p>
        </w:tc>
      </w:tr>
      <w:tr w:rsidR="00C70707" w:rsidRPr="00C43471" w14:paraId="19942800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0B234E04" w14:textId="77777777" w:rsidR="00C70707" w:rsidRPr="00C43471" w:rsidRDefault="00C70707" w:rsidP="00C70707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vAlign w:val="bottom"/>
          </w:tcPr>
          <w:p w14:paraId="6474B6B5" w14:textId="6F2E1013" w:rsidR="00C70707" w:rsidRPr="00C43471" w:rsidRDefault="001B6447" w:rsidP="00C7070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B644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55,850</w:t>
            </w:r>
          </w:p>
        </w:tc>
        <w:tc>
          <w:tcPr>
            <w:tcW w:w="178" w:type="dxa"/>
            <w:vAlign w:val="bottom"/>
          </w:tcPr>
          <w:p w14:paraId="6C9233FD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FE162E0" w14:textId="7959D5BD" w:rsidR="00C70707" w:rsidRPr="00D76985" w:rsidRDefault="00C70707" w:rsidP="00C70707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58,092</w:t>
            </w:r>
          </w:p>
        </w:tc>
        <w:tc>
          <w:tcPr>
            <w:tcW w:w="236" w:type="dxa"/>
            <w:vAlign w:val="bottom"/>
          </w:tcPr>
          <w:p w14:paraId="449B0FDB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BBC0E4B" w14:textId="400FD7A6" w:rsidR="00C70707" w:rsidRPr="00C43471" w:rsidRDefault="00C70707" w:rsidP="00C7070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7070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35,414</w:t>
            </w:r>
          </w:p>
        </w:tc>
        <w:tc>
          <w:tcPr>
            <w:tcW w:w="181" w:type="dxa"/>
            <w:vAlign w:val="bottom"/>
          </w:tcPr>
          <w:p w14:paraId="487CFC88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DF0CA77" w14:textId="62E7442D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38,337</w:t>
            </w:r>
          </w:p>
        </w:tc>
      </w:tr>
      <w:tr w:rsidR="00C70707" w:rsidRPr="00C43471" w14:paraId="15EAA9BE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63CF49B6" w14:textId="77777777" w:rsidR="00C70707" w:rsidRPr="00C43471" w:rsidRDefault="00C70707" w:rsidP="00C70707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224BB06C" w14:textId="0FE1551F" w:rsidR="00C70707" w:rsidRPr="00C43471" w:rsidRDefault="001B6447" w:rsidP="00C70707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BBE8E3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794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FE23B82" w14:textId="06699EF6" w:rsidR="00C70707" w:rsidRPr="00C43471" w:rsidRDefault="00C70707" w:rsidP="00C70707">
            <w:pPr>
              <w:pStyle w:val="acctmergecolhdg"/>
              <w:tabs>
                <w:tab w:val="decimal" w:pos="820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11CB6A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6B5452D" w14:textId="3AD0CE1A" w:rsidR="00C70707" w:rsidRPr="00C43471" w:rsidRDefault="00C70707" w:rsidP="00C7070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70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14,965</w:t>
            </w:r>
          </w:p>
        </w:tc>
        <w:tc>
          <w:tcPr>
            <w:tcW w:w="181" w:type="dxa"/>
            <w:vAlign w:val="bottom"/>
          </w:tcPr>
          <w:p w14:paraId="432B9482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9ED0BCD" w14:textId="5D2F582C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16,377</w:t>
            </w:r>
          </w:p>
        </w:tc>
      </w:tr>
      <w:tr w:rsidR="00C70707" w:rsidRPr="00C43471" w14:paraId="74A21184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667E91A6" w14:textId="77777777" w:rsidR="00C70707" w:rsidRPr="00C43471" w:rsidRDefault="00C70707" w:rsidP="00C70707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vAlign w:val="bottom"/>
          </w:tcPr>
          <w:p w14:paraId="20A66CEA" w14:textId="730B3446" w:rsidR="00C70707" w:rsidRPr="00C43471" w:rsidRDefault="001B6447" w:rsidP="00C7070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B644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278,842</w:t>
            </w:r>
          </w:p>
        </w:tc>
        <w:tc>
          <w:tcPr>
            <w:tcW w:w="178" w:type="dxa"/>
            <w:vAlign w:val="bottom"/>
          </w:tcPr>
          <w:p w14:paraId="2BAD1E28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B6AB382" w14:textId="1D03FB0B" w:rsidR="00C70707" w:rsidRPr="00D76985" w:rsidRDefault="00C70707" w:rsidP="00C70707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391,986</w:t>
            </w:r>
          </w:p>
        </w:tc>
        <w:tc>
          <w:tcPr>
            <w:tcW w:w="236" w:type="dxa"/>
            <w:vAlign w:val="bottom"/>
          </w:tcPr>
          <w:p w14:paraId="377546F0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292F2E52" w14:textId="777F8A44" w:rsidR="00C70707" w:rsidRPr="00C43471" w:rsidRDefault="00C70707" w:rsidP="00C7070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70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278,842</w:t>
            </w:r>
          </w:p>
        </w:tc>
        <w:tc>
          <w:tcPr>
            <w:tcW w:w="181" w:type="dxa"/>
            <w:vAlign w:val="bottom"/>
          </w:tcPr>
          <w:p w14:paraId="1210BE0F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757F6C1" w14:textId="7C568A6A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391,986</w:t>
            </w:r>
          </w:p>
        </w:tc>
      </w:tr>
      <w:tr w:rsidR="00C70707" w:rsidRPr="00C43471" w14:paraId="47E845DE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0886F921" w14:textId="77777777" w:rsidR="00C70707" w:rsidRPr="00C43471" w:rsidRDefault="00C70707" w:rsidP="00C70707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D102A59" w14:textId="1110420C" w:rsidR="00C70707" w:rsidRPr="00C43471" w:rsidRDefault="0035604C" w:rsidP="00C7070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5604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69,784</w:t>
            </w:r>
          </w:p>
        </w:tc>
        <w:tc>
          <w:tcPr>
            <w:tcW w:w="178" w:type="dxa"/>
            <w:vAlign w:val="bottom"/>
          </w:tcPr>
          <w:p w14:paraId="30357D7D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1BE022" w14:textId="3CC286E6" w:rsidR="00C70707" w:rsidRPr="00D76985" w:rsidRDefault="00C70707" w:rsidP="00C70707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25,199</w:t>
            </w:r>
          </w:p>
        </w:tc>
        <w:tc>
          <w:tcPr>
            <w:tcW w:w="236" w:type="dxa"/>
            <w:vAlign w:val="bottom"/>
          </w:tcPr>
          <w:p w14:paraId="3B7222E9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4B22514" w14:textId="72E85633" w:rsidR="00C70707" w:rsidRPr="00C43471" w:rsidRDefault="00C70707" w:rsidP="00C7070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70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67,497</w:t>
            </w:r>
          </w:p>
        </w:tc>
        <w:tc>
          <w:tcPr>
            <w:tcW w:w="181" w:type="dxa"/>
            <w:vAlign w:val="bottom"/>
          </w:tcPr>
          <w:p w14:paraId="61454156" w14:textId="77777777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8E86E9D" w14:textId="1F08FD12" w:rsidR="00C70707" w:rsidRPr="00C43471" w:rsidRDefault="00C70707" w:rsidP="00C7070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22,703</w:t>
            </w:r>
          </w:p>
        </w:tc>
      </w:tr>
      <w:tr w:rsidR="00C93532" w:rsidRPr="00C43471" w14:paraId="35E25001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34CD1E68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3D92" w14:textId="62685870" w:rsidR="00C93532" w:rsidRPr="00C43471" w:rsidRDefault="0035604C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5604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8,158,536</w:t>
            </w:r>
          </w:p>
        </w:tc>
        <w:tc>
          <w:tcPr>
            <w:tcW w:w="178" w:type="dxa"/>
            <w:vAlign w:val="bottom"/>
          </w:tcPr>
          <w:p w14:paraId="6F8ACFF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62D0" w14:textId="0DBDFE59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8,043,221</w:t>
            </w:r>
          </w:p>
        </w:tc>
        <w:tc>
          <w:tcPr>
            <w:tcW w:w="236" w:type="dxa"/>
            <w:vAlign w:val="bottom"/>
          </w:tcPr>
          <w:p w14:paraId="48D38E9E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3210E" w14:textId="75C1A93D" w:rsidR="00C93532" w:rsidRPr="00C43471" w:rsidRDefault="00BE504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E5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6,460,708</w:t>
            </w:r>
          </w:p>
        </w:tc>
        <w:tc>
          <w:tcPr>
            <w:tcW w:w="181" w:type="dxa"/>
            <w:vAlign w:val="bottom"/>
          </w:tcPr>
          <w:p w14:paraId="33E8183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36E1590E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6,367,176</w:t>
            </w:r>
          </w:p>
        </w:tc>
      </w:tr>
      <w:tr w:rsidR="00C93532" w:rsidRPr="00C43471" w14:paraId="11D74836" w14:textId="77777777" w:rsidTr="0042337A">
        <w:trPr>
          <w:cantSplit/>
          <w:tblHeader/>
        </w:trPr>
        <w:tc>
          <w:tcPr>
            <w:tcW w:w="3634" w:type="dxa"/>
            <w:vAlign w:val="bottom"/>
          </w:tcPr>
          <w:p w14:paraId="46240A35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876E8" w14:textId="315DE455" w:rsidR="00C93532" w:rsidRPr="00C43471" w:rsidRDefault="00A567F1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A567F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28,600,150</w:t>
            </w:r>
          </w:p>
        </w:tc>
        <w:tc>
          <w:tcPr>
            <w:tcW w:w="178" w:type="dxa"/>
            <w:vAlign w:val="bottom"/>
          </w:tcPr>
          <w:p w14:paraId="2CE6927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C79" w14:textId="4CD3592C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28,930,910</w:t>
            </w:r>
          </w:p>
        </w:tc>
        <w:tc>
          <w:tcPr>
            <w:tcW w:w="236" w:type="dxa"/>
            <w:vAlign w:val="bottom"/>
          </w:tcPr>
          <w:p w14:paraId="548A078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A685" w14:textId="70554C1C" w:rsidR="00C93532" w:rsidRPr="00C43471" w:rsidRDefault="00BE504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BE5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25,114,081</w:t>
            </w:r>
          </w:p>
        </w:tc>
        <w:tc>
          <w:tcPr>
            <w:tcW w:w="181" w:type="dxa"/>
            <w:vAlign w:val="bottom"/>
          </w:tcPr>
          <w:p w14:paraId="3A57212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7E224CC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26,070,117</w:t>
            </w:r>
          </w:p>
        </w:tc>
      </w:tr>
      <w:tr w:rsidR="00644469" w:rsidRPr="00C43471" w14:paraId="3F7A338D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C29321A" w14:textId="77777777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2373BB3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E1ADB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51D255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30B08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1FF02FDD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68F37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150452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103252E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9D34950" w14:textId="77777777" w:rsidR="00644469" w:rsidRDefault="00644469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56CA37E" w14:textId="77777777" w:rsidR="00B275A8" w:rsidRDefault="00B275A8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071D2CC" w14:textId="77777777" w:rsidR="00B275A8" w:rsidRDefault="00B275A8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FB6299B" w14:textId="77777777" w:rsidR="00B275A8" w:rsidRDefault="00B275A8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D6801FF" w14:textId="77777777" w:rsidR="00B275A8" w:rsidRDefault="00B275A8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9725C6" w14:textId="77777777" w:rsidR="00B275A8" w:rsidRDefault="00B275A8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6DC93AEB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2B53ED27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71C06FD8" w14:textId="77777777" w:rsidR="00FC3EF1" w:rsidRDefault="00FC3EF1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69216AEB" w14:textId="77777777" w:rsidR="00FC3EF1" w:rsidRDefault="00FC3EF1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6FB994CC" w14:textId="77777777" w:rsidR="00FC3EF1" w:rsidRDefault="00FC3EF1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3A21C1CC" w14:textId="77777777" w:rsidR="00644469" w:rsidRDefault="00644469" w:rsidP="007B291F">
            <w:pPr>
              <w:pStyle w:val="acctmergecolhdg"/>
              <w:tabs>
                <w:tab w:val="decimal" w:pos="940"/>
              </w:tabs>
              <w:spacing w:line="360" w:lineRule="exact"/>
              <w:ind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19910036" w14:textId="77777777" w:rsidR="007B291F" w:rsidRPr="00C43471" w:rsidRDefault="007B291F" w:rsidP="007B291F">
            <w:pPr>
              <w:pStyle w:val="acctmergecolhdg"/>
              <w:tabs>
                <w:tab w:val="decimal" w:pos="940"/>
              </w:tabs>
              <w:spacing w:line="360" w:lineRule="exact"/>
              <w:ind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C1E4F1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B78DCC6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BA6EF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9410906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04039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80AC4F2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1239EEC6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37F02BB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5047CF14" w14:textId="2B805A34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DE024E7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06F2231E" w14:textId="6FCA11C5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FC0BFA" w:rsidRPr="00C43471" w14:paraId="0012CCFC" w14:textId="77777777">
        <w:trPr>
          <w:cantSplit/>
          <w:tblHeader/>
        </w:trPr>
        <w:tc>
          <w:tcPr>
            <w:tcW w:w="3634" w:type="dxa"/>
          </w:tcPr>
          <w:p w14:paraId="12F10E90" w14:textId="77777777" w:rsidR="00FC0BFA" w:rsidRDefault="00FC0BFA" w:rsidP="00FC0BFA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14:paraId="44C86881" w14:textId="29ECB0F6" w:rsidR="00FC0BFA" w:rsidRPr="003045C1" w:rsidRDefault="00FC0BFA" w:rsidP="00FC0BF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78" w:type="dxa"/>
          </w:tcPr>
          <w:p w14:paraId="575DED8F" w14:textId="77777777" w:rsidR="00FC0BFA" w:rsidRPr="003045C1" w:rsidRDefault="00FC0BFA" w:rsidP="00FC0BF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96F78D7" w14:textId="169103B7" w:rsidR="00FC0BFA" w:rsidRPr="003045C1" w:rsidRDefault="00FC0BFA" w:rsidP="00FC0BF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47BAD8A" w14:textId="77777777" w:rsidR="00FC0BFA" w:rsidRPr="003045C1" w:rsidRDefault="00FC0BFA" w:rsidP="00FC0BF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center"/>
          </w:tcPr>
          <w:p w14:paraId="27BD7461" w14:textId="311FF67B" w:rsidR="00FC0BFA" w:rsidRPr="003045C1" w:rsidRDefault="00FC0BFA" w:rsidP="00FC0BF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81" w:type="dxa"/>
          </w:tcPr>
          <w:p w14:paraId="2A2680A3" w14:textId="77777777" w:rsidR="00FC0BFA" w:rsidRPr="003045C1" w:rsidRDefault="00FC0BFA" w:rsidP="00FC0BFA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221A710" w14:textId="2F89ED9D" w:rsidR="00FC0BFA" w:rsidRPr="003045C1" w:rsidRDefault="00FC0BFA" w:rsidP="00FC0BFA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FC3EF1" w:rsidRPr="00C43471" w14:paraId="1AE58DDF" w14:textId="77777777" w:rsidTr="00FF03D4">
        <w:trPr>
          <w:cantSplit/>
          <w:tblHeader/>
        </w:trPr>
        <w:tc>
          <w:tcPr>
            <w:tcW w:w="3634" w:type="dxa"/>
          </w:tcPr>
          <w:p w14:paraId="171789C4" w14:textId="0EBF7864" w:rsidR="00FC3EF1" w:rsidRDefault="00FC3EF1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7D0CEB28" w14:textId="57064243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73A65E41" w14:textId="77777777" w:rsidR="00FC3EF1" w:rsidRPr="003045C1" w:rsidRDefault="00FC3EF1" w:rsidP="00FC3EF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07AE636" w14:textId="0B9ADCF6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15DE9689" w14:textId="77777777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741D559" w14:textId="6BE7A3C5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53A2670F" w14:textId="77777777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8589F57" w14:textId="1EB0F002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44469" w:rsidRPr="00C43471" w14:paraId="2BC81C4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68D15F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06454DD8" w14:textId="627C9DA1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0896F8CC" w14:textId="77777777" w:rsidTr="004B35B2">
        <w:trPr>
          <w:cantSplit/>
          <w:trHeight w:val="577"/>
          <w:tblHeader/>
        </w:trPr>
        <w:tc>
          <w:tcPr>
            <w:tcW w:w="3634" w:type="dxa"/>
            <w:vAlign w:val="bottom"/>
          </w:tcPr>
          <w:p w14:paraId="14EA97BA" w14:textId="7CF4B18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vAlign w:val="bottom"/>
          </w:tcPr>
          <w:p w14:paraId="06CB6C1A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FED765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F9A0F2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39C9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0DA1B0D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A4C9A4B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C7D72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1CC38A4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22D371F8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vAlign w:val="bottom"/>
          </w:tcPr>
          <w:p w14:paraId="24C7F1FD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9B47E9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12276AE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FE48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25ED76C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B7B35E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FDFE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223496" w:rsidRPr="00C43471" w14:paraId="220990C2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2955B3EB" w14:textId="6F6D261A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vAlign w:val="bottom"/>
          </w:tcPr>
          <w:p w14:paraId="57E40AA6" w14:textId="11CADB89" w:rsidR="00223496" w:rsidRPr="00C43471" w:rsidRDefault="00026C75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26C7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591,877</w:t>
            </w:r>
          </w:p>
        </w:tc>
        <w:tc>
          <w:tcPr>
            <w:tcW w:w="178" w:type="dxa"/>
            <w:vAlign w:val="bottom"/>
          </w:tcPr>
          <w:p w14:paraId="627958B2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44C8F0F" w14:textId="314B35CB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266,733</w:t>
            </w:r>
          </w:p>
        </w:tc>
        <w:tc>
          <w:tcPr>
            <w:tcW w:w="236" w:type="dxa"/>
            <w:vAlign w:val="bottom"/>
          </w:tcPr>
          <w:p w14:paraId="68192FF4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5186FF" w14:textId="16A0BD4F" w:rsidR="00223496" w:rsidRPr="00C43471" w:rsidRDefault="004A033F" w:rsidP="00223496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B4B8EF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B276990" w14:textId="5EE12B52" w:rsidR="00223496" w:rsidRPr="00C43471" w:rsidRDefault="00223496" w:rsidP="00223496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23496" w:rsidRPr="00C43471" w14:paraId="0A7DCE98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52A5C21F" w14:textId="77777777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vAlign w:val="bottom"/>
          </w:tcPr>
          <w:p w14:paraId="3C14FCB3" w14:textId="6040E5EB" w:rsidR="00223496" w:rsidRPr="00C43471" w:rsidRDefault="00FF627B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F627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5,579,894</w:t>
            </w:r>
          </w:p>
        </w:tc>
        <w:tc>
          <w:tcPr>
            <w:tcW w:w="178" w:type="dxa"/>
            <w:vAlign w:val="bottom"/>
          </w:tcPr>
          <w:p w14:paraId="0C2F25EA" w14:textId="77777777" w:rsidR="00223496" w:rsidRPr="00C43471" w:rsidRDefault="00223496" w:rsidP="00223496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7CE2F0B" w14:textId="2D5B6A90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6,032,119</w:t>
            </w:r>
          </w:p>
        </w:tc>
        <w:tc>
          <w:tcPr>
            <w:tcW w:w="236" w:type="dxa"/>
            <w:vAlign w:val="bottom"/>
          </w:tcPr>
          <w:p w14:paraId="0BEF72D8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C1584A2" w14:textId="56626ACE" w:rsidR="00223496" w:rsidRPr="00C43471" w:rsidRDefault="00C53E59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53E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6,321,908</w:t>
            </w:r>
          </w:p>
        </w:tc>
        <w:tc>
          <w:tcPr>
            <w:tcW w:w="181" w:type="dxa"/>
            <w:vAlign w:val="bottom"/>
          </w:tcPr>
          <w:p w14:paraId="608E3595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AAA8359" w14:textId="7F47CD1D" w:rsidR="00223496" w:rsidRPr="00C43471" w:rsidRDefault="00223496" w:rsidP="00223496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7,030,231</w:t>
            </w:r>
          </w:p>
        </w:tc>
      </w:tr>
      <w:tr w:rsidR="00223496" w:rsidRPr="00C43471" w14:paraId="07418253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176B47DB" w14:textId="77777777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vAlign w:val="bottom"/>
          </w:tcPr>
          <w:p w14:paraId="09B05D9A" w14:textId="77777777" w:rsidR="00223496" w:rsidRPr="00C43471" w:rsidRDefault="00223496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038388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7D9E726" w14:textId="77777777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D18AEA" w14:textId="77777777" w:rsidR="00223496" w:rsidRPr="00C43471" w:rsidRDefault="00223496" w:rsidP="00223496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FCAD759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3B44ED8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223496" w:rsidRPr="00C43471" w14:paraId="26F9AD57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7731530F" w14:textId="77777777" w:rsidR="00223496" w:rsidRPr="00C43471" w:rsidRDefault="00223496" w:rsidP="00223496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vAlign w:val="bottom"/>
          </w:tcPr>
          <w:p w14:paraId="3A4C6D65" w14:textId="252E8F06" w:rsidR="00223496" w:rsidRPr="00C43471" w:rsidRDefault="005F3174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F317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7,783</w:t>
            </w:r>
          </w:p>
        </w:tc>
        <w:tc>
          <w:tcPr>
            <w:tcW w:w="178" w:type="dxa"/>
            <w:vAlign w:val="bottom"/>
          </w:tcPr>
          <w:p w14:paraId="210D9AC7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1F78B07" w14:textId="2713EA89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8,651</w:t>
            </w:r>
          </w:p>
        </w:tc>
        <w:tc>
          <w:tcPr>
            <w:tcW w:w="236" w:type="dxa"/>
            <w:vAlign w:val="bottom"/>
          </w:tcPr>
          <w:p w14:paraId="309D5101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E395574" w14:textId="452929A2" w:rsidR="00223496" w:rsidRPr="00C43471" w:rsidRDefault="00C53E59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53E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6,957</w:t>
            </w:r>
          </w:p>
        </w:tc>
        <w:tc>
          <w:tcPr>
            <w:tcW w:w="181" w:type="dxa"/>
            <w:vAlign w:val="bottom"/>
          </w:tcPr>
          <w:p w14:paraId="188FFE90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7258F5C" w14:textId="0094DA0F" w:rsidR="00223496" w:rsidRPr="00C43471" w:rsidRDefault="00223496" w:rsidP="00223496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7,826</w:t>
            </w:r>
          </w:p>
        </w:tc>
      </w:tr>
      <w:tr w:rsidR="00223496" w:rsidRPr="00C43471" w14:paraId="38D6FACF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7E33DE13" w14:textId="3FB500B1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D30D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232" w:type="dxa"/>
            <w:vAlign w:val="bottom"/>
          </w:tcPr>
          <w:p w14:paraId="26DB75F7" w14:textId="77777777" w:rsidR="00223496" w:rsidRPr="0074029E" w:rsidRDefault="00223496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495055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39BB149" w14:textId="77777777" w:rsidR="00223496" w:rsidRPr="00E36E38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ED0047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D309DEC" w14:textId="77777777" w:rsidR="00223496" w:rsidRPr="00B8412B" w:rsidRDefault="00223496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2769EF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C17D1C2" w14:textId="77777777" w:rsidR="00223496" w:rsidRPr="00E36E38" w:rsidRDefault="00223496" w:rsidP="00223496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223496" w:rsidRPr="00C43471" w14:paraId="32976EB9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308C25D5" w14:textId="3C98DD36" w:rsidR="00223496" w:rsidRPr="00C43471" w:rsidRDefault="00223496" w:rsidP="00223496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FFF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0B942690" w14:textId="723AD65E" w:rsidR="00223496" w:rsidRPr="00793E2B" w:rsidRDefault="00CB19EE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B19E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178" w:type="dxa"/>
            <w:vAlign w:val="bottom"/>
          </w:tcPr>
          <w:p w14:paraId="4D980F0B" w14:textId="77777777" w:rsidR="00223496" w:rsidRPr="00A2388B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D8603B1" w14:textId="4219438A" w:rsidR="00223496" w:rsidRPr="00A2388B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236" w:type="dxa"/>
            <w:vAlign w:val="bottom"/>
          </w:tcPr>
          <w:p w14:paraId="79489050" w14:textId="77777777" w:rsidR="00223496" w:rsidRPr="00A2388B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FD5464B" w14:textId="2344B924" w:rsidR="00223496" w:rsidRPr="00A2388B" w:rsidRDefault="004A033F" w:rsidP="00223496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F6A78D" w14:textId="77777777" w:rsidR="00223496" w:rsidRPr="00A2388B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886B341" w14:textId="697E2320" w:rsidR="00223496" w:rsidRPr="00A2388B" w:rsidRDefault="00223496" w:rsidP="00223496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23496" w:rsidRPr="00C43471" w14:paraId="0E80936A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08B990E6" w14:textId="17FA6C30" w:rsidR="00223496" w:rsidRPr="00C43471" w:rsidRDefault="00223496" w:rsidP="0022349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vAlign w:val="bottom"/>
          </w:tcPr>
          <w:p w14:paraId="51F87EA0" w14:textId="2EB37383" w:rsidR="00223496" w:rsidRPr="00C43471" w:rsidRDefault="005F3174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F317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451EAD5F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4EDE8E8" w14:textId="5E40E0B2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F8515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35,150</w:t>
            </w:r>
          </w:p>
        </w:tc>
        <w:tc>
          <w:tcPr>
            <w:tcW w:w="236" w:type="dxa"/>
            <w:vAlign w:val="bottom"/>
          </w:tcPr>
          <w:p w14:paraId="760CEC7C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8D959F0" w14:textId="1E7F59B2" w:rsidR="00223496" w:rsidRPr="00C43471" w:rsidRDefault="004A033F" w:rsidP="00223496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5C46FE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01C734F" w14:textId="27166CE0" w:rsidR="00223496" w:rsidRPr="00C43471" w:rsidRDefault="00223496" w:rsidP="00223496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23496" w:rsidRPr="00C43471" w14:paraId="3B787A39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75A40AC4" w14:textId="77777777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96D" w14:textId="20C1BF44" w:rsidR="00223496" w:rsidRPr="00C43471" w:rsidRDefault="00FF627B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F627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6,299,654</w:t>
            </w:r>
          </w:p>
        </w:tc>
        <w:tc>
          <w:tcPr>
            <w:tcW w:w="178" w:type="dxa"/>
            <w:vAlign w:val="bottom"/>
          </w:tcPr>
          <w:p w14:paraId="33FC56C4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7192" w14:textId="79F8E527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8E5C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6,462,653</w:t>
            </w:r>
          </w:p>
        </w:tc>
        <w:tc>
          <w:tcPr>
            <w:tcW w:w="236" w:type="dxa"/>
            <w:vAlign w:val="bottom"/>
          </w:tcPr>
          <w:p w14:paraId="03A6DC1D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6F191" w14:textId="386F5CB7" w:rsidR="00223496" w:rsidRPr="00C43471" w:rsidRDefault="004A033F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A033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6,328,865</w:t>
            </w:r>
          </w:p>
        </w:tc>
        <w:tc>
          <w:tcPr>
            <w:tcW w:w="181" w:type="dxa"/>
            <w:vAlign w:val="bottom"/>
          </w:tcPr>
          <w:p w14:paraId="297E27E3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225BA20C" w:rsidR="00223496" w:rsidRPr="00C43471" w:rsidRDefault="00223496" w:rsidP="00223496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7,038,057</w:t>
            </w:r>
          </w:p>
        </w:tc>
      </w:tr>
      <w:tr w:rsidR="00644469" w:rsidRPr="00C43471" w14:paraId="042B58AB" w14:textId="77777777" w:rsidTr="000169FF">
        <w:trPr>
          <w:cantSplit/>
          <w:trHeight w:val="550"/>
          <w:tblHeader/>
        </w:trPr>
        <w:tc>
          <w:tcPr>
            <w:tcW w:w="3634" w:type="dxa"/>
            <w:vAlign w:val="bottom"/>
          </w:tcPr>
          <w:p w14:paraId="69E7D67A" w14:textId="4CE72CE0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vAlign w:val="bottom"/>
          </w:tcPr>
          <w:p w14:paraId="7E1BF0A4" w14:textId="7777777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EBBA1E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E4FD22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E50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CACB82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20B6C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7110CF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153E5A" w:rsidRPr="00C43471" w14:paraId="5342BB90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13473FDF" w14:textId="77777777" w:rsidR="00153E5A" w:rsidRPr="00C43471" w:rsidRDefault="00153E5A" w:rsidP="00153E5A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2F6A144C" w14:textId="70293196" w:rsidR="00153E5A" w:rsidRPr="00C43471" w:rsidRDefault="0034014A" w:rsidP="00153E5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4014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116,099</w:t>
            </w:r>
          </w:p>
        </w:tc>
        <w:tc>
          <w:tcPr>
            <w:tcW w:w="178" w:type="dxa"/>
            <w:vAlign w:val="bottom"/>
          </w:tcPr>
          <w:p w14:paraId="139969A0" w14:textId="77777777" w:rsidR="00153E5A" w:rsidRPr="00C43471" w:rsidRDefault="00153E5A" w:rsidP="00153E5A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F75D392" w14:textId="2C3D4EEB" w:rsidR="00153E5A" w:rsidRPr="00D76985" w:rsidRDefault="00153E5A" w:rsidP="00153E5A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23147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110,879</w:t>
            </w:r>
          </w:p>
        </w:tc>
        <w:tc>
          <w:tcPr>
            <w:tcW w:w="236" w:type="dxa"/>
            <w:vAlign w:val="bottom"/>
          </w:tcPr>
          <w:p w14:paraId="66428DEF" w14:textId="77777777" w:rsidR="00153E5A" w:rsidRPr="00C43471" w:rsidRDefault="00153E5A" w:rsidP="00153E5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24BFA72" w14:textId="729098D3" w:rsidR="00153E5A" w:rsidRPr="00C43471" w:rsidRDefault="00153E5A" w:rsidP="00153E5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26B7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21,049</w:t>
            </w:r>
          </w:p>
        </w:tc>
        <w:tc>
          <w:tcPr>
            <w:tcW w:w="181" w:type="dxa"/>
            <w:vAlign w:val="bottom"/>
          </w:tcPr>
          <w:p w14:paraId="57D39B1D" w14:textId="77777777" w:rsidR="00153E5A" w:rsidRPr="00C43471" w:rsidRDefault="00153E5A" w:rsidP="00153E5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BF28E1C" w14:textId="7EC77DB9" w:rsidR="00153E5A" w:rsidRPr="00C43471" w:rsidRDefault="00153E5A" w:rsidP="00153E5A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20,003</w:t>
            </w:r>
          </w:p>
        </w:tc>
      </w:tr>
      <w:tr w:rsidR="00E34B7F" w:rsidRPr="00C43471" w14:paraId="293D1243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52FE8207" w14:textId="1021DBCF" w:rsidR="00E34B7F" w:rsidRPr="00C43471" w:rsidRDefault="00E34B7F" w:rsidP="00E34B7F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  <w:vAlign w:val="bottom"/>
          </w:tcPr>
          <w:p w14:paraId="08CF2555" w14:textId="74DD4370" w:rsidR="00E34B7F" w:rsidRPr="00ED35ED" w:rsidRDefault="00CB19EE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B19E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900,000</w:t>
            </w:r>
          </w:p>
        </w:tc>
        <w:tc>
          <w:tcPr>
            <w:tcW w:w="178" w:type="dxa"/>
            <w:vAlign w:val="bottom"/>
          </w:tcPr>
          <w:p w14:paraId="0DD7D8BE" w14:textId="77777777" w:rsidR="00E34B7F" w:rsidRPr="00C43471" w:rsidRDefault="00E34B7F" w:rsidP="00E34B7F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CA2A09B" w14:textId="0A94051A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960,000</w:t>
            </w:r>
          </w:p>
        </w:tc>
        <w:tc>
          <w:tcPr>
            <w:tcW w:w="236" w:type="dxa"/>
            <w:vAlign w:val="bottom"/>
          </w:tcPr>
          <w:p w14:paraId="75F81AE5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A2CB30F" w14:textId="32D76842" w:rsidR="00E34B7F" w:rsidRPr="00B90FC6" w:rsidRDefault="007164AE" w:rsidP="00E34B7F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DE27A2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8A33BE1" w14:textId="462F22A2" w:rsidR="00E34B7F" w:rsidRPr="00C43471" w:rsidRDefault="00E34B7F" w:rsidP="00E34B7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34B7F" w:rsidRPr="00C43471" w14:paraId="4D047620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422252A9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39CA04F2" w14:textId="30A1C13A" w:rsidR="00E34B7F" w:rsidRPr="00C43471" w:rsidRDefault="0034014A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4014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23,061</w:t>
            </w:r>
          </w:p>
        </w:tc>
        <w:tc>
          <w:tcPr>
            <w:tcW w:w="178" w:type="dxa"/>
            <w:vAlign w:val="bottom"/>
          </w:tcPr>
          <w:p w14:paraId="162C92CE" w14:textId="77777777" w:rsidR="00E34B7F" w:rsidRPr="00C43471" w:rsidRDefault="00E34B7F" w:rsidP="00E34B7F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708A8F9" w14:textId="6B947ED3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22,428</w:t>
            </w:r>
          </w:p>
        </w:tc>
        <w:tc>
          <w:tcPr>
            <w:tcW w:w="236" w:type="dxa"/>
            <w:vAlign w:val="bottom"/>
          </w:tcPr>
          <w:p w14:paraId="324744E1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32A3F35" w14:textId="0CC77D94" w:rsidR="00E34B7F" w:rsidRPr="00C43471" w:rsidRDefault="007164AE" w:rsidP="00E34B7F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C7BB6E" w14:textId="77777777" w:rsidR="00E34B7F" w:rsidRPr="00C43471" w:rsidRDefault="00E34B7F" w:rsidP="00E34B7F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76E4973" w14:textId="19508795" w:rsidR="00E34B7F" w:rsidRPr="00C43471" w:rsidRDefault="00E34B7F" w:rsidP="00E34B7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34B7F" w:rsidRPr="00C43471" w14:paraId="0BD7D6A1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3F34900D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vAlign w:val="bottom"/>
          </w:tcPr>
          <w:p w14:paraId="5E87282D" w14:textId="3DD4BF47" w:rsidR="00E34B7F" w:rsidRPr="00C43471" w:rsidRDefault="00E34B7F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1D1DF1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21266FE" w14:textId="77777777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830D76" w14:textId="77777777" w:rsidR="00E34B7F" w:rsidRPr="00C43471" w:rsidRDefault="00E34B7F" w:rsidP="00E34B7F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A8211C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90B26B0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E34B7F" w:rsidRPr="00C43471" w14:paraId="4CDE1121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725183CD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vAlign w:val="bottom"/>
          </w:tcPr>
          <w:p w14:paraId="3C3A3AD8" w14:textId="1583C59D" w:rsidR="00E34B7F" w:rsidRPr="00C43471" w:rsidRDefault="00087093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8709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158,812</w:t>
            </w:r>
          </w:p>
        </w:tc>
        <w:tc>
          <w:tcPr>
            <w:tcW w:w="178" w:type="dxa"/>
            <w:vAlign w:val="bottom"/>
          </w:tcPr>
          <w:p w14:paraId="20F0558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F0EB6F9" w14:textId="3AD25053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158,206</w:t>
            </w:r>
          </w:p>
        </w:tc>
        <w:tc>
          <w:tcPr>
            <w:tcW w:w="236" w:type="dxa"/>
            <w:vAlign w:val="bottom"/>
          </w:tcPr>
          <w:p w14:paraId="328E4380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C06590" w14:textId="41D87E45" w:rsidR="00E34B7F" w:rsidRPr="00C43471" w:rsidRDefault="00826B76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26B7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158,812</w:t>
            </w:r>
          </w:p>
        </w:tc>
        <w:tc>
          <w:tcPr>
            <w:tcW w:w="181" w:type="dxa"/>
            <w:vAlign w:val="bottom"/>
          </w:tcPr>
          <w:p w14:paraId="6E04F38A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EFFF81B" w14:textId="416E13BB" w:rsidR="00E34B7F" w:rsidRPr="00C43471" w:rsidRDefault="00E34B7F" w:rsidP="00E34B7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158,206</w:t>
            </w:r>
          </w:p>
        </w:tc>
      </w:tr>
      <w:tr w:rsidR="00E34B7F" w:rsidRPr="00C43471" w14:paraId="04102A7F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7E43F959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10C1CDC9" w14:textId="46D9F215" w:rsidR="00E34B7F" w:rsidRPr="00C43471" w:rsidRDefault="00087093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8709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178,420</w:t>
            </w:r>
          </w:p>
        </w:tc>
        <w:tc>
          <w:tcPr>
            <w:tcW w:w="178" w:type="dxa"/>
            <w:vAlign w:val="bottom"/>
          </w:tcPr>
          <w:p w14:paraId="760054A2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BBC909" w14:textId="31605ABE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197,</w:t>
            </w:r>
            <w:r w:rsidRPr="008E5CE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236" w:type="dxa"/>
            <w:vAlign w:val="bottom"/>
          </w:tcPr>
          <w:p w14:paraId="101C0D41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3525D2" w14:textId="0F5F810B" w:rsidR="00E34B7F" w:rsidRPr="00C43471" w:rsidRDefault="007164AE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164A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178,420</w:t>
            </w:r>
          </w:p>
        </w:tc>
        <w:tc>
          <w:tcPr>
            <w:tcW w:w="181" w:type="dxa"/>
            <w:vAlign w:val="bottom"/>
          </w:tcPr>
          <w:p w14:paraId="54F8AD66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321002A" w14:textId="36F7B40B" w:rsidR="00E34B7F" w:rsidRPr="00C43471" w:rsidRDefault="00E34B7F" w:rsidP="00E34B7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186,842</w:t>
            </w:r>
          </w:p>
        </w:tc>
      </w:tr>
      <w:tr w:rsidR="00E34B7F" w:rsidRPr="00C43471" w14:paraId="4CC0A345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7B3AF870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EAA2" w14:textId="5AD70DE5" w:rsidR="00E34B7F" w:rsidRPr="00C43471" w:rsidRDefault="005A278D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278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1,376,39</w:t>
            </w:r>
            <w:r w:rsidR="004969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348B0BC3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F198C" w14:textId="5885F5A7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1,448,</w:t>
            </w:r>
            <w:r w:rsidRPr="008E5C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36" w:type="dxa"/>
            <w:vAlign w:val="bottom"/>
          </w:tcPr>
          <w:p w14:paraId="5693E44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A5304" w14:textId="263A8208" w:rsidR="00E34B7F" w:rsidRPr="00C43471" w:rsidRDefault="007164AE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164A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358,281</w:t>
            </w:r>
          </w:p>
        </w:tc>
        <w:tc>
          <w:tcPr>
            <w:tcW w:w="181" w:type="dxa"/>
            <w:vAlign w:val="bottom"/>
          </w:tcPr>
          <w:p w14:paraId="5B3F694A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57C2CBEF" w:rsidR="00E34B7F" w:rsidRPr="00C43471" w:rsidRDefault="00E34B7F" w:rsidP="00E34B7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365,051</w:t>
            </w:r>
          </w:p>
        </w:tc>
      </w:tr>
      <w:tr w:rsidR="00E34B7F" w:rsidRPr="00C43471" w14:paraId="2A37F3CC" w14:textId="77777777" w:rsidTr="000169FF">
        <w:trPr>
          <w:cantSplit/>
          <w:tblHeader/>
        </w:trPr>
        <w:tc>
          <w:tcPr>
            <w:tcW w:w="3634" w:type="dxa"/>
            <w:vAlign w:val="bottom"/>
          </w:tcPr>
          <w:p w14:paraId="15446AC1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03C09" w14:textId="630A3C76" w:rsidR="00E34B7F" w:rsidRPr="00C43471" w:rsidRDefault="00FF627B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FF627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7,676,046</w:t>
            </w:r>
          </w:p>
        </w:tc>
        <w:tc>
          <w:tcPr>
            <w:tcW w:w="178" w:type="dxa"/>
            <w:vAlign w:val="bottom"/>
          </w:tcPr>
          <w:p w14:paraId="75CC21DF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6AEA" w14:textId="262DDE36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F3A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7,911,501</w:t>
            </w:r>
          </w:p>
        </w:tc>
        <w:tc>
          <w:tcPr>
            <w:tcW w:w="236" w:type="dxa"/>
            <w:vAlign w:val="bottom"/>
          </w:tcPr>
          <w:p w14:paraId="2FDE5313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BEFD" w14:textId="5BADBA78" w:rsidR="00E34B7F" w:rsidRPr="00C43471" w:rsidRDefault="007164AE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164A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6,687,146</w:t>
            </w:r>
          </w:p>
        </w:tc>
        <w:tc>
          <w:tcPr>
            <w:tcW w:w="181" w:type="dxa"/>
            <w:vAlign w:val="bottom"/>
          </w:tcPr>
          <w:p w14:paraId="661CEDD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671663AB" w:rsidR="00E34B7F" w:rsidRPr="00C43471" w:rsidRDefault="00E34B7F" w:rsidP="00E34B7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7,403,108</w:t>
            </w:r>
          </w:p>
        </w:tc>
      </w:tr>
      <w:tr w:rsidR="00644469" w:rsidRPr="00C43471" w14:paraId="2989B3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65A750E9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BC84AA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286F44E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368F8CA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ACCE6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018DA27F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41B841C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0165DA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DAA80FC" w14:textId="77777777" w:rsidR="0031062D" w:rsidRDefault="0031062D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B834AE8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ED66E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B1CCD6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1B25DB2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2C121A7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34A8A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38111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F3EC0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B2B89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55F34FE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080D575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3472E738" w14:textId="77777777" w:rsidTr="007C4131">
        <w:trPr>
          <w:cantSplit/>
          <w:trHeight w:val="389"/>
          <w:tblHeader/>
        </w:trPr>
        <w:tc>
          <w:tcPr>
            <w:tcW w:w="3634" w:type="dxa"/>
            <w:vAlign w:val="bottom"/>
          </w:tcPr>
          <w:p w14:paraId="5FB30CBE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3"/>
          </w:tcPr>
          <w:p w14:paraId="45285AF8" w14:textId="466D7DAA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836B050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5E03020F" w14:textId="717AC489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26FE" w:rsidRPr="00C43471" w14:paraId="23F5380D" w14:textId="77777777" w:rsidTr="007C4131">
        <w:trPr>
          <w:cantSplit/>
          <w:trHeight w:val="362"/>
          <w:tblHeader/>
        </w:trPr>
        <w:tc>
          <w:tcPr>
            <w:tcW w:w="3634" w:type="dxa"/>
          </w:tcPr>
          <w:p w14:paraId="1652068F" w14:textId="77777777" w:rsidR="00A426FE" w:rsidRPr="00C43471" w:rsidRDefault="00A426FE" w:rsidP="00A426FE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63D26527" w14:textId="28E60971" w:rsidR="00A426FE" w:rsidRPr="00FD3BCF" w:rsidRDefault="00A426FE" w:rsidP="00A426FE">
            <w:pPr>
              <w:pStyle w:val="acctmergecolhdg"/>
              <w:spacing w:line="276" w:lineRule="auto"/>
              <w:ind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78" w:type="dxa"/>
          </w:tcPr>
          <w:p w14:paraId="197F74C5" w14:textId="77777777" w:rsidR="00A426FE" w:rsidRPr="00C43471" w:rsidRDefault="00A426FE" w:rsidP="00A426FE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9AF56BF" w14:textId="76102AB1" w:rsidR="00A426FE" w:rsidRPr="00FD3BCF" w:rsidRDefault="00A426FE" w:rsidP="00A426FE">
            <w:pPr>
              <w:pStyle w:val="acctmergecolhdg"/>
              <w:spacing w:line="276" w:lineRule="auto"/>
              <w:ind w:left="-72" w:right="-7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69FCB87" w14:textId="77777777" w:rsidR="00A426FE" w:rsidRPr="00C43471" w:rsidRDefault="00A426FE" w:rsidP="00A426FE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1B4FFAB3" w14:textId="59B286D7" w:rsidR="00A426FE" w:rsidRPr="00FD3BCF" w:rsidRDefault="00A426FE" w:rsidP="00A426FE">
            <w:pPr>
              <w:pStyle w:val="acctmergecolhdg"/>
              <w:spacing w:line="276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</w:t>
            </w:r>
            <w:r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181" w:type="dxa"/>
          </w:tcPr>
          <w:p w14:paraId="665153C8" w14:textId="77777777" w:rsidR="00A426FE" w:rsidRPr="00C43471" w:rsidRDefault="00A426FE" w:rsidP="00A426FE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90806AE" w14:textId="56F32A97" w:rsidR="00A426FE" w:rsidRPr="00FD3BCF" w:rsidRDefault="00A426FE" w:rsidP="00A426FE">
            <w:pPr>
              <w:pStyle w:val="acctmergecolhdg"/>
              <w:spacing w:line="276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30823" w:rsidRPr="00C43471" w14:paraId="0F13902D" w14:textId="77777777" w:rsidTr="007C4131">
        <w:trPr>
          <w:cantSplit/>
          <w:trHeight w:val="317"/>
          <w:tblHeader/>
        </w:trPr>
        <w:tc>
          <w:tcPr>
            <w:tcW w:w="3634" w:type="dxa"/>
          </w:tcPr>
          <w:p w14:paraId="386F92EF" w14:textId="1F365AD3" w:rsidR="00830823" w:rsidRPr="00C43471" w:rsidRDefault="00830823" w:rsidP="00830823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2B64BD5B" w14:textId="5D429CC1" w:rsidR="00830823" w:rsidRPr="00FD3BCF" w:rsidRDefault="00830823" w:rsidP="00F12A57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52C1206D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05E3AB" w14:textId="7B27E05D" w:rsidR="00830823" w:rsidRPr="00FD3BCF" w:rsidRDefault="00830823" w:rsidP="00F12A57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3AFBEA71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5DCA4A" w14:textId="361BCEF9" w:rsidR="00830823" w:rsidRPr="00FD3BCF" w:rsidRDefault="00830823" w:rsidP="00F12A57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42265F89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52BDEEA" w14:textId="1F8182F0" w:rsidR="00830823" w:rsidRPr="00FD3BCF" w:rsidRDefault="00830823" w:rsidP="00F12A57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44469" w:rsidRPr="00C43471" w14:paraId="55BAF3D6" w14:textId="77777777" w:rsidTr="007C4131">
        <w:trPr>
          <w:cantSplit/>
          <w:trHeight w:val="290"/>
          <w:tblHeader/>
        </w:trPr>
        <w:tc>
          <w:tcPr>
            <w:tcW w:w="3634" w:type="dxa"/>
            <w:vAlign w:val="bottom"/>
          </w:tcPr>
          <w:p w14:paraId="67FFF718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</w:tcPr>
          <w:p w14:paraId="53C55E2E" w14:textId="2CC1C36C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38E4F4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24E8BBF2" w14:textId="4C0A3F6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vAlign w:val="bottom"/>
          </w:tcPr>
          <w:p w14:paraId="0F7EE964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CC56D4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42BD104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FE63A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D424919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2FB23D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79ACE3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2A24964F" w14:textId="77777777" w:rsidTr="00F93AF2">
        <w:trPr>
          <w:cantSplit/>
          <w:tblHeader/>
        </w:trPr>
        <w:tc>
          <w:tcPr>
            <w:tcW w:w="3634" w:type="dxa"/>
            <w:vAlign w:val="bottom"/>
          </w:tcPr>
          <w:p w14:paraId="4285F13A" w14:textId="07BB0516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vAlign w:val="bottom"/>
          </w:tcPr>
          <w:p w14:paraId="27842686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3C69E1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AC007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BD2B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EEE9FE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3782A9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407CBDC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185709" w:rsidRPr="00C43471" w14:paraId="0B16E713" w14:textId="77777777" w:rsidTr="00BD792E">
        <w:trPr>
          <w:cantSplit/>
          <w:tblHeader/>
        </w:trPr>
        <w:tc>
          <w:tcPr>
            <w:tcW w:w="3634" w:type="dxa"/>
            <w:vAlign w:val="bottom"/>
          </w:tcPr>
          <w:p w14:paraId="58A710F1" w14:textId="3611ACD2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1C41C8E4" w14:textId="03059073" w:rsidR="00185709" w:rsidRPr="00C43471" w:rsidRDefault="00581CBB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1C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22C4966A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ACB3433" w14:textId="6A799EDF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109E849D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C5226B8" w14:textId="7A57406E" w:rsidR="00185709" w:rsidRPr="00C43471" w:rsidRDefault="00863D54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3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6A436B6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44D3C41A" w14:textId="1044DF62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185709" w:rsidRPr="00C43471" w14:paraId="0FB645D5" w14:textId="77777777" w:rsidTr="00BD792E">
        <w:trPr>
          <w:cantSplit/>
          <w:tblHeader/>
        </w:trPr>
        <w:tc>
          <w:tcPr>
            <w:tcW w:w="3634" w:type="dxa"/>
            <w:vAlign w:val="bottom"/>
          </w:tcPr>
          <w:p w14:paraId="08AB7E46" w14:textId="2CBA249F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vAlign w:val="bottom"/>
          </w:tcPr>
          <w:p w14:paraId="36180A03" w14:textId="72CB9A16" w:rsidR="00185709" w:rsidRPr="00C43471" w:rsidRDefault="00581CBB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1C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5344F2F9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172A2B27" w14:textId="211CDD81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47C631D6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972C133" w14:textId="77EA4413" w:rsidR="00185709" w:rsidRPr="00C43471" w:rsidRDefault="00863D54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3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26A8EED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CFA0C4A" w14:textId="07507D93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185709" w:rsidRPr="00C43471" w14:paraId="3C652745" w14:textId="77777777" w:rsidTr="00BD792E">
        <w:trPr>
          <w:cantSplit/>
          <w:tblHeader/>
        </w:trPr>
        <w:tc>
          <w:tcPr>
            <w:tcW w:w="3634" w:type="dxa"/>
            <w:vAlign w:val="bottom"/>
          </w:tcPr>
          <w:p w14:paraId="5EA1B2C6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vAlign w:val="bottom"/>
          </w:tcPr>
          <w:p w14:paraId="7C54512F" w14:textId="4DBB3C53" w:rsidR="00185709" w:rsidRPr="00C43471" w:rsidRDefault="00BB3972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B397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  <w:vAlign w:val="bottom"/>
          </w:tcPr>
          <w:p w14:paraId="49BB708F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6D9FAC9" w14:textId="6A51B62B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236" w:type="dxa"/>
            <w:vAlign w:val="bottom"/>
          </w:tcPr>
          <w:p w14:paraId="6376CCE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F9EC81A" w14:textId="49FDE28E" w:rsidR="00185709" w:rsidRPr="00C43471" w:rsidRDefault="00863D54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3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vAlign w:val="bottom"/>
          </w:tcPr>
          <w:p w14:paraId="696F6AA7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25B875E" w14:textId="0D75AE4F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185709" w:rsidRPr="00C43471" w14:paraId="66CBACDE" w14:textId="77777777" w:rsidTr="00BD792E">
        <w:trPr>
          <w:cantSplit/>
          <w:tblHeader/>
        </w:trPr>
        <w:tc>
          <w:tcPr>
            <w:tcW w:w="3634" w:type="dxa"/>
            <w:vAlign w:val="bottom"/>
          </w:tcPr>
          <w:p w14:paraId="0FA0614E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vAlign w:val="bottom"/>
          </w:tcPr>
          <w:p w14:paraId="16C19BA5" w14:textId="77777777" w:rsidR="00185709" w:rsidRPr="00C43471" w:rsidRDefault="00185709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7CC629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79CAD5BA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641A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4C23C20" w14:textId="77777777" w:rsidR="00185709" w:rsidRPr="00C43471" w:rsidRDefault="00185709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896CF8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5263BA9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185709" w:rsidRPr="00C43471" w14:paraId="1C7C8F97" w14:textId="77777777" w:rsidTr="00BD792E">
        <w:trPr>
          <w:cantSplit/>
          <w:tblHeader/>
        </w:trPr>
        <w:tc>
          <w:tcPr>
            <w:tcW w:w="3634" w:type="dxa"/>
            <w:vAlign w:val="bottom"/>
          </w:tcPr>
          <w:p w14:paraId="2EB39EC2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vAlign w:val="bottom"/>
          </w:tcPr>
          <w:p w14:paraId="3BDE57B6" w14:textId="77777777" w:rsidR="00185709" w:rsidRPr="00E7378D" w:rsidRDefault="00185709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D7B5C9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7D65C399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0DADC8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D0AC65" w14:textId="77777777" w:rsidR="00185709" w:rsidRPr="00C43471" w:rsidRDefault="00185709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F72774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1555ED48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185709" w:rsidRPr="00C43471" w14:paraId="6539BD3E" w14:textId="77777777" w:rsidTr="003E2A3B">
        <w:trPr>
          <w:cantSplit/>
          <w:tblHeader/>
        </w:trPr>
        <w:tc>
          <w:tcPr>
            <w:tcW w:w="3634" w:type="dxa"/>
            <w:vAlign w:val="bottom"/>
          </w:tcPr>
          <w:p w14:paraId="719D62AD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vAlign w:val="bottom"/>
          </w:tcPr>
          <w:p w14:paraId="3DDF8A59" w14:textId="71D70613" w:rsidR="00185709" w:rsidRPr="00E7378D" w:rsidRDefault="001A15AC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A15A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vAlign w:val="bottom"/>
          </w:tcPr>
          <w:p w14:paraId="43CB49C7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DA4223" w14:textId="6B43666D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236" w:type="dxa"/>
            <w:vAlign w:val="bottom"/>
          </w:tcPr>
          <w:p w14:paraId="182839A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A391FC0" w14:textId="0666C216" w:rsidR="00185709" w:rsidRPr="00C43471" w:rsidRDefault="00863D54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3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vAlign w:val="bottom"/>
          </w:tcPr>
          <w:p w14:paraId="5C83DF4A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A1A1238" w14:textId="5C0A9361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185709" w:rsidRPr="00C43471" w14:paraId="26301E5F" w14:textId="77777777" w:rsidTr="00F800C6">
        <w:trPr>
          <w:cantSplit/>
          <w:tblHeader/>
        </w:trPr>
        <w:tc>
          <w:tcPr>
            <w:tcW w:w="3634" w:type="dxa"/>
            <w:vAlign w:val="bottom"/>
          </w:tcPr>
          <w:p w14:paraId="731DD7A0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vAlign w:val="bottom"/>
          </w:tcPr>
          <w:p w14:paraId="5AE608BD" w14:textId="4D60545B" w:rsidR="00185709" w:rsidRPr="00E7378D" w:rsidRDefault="008D3C58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D3C5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17,662,519</w:t>
            </w:r>
          </w:p>
        </w:tc>
        <w:tc>
          <w:tcPr>
            <w:tcW w:w="178" w:type="dxa"/>
            <w:vAlign w:val="bottom"/>
          </w:tcPr>
          <w:p w14:paraId="45EA1EFD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B3B211" w14:textId="612C5DEE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E51C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17,968,697</w:t>
            </w:r>
          </w:p>
        </w:tc>
        <w:tc>
          <w:tcPr>
            <w:tcW w:w="236" w:type="dxa"/>
            <w:vAlign w:val="bottom"/>
          </w:tcPr>
          <w:p w14:paraId="25C30E12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6FF7E7D" w14:textId="46E378D7" w:rsidR="00185709" w:rsidRPr="00C43471" w:rsidRDefault="00863D54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3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16,633,005</w:t>
            </w:r>
          </w:p>
        </w:tc>
        <w:tc>
          <w:tcPr>
            <w:tcW w:w="181" w:type="dxa"/>
            <w:vAlign w:val="bottom"/>
          </w:tcPr>
          <w:p w14:paraId="52A452D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050B8669" w14:textId="4906FF35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16,873,079</w:t>
            </w:r>
          </w:p>
        </w:tc>
      </w:tr>
      <w:tr w:rsidR="00185709" w:rsidRPr="00C43471" w14:paraId="2FDE3011" w14:textId="77777777" w:rsidTr="00F800C6">
        <w:trPr>
          <w:cantSplit/>
          <w:tblHeader/>
        </w:trPr>
        <w:tc>
          <w:tcPr>
            <w:tcW w:w="3634" w:type="dxa"/>
            <w:vAlign w:val="bottom"/>
          </w:tcPr>
          <w:p w14:paraId="1F09ED25" w14:textId="7E987CBF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DB549E" w14:textId="0072BEE5" w:rsidR="00185709" w:rsidRPr="00E7378D" w:rsidRDefault="004570E4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570E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800,387</w:t>
            </w:r>
          </w:p>
        </w:tc>
        <w:tc>
          <w:tcPr>
            <w:tcW w:w="178" w:type="dxa"/>
            <w:vAlign w:val="bottom"/>
          </w:tcPr>
          <w:p w14:paraId="2B4A29BC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72FE032" w14:textId="1EE8337C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D54B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613,445</w:t>
            </w:r>
          </w:p>
        </w:tc>
        <w:tc>
          <w:tcPr>
            <w:tcW w:w="236" w:type="dxa"/>
            <w:vAlign w:val="bottom"/>
          </w:tcPr>
          <w:p w14:paraId="62B8C24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5019E51" w14:textId="33B0B5BD" w:rsidR="00185709" w:rsidRPr="00C43471" w:rsidRDefault="00421D4D" w:rsidP="0018570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A236DAF" w14:textId="77777777" w:rsidR="00185709" w:rsidRPr="00C43471" w:rsidRDefault="00185709" w:rsidP="00185709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C338767" w14:textId="499E1F19" w:rsidR="00185709" w:rsidRPr="00C43471" w:rsidRDefault="00185709" w:rsidP="0018570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85709" w:rsidRPr="00C43471" w14:paraId="4896A8DC" w14:textId="77777777" w:rsidTr="00F800C6">
        <w:trPr>
          <w:cantSplit/>
          <w:tblHeader/>
        </w:trPr>
        <w:tc>
          <w:tcPr>
            <w:tcW w:w="3634" w:type="dxa"/>
            <w:vAlign w:val="bottom"/>
          </w:tcPr>
          <w:p w14:paraId="79E6D81C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7FDA581" w14:textId="76825162" w:rsidR="00185709" w:rsidRPr="00E7378D" w:rsidRDefault="000C50FC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C50F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20,256,836</w:t>
            </w:r>
          </w:p>
        </w:tc>
        <w:tc>
          <w:tcPr>
            <w:tcW w:w="178" w:type="dxa"/>
            <w:vAlign w:val="bottom"/>
          </w:tcPr>
          <w:p w14:paraId="48C31F1A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08D0F1A" w14:textId="594797CC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D54B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20,376,072</w:t>
            </w:r>
          </w:p>
        </w:tc>
        <w:tc>
          <w:tcPr>
            <w:tcW w:w="236" w:type="dxa"/>
            <w:vAlign w:val="bottom"/>
          </w:tcPr>
          <w:p w14:paraId="3E89061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9BAF87F" w14:textId="45BC76CD" w:rsidR="00185709" w:rsidRPr="00C43471" w:rsidRDefault="00421D4D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421D4D">
              <w:rPr>
                <w:rFonts w:asciiTheme="minorBidi" w:hAnsiTheme="minorBidi" w:cstheme="minorBidi"/>
                <w:sz w:val="28"/>
                <w:szCs w:val="28"/>
              </w:rPr>
              <w:t>18,426,935</w:t>
            </w:r>
          </w:p>
        </w:tc>
        <w:tc>
          <w:tcPr>
            <w:tcW w:w="181" w:type="dxa"/>
            <w:vAlign w:val="bottom"/>
          </w:tcPr>
          <w:p w14:paraId="04DBED2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426339C" w14:textId="1152441A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18,667,009</w:t>
            </w:r>
          </w:p>
        </w:tc>
      </w:tr>
      <w:tr w:rsidR="00185709" w:rsidRPr="00C43471" w14:paraId="384C5FEA" w14:textId="77777777" w:rsidTr="003E2A3B">
        <w:trPr>
          <w:cantSplit/>
          <w:tblHeader/>
        </w:trPr>
        <w:tc>
          <w:tcPr>
            <w:tcW w:w="3634" w:type="dxa"/>
            <w:vAlign w:val="bottom"/>
          </w:tcPr>
          <w:p w14:paraId="56D8DACF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84F1DB3" w14:textId="036796AF" w:rsidR="00185709" w:rsidRPr="00C43471" w:rsidRDefault="000963EE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963E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667,268</w:t>
            </w:r>
          </w:p>
        </w:tc>
        <w:tc>
          <w:tcPr>
            <w:tcW w:w="178" w:type="dxa"/>
            <w:vAlign w:val="bottom"/>
          </w:tcPr>
          <w:p w14:paraId="6E334872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6F373F" w14:textId="0C8EBBA7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3858D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643,337</w:t>
            </w:r>
          </w:p>
        </w:tc>
        <w:tc>
          <w:tcPr>
            <w:tcW w:w="236" w:type="dxa"/>
            <w:vAlign w:val="bottom"/>
          </w:tcPr>
          <w:p w14:paraId="05A75337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302AF6" w14:textId="7415019E" w:rsidR="00185709" w:rsidRPr="00C43471" w:rsidRDefault="00421D4D" w:rsidP="0018570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ED123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2E14CCF" w14:textId="76EF1E49" w:rsidR="00185709" w:rsidRPr="00C43471" w:rsidRDefault="00185709" w:rsidP="0018570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85709" w:rsidRPr="00C43471" w14:paraId="18E99E5A" w14:textId="77777777" w:rsidTr="003E2A3B">
        <w:trPr>
          <w:cantSplit/>
          <w:tblHeader/>
        </w:trPr>
        <w:tc>
          <w:tcPr>
            <w:tcW w:w="3634" w:type="dxa"/>
            <w:vAlign w:val="bottom"/>
          </w:tcPr>
          <w:p w14:paraId="65086F1E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CD4F" w14:textId="727486E4" w:rsidR="00185709" w:rsidRPr="00C43471" w:rsidRDefault="000C50FC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C50F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20,924,104</w:t>
            </w:r>
          </w:p>
        </w:tc>
        <w:tc>
          <w:tcPr>
            <w:tcW w:w="178" w:type="dxa"/>
            <w:vAlign w:val="bottom"/>
          </w:tcPr>
          <w:p w14:paraId="6720096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3C49" w14:textId="55909EF0" w:rsidR="00185709" w:rsidRPr="00D76985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3858D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21,019,409</w:t>
            </w:r>
          </w:p>
        </w:tc>
        <w:tc>
          <w:tcPr>
            <w:tcW w:w="236" w:type="dxa"/>
            <w:vAlign w:val="bottom"/>
          </w:tcPr>
          <w:p w14:paraId="70B6992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D744F" w14:textId="790C9DF7" w:rsidR="00185709" w:rsidRPr="00C43471" w:rsidRDefault="00421D4D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421D4D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18,426,935</w:t>
            </w:r>
          </w:p>
        </w:tc>
        <w:tc>
          <w:tcPr>
            <w:tcW w:w="181" w:type="dxa"/>
            <w:vAlign w:val="bottom"/>
          </w:tcPr>
          <w:p w14:paraId="0D03D52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4B7C5EAE" w:rsidR="00185709" w:rsidRPr="00BB62F2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18,667,009</w:t>
            </w:r>
          </w:p>
        </w:tc>
      </w:tr>
      <w:tr w:rsidR="00185709" w:rsidRPr="00C43471" w14:paraId="1E078B35" w14:textId="77777777" w:rsidTr="003E2A3B">
        <w:trPr>
          <w:cantSplit/>
          <w:tblHeader/>
        </w:trPr>
        <w:tc>
          <w:tcPr>
            <w:tcW w:w="3634" w:type="dxa"/>
            <w:vAlign w:val="bottom"/>
          </w:tcPr>
          <w:p w14:paraId="556CB3EB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F1450" w14:textId="05E1A1A5" w:rsidR="00185709" w:rsidRPr="00C43471" w:rsidRDefault="009432B6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9432B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28,600,150</w:t>
            </w:r>
          </w:p>
        </w:tc>
        <w:tc>
          <w:tcPr>
            <w:tcW w:w="178" w:type="dxa"/>
            <w:vAlign w:val="bottom"/>
          </w:tcPr>
          <w:p w14:paraId="7CFB2803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EAF5" w14:textId="0EAEA87B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28,930,910</w:t>
            </w:r>
          </w:p>
        </w:tc>
        <w:tc>
          <w:tcPr>
            <w:tcW w:w="236" w:type="dxa"/>
            <w:vAlign w:val="bottom"/>
          </w:tcPr>
          <w:p w14:paraId="51549A2F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BED78" w14:textId="05FCDF7D" w:rsidR="00185709" w:rsidRPr="00C43471" w:rsidRDefault="00421D4D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21D4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25,114,081</w:t>
            </w:r>
          </w:p>
        </w:tc>
        <w:tc>
          <w:tcPr>
            <w:tcW w:w="181" w:type="dxa"/>
            <w:vAlign w:val="bottom"/>
          </w:tcPr>
          <w:p w14:paraId="1FC1D9C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78ABBD09" w:rsidR="00185709" w:rsidRPr="00C43471" w:rsidRDefault="00185709" w:rsidP="0018570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26,070,117</w:t>
            </w:r>
          </w:p>
        </w:tc>
      </w:tr>
    </w:tbl>
    <w:p w14:paraId="16E514C2" w14:textId="6B9CC7C9" w:rsidR="00CB5AD3" w:rsidRPr="002A152C" w:rsidRDefault="006F7945" w:rsidP="002A152C">
      <w:r>
        <w:br w:type="page"/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CB5AD3" w:rsidRPr="00C43471" w14:paraId="1CECEBFE" w14:textId="77777777">
        <w:trPr>
          <w:trHeight w:val="385"/>
          <w:tblHeader/>
        </w:trPr>
        <w:tc>
          <w:tcPr>
            <w:tcW w:w="3597" w:type="dxa"/>
          </w:tcPr>
          <w:p w14:paraId="345C103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4AE67212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5B2F03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B5939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564324B5" w14:textId="77777777">
        <w:trPr>
          <w:trHeight w:val="385"/>
          <w:tblHeader/>
        </w:trPr>
        <w:tc>
          <w:tcPr>
            <w:tcW w:w="3597" w:type="dxa"/>
          </w:tcPr>
          <w:p w14:paraId="48262FB6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013B0C" w14:textId="32FC8F84" w:rsidR="00CB5AD3" w:rsidRPr="00D47B7A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2A152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F72DA3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="00F72DA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CB5AD3" w:rsidRPr="00C43471" w14:paraId="6CEDD2AD" w14:textId="77777777">
        <w:trPr>
          <w:trHeight w:val="385"/>
          <w:tblHeader/>
        </w:trPr>
        <w:tc>
          <w:tcPr>
            <w:tcW w:w="3597" w:type="dxa"/>
          </w:tcPr>
          <w:p w14:paraId="68E41C9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2293807" w14:textId="24A638D1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10DD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2572B59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526E81F" w14:textId="4424FCEF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570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0A3D197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7AC7016" w14:textId="08C9C210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570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0D54DAEE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B5F9543" w14:textId="4526F87A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570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CB5AD3" w:rsidRPr="00C43471" w14:paraId="28DE1CE9" w14:textId="77777777">
        <w:trPr>
          <w:trHeight w:val="399"/>
          <w:tblHeader/>
        </w:trPr>
        <w:tc>
          <w:tcPr>
            <w:tcW w:w="3597" w:type="dxa"/>
          </w:tcPr>
          <w:p w14:paraId="7AB81E8C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0478C9B0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4E3A0B5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C07E4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05D2CB8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D751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96E3D40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07F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094FB13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70BB2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5C8AA4D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5793" w:rsidRPr="00C43471" w14:paraId="40D15792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23D2BBE3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667EC9C8" w14:textId="7B2B984B" w:rsidR="00C95793" w:rsidRPr="00694003" w:rsidRDefault="007421FE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7421F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5,694,501</w:t>
            </w:r>
          </w:p>
        </w:tc>
        <w:tc>
          <w:tcPr>
            <w:tcW w:w="236" w:type="dxa"/>
            <w:vAlign w:val="bottom"/>
          </w:tcPr>
          <w:p w14:paraId="290FE116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13AE441" w14:textId="6BBABB97" w:rsidR="00C95793" w:rsidRPr="00D76985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552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5,791,232</w:t>
            </w:r>
          </w:p>
        </w:tc>
        <w:tc>
          <w:tcPr>
            <w:tcW w:w="236" w:type="dxa"/>
            <w:vAlign w:val="bottom"/>
          </w:tcPr>
          <w:p w14:paraId="2B537498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BACC309" w14:textId="569D50A7" w:rsidR="00C95793" w:rsidRPr="0088224B" w:rsidRDefault="007C339F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7C33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5,679,755</w:t>
            </w:r>
          </w:p>
        </w:tc>
        <w:tc>
          <w:tcPr>
            <w:tcW w:w="243" w:type="dxa"/>
            <w:vAlign w:val="bottom"/>
          </w:tcPr>
          <w:p w14:paraId="6DC3059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DBB2D9A" w14:textId="686AA0EB" w:rsidR="00C95793" w:rsidRPr="00CD74B3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5B0A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5,739,965</w:t>
            </w:r>
          </w:p>
        </w:tc>
      </w:tr>
      <w:tr w:rsidR="00C95793" w:rsidRPr="00C43471" w14:paraId="39CE5005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A1941C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75FE0D11" w14:textId="11951DE3" w:rsidR="00C95793" w:rsidRPr="004D60BB" w:rsidRDefault="00BB545F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BB545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176,934</w:t>
            </w:r>
          </w:p>
        </w:tc>
        <w:tc>
          <w:tcPr>
            <w:tcW w:w="236" w:type="dxa"/>
            <w:vAlign w:val="bottom"/>
          </w:tcPr>
          <w:p w14:paraId="2E483CD6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452BABB" w14:textId="366A4E71" w:rsidR="00C95793" w:rsidRPr="00D76985" w:rsidRDefault="00C95793" w:rsidP="00C95793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D25B5F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5081145" w14:textId="21600C92" w:rsidR="00C95793" w:rsidRPr="004D60BB" w:rsidRDefault="007C339F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33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176,934</w:t>
            </w:r>
          </w:p>
        </w:tc>
        <w:tc>
          <w:tcPr>
            <w:tcW w:w="243" w:type="dxa"/>
            <w:vAlign w:val="bottom"/>
          </w:tcPr>
          <w:p w14:paraId="018B6208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B3C77D7" w14:textId="3308295C" w:rsidR="00C95793" w:rsidRPr="00CD74B3" w:rsidRDefault="00C95793" w:rsidP="00C9579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95793" w:rsidRPr="00C43471" w14:paraId="69D79638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2893F2D5" w14:textId="1ED1F394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4ED790CC" w14:textId="3A32C0CD" w:rsidR="00C95793" w:rsidRPr="00764E9B" w:rsidRDefault="00BB545F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BB545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20,635</w:t>
            </w:r>
          </w:p>
        </w:tc>
        <w:tc>
          <w:tcPr>
            <w:tcW w:w="236" w:type="dxa"/>
            <w:vAlign w:val="bottom"/>
          </w:tcPr>
          <w:p w14:paraId="3EDABD86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8A5883B" w14:textId="480E5EE1" w:rsidR="00C95793" w:rsidRPr="004D60BB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B7076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42,292</w:t>
            </w:r>
          </w:p>
        </w:tc>
        <w:tc>
          <w:tcPr>
            <w:tcW w:w="236" w:type="dxa"/>
            <w:vAlign w:val="bottom"/>
          </w:tcPr>
          <w:p w14:paraId="3168355F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5D4539C" w14:textId="19D4B307" w:rsidR="00C95793" w:rsidRPr="00764E9B" w:rsidRDefault="007C339F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33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12,236</w:t>
            </w:r>
          </w:p>
        </w:tc>
        <w:tc>
          <w:tcPr>
            <w:tcW w:w="243" w:type="dxa"/>
            <w:vAlign w:val="bottom"/>
          </w:tcPr>
          <w:p w14:paraId="3D982FD5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26FE602" w14:textId="124DB5EF" w:rsidR="00C95793" w:rsidRPr="004D60BB" w:rsidRDefault="00C95793" w:rsidP="008E54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B0A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35,486</w:t>
            </w:r>
          </w:p>
        </w:tc>
      </w:tr>
      <w:tr w:rsidR="00C95793" w:rsidRPr="00C43471" w14:paraId="553BA9A9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64CBC2F" w14:textId="44BFCB6A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vAlign w:val="bottom"/>
          </w:tcPr>
          <w:p w14:paraId="48DC0022" w14:textId="553BEF00" w:rsidR="00C95793" w:rsidRPr="0085522B" w:rsidRDefault="00C75A82" w:rsidP="00C95793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FE06DF" w14:textId="77777777" w:rsidR="00C95793" w:rsidRPr="00617C67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E5A6FC7" w14:textId="3524BBBB" w:rsidR="00C95793" w:rsidRPr="004D60BB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7076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20,300</w:t>
            </w:r>
          </w:p>
        </w:tc>
        <w:tc>
          <w:tcPr>
            <w:tcW w:w="236" w:type="dxa"/>
            <w:vAlign w:val="bottom"/>
          </w:tcPr>
          <w:p w14:paraId="2E7F0C2C" w14:textId="77777777" w:rsidR="00C95793" w:rsidRPr="001355CF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B02B685" w14:textId="0C4259FA" w:rsidR="00C95793" w:rsidRPr="004D60BB" w:rsidRDefault="007C339F" w:rsidP="00C9579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220F18C" w14:textId="77777777" w:rsidR="00C95793" w:rsidRPr="001355CF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14DF4A8C" w14:textId="7A8F4EA3" w:rsidR="00C95793" w:rsidRPr="003404E7" w:rsidRDefault="00C95793" w:rsidP="00C9579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95793" w:rsidRPr="00C43471" w14:paraId="103AB76D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75E9AC4D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3F099" w14:textId="318C2712" w:rsidR="00C95793" w:rsidRPr="00DE46CF" w:rsidRDefault="007710D9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10D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5,892,070</w:t>
            </w:r>
          </w:p>
        </w:tc>
        <w:tc>
          <w:tcPr>
            <w:tcW w:w="236" w:type="dxa"/>
            <w:vAlign w:val="bottom"/>
          </w:tcPr>
          <w:p w14:paraId="00B1E358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5E91" w14:textId="675F4F76" w:rsidR="00C95793" w:rsidRPr="00141D7C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5,853,824</w:t>
            </w:r>
          </w:p>
        </w:tc>
        <w:tc>
          <w:tcPr>
            <w:tcW w:w="236" w:type="dxa"/>
            <w:vAlign w:val="bottom"/>
          </w:tcPr>
          <w:p w14:paraId="0917B1FA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385D4" w14:textId="1C26817D" w:rsidR="00C95793" w:rsidRPr="004D60BB" w:rsidRDefault="007C339F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C339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5,868,925</w:t>
            </w:r>
          </w:p>
        </w:tc>
        <w:tc>
          <w:tcPr>
            <w:tcW w:w="243" w:type="dxa"/>
            <w:vAlign w:val="bottom"/>
          </w:tcPr>
          <w:p w14:paraId="21021732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09255" w14:textId="3F5F6D39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B0A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5,775,451</w:t>
            </w:r>
          </w:p>
        </w:tc>
      </w:tr>
      <w:tr w:rsidR="00C95793" w:rsidRPr="00C43471" w14:paraId="10EDBDBE" w14:textId="77777777" w:rsidTr="0000499C">
        <w:trPr>
          <w:trHeight w:val="218"/>
          <w:tblHeader/>
        </w:trPr>
        <w:tc>
          <w:tcPr>
            <w:tcW w:w="3597" w:type="dxa"/>
            <w:vAlign w:val="bottom"/>
          </w:tcPr>
          <w:p w14:paraId="379B7D55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6323EA36" w14:textId="77777777" w:rsidR="00C95793" w:rsidRPr="004D60BB" w:rsidRDefault="00C95793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D0CA1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23A75BA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C31027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14F68C2" w14:textId="77777777" w:rsidR="00C95793" w:rsidRPr="004D60BB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E72BAF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27C2D97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5793" w:rsidRPr="00C43471" w14:paraId="65EB9E33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B94EB3B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6B10FBAA" w14:textId="6A9D52ED" w:rsidR="00C95793" w:rsidRPr="00DE46CF" w:rsidRDefault="009B26B7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B26B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3,807,808</w:t>
            </w:r>
          </w:p>
        </w:tc>
        <w:tc>
          <w:tcPr>
            <w:tcW w:w="236" w:type="dxa"/>
            <w:vAlign w:val="bottom"/>
          </w:tcPr>
          <w:p w14:paraId="0593A2A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BD441FB" w14:textId="78C1FBF4" w:rsidR="00C95793" w:rsidRPr="00C43471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3,743,529</w:t>
            </w:r>
          </w:p>
        </w:tc>
        <w:tc>
          <w:tcPr>
            <w:tcW w:w="236" w:type="dxa"/>
            <w:vAlign w:val="bottom"/>
          </w:tcPr>
          <w:p w14:paraId="68F3F513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20DD143" w14:textId="746B49B8" w:rsidR="00C95793" w:rsidRPr="004D60BB" w:rsidRDefault="00154F20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4F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3,922,978</w:t>
            </w:r>
          </w:p>
        </w:tc>
        <w:tc>
          <w:tcPr>
            <w:tcW w:w="243" w:type="dxa"/>
            <w:vAlign w:val="bottom"/>
          </w:tcPr>
          <w:p w14:paraId="1721DEBE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96AEBFA" w14:textId="245EB57A" w:rsidR="00C95793" w:rsidRPr="00CD74B3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D23D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3,885,769</w:t>
            </w:r>
          </w:p>
        </w:tc>
      </w:tr>
      <w:tr w:rsidR="0013112F" w:rsidRPr="00C43471" w14:paraId="2B75576D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B20F634" w14:textId="77777777" w:rsidR="0013112F" w:rsidRPr="00C43471" w:rsidRDefault="0013112F" w:rsidP="001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5A91DD0A" w14:textId="1FABE88E" w:rsidR="0013112F" w:rsidRPr="004D60BB" w:rsidRDefault="00FF3F84" w:rsidP="001311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FF3F8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56,611</w:t>
            </w:r>
          </w:p>
        </w:tc>
        <w:tc>
          <w:tcPr>
            <w:tcW w:w="236" w:type="dxa"/>
            <w:vAlign w:val="bottom"/>
          </w:tcPr>
          <w:p w14:paraId="28D9B2A8" w14:textId="77777777" w:rsidR="0013112F" w:rsidRPr="00C43471" w:rsidRDefault="0013112F" w:rsidP="001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2A7B1B2" w14:textId="216B2764" w:rsidR="0013112F" w:rsidRPr="00C43471" w:rsidRDefault="0013112F" w:rsidP="0013112F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58CB43" w14:textId="77777777" w:rsidR="0013112F" w:rsidRPr="00C43471" w:rsidRDefault="0013112F" w:rsidP="001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77A9BC4" w14:textId="26929208" w:rsidR="0013112F" w:rsidRPr="004D60BB" w:rsidRDefault="001528D5" w:rsidP="000D1F1C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28D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56,611</w:t>
            </w:r>
          </w:p>
        </w:tc>
        <w:tc>
          <w:tcPr>
            <w:tcW w:w="243" w:type="dxa"/>
            <w:vAlign w:val="bottom"/>
          </w:tcPr>
          <w:p w14:paraId="05B65A31" w14:textId="77777777" w:rsidR="0013112F" w:rsidRPr="00C43471" w:rsidRDefault="0013112F" w:rsidP="001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FAEAED1" w14:textId="16AB2D41" w:rsidR="0013112F" w:rsidRPr="00CD74B3" w:rsidRDefault="0013112F" w:rsidP="0013112F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54F20" w:rsidRPr="00C43471" w14:paraId="6D7E2779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FA7BFB9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7172EEDA" w14:textId="77EF7128" w:rsidR="00154F20" w:rsidRPr="00DE46CF" w:rsidRDefault="00FF3F84" w:rsidP="00154F2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F3F8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700,930</w:t>
            </w:r>
          </w:p>
        </w:tc>
        <w:tc>
          <w:tcPr>
            <w:tcW w:w="236" w:type="dxa"/>
            <w:vAlign w:val="bottom"/>
          </w:tcPr>
          <w:p w14:paraId="61420872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D4AE2F1" w14:textId="07764515" w:rsidR="00154F20" w:rsidRPr="00C43471" w:rsidRDefault="00154F20" w:rsidP="00154F2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588,033</w:t>
            </w:r>
          </w:p>
        </w:tc>
        <w:tc>
          <w:tcPr>
            <w:tcW w:w="236" w:type="dxa"/>
            <w:vAlign w:val="bottom"/>
          </w:tcPr>
          <w:p w14:paraId="7CF1161B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EA12DA" w14:textId="0BADF84A" w:rsidR="00154F20" w:rsidRPr="004D60BB" w:rsidRDefault="00C95B3C" w:rsidP="00154F2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95B3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702,343</w:t>
            </w:r>
          </w:p>
        </w:tc>
        <w:tc>
          <w:tcPr>
            <w:tcW w:w="243" w:type="dxa"/>
            <w:vAlign w:val="bottom"/>
          </w:tcPr>
          <w:p w14:paraId="79E21793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1AF4F32" w14:textId="085FF1BA" w:rsidR="00154F20" w:rsidRPr="00CD74B3" w:rsidRDefault="00154F20" w:rsidP="00154F2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D23D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590,335</w:t>
            </w:r>
          </w:p>
        </w:tc>
      </w:tr>
      <w:tr w:rsidR="00154F20" w:rsidRPr="00C43471" w14:paraId="0BAD638B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BBD45F8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4731FC0E" w14:textId="4BF6F8C0" w:rsidR="00154F20" w:rsidRPr="00DE46CF" w:rsidRDefault="00FF3F84" w:rsidP="00154F2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F3F8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421,04</w:t>
            </w:r>
            <w:r w:rsidR="00DB26B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39F916E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B9B1BD3" w14:textId="719F41EF" w:rsidR="00154F20" w:rsidRPr="00C43471" w:rsidRDefault="00154F20" w:rsidP="00154F2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370,523</w:t>
            </w:r>
          </w:p>
        </w:tc>
        <w:tc>
          <w:tcPr>
            <w:tcW w:w="236" w:type="dxa"/>
            <w:vAlign w:val="bottom"/>
          </w:tcPr>
          <w:p w14:paraId="088758F4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B6C4050" w14:textId="7605554C" w:rsidR="00154F20" w:rsidRPr="004D60BB" w:rsidRDefault="00C95B3C" w:rsidP="00154F2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95B3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317,091</w:t>
            </w:r>
          </w:p>
        </w:tc>
        <w:tc>
          <w:tcPr>
            <w:tcW w:w="243" w:type="dxa"/>
            <w:vAlign w:val="bottom"/>
          </w:tcPr>
          <w:p w14:paraId="12EC1555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5FB104F" w14:textId="369455E2" w:rsidR="00154F20" w:rsidRPr="00CD74B3" w:rsidRDefault="00154F20" w:rsidP="00154F2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D23D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301,603</w:t>
            </w:r>
          </w:p>
        </w:tc>
      </w:tr>
      <w:tr w:rsidR="00154F20" w:rsidRPr="00C43471" w14:paraId="20B62EFC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5D091DB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D784789" w14:textId="752CC085" w:rsidR="00154F20" w:rsidRPr="004D60BB" w:rsidRDefault="00FF3F84" w:rsidP="00154F2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FF3F8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172,033</w:t>
            </w:r>
          </w:p>
        </w:tc>
        <w:tc>
          <w:tcPr>
            <w:tcW w:w="236" w:type="dxa"/>
            <w:vAlign w:val="bottom"/>
          </w:tcPr>
          <w:p w14:paraId="0A5D4FD4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8CC31A3" w14:textId="0301F26E" w:rsidR="00154F20" w:rsidRPr="00C43471" w:rsidRDefault="00154F20" w:rsidP="00154F20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9907D8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5CEA3D6" w14:textId="31856D9F" w:rsidR="00154F20" w:rsidRPr="004D60BB" w:rsidRDefault="00C95B3C" w:rsidP="00154F2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95B3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85,964</w:t>
            </w:r>
          </w:p>
        </w:tc>
        <w:tc>
          <w:tcPr>
            <w:tcW w:w="243" w:type="dxa"/>
            <w:vAlign w:val="bottom"/>
          </w:tcPr>
          <w:p w14:paraId="437035B0" w14:textId="77777777" w:rsidR="00154F20" w:rsidRPr="00C43471" w:rsidRDefault="00154F20" w:rsidP="0015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2C87ED3" w14:textId="33CFF89C" w:rsidR="00154F20" w:rsidRPr="00CD74B3" w:rsidRDefault="00154F20" w:rsidP="00154F2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32,589</w:t>
            </w:r>
          </w:p>
        </w:tc>
      </w:tr>
      <w:tr w:rsidR="00C95793" w:rsidRPr="00C43471" w14:paraId="41CB94B2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8353438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1046F" w14:textId="01331994" w:rsidR="00C95793" w:rsidRPr="00DE46CF" w:rsidRDefault="0031434A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1434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5,158,430</w:t>
            </w:r>
          </w:p>
        </w:tc>
        <w:tc>
          <w:tcPr>
            <w:tcW w:w="236" w:type="dxa"/>
            <w:vAlign w:val="bottom"/>
          </w:tcPr>
          <w:p w14:paraId="19B40A17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E042" w14:textId="22646090" w:rsidR="00C95793" w:rsidRPr="00C43471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4,702,085</w:t>
            </w:r>
          </w:p>
        </w:tc>
        <w:tc>
          <w:tcPr>
            <w:tcW w:w="236" w:type="dxa"/>
            <w:vAlign w:val="bottom"/>
          </w:tcPr>
          <w:p w14:paraId="68EF1DE3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A8C78" w14:textId="15FA3877" w:rsidR="00C95793" w:rsidRPr="004D60BB" w:rsidRDefault="00154F20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54F2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5,084,98</w:t>
            </w:r>
            <w:r w:rsidR="00E464E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  <w:vAlign w:val="bottom"/>
          </w:tcPr>
          <w:p w14:paraId="04CBACDE" w14:textId="77777777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68E3" w14:textId="176CC718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4,810,296</w:t>
            </w:r>
          </w:p>
        </w:tc>
      </w:tr>
      <w:tr w:rsidR="00C95793" w:rsidRPr="00C43471" w14:paraId="0FAE753F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A144E66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381081D0" w14:textId="5069AE29" w:rsidR="00C95793" w:rsidRPr="00DE46CF" w:rsidRDefault="0070470D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0470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733,640</w:t>
            </w:r>
          </w:p>
        </w:tc>
        <w:tc>
          <w:tcPr>
            <w:tcW w:w="236" w:type="dxa"/>
            <w:vAlign w:val="bottom"/>
          </w:tcPr>
          <w:p w14:paraId="6C50CB79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9AC2A9" w14:textId="4DE0081E" w:rsidR="00C95793" w:rsidRPr="00C43471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1,151,739</w:t>
            </w:r>
          </w:p>
        </w:tc>
        <w:tc>
          <w:tcPr>
            <w:tcW w:w="236" w:type="dxa"/>
            <w:vAlign w:val="bottom"/>
          </w:tcPr>
          <w:p w14:paraId="362AC834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4F41A4" w14:textId="4120BE3B" w:rsidR="00C95793" w:rsidRPr="004D60BB" w:rsidRDefault="00154F20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54F2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783,93</w:t>
            </w:r>
            <w:r w:rsidR="00E464E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3" w:type="dxa"/>
            <w:vAlign w:val="bottom"/>
          </w:tcPr>
          <w:p w14:paraId="559606BF" w14:textId="77777777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78DA2E0" w14:textId="087B60C1" w:rsidR="00C95793" w:rsidRPr="009A4632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965,155</w:t>
            </w:r>
          </w:p>
        </w:tc>
      </w:tr>
      <w:tr w:rsidR="00C95793" w:rsidRPr="00C43471" w14:paraId="3A46C545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2D4ADC1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1AA3F9" w14:textId="61A471B8" w:rsidR="00C95793" w:rsidRPr="00DE46CF" w:rsidRDefault="00FF3F84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F3F8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11,208</w:t>
            </w:r>
          </w:p>
        </w:tc>
        <w:tc>
          <w:tcPr>
            <w:tcW w:w="236" w:type="dxa"/>
            <w:vAlign w:val="bottom"/>
          </w:tcPr>
          <w:p w14:paraId="2D115FA6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E8F3521" w14:textId="0590ED21" w:rsidR="00C95793" w:rsidRPr="00AA421C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22,534</w:t>
            </w:r>
          </w:p>
        </w:tc>
        <w:tc>
          <w:tcPr>
            <w:tcW w:w="236" w:type="dxa"/>
            <w:vAlign w:val="bottom"/>
          </w:tcPr>
          <w:p w14:paraId="26F5F3F4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49C9DA0" w14:textId="39AE97DE" w:rsidR="00C95793" w:rsidRPr="0088224B" w:rsidRDefault="00154F20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54F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</w:t>
            </w:r>
            <w:r w:rsidR="00E464E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43" w:type="dxa"/>
            <w:vAlign w:val="bottom"/>
          </w:tcPr>
          <w:p w14:paraId="4757CFA0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EC5186D" w14:textId="035BAF66" w:rsidR="00C95793" w:rsidRPr="0086117B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5A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4,385</w:t>
            </w:r>
          </w:p>
        </w:tc>
      </w:tr>
      <w:tr w:rsidR="00C95793" w:rsidRPr="00C43471" w14:paraId="591474F2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80AC055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5F8155AB" w14:textId="16BB2EBE" w:rsidR="00C95793" w:rsidRPr="00DE46CF" w:rsidRDefault="0070470D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0470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722,432</w:t>
            </w:r>
          </w:p>
        </w:tc>
        <w:tc>
          <w:tcPr>
            <w:tcW w:w="236" w:type="dxa"/>
            <w:vAlign w:val="bottom"/>
          </w:tcPr>
          <w:p w14:paraId="7FC06453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2D5B0E0" w14:textId="4177D981" w:rsidR="00C95793" w:rsidRPr="00C43471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1,129,205</w:t>
            </w:r>
          </w:p>
        </w:tc>
        <w:tc>
          <w:tcPr>
            <w:tcW w:w="236" w:type="dxa"/>
            <w:vAlign w:val="bottom"/>
          </w:tcPr>
          <w:p w14:paraId="2AEF4A6F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073B9F" w14:textId="5DA34F6A" w:rsidR="00C95793" w:rsidRPr="0088224B" w:rsidRDefault="00154F20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154F2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778,439</w:t>
            </w:r>
          </w:p>
        </w:tc>
        <w:tc>
          <w:tcPr>
            <w:tcW w:w="243" w:type="dxa"/>
            <w:vAlign w:val="bottom"/>
          </w:tcPr>
          <w:p w14:paraId="65871E8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BABCE42" w14:textId="7CDB175D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960,770</w:t>
            </w:r>
          </w:p>
        </w:tc>
      </w:tr>
      <w:tr w:rsidR="00C95793" w:rsidRPr="00C43471" w14:paraId="259D3CA3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0D73FE2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CBA7E04" w14:textId="46FA2F4F" w:rsidR="00C95793" w:rsidRPr="00DE46CF" w:rsidRDefault="00C87920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879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(1,433)</w:t>
            </w:r>
          </w:p>
        </w:tc>
        <w:tc>
          <w:tcPr>
            <w:tcW w:w="236" w:type="dxa"/>
            <w:vAlign w:val="bottom"/>
          </w:tcPr>
          <w:p w14:paraId="79815324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15F82C3" w14:textId="0542EA58" w:rsidR="00C95793" w:rsidRPr="00AA421C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51,352</w:t>
            </w:r>
          </w:p>
        </w:tc>
        <w:tc>
          <w:tcPr>
            <w:tcW w:w="236" w:type="dxa"/>
            <w:vAlign w:val="bottom"/>
          </w:tcPr>
          <w:p w14:paraId="78286840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134515E" w14:textId="5BD51A66" w:rsidR="00C95793" w:rsidRPr="0088224B" w:rsidRDefault="00154F20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54F2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1,004</w:t>
            </w:r>
          </w:p>
        </w:tc>
        <w:tc>
          <w:tcPr>
            <w:tcW w:w="243" w:type="dxa"/>
            <w:vAlign w:val="bottom"/>
          </w:tcPr>
          <w:p w14:paraId="0F224F34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2453F61" w14:textId="66080B8D" w:rsidR="00C95793" w:rsidRPr="00CD74B3" w:rsidRDefault="00C95793" w:rsidP="00DC20BB">
            <w:pPr>
              <w:pStyle w:val="acctmergecolhdg"/>
              <w:tabs>
                <w:tab w:val="decimal" w:pos="950"/>
              </w:tabs>
              <w:spacing w:line="360" w:lineRule="exact"/>
              <w:ind w:left="-88" w:right="-113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5B78D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(2,384)</w:t>
            </w:r>
          </w:p>
        </w:tc>
      </w:tr>
      <w:tr w:rsidR="00C95793" w:rsidRPr="00C43471" w14:paraId="4D32C88A" w14:textId="77777777" w:rsidTr="0000499C">
        <w:trPr>
          <w:trHeight w:val="145"/>
          <w:tblHeader/>
        </w:trPr>
        <w:tc>
          <w:tcPr>
            <w:tcW w:w="3597" w:type="dxa"/>
            <w:vAlign w:val="bottom"/>
          </w:tcPr>
          <w:p w14:paraId="1C2C0F3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385A" w14:textId="182096FE" w:rsidR="00C95793" w:rsidRPr="006930A6" w:rsidRDefault="003805B8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805B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723,865</w:t>
            </w:r>
          </w:p>
        </w:tc>
        <w:tc>
          <w:tcPr>
            <w:tcW w:w="236" w:type="dxa"/>
            <w:vAlign w:val="bottom"/>
          </w:tcPr>
          <w:p w14:paraId="03EBC072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29089" w14:textId="68B9E123" w:rsidR="00C95793" w:rsidRPr="00C43471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0A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1,077,853</w:t>
            </w:r>
          </w:p>
        </w:tc>
        <w:tc>
          <w:tcPr>
            <w:tcW w:w="236" w:type="dxa"/>
            <w:vAlign w:val="bottom"/>
          </w:tcPr>
          <w:p w14:paraId="42AF974F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8CBC" w14:textId="386D26C0" w:rsidR="00C95793" w:rsidRPr="0088224B" w:rsidRDefault="00CC5E68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CC5E6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777,435</w:t>
            </w:r>
          </w:p>
        </w:tc>
        <w:tc>
          <w:tcPr>
            <w:tcW w:w="243" w:type="dxa"/>
            <w:vAlign w:val="bottom"/>
          </w:tcPr>
          <w:p w14:paraId="44BFFCB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F9C7B" w14:textId="43DC80B1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B78D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963,154</w:t>
            </w:r>
          </w:p>
        </w:tc>
      </w:tr>
      <w:tr w:rsidR="00C95793" w:rsidRPr="00C43471" w14:paraId="010042D3" w14:textId="77777777" w:rsidTr="0000499C">
        <w:trPr>
          <w:trHeight w:val="144"/>
          <w:tblHeader/>
        </w:trPr>
        <w:tc>
          <w:tcPr>
            <w:tcW w:w="3597" w:type="dxa"/>
            <w:vAlign w:val="bottom"/>
          </w:tcPr>
          <w:p w14:paraId="30443644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3E2AA44" w14:textId="77777777" w:rsidR="00C95793" w:rsidRPr="00694003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AACB31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842047F" w14:textId="77777777" w:rsidR="00C95793" w:rsidRPr="00C43471" w:rsidRDefault="00C95793" w:rsidP="00C9579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352FA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5832EAB" w14:textId="77777777" w:rsidR="00C95793" w:rsidRPr="0088224B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4A214B1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5900711D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C95793" w:rsidRPr="00C43471" w14:paraId="01FF214F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210519A" w14:textId="72A248E2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47173638" w14:textId="77777777" w:rsidR="00C95793" w:rsidRPr="00694003" w:rsidRDefault="00C95793" w:rsidP="00C9579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087ED4D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9A7843A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A889C6F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5E60F5D" w14:textId="77777777" w:rsidR="00C95793" w:rsidRPr="0088224B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55E82FBC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77C2E0A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95793" w:rsidRPr="00C43471" w14:paraId="3F092332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3AD87DA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234179DC" w14:textId="77777777" w:rsidR="00C95793" w:rsidRPr="00694003" w:rsidRDefault="00C95793" w:rsidP="00C9579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1ECB83A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164519B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09B5431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1F9AE12" w14:textId="77777777" w:rsidR="00C95793" w:rsidRPr="0088224B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1297D351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59277C1" w14:textId="77777777" w:rsidR="00C95793" w:rsidRPr="00C43471" w:rsidRDefault="00C95793" w:rsidP="00C95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95793" w:rsidRPr="00C43471" w14:paraId="66F0B114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5C980736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F59787C" w14:textId="7CF38297" w:rsidR="00C95793" w:rsidRPr="00C332F6" w:rsidRDefault="00393B16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93B1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105,038</w:t>
            </w:r>
          </w:p>
        </w:tc>
        <w:tc>
          <w:tcPr>
            <w:tcW w:w="236" w:type="dxa"/>
            <w:vAlign w:val="bottom"/>
          </w:tcPr>
          <w:p w14:paraId="36700D08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3B0B989" w14:textId="773ED8A1" w:rsidR="00C95793" w:rsidRPr="00C43471" w:rsidRDefault="00C95793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332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(71,15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C332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DCA7724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4966A9" w14:textId="48361DD7" w:rsidR="00C95793" w:rsidRPr="00D73501" w:rsidRDefault="00CC5E68" w:rsidP="00C9579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9F43F47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A2C777D" w14:textId="616EEBB3" w:rsidR="00C95793" w:rsidRPr="003404E7" w:rsidRDefault="00C95793" w:rsidP="00C95793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C95793" w:rsidRPr="00C43471" w14:paraId="11865E91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AC62EB9" w14:textId="6DFCD10B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5FFB3C9B" w14:textId="4E4E4394" w:rsidR="00C95793" w:rsidRPr="00C332F6" w:rsidRDefault="00F84BBD" w:rsidP="00C9579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84B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828,903</w:t>
            </w:r>
          </w:p>
        </w:tc>
        <w:tc>
          <w:tcPr>
            <w:tcW w:w="236" w:type="dxa"/>
            <w:vAlign w:val="bottom"/>
          </w:tcPr>
          <w:p w14:paraId="4450F880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15A1971" w14:textId="2CE6025F" w:rsidR="00C95793" w:rsidRPr="00072F85" w:rsidRDefault="00C343CD" w:rsidP="00C9579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343C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1,006,702</w:t>
            </w:r>
          </w:p>
        </w:tc>
        <w:tc>
          <w:tcPr>
            <w:tcW w:w="236" w:type="dxa"/>
            <w:vAlign w:val="bottom"/>
          </w:tcPr>
          <w:p w14:paraId="288F072D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12131E65" w14:textId="7499B809" w:rsidR="00C95793" w:rsidRPr="009A4632" w:rsidRDefault="00CC5E68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CC5E68">
              <w:rPr>
                <w:rFonts w:asciiTheme="minorBidi" w:hAnsiTheme="minorBidi" w:cstheme="minorBidi"/>
                <w:bCs/>
                <w:sz w:val="28"/>
                <w:szCs w:val="28"/>
              </w:rPr>
              <w:t>777,435</w:t>
            </w:r>
          </w:p>
        </w:tc>
        <w:tc>
          <w:tcPr>
            <w:tcW w:w="243" w:type="dxa"/>
            <w:vAlign w:val="bottom"/>
          </w:tcPr>
          <w:p w14:paraId="0281C264" w14:textId="77777777" w:rsidR="00C95793" w:rsidRPr="00C43471" w:rsidRDefault="00C95793" w:rsidP="00C9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70B248F" w14:textId="16F3FB75" w:rsidR="00C95793" w:rsidRPr="00C43471" w:rsidRDefault="00C95793" w:rsidP="00C9579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5B78D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963,154</w:t>
            </w:r>
          </w:p>
        </w:tc>
      </w:tr>
      <w:tr w:rsidR="00CB5AD3" w:rsidRPr="00C43471" w14:paraId="27A7F7FD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6AE6984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B6C86BA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796A8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5F9B363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63A2B9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466712B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9104F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1D6C749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B5AD3" w:rsidRPr="00C43471" w14:paraId="6EC651DA" w14:textId="77777777" w:rsidTr="0000499C">
        <w:trPr>
          <w:trHeight w:val="399"/>
          <w:tblHeader/>
        </w:trPr>
        <w:tc>
          <w:tcPr>
            <w:tcW w:w="3597" w:type="dxa"/>
          </w:tcPr>
          <w:p w14:paraId="59B01650" w14:textId="77777777" w:rsidR="00CB5AD3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081B62D0" w14:textId="77777777" w:rsidR="00CD1FCD" w:rsidRDefault="00CD1FCD" w:rsidP="002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2537B52E" w14:textId="77777777" w:rsidR="0031062D" w:rsidRDefault="0031062D" w:rsidP="002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71E16ECA" w14:textId="77777777" w:rsidR="00290624" w:rsidRPr="00C43471" w:rsidRDefault="00290624" w:rsidP="002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1FE5F8" w14:textId="77777777" w:rsidR="00CB5AD3" w:rsidRPr="00C43471" w:rsidRDefault="00CB5AD3" w:rsidP="002906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5AD3" w:rsidRPr="00C43471" w14:paraId="574A83B9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93F14A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14081945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BE344D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E92558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2FA9A1C6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60AC397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A260564" w14:textId="6D2F3149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58155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</w:t>
            </w:r>
            <w:r w:rsidR="009F4DE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="00A716F0" w:rsidRPr="00A716F0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501344"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="00A716F0" w:rsidRPr="00A716F0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A716F0" w:rsidRPr="00A716F0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ม</w:t>
            </w:r>
            <w:r w:rsidR="00501344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ิถุนายน</w:t>
            </w:r>
          </w:p>
        </w:tc>
      </w:tr>
      <w:tr w:rsidR="006859F3" w:rsidRPr="00C43471" w14:paraId="42169AEC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9AFF79B" w14:textId="77777777" w:rsidR="006859F3" w:rsidRPr="00C43471" w:rsidRDefault="006859F3" w:rsidP="0068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EBAC483" w14:textId="5B2BF5A8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E1188D8" w14:textId="77777777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1BB833C" w14:textId="708ECFF5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1A67A8D" w14:textId="77777777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B8407A" w14:textId="1C788E0E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798E4635" w14:textId="77777777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22860CE" w14:textId="733EB254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CB5AD3" w:rsidRPr="00C43471" w14:paraId="1D6DC524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784232A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1E9D8E6E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2A530A77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730ABE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413E9A40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055F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CDF31A9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80F21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D34F91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FA03BE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126D8A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22E87" w:rsidRPr="00C43471" w14:paraId="5282FC28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EC531C0" w14:textId="77777777" w:rsidR="00B22E87" w:rsidRPr="00C43471" w:rsidRDefault="00B22E87" w:rsidP="00B22E87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7E126744" w14:textId="71BCA7A4" w:rsidR="00B22E87" w:rsidRPr="002257C0" w:rsidRDefault="0037478D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74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736,467</w:t>
            </w:r>
          </w:p>
        </w:tc>
        <w:tc>
          <w:tcPr>
            <w:tcW w:w="236" w:type="dxa"/>
            <w:vAlign w:val="bottom"/>
          </w:tcPr>
          <w:p w14:paraId="231097B6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E98EC45" w14:textId="67C51A56" w:rsidR="00B22E87" w:rsidRPr="00D653E6" w:rsidRDefault="00B22E87" w:rsidP="00B22E8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1,043,617</w:t>
            </w:r>
          </w:p>
        </w:tc>
        <w:tc>
          <w:tcPr>
            <w:tcW w:w="236" w:type="dxa"/>
            <w:vAlign w:val="bottom"/>
          </w:tcPr>
          <w:p w14:paraId="5BACF406" w14:textId="77777777" w:rsidR="00B22E87" w:rsidRPr="00096C67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151A65AC" w14:textId="16E46162" w:rsidR="00B22E87" w:rsidRPr="00D73501" w:rsidRDefault="00CC5E68" w:rsidP="00B22E8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C5E6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777,435</w:t>
            </w:r>
          </w:p>
        </w:tc>
        <w:tc>
          <w:tcPr>
            <w:tcW w:w="243" w:type="dxa"/>
            <w:vAlign w:val="bottom"/>
          </w:tcPr>
          <w:p w14:paraId="30BB22A5" w14:textId="77777777" w:rsidR="00B22E87" w:rsidRPr="00096C67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162CDF66" w14:textId="4DC657FD" w:rsidR="00B22E87" w:rsidRPr="00883213" w:rsidRDefault="00B22E87" w:rsidP="00B22E8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A742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963,154</w:t>
            </w:r>
          </w:p>
        </w:tc>
      </w:tr>
      <w:tr w:rsidR="00B22E87" w:rsidRPr="00C43471" w14:paraId="4C95A2C8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6107BE7" w14:textId="77777777" w:rsidR="00B22E87" w:rsidRPr="00C43471" w:rsidRDefault="00B22E87" w:rsidP="00B22E87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16DF993" w14:textId="15DA32D8" w:rsidR="00B22E87" w:rsidRPr="002257C0" w:rsidRDefault="00F84BBD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4BB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(12,602)</w:t>
            </w:r>
          </w:p>
        </w:tc>
        <w:tc>
          <w:tcPr>
            <w:tcW w:w="236" w:type="dxa"/>
            <w:vAlign w:val="bottom"/>
          </w:tcPr>
          <w:p w14:paraId="330C6022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CD0C91F" w14:textId="2CB82448" w:rsidR="00B22E87" w:rsidRPr="00D653E6" w:rsidRDefault="00B22E87" w:rsidP="00B22E8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34,236</w:t>
            </w:r>
          </w:p>
        </w:tc>
        <w:tc>
          <w:tcPr>
            <w:tcW w:w="236" w:type="dxa"/>
            <w:vAlign w:val="bottom"/>
          </w:tcPr>
          <w:p w14:paraId="70C0A31E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93EB5A7" w14:textId="30EC1757" w:rsidR="00B22E87" w:rsidRPr="00D73501" w:rsidRDefault="00CC5E68" w:rsidP="00B22E87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5CB95F7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E451DD0" w14:textId="6D0902DA" w:rsidR="00B22E87" w:rsidRPr="00C43471" w:rsidRDefault="00B22E87" w:rsidP="00B22E87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22E87" w:rsidRPr="00C43471" w14:paraId="4231900B" w14:textId="77777777" w:rsidTr="0000499C">
        <w:trPr>
          <w:trHeight w:val="363"/>
          <w:tblHeader/>
        </w:trPr>
        <w:tc>
          <w:tcPr>
            <w:tcW w:w="3597" w:type="dxa"/>
            <w:vAlign w:val="bottom"/>
          </w:tcPr>
          <w:p w14:paraId="2392B3EA" w14:textId="77777777" w:rsidR="00B22E87" w:rsidRPr="00C43471" w:rsidRDefault="00B22E87" w:rsidP="00B22E87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CE901" w14:textId="6627E5AD" w:rsidR="00B22E87" w:rsidRPr="002257C0" w:rsidRDefault="0037478D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7478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723,865</w:t>
            </w:r>
          </w:p>
        </w:tc>
        <w:tc>
          <w:tcPr>
            <w:tcW w:w="236" w:type="dxa"/>
            <w:vAlign w:val="bottom"/>
          </w:tcPr>
          <w:p w14:paraId="6053B2C3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D629" w14:textId="5CB9AA9F" w:rsidR="00B22E87" w:rsidRPr="00D653E6" w:rsidRDefault="00B22E87" w:rsidP="00B22E8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1,077,853</w:t>
            </w:r>
          </w:p>
        </w:tc>
        <w:tc>
          <w:tcPr>
            <w:tcW w:w="236" w:type="dxa"/>
            <w:vAlign w:val="bottom"/>
          </w:tcPr>
          <w:p w14:paraId="760D84E9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0CA50" w14:textId="7C1AF313" w:rsidR="00B22E87" w:rsidRPr="00D73501" w:rsidRDefault="00CC5E68" w:rsidP="00B22E8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C5E68">
              <w:rPr>
                <w:rFonts w:asciiTheme="minorBidi" w:hAnsiTheme="minorBidi" w:cstheme="minorBidi"/>
                <w:sz w:val="28"/>
                <w:szCs w:val="28"/>
              </w:rPr>
              <w:t>777,435</w:t>
            </w:r>
          </w:p>
        </w:tc>
        <w:tc>
          <w:tcPr>
            <w:tcW w:w="243" w:type="dxa"/>
            <w:vAlign w:val="bottom"/>
          </w:tcPr>
          <w:p w14:paraId="3C4E6004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64429" w14:textId="7FC1ECE8" w:rsidR="00B22E87" w:rsidRPr="00C9358C" w:rsidRDefault="00B22E87" w:rsidP="00B22E8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A742D">
              <w:rPr>
                <w:rFonts w:asciiTheme="minorBidi" w:hAnsiTheme="minorBidi" w:cstheme="minorBidi"/>
                <w:sz w:val="28"/>
                <w:szCs w:val="28"/>
              </w:rPr>
              <w:t>963,154</w:t>
            </w:r>
          </w:p>
        </w:tc>
      </w:tr>
      <w:tr w:rsidR="00B22E87" w:rsidRPr="00C43471" w14:paraId="5022A311" w14:textId="77777777" w:rsidTr="0000499C">
        <w:trPr>
          <w:trHeight w:val="363"/>
          <w:tblHeader/>
        </w:trPr>
        <w:tc>
          <w:tcPr>
            <w:tcW w:w="3597" w:type="dxa"/>
            <w:vAlign w:val="bottom"/>
          </w:tcPr>
          <w:p w14:paraId="026FC3DA" w14:textId="77777777" w:rsidR="00B22E87" w:rsidRPr="00C43471" w:rsidRDefault="00B22E87" w:rsidP="00B22E87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92B1C" w14:textId="77777777" w:rsidR="00B22E87" w:rsidRPr="00D73501" w:rsidRDefault="00B22E87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B78B65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026B7158" w14:textId="77777777" w:rsidR="00B22E87" w:rsidRPr="00C43471" w:rsidRDefault="00B22E87" w:rsidP="00B22E8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7F3AA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7BB187" w14:textId="77777777" w:rsidR="00B22E87" w:rsidRPr="00D7350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B5660AF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BC7EED8" w14:textId="77777777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B22E87" w:rsidRPr="00C43471" w14:paraId="3D54B183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5BD6B1C5" w14:textId="77777777" w:rsidR="00B22E87" w:rsidRPr="00C43471" w:rsidRDefault="00B22E87" w:rsidP="00B22E8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66EB04D" w14:textId="77777777" w:rsidR="00B22E87" w:rsidRPr="00D73501" w:rsidRDefault="00B22E87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6E5CBA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7E834D7" w14:textId="77777777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402441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1BB86BE" w14:textId="77777777" w:rsidR="00B22E87" w:rsidRPr="00D7350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22CD22E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C882086" w14:textId="77777777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22E87" w:rsidRPr="00C43471" w14:paraId="793977D1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752AB9BD" w14:textId="77777777" w:rsidR="00B22E87" w:rsidRPr="00C43471" w:rsidRDefault="00B22E87" w:rsidP="00B22E8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03248EFC" w14:textId="1F769832" w:rsidR="00B22E87" w:rsidRPr="002257C0" w:rsidRDefault="007D6AEB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D6AE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817,659</w:t>
            </w:r>
          </w:p>
        </w:tc>
        <w:tc>
          <w:tcPr>
            <w:tcW w:w="236" w:type="dxa"/>
            <w:vAlign w:val="bottom"/>
          </w:tcPr>
          <w:p w14:paraId="2C8E0ED3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0DB6DC0" w14:textId="2321CDF1" w:rsidR="00B22E87" w:rsidRPr="00DF7A59" w:rsidRDefault="00B22E87" w:rsidP="00B22E8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989,73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5D0E38F6" w14:textId="77777777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5AC29E2" w14:textId="7AB7C748" w:rsidR="00B22E87" w:rsidRPr="00D73501" w:rsidRDefault="00CC5E68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C5E68">
              <w:rPr>
                <w:rFonts w:asciiTheme="minorBidi" w:hAnsiTheme="minorBidi" w:cstheme="minorBidi"/>
                <w:bCs/>
                <w:sz w:val="28"/>
                <w:szCs w:val="28"/>
              </w:rPr>
              <w:t>777,435</w:t>
            </w:r>
          </w:p>
        </w:tc>
        <w:tc>
          <w:tcPr>
            <w:tcW w:w="243" w:type="dxa"/>
            <w:vAlign w:val="bottom"/>
          </w:tcPr>
          <w:p w14:paraId="38CF87E3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C9CDF91" w14:textId="1F2A1CBA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87187">
              <w:rPr>
                <w:rFonts w:asciiTheme="minorBidi" w:hAnsiTheme="minorBidi" w:cstheme="minorBidi"/>
                <w:bCs/>
                <w:sz w:val="28"/>
                <w:szCs w:val="28"/>
              </w:rPr>
              <w:t>963,154</w:t>
            </w:r>
          </w:p>
        </w:tc>
      </w:tr>
      <w:tr w:rsidR="00B22E87" w:rsidRPr="00C43471" w14:paraId="368D05C4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2CB68B55" w14:textId="77777777" w:rsidR="00B22E87" w:rsidRPr="00C43471" w:rsidRDefault="00B22E87" w:rsidP="00B22E8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0BFFD6" w14:textId="3EA28568" w:rsidR="00B22E87" w:rsidRPr="002257C0" w:rsidRDefault="00A7379D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7379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11,244</w:t>
            </w:r>
          </w:p>
        </w:tc>
        <w:tc>
          <w:tcPr>
            <w:tcW w:w="236" w:type="dxa"/>
            <w:vAlign w:val="bottom"/>
          </w:tcPr>
          <w:p w14:paraId="5162AB47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151AA6B" w14:textId="3ACC1C86" w:rsidR="00B22E87" w:rsidRPr="00DF7A59" w:rsidRDefault="00B22E87" w:rsidP="00B22E8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16,968</w:t>
            </w:r>
          </w:p>
        </w:tc>
        <w:tc>
          <w:tcPr>
            <w:tcW w:w="236" w:type="dxa"/>
            <w:vAlign w:val="bottom"/>
          </w:tcPr>
          <w:p w14:paraId="4503ACBA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063DF4" w14:textId="7765082B" w:rsidR="00B22E87" w:rsidRPr="00D73501" w:rsidRDefault="00CC5E68" w:rsidP="00B22E87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F838013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2D528DA" w14:textId="74427F88" w:rsidR="00B22E87" w:rsidRPr="00C43471" w:rsidRDefault="00B22E87" w:rsidP="00B22E87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22E87" w:rsidRPr="00C43471" w14:paraId="19FBD2DD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5B23107C" w14:textId="77777777" w:rsidR="00B22E87" w:rsidRPr="00C43471" w:rsidRDefault="00B22E87" w:rsidP="00B22E8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4E8B" w14:textId="2EB3D3CD" w:rsidR="00B22E87" w:rsidRPr="002257C0" w:rsidRDefault="00A7379D" w:rsidP="00B22E8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7379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828,903</w:t>
            </w:r>
          </w:p>
        </w:tc>
        <w:tc>
          <w:tcPr>
            <w:tcW w:w="236" w:type="dxa"/>
            <w:vAlign w:val="bottom"/>
          </w:tcPr>
          <w:p w14:paraId="039E211D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8F753" w14:textId="148D9DB4" w:rsidR="00B22E87" w:rsidRPr="00DF7A59" w:rsidRDefault="00B22E87" w:rsidP="00B22E8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1,006,70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29E52849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73908" w14:textId="4215C209" w:rsidR="00B22E87" w:rsidRPr="00D73501" w:rsidRDefault="00CC5E68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C5E68">
              <w:rPr>
                <w:rFonts w:asciiTheme="minorBidi" w:hAnsiTheme="minorBidi" w:cstheme="minorBidi"/>
                <w:b/>
                <w:sz w:val="28"/>
                <w:szCs w:val="28"/>
              </w:rPr>
              <w:t>777,435</w:t>
            </w:r>
          </w:p>
        </w:tc>
        <w:tc>
          <w:tcPr>
            <w:tcW w:w="243" w:type="dxa"/>
            <w:vAlign w:val="bottom"/>
          </w:tcPr>
          <w:p w14:paraId="6263D0CE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E5411" w14:textId="0C977B5B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87187">
              <w:rPr>
                <w:rFonts w:asciiTheme="minorBidi" w:hAnsiTheme="minorBidi" w:cstheme="minorBidi"/>
                <w:b/>
                <w:sz w:val="28"/>
                <w:szCs w:val="28"/>
              </w:rPr>
              <w:t>963,154</w:t>
            </w:r>
          </w:p>
        </w:tc>
      </w:tr>
      <w:tr w:rsidR="00B22E87" w:rsidRPr="00C43471" w14:paraId="1DF029BB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6CD53516" w14:textId="77777777" w:rsidR="00B22E87" w:rsidRPr="00C43471" w:rsidRDefault="00B22E87" w:rsidP="00B22E8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A626DCD" w14:textId="77777777" w:rsidR="00B22E87" w:rsidRPr="00D73501" w:rsidRDefault="00B22E87" w:rsidP="00B22E8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1B1F06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48202F1" w14:textId="77777777" w:rsidR="00B22E87" w:rsidRPr="00C43471" w:rsidRDefault="00B22E87" w:rsidP="00B22E8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B7C89F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79832E9" w14:textId="77777777" w:rsidR="00B22E87" w:rsidRPr="00D7350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4E5E27F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422EF169" w14:textId="77777777" w:rsidR="00B22E87" w:rsidRPr="00C43471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B22E87" w:rsidRPr="00C43471" w14:paraId="0642809C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217DA395" w14:textId="77777777" w:rsidR="00B22E87" w:rsidRPr="00C43471" w:rsidRDefault="00B22E87" w:rsidP="00B22E8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6BF94AE4" w14:textId="63F468D5" w:rsidR="00B22E87" w:rsidRPr="00D73501" w:rsidRDefault="00A51F2D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F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</w:t>
            </w:r>
            <w:r w:rsidR="000844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452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5BAFCC5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7FF9CC" w14:textId="30EDC3AA" w:rsidR="00B22E87" w:rsidRPr="00694003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57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2.19</w:t>
            </w:r>
          </w:p>
        </w:tc>
        <w:tc>
          <w:tcPr>
            <w:tcW w:w="236" w:type="dxa"/>
            <w:vAlign w:val="bottom"/>
          </w:tcPr>
          <w:p w14:paraId="259EADA0" w14:textId="77777777" w:rsidR="00B22E87" w:rsidRPr="00E259BE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5377948A" w14:textId="5C06F05A" w:rsidR="00B22E87" w:rsidRPr="00D73501" w:rsidRDefault="00F664BC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64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1.63</w:t>
            </w:r>
          </w:p>
        </w:tc>
        <w:tc>
          <w:tcPr>
            <w:tcW w:w="243" w:type="dxa"/>
            <w:vAlign w:val="bottom"/>
          </w:tcPr>
          <w:p w14:paraId="2D8A4711" w14:textId="77777777" w:rsidR="00B22E87" w:rsidRPr="00C43471" w:rsidRDefault="00B22E87" w:rsidP="00B2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CD51990" w14:textId="596353E2" w:rsidR="00B22E87" w:rsidRPr="00E259BE" w:rsidRDefault="00B22E87" w:rsidP="00B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64F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2.02</w:t>
            </w:r>
          </w:p>
        </w:tc>
      </w:tr>
    </w:tbl>
    <w:p w14:paraId="0C5F0554" w14:textId="77777777" w:rsidR="00CB5AD3" w:rsidRDefault="00CB5AD3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5736B48" w14:textId="77777777" w:rsidR="00715CD9" w:rsidRDefault="00715CD9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63B0EF50" w14:textId="77777777" w:rsidR="00715CD9" w:rsidRDefault="00715CD9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5C79FC04" w14:textId="77777777" w:rsidR="00715CD9" w:rsidRDefault="00715CD9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0328BA4" w14:textId="77777777" w:rsidR="00715CD9" w:rsidRDefault="00715CD9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4E8B8C15" w14:textId="77777777" w:rsidR="00715CD9" w:rsidRDefault="00715CD9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715CD9" w:rsidRPr="00C43471" w14:paraId="13A6D583" w14:textId="77777777">
        <w:trPr>
          <w:trHeight w:val="385"/>
          <w:tblHeader/>
        </w:trPr>
        <w:tc>
          <w:tcPr>
            <w:tcW w:w="3597" w:type="dxa"/>
          </w:tcPr>
          <w:p w14:paraId="728B1449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5C9634DF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9772EB3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473AC8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CD9" w:rsidRPr="00C43471" w14:paraId="50014187" w14:textId="77777777">
        <w:trPr>
          <w:trHeight w:val="385"/>
          <w:tblHeader/>
        </w:trPr>
        <w:tc>
          <w:tcPr>
            <w:tcW w:w="3597" w:type="dxa"/>
          </w:tcPr>
          <w:p w14:paraId="0259C7AE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494DFD75" w14:textId="57C9D2D5" w:rsidR="00715CD9" w:rsidRPr="00D47B7A" w:rsidRDefault="00715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715CD9" w:rsidRPr="00C43471" w14:paraId="3832504D" w14:textId="77777777">
        <w:trPr>
          <w:trHeight w:val="385"/>
          <w:tblHeader/>
        </w:trPr>
        <w:tc>
          <w:tcPr>
            <w:tcW w:w="3597" w:type="dxa"/>
          </w:tcPr>
          <w:p w14:paraId="5B3BC895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F8AF597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0FC6631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DE93273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6415F03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4E6CBE2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4528761E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C482EA5" w14:textId="77777777" w:rsidR="00715CD9" w:rsidRPr="00C43471" w:rsidRDefault="00715CD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15CD9" w:rsidRPr="00C43471" w14:paraId="07942E27" w14:textId="77777777">
        <w:trPr>
          <w:trHeight w:val="399"/>
          <w:tblHeader/>
        </w:trPr>
        <w:tc>
          <w:tcPr>
            <w:tcW w:w="3597" w:type="dxa"/>
          </w:tcPr>
          <w:p w14:paraId="7D3F6413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03EF1F66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715CD9" w:rsidRPr="00C43471" w14:paraId="10E0CBCA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5ABB3415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5AC9E005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A40A38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928B71F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06039E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3C598B2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E7FA567" w14:textId="77777777" w:rsidR="00715CD9" w:rsidRPr="00C43471" w:rsidRDefault="0071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1F937DC" w14:textId="77777777" w:rsidR="00715CD9" w:rsidRPr="00C43471" w:rsidRDefault="0071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5BD2" w:rsidRPr="00C43471" w14:paraId="5CF09594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AF6C83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086AE868" w14:textId="4235ECE8" w:rsidR="00ED5BD2" w:rsidRPr="00694003" w:rsidRDefault="0069670F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69670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9,293,762</w:t>
            </w:r>
          </w:p>
        </w:tc>
        <w:tc>
          <w:tcPr>
            <w:tcW w:w="236" w:type="dxa"/>
            <w:vAlign w:val="bottom"/>
          </w:tcPr>
          <w:p w14:paraId="086280C7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5F2FF1A" w14:textId="220A6986" w:rsidR="00ED5BD2" w:rsidRPr="00D76985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C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12,099,141</w:t>
            </w:r>
          </w:p>
        </w:tc>
        <w:tc>
          <w:tcPr>
            <w:tcW w:w="236" w:type="dxa"/>
            <w:vAlign w:val="bottom"/>
          </w:tcPr>
          <w:p w14:paraId="163153C0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D66B547" w14:textId="36133AF1" w:rsidR="00ED5BD2" w:rsidRPr="0088224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D5647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9,261,389</w:t>
            </w:r>
          </w:p>
        </w:tc>
        <w:tc>
          <w:tcPr>
            <w:tcW w:w="243" w:type="dxa"/>
            <w:vAlign w:val="bottom"/>
          </w:tcPr>
          <w:p w14:paraId="68455E66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84367C4" w14:textId="6697EA82" w:rsidR="00ED5BD2" w:rsidRPr="00CD74B3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12,046,379</w:t>
            </w:r>
          </w:p>
        </w:tc>
      </w:tr>
      <w:tr w:rsidR="00ED5BD2" w:rsidRPr="00C43471" w14:paraId="386F1146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4A744A1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7000A39C" w14:textId="61242D47" w:rsidR="00ED5BD2" w:rsidRPr="004D60BB" w:rsidRDefault="00C75A82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C75A8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538,773</w:t>
            </w:r>
          </w:p>
        </w:tc>
        <w:tc>
          <w:tcPr>
            <w:tcW w:w="236" w:type="dxa"/>
            <w:vAlign w:val="bottom"/>
          </w:tcPr>
          <w:p w14:paraId="639190AE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2684A89" w14:textId="16065611" w:rsidR="00ED5BD2" w:rsidRPr="00D76985" w:rsidRDefault="00ED5BD2" w:rsidP="00ED5BD2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00561D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5F48966" w14:textId="1AC8FEC1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1791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538,773</w:t>
            </w:r>
          </w:p>
        </w:tc>
        <w:tc>
          <w:tcPr>
            <w:tcW w:w="243" w:type="dxa"/>
            <w:vAlign w:val="bottom"/>
          </w:tcPr>
          <w:p w14:paraId="7147F959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135CFBA" w14:textId="1054D7BE" w:rsidR="00ED5BD2" w:rsidRPr="00CD74B3" w:rsidRDefault="00ED5BD2" w:rsidP="00ED5BD2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D5BD2" w:rsidRPr="00C43471" w14:paraId="73B2FBA4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17F68A44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68231264" w14:textId="59594A1F" w:rsidR="00ED5BD2" w:rsidRPr="00764E9B" w:rsidRDefault="00C75A82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75A8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87,920</w:t>
            </w:r>
          </w:p>
        </w:tc>
        <w:tc>
          <w:tcPr>
            <w:tcW w:w="236" w:type="dxa"/>
            <w:vAlign w:val="bottom"/>
          </w:tcPr>
          <w:p w14:paraId="24856F4E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E0BC92C" w14:textId="56057B64" w:rsidR="00ED5BD2" w:rsidRPr="004D60BB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02EEE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79,162</w:t>
            </w:r>
          </w:p>
        </w:tc>
        <w:tc>
          <w:tcPr>
            <w:tcW w:w="236" w:type="dxa"/>
            <w:vAlign w:val="bottom"/>
          </w:tcPr>
          <w:p w14:paraId="15315B8D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191FD67" w14:textId="2BE1E55E" w:rsidR="00ED5BD2" w:rsidRPr="00764E9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1791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74,137</w:t>
            </w:r>
          </w:p>
        </w:tc>
        <w:tc>
          <w:tcPr>
            <w:tcW w:w="243" w:type="dxa"/>
            <w:vAlign w:val="bottom"/>
          </w:tcPr>
          <w:p w14:paraId="78B30F56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8605BEB" w14:textId="76C92A94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77,589</w:t>
            </w:r>
          </w:p>
        </w:tc>
      </w:tr>
      <w:tr w:rsidR="00ED5BD2" w:rsidRPr="00C43471" w14:paraId="53A8B0E3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46CC867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vAlign w:val="bottom"/>
          </w:tcPr>
          <w:p w14:paraId="4C50DAC7" w14:textId="517D769B" w:rsidR="00ED5BD2" w:rsidRPr="0085522B" w:rsidRDefault="00C75A82" w:rsidP="00ED5BD2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E5E972" w14:textId="77777777" w:rsidR="00ED5BD2" w:rsidRPr="00617C67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3399C80" w14:textId="71559130" w:rsidR="00ED5BD2" w:rsidRPr="004D60BB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02EEE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110,220</w:t>
            </w:r>
          </w:p>
        </w:tc>
        <w:tc>
          <w:tcPr>
            <w:tcW w:w="236" w:type="dxa"/>
            <w:vAlign w:val="bottom"/>
          </w:tcPr>
          <w:p w14:paraId="24358510" w14:textId="77777777" w:rsidR="00ED5BD2" w:rsidRPr="001355CF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43E70E2" w14:textId="142903EB" w:rsidR="00ED5BD2" w:rsidRPr="004D60BB" w:rsidRDefault="00ED5BD2" w:rsidP="00ED5BD2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A7D5F2C" w14:textId="77777777" w:rsidR="00ED5BD2" w:rsidRPr="001355CF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6B9095B" w14:textId="4D229446" w:rsidR="00ED5BD2" w:rsidRPr="003404E7" w:rsidRDefault="00ED5BD2" w:rsidP="00ED5BD2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D5BD2" w:rsidRPr="00C43471" w14:paraId="35285C7D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996E396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5B347" w14:textId="4F382E18" w:rsidR="00ED5BD2" w:rsidRPr="00DE46CF" w:rsidRDefault="0069670F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67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9,920,455</w:t>
            </w:r>
          </w:p>
        </w:tc>
        <w:tc>
          <w:tcPr>
            <w:tcW w:w="236" w:type="dxa"/>
            <w:vAlign w:val="bottom"/>
          </w:tcPr>
          <w:p w14:paraId="7BDB9710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F2CC9" w14:textId="4498F262" w:rsidR="00ED5BD2" w:rsidRPr="00141D7C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21327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12,288,523</w:t>
            </w:r>
          </w:p>
        </w:tc>
        <w:tc>
          <w:tcPr>
            <w:tcW w:w="236" w:type="dxa"/>
            <w:vAlign w:val="bottom"/>
          </w:tcPr>
          <w:p w14:paraId="3CA5EB1E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9BE68" w14:textId="04880DC4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1791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9,874,299</w:t>
            </w:r>
          </w:p>
        </w:tc>
        <w:tc>
          <w:tcPr>
            <w:tcW w:w="243" w:type="dxa"/>
            <w:vAlign w:val="bottom"/>
          </w:tcPr>
          <w:p w14:paraId="764A73D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298A" w14:textId="6B116CD1" w:rsidR="00ED5BD2" w:rsidRPr="00C43471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12,123,968</w:t>
            </w:r>
          </w:p>
        </w:tc>
      </w:tr>
      <w:tr w:rsidR="00ED5BD2" w:rsidRPr="00C43471" w14:paraId="2D1EA9AB" w14:textId="77777777" w:rsidTr="0000499C">
        <w:trPr>
          <w:trHeight w:val="218"/>
          <w:tblHeader/>
        </w:trPr>
        <w:tc>
          <w:tcPr>
            <w:tcW w:w="3597" w:type="dxa"/>
            <w:vAlign w:val="bottom"/>
          </w:tcPr>
          <w:p w14:paraId="6870FA94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5149F16E" w14:textId="77777777" w:rsidR="00ED5BD2" w:rsidRPr="004D60BB" w:rsidRDefault="00ED5BD2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BFF7DB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B945FCF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2C341B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8D7DA94" w14:textId="77777777" w:rsidR="00ED5BD2" w:rsidRPr="004D60BB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BE959C1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224E981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5BD2" w:rsidRPr="00C43471" w14:paraId="6267B20E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C5FDA9E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54529C8A" w14:textId="0A37C2F3" w:rsidR="00ED5BD2" w:rsidRPr="00DE46CF" w:rsidRDefault="00CB477C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B47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6,144,672</w:t>
            </w:r>
          </w:p>
        </w:tc>
        <w:tc>
          <w:tcPr>
            <w:tcW w:w="236" w:type="dxa"/>
            <w:vAlign w:val="bottom"/>
          </w:tcPr>
          <w:p w14:paraId="004C3C5E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7B49AA6" w14:textId="5CFB6154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8,507,601</w:t>
            </w:r>
          </w:p>
        </w:tc>
        <w:tc>
          <w:tcPr>
            <w:tcW w:w="236" w:type="dxa"/>
            <w:vAlign w:val="bottom"/>
          </w:tcPr>
          <w:p w14:paraId="369D842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3E2EC8D" w14:textId="7284BEF0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1791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6,283,027</w:t>
            </w:r>
          </w:p>
        </w:tc>
        <w:tc>
          <w:tcPr>
            <w:tcW w:w="243" w:type="dxa"/>
            <w:vAlign w:val="bottom"/>
          </w:tcPr>
          <w:p w14:paraId="4399B078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A13BDDD" w14:textId="0CDE9B0D" w:rsidR="00ED5BD2" w:rsidRPr="00CD74B3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8,837,315</w:t>
            </w:r>
          </w:p>
        </w:tc>
      </w:tr>
      <w:tr w:rsidR="00ED5BD2" w:rsidRPr="00C43471" w14:paraId="672A6A8A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3F26BD25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4C330A29" w14:textId="1F56274B" w:rsidR="00ED5BD2" w:rsidRPr="004D60BB" w:rsidRDefault="00A130D1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A130D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289,680</w:t>
            </w:r>
          </w:p>
        </w:tc>
        <w:tc>
          <w:tcPr>
            <w:tcW w:w="236" w:type="dxa"/>
            <w:vAlign w:val="bottom"/>
          </w:tcPr>
          <w:p w14:paraId="5D1998F1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A0D2B6B" w14:textId="326FBCA9" w:rsidR="00ED5BD2" w:rsidRPr="00C43471" w:rsidRDefault="00ED5BD2" w:rsidP="00ED5BD2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4787DB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133AA30" w14:textId="699DF9DE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289,680</w:t>
            </w:r>
          </w:p>
        </w:tc>
        <w:tc>
          <w:tcPr>
            <w:tcW w:w="243" w:type="dxa"/>
            <w:vAlign w:val="bottom"/>
          </w:tcPr>
          <w:p w14:paraId="5614ADCE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25CA4C7" w14:textId="340519EB" w:rsidR="00ED5BD2" w:rsidRPr="00CD74B3" w:rsidRDefault="00ED5BD2" w:rsidP="00ED5BD2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D5BD2" w:rsidRPr="00C43471" w14:paraId="711CD028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614620E6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5A68FF8E" w14:textId="3741D87A" w:rsidR="00ED5BD2" w:rsidRPr="00DE46CF" w:rsidRDefault="00A130D1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130D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1,206,638</w:t>
            </w:r>
          </w:p>
        </w:tc>
        <w:tc>
          <w:tcPr>
            <w:tcW w:w="236" w:type="dxa"/>
            <w:vAlign w:val="bottom"/>
          </w:tcPr>
          <w:p w14:paraId="0920C8ED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9C8D382" w14:textId="7D0F1124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881,726</w:t>
            </w:r>
          </w:p>
        </w:tc>
        <w:tc>
          <w:tcPr>
            <w:tcW w:w="236" w:type="dxa"/>
            <w:vAlign w:val="bottom"/>
          </w:tcPr>
          <w:p w14:paraId="386710E5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50005E5" w14:textId="6C879D13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1,208,052</w:t>
            </w:r>
          </w:p>
        </w:tc>
        <w:tc>
          <w:tcPr>
            <w:tcW w:w="243" w:type="dxa"/>
            <w:vAlign w:val="bottom"/>
          </w:tcPr>
          <w:p w14:paraId="4CEF00D3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7FF884E" w14:textId="5C2E4956" w:rsidR="00ED5BD2" w:rsidRPr="00CD74B3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A06E1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886,305</w:t>
            </w:r>
          </w:p>
        </w:tc>
      </w:tr>
      <w:tr w:rsidR="00ED5BD2" w:rsidRPr="00C43471" w14:paraId="0E4EBD2C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796A74BB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040D20D9" w14:textId="4F911C91" w:rsidR="00ED5BD2" w:rsidRPr="00DE46CF" w:rsidRDefault="003F4D8B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F4D8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810,83</w:t>
            </w:r>
            <w:r w:rsidR="00DA515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6B1E280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14B0EC8" w14:textId="285CC5FA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649,640</w:t>
            </w:r>
          </w:p>
        </w:tc>
        <w:tc>
          <w:tcPr>
            <w:tcW w:w="236" w:type="dxa"/>
            <w:vAlign w:val="bottom"/>
          </w:tcPr>
          <w:p w14:paraId="6782F707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4BC8CC" w14:textId="29A1E388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634,063</w:t>
            </w:r>
          </w:p>
        </w:tc>
        <w:tc>
          <w:tcPr>
            <w:tcW w:w="243" w:type="dxa"/>
            <w:vAlign w:val="bottom"/>
          </w:tcPr>
          <w:p w14:paraId="4462FA40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4272F4F" w14:textId="4BECEC2F" w:rsidR="00ED5BD2" w:rsidRPr="00CD74B3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A06E1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514,275</w:t>
            </w:r>
          </w:p>
        </w:tc>
      </w:tr>
      <w:tr w:rsidR="00ED5BD2" w:rsidRPr="00C43471" w14:paraId="526D2ADA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7DBC01CB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09DCD85" w14:textId="2F02442A" w:rsidR="00ED5BD2" w:rsidRPr="004D60BB" w:rsidRDefault="00391613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39161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222,208</w:t>
            </w:r>
          </w:p>
        </w:tc>
        <w:tc>
          <w:tcPr>
            <w:tcW w:w="236" w:type="dxa"/>
            <w:vAlign w:val="bottom"/>
          </w:tcPr>
          <w:p w14:paraId="30E23C10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226F5FF" w14:textId="1C7E0E9D" w:rsidR="00ED5BD2" w:rsidRPr="00C43471" w:rsidRDefault="00ED5BD2" w:rsidP="00ED5BD2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B81CB7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13273AB" w14:textId="42A2952C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93,327</w:t>
            </w:r>
          </w:p>
        </w:tc>
        <w:tc>
          <w:tcPr>
            <w:tcW w:w="243" w:type="dxa"/>
            <w:vAlign w:val="bottom"/>
          </w:tcPr>
          <w:p w14:paraId="478C432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AF84B49" w14:textId="016EB814" w:rsidR="00ED5BD2" w:rsidRPr="00CD74B3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A06E1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78,291</w:t>
            </w:r>
          </w:p>
        </w:tc>
      </w:tr>
      <w:tr w:rsidR="00ED5BD2" w:rsidRPr="00C43471" w14:paraId="3CF20E5B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111C66F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676F9" w14:textId="4D41ED0D" w:rsidR="00ED5BD2" w:rsidRPr="00DE46CF" w:rsidRDefault="000C6DDB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C6DD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8,674,031</w:t>
            </w:r>
          </w:p>
        </w:tc>
        <w:tc>
          <w:tcPr>
            <w:tcW w:w="236" w:type="dxa"/>
            <w:vAlign w:val="bottom"/>
          </w:tcPr>
          <w:p w14:paraId="473F28D1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A527" w14:textId="3B8D483C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10,038,967</w:t>
            </w:r>
          </w:p>
        </w:tc>
        <w:tc>
          <w:tcPr>
            <w:tcW w:w="236" w:type="dxa"/>
            <w:vAlign w:val="bottom"/>
          </w:tcPr>
          <w:p w14:paraId="6F85B117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BD15" w14:textId="72419EBC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8,508,149</w:t>
            </w:r>
          </w:p>
        </w:tc>
        <w:tc>
          <w:tcPr>
            <w:tcW w:w="243" w:type="dxa"/>
            <w:vAlign w:val="bottom"/>
          </w:tcPr>
          <w:p w14:paraId="334DC70A" w14:textId="77777777" w:rsidR="00ED5BD2" w:rsidRPr="00C43471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9A093" w14:textId="6B17E0CC" w:rsidR="00ED5BD2" w:rsidRPr="00C43471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10,316,186</w:t>
            </w:r>
          </w:p>
        </w:tc>
      </w:tr>
      <w:tr w:rsidR="00ED5BD2" w:rsidRPr="00C43471" w14:paraId="6E736704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2D1D8291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6026AF6B" w14:textId="1038C4A0" w:rsidR="00ED5BD2" w:rsidRPr="00DE46CF" w:rsidRDefault="00B92228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9222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1,246,424</w:t>
            </w:r>
          </w:p>
        </w:tc>
        <w:tc>
          <w:tcPr>
            <w:tcW w:w="236" w:type="dxa"/>
            <w:vAlign w:val="bottom"/>
          </w:tcPr>
          <w:p w14:paraId="4724854C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F1A7DE3" w14:textId="756AA089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2,249,556</w:t>
            </w:r>
          </w:p>
        </w:tc>
        <w:tc>
          <w:tcPr>
            <w:tcW w:w="236" w:type="dxa"/>
            <w:vAlign w:val="bottom"/>
          </w:tcPr>
          <w:p w14:paraId="165C6008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0DCE254" w14:textId="5A7385C3" w:rsidR="00ED5BD2" w:rsidRPr="004D60B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1,366,150</w:t>
            </w:r>
          </w:p>
        </w:tc>
        <w:tc>
          <w:tcPr>
            <w:tcW w:w="243" w:type="dxa"/>
            <w:vAlign w:val="bottom"/>
          </w:tcPr>
          <w:p w14:paraId="64E39F08" w14:textId="77777777" w:rsidR="00ED5BD2" w:rsidRPr="00C43471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0B58F31D" w14:textId="444C703A" w:rsidR="00ED5BD2" w:rsidRPr="009A4632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1,807,782</w:t>
            </w:r>
          </w:p>
        </w:tc>
      </w:tr>
      <w:tr w:rsidR="00ED5BD2" w:rsidRPr="00C43471" w14:paraId="45669500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5C43E93B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57621D" w14:textId="18AF2550" w:rsidR="00ED5BD2" w:rsidRPr="00DE46CF" w:rsidRDefault="00382E35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82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36,828</w:t>
            </w:r>
          </w:p>
        </w:tc>
        <w:tc>
          <w:tcPr>
            <w:tcW w:w="236" w:type="dxa"/>
            <w:vAlign w:val="bottom"/>
          </w:tcPr>
          <w:p w14:paraId="175BB8AC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4C85290" w14:textId="361451BB" w:rsidR="00ED5BD2" w:rsidRPr="00AA421C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45,115</w:t>
            </w:r>
          </w:p>
        </w:tc>
        <w:tc>
          <w:tcPr>
            <w:tcW w:w="236" w:type="dxa"/>
            <w:vAlign w:val="bottom"/>
          </w:tcPr>
          <w:p w14:paraId="04141B0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25CD427" w14:textId="1CDF603C" w:rsidR="00ED5BD2" w:rsidRPr="0088224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13,930</w:t>
            </w:r>
          </w:p>
        </w:tc>
        <w:tc>
          <w:tcPr>
            <w:tcW w:w="243" w:type="dxa"/>
            <w:vAlign w:val="bottom"/>
          </w:tcPr>
          <w:p w14:paraId="0E438708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F9FED7C" w14:textId="4307B042" w:rsidR="00ED5BD2" w:rsidRPr="0086117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2E031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8,599</w:t>
            </w:r>
          </w:p>
        </w:tc>
      </w:tr>
      <w:tr w:rsidR="00ED5BD2" w:rsidRPr="00C43471" w14:paraId="411F3DB6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0B6EEA8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392737F9" w14:textId="63657DD5" w:rsidR="00ED5BD2" w:rsidRPr="00DE46CF" w:rsidRDefault="00B92228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9222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1,209,596</w:t>
            </w:r>
          </w:p>
        </w:tc>
        <w:tc>
          <w:tcPr>
            <w:tcW w:w="236" w:type="dxa"/>
            <w:vAlign w:val="bottom"/>
          </w:tcPr>
          <w:p w14:paraId="309B0E85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788CD99" w14:textId="6B5A6214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2,204,441</w:t>
            </w:r>
          </w:p>
        </w:tc>
        <w:tc>
          <w:tcPr>
            <w:tcW w:w="236" w:type="dxa"/>
            <w:vAlign w:val="bottom"/>
          </w:tcPr>
          <w:p w14:paraId="664432C8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15D1871" w14:textId="407BA1D5" w:rsidR="00ED5BD2" w:rsidRPr="0088224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1,352,220</w:t>
            </w:r>
          </w:p>
        </w:tc>
        <w:tc>
          <w:tcPr>
            <w:tcW w:w="243" w:type="dxa"/>
            <w:vAlign w:val="bottom"/>
          </w:tcPr>
          <w:p w14:paraId="4B7F959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899D8CE" w14:textId="6E28B71B" w:rsidR="00ED5BD2" w:rsidRPr="00C43471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1,799,183</w:t>
            </w:r>
          </w:p>
        </w:tc>
      </w:tr>
      <w:tr w:rsidR="00ED5BD2" w:rsidRPr="00C43471" w14:paraId="4A02FC8C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668F5817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33568E" w14:textId="0A1D4B08" w:rsidR="00ED5BD2" w:rsidRPr="00DE46CF" w:rsidRDefault="005D1D70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D1D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(3,629)</w:t>
            </w:r>
          </w:p>
        </w:tc>
        <w:tc>
          <w:tcPr>
            <w:tcW w:w="236" w:type="dxa"/>
            <w:vAlign w:val="bottom"/>
          </w:tcPr>
          <w:p w14:paraId="608C4426" w14:textId="77777777" w:rsidR="00ED5BD2" w:rsidRPr="00C43471" w:rsidRDefault="00ED5BD2" w:rsidP="00ED5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01F5959" w14:textId="6FDD5C00" w:rsidR="00ED5BD2" w:rsidRPr="00AA421C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90,947</w:t>
            </w:r>
          </w:p>
        </w:tc>
        <w:tc>
          <w:tcPr>
            <w:tcW w:w="236" w:type="dxa"/>
            <w:vAlign w:val="bottom"/>
          </w:tcPr>
          <w:p w14:paraId="4DB36241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5CD36EC" w14:textId="61FC3F85" w:rsidR="00ED5BD2" w:rsidRPr="0088224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1,129</w:t>
            </w:r>
          </w:p>
        </w:tc>
        <w:tc>
          <w:tcPr>
            <w:tcW w:w="243" w:type="dxa"/>
            <w:vAlign w:val="bottom"/>
          </w:tcPr>
          <w:p w14:paraId="5CC0E5C2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F3B1E36" w14:textId="0E27AF1E" w:rsidR="00ED5BD2" w:rsidRPr="00CD74B3" w:rsidRDefault="00ED5BD2" w:rsidP="00B611B0">
            <w:pPr>
              <w:pStyle w:val="acctmergecolhdg"/>
              <w:tabs>
                <w:tab w:val="decimal" w:pos="950"/>
              </w:tabs>
              <w:spacing w:line="360" w:lineRule="exact"/>
              <w:ind w:left="-88" w:right="-57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(2,763)</w:t>
            </w:r>
          </w:p>
        </w:tc>
      </w:tr>
      <w:tr w:rsidR="00ED5BD2" w:rsidRPr="00C43471" w14:paraId="651C8BFB" w14:textId="77777777" w:rsidTr="0000499C">
        <w:trPr>
          <w:trHeight w:val="145"/>
          <w:tblHeader/>
        </w:trPr>
        <w:tc>
          <w:tcPr>
            <w:tcW w:w="3597" w:type="dxa"/>
            <w:vAlign w:val="bottom"/>
          </w:tcPr>
          <w:p w14:paraId="6F9F554F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8985B" w14:textId="499837F2" w:rsidR="00ED5BD2" w:rsidRPr="006930A6" w:rsidRDefault="0009629E" w:rsidP="00ED5BD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962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1,213,225</w:t>
            </w:r>
          </w:p>
        </w:tc>
        <w:tc>
          <w:tcPr>
            <w:tcW w:w="236" w:type="dxa"/>
            <w:vAlign w:val="bottom"/>
          </w:tcPr>
          <w:p w14:paraId="4F19C12F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1805" w14:textId="3EE0A2BE" w:rsidR="00ED5BD2" w:rsidRPr="00C43471" w:rsidRDefault="00ED5BD2" w:rsidP="00ED5BD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2,113,494</w:t>
            </w:r>
          </w:p>
        </w:tc>
        <w:tc>
          <w:tcPr>
            <w:tcW w:w="236" w:type="dxa"/>
            <w:vAlign w:val="bottom"/>
          </w:tcPr>
          <w:p w14:paraId="06473988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6D558" w14:textId="251DB4AC" w:rsidR="00ED5BD2" w:rsidRPr="0088224B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13112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1,351,091</w:t>
            </w:r>
          </w:p>
        </w:tc>
        <w:tc>
          <w:tcPr>
            <w:tcW w:w="243" w:type="dxa"/>
            <w:vAlign w:val="bottom"/>
          </w:tcPr>
          <w:p w14:paraId="6AE380FC" w14:textId="77777777" w:rsidR="00ED5BD2" w:rsidRPr="00C43471" w:rsidRDefault="00ED5BD2" w:rsidP="00ED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32AB" w14:textId="7AB9C7AB" w:rsidR="00ED5BD2" w:rsidRPr="00C43471" w:rsidRDefault="00ED5BD2" w:rsidP="00ED5BD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1,801,946</w:t>
            </w:r>
          </w:p>
        </w:tc>
      </w:tr>
      <w:tr w:rsidR="002B42D3" w:rsidRPr="00C43471" w14:paraId="0C5F7C12" w14:textId="77777777" w:rsidTr="0000499C">
        <w:trPr>
          <w:trHeight w:val="144"/>
          <w:tblHeader/>
        </w:trPr>
        <w:tc>
          <w:tcPr>
            <w:tcW w:w="3597" w:type="dxa"/>
            <w:vAlign w:val="bottom"/>
          </w:tcPr>
          <w:p w14:paraId="13330F6D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28E38A03" w14:textId="77777777" w:rsidR="002B42D3" w:rsidRPr="00694003" w:rsidRDefault="002B42D3" w:rsidP="002B42D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325E85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7360EE74" w14:textId="77777777" w:rsidR="002B42D3" w:rsidRPr="00C43471" w:rsidRDefault="002B42D3" w:rsidP="002B42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A8C5AF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DB4B9FE" w14:textId="77777777" w:rsidR="002B42D3" w:rsidRPr="0088224B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95022F0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6259069C" w14:textId="77777777" w:rsidR="002B42D3" w:rsidRPr="00C43471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2B42D3" w:rsidRPr="00C43471" w14:paraId="2F675506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6277982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736D4831" w14:textId="77777777" w:rsidR="002B42D3" w:rsidRPr="00694003" w:rsidRDefault="002B42D3" w:rsidP="002B42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2776315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920EA07" w14:textId="77777777" w:rsidR="002B42D3" w:rsidRPr="00C43471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EBF00BB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08BFF3F" w14:textId="77777777" w:rsidR="002B42D3" w:rsidRPr="0088224B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15CBCA5D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61F0749" w14:textId="77777777" w:rsidR="002B42D3" w:rsidRPr="00C43471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B42D3" w:rsidRPr="00C43471" w14:paraId="0506FD5C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2A358CB7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63641189" w14:textId="77777777" w:rsidR="002B42D3" w:rsidRPr="00694003" w:rsidRDefault="002B42D3" w:rsidP="002B42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101926F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45B61C1" w14:textId="77777777" w:rsidR="002B42D3" w:rsidRPr="00C43471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0C1C9C8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566DEFC" w14:textId="77777777" w:rsidR="002B42D3" w:rsidRPr="0088224B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368567E0" w14:textId="77777777" w:rsidR="002B42D3" w:rsidRPr="00C43471" w:rsidRDefault="002B42D3" w:rsidP="002B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6EEDFA8" w14:textId="77777777" w:rsidR="002B42D3" w:rsidRPr="00C43471" w:rsidRDefault="002B42D3" w:rsidP="002B4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326FD" w:rsidRPr="00C43471" w14:paraId="5D098B59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78327747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316DC39" w14:textId="5B3E5E84" w:rsidR="008326FD" w:rsidRPr="00C332F6" w:rsidRDefault="0009629E" w:rsidP="008326F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962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282,636</w:t>
            </w:r>
          </w:p>
        </w:tc>
        <w:tc>
          <w:tcPr>
            <w:tcW w:w="236" w:type="dxa"/>
            <w:vAlign w:val="bottom"/>
          </w:tcPr>
          <w:p w14:paraId="5F0B533E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08557E0" w14:textId="30D9FA80" w:rsidR="008326FD" w:rsidRPr="00C43471" w:rsidRDefault="008326FD" w:rsidP="008326F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(263,91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6890ADD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27275A2" w14:textId="698325F6" w:rsidR="008326FD" w:rsidRPr="00D73501" w:rsidRDefault="008326FD" w:rsidP="008326FD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C17AE48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385BF53" w14:textId="31A97551" w:rsidR="008326FD" w:rsidRPr="003404E7" w:rsidRDefault="008326FD" w:rsidP="008326FD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8326FD" w:rsidRPr="00C43471" w14:paraId="3EB8A9FA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5233B803" w14:textId="092E4B6A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25272D66" w14:textId="496154BE" w:rsidR="008326FD" w:rsidRPr="00C332F6" w:rsidRDefault="00984710" w:rsidP="008326F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847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1,495,861</w:t>
            </w:r>
          </w:p>
        </w:tc>
        <w:tc>
          <w:tcPr>
            <w:tcW w:w="236" w:type="dxa"/>
            <w:vAlign w:val="bottom"/>
          </w:tcPr>
          <w:p w14:paraId="6B056184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87AFF63" w14:textId="2BC0A455" w:rsidR="008326FD" w:rsidRPr="00072F85" w:rsidRDefault="00EA00F0" w:rsidP="008326F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A00F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1,849,581</w:t>
            </w:r>
          </w:p>
        </w:tc>
        <w:tc>
          <w:tcPr>
            <w:tcW w:w="236" w:type="dxa"/>
            <w:vAlign w:val="bottom"/>
          </w:tcPr>
          <w:p w14:paraId="31A44B50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6EA0772" w14:textId="67543B89" w:rsidR="008326FD" w:rsidRPr="009A4632" w:rsidRDefault="008326FD" w:rsidP="008326F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C81343">
              <w:rPr>
                <w:rFonts w:asciiTheme="minorBidi" w:hAnsiTheme="minorBidi" w:cstheme="minorBidi"/>
                <w:bCs/>
                <w:sz w:val="28"/>
                <w:szCs w:val="28"/>
              </w:rPr>
              <w:t>1,351,091</w:t>
            </w:r>
          </w:p>
        </w:tc>
        <w:tc>
          <w:tcPr>
            <w:tcW w:w="243" w:type="dxa"/>
            <w:vAlign w:val="bottom"/>
          </w:tcPr>
          <w:p w14:paraId="5B2C498C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D0E7559" w14:textId="09DC8E45" w:rsidR="008326FD" w:rsidRPr="00C43471" w:rsidRDefault="008326FD" w:rsidP="008326F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2E031E">
              <w:rPr>
                <w:rFonts w:asciiTheme="minorBidi" w:hAnsiTheme="minorBidi" w:cstheme="minorBidi"/>
                <w:bCs/>
                <w:sz w:val="28"/>
                <w:szCs w:val="28"/>
              </w:rPr>
              <w:t>1,801,946</w:t>
            </w:r>
          </w:p>
        </w:tc>
      </w:tr>
      <w:tr w:rsidR="008326FD" w:rsidRPr="00C43471" w14:paraId="5268C1F8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D5DC312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1116EEB" w14:textId="77777777" w:rsidR="008326FD" w:rsidRPr="00C43471" w:rsidRDefault="008326FD" w:rsidP="008326F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D8FDFF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394E433" w14:textId="77777777" w:rsidR="008326FD" w:rsidRPr="00C43471" w:rsidRDefault="008326FD" w:rsidP="008326F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0333BA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FE406B7" w14:textId="77777777" w:rsidR="008326FD" w:rsidRPr="00C43471" w:rsidRDefault="008326FD" w:rsidP="008326F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9E27165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F253B81" w14:textId="77777777" w:rsidR="008326FD" w:rsidRPr="00C43471" w:rsidRDefault="008326FD" w:rsidP="008326F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8326FD" w:rsidRPr="00C43471" w14:paraId="48585A9A" w14:textId="77777777">
        <w:trPr>
          <w:trHeight w:val="399"/>
          <w:tblHeader/>
        </w:trPr>
        <w:tc>
          <w:tcPr>
            <w:tcW w:w="3597" w:type="dxa"/>
          </w:tcPr>
          <w:p w14:paraId="17E6158C" w14:textId="77777777" w:rsidR="008326FD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70D55627" w14:textId="77777777" w:rsidR="008326FD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5D06593E" w14:textId="77777777" w:rsidR="0031062D" w:rsidRDefault="0031062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4356FC25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B13F985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8326FD" w:rsidRPr="00C43471" w14:paraId="03E0353A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0098A662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7B33A84F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CCCD13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56E3FFFB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6FD" w:rsidRPr="00C43471" w14:paraId="660A2752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B669AE8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3A518FE5" w14:textId="78CA6A80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A716F0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A716F0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Pr="00A716F0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ิถุนายน</w:t>
            </w:r>
          </w:p>
        </w:tc>
      </w:tr>
      <w:tr w:rsidR="008326FD" w:rsidRPr="00C43471" w14:paraId="005680DA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2E935A8B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66055398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564EAE6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3B945CFC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5C00AE2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36E6A0C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6DE7486A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CD206AA" w14:textId="77777777" w:rsidR="008326FD" w:rsidRPr="00C43471" w:rsidRDefault="008326FD" w:rsidP="008326F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8326FD" w:rsidRPr="00C43471" w14:paraId="493D37EE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199DD8D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56D52019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8326FD" w:rsidRPr="00C43471" w14:paraId="73308DF3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C977123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68DC3716" w14:textId="77777777" w:rsidR="008326FD" w:rsidRPr="00C43471" w:rsidRDefault="008326FD" w:rsidP="008326F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3A2BFE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9B6A9C8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9C36D1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6EFF5F9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EBC29A5" w14:textId="77777777" w:rsidR="008326FD" w:rsidRPr="00C43471" w:rsidRDefault="008326FD" w:rsidP="0083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3969720" w14:textId="77777777" w:rsidR="008326FD" w:rsidRPr="00C43471" w:rsidRDefault="008326FD" w:rsidP="0083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17FFA" w:rsidRPr="00C43471" w14:paraId="30690F14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28C28FB3" w14:textId="77777777" w:rsidR="00D17FFA" w:rsidRPr="00C43471" w:rsidRDefault="00D17FFA" w:rsidP="00D17FFA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4B0F9992" w14:textId="108FDC2E" w:rsidR="00D17FFA" w:rsidRPr="002257C0" w:rsidRDefault="00AB634E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B634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1,247,688</w:t>
            </w:r>
          </w:p>
        </w:tc>
        <w:tc>
          <w:tcPr>
            <w:tcW w:w="236" w:type="dxa"/>
            <w:vAlign w:val="bottom"/>
          </w:tcPr>
          <w:p w14:paraId="3083642F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BA7395D" w14:textId="1F014B7F" w:rsidR="00D17FFA" w:rsidRPr="00D653E6" w:rsidRDefault="00D17FFA" w:rsidP="00D17FF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040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2,031,292</w:t>
            </w:r>
          </w:p>
        </w:tc>
        <w:tc>
          <w:tcPr>
            <w:tcW w:w="236" w:type="dxa"/>
            <w:vAlign w:val="bottom"/>
          </w:tcPr>
          <w:p w14:paraId="195079E8" w14:textId="77777777" w:rsidR="00D17FFA" w:rsidRPr="00096C67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3F6179F2" w14:textId="25E2B696" w:rsidR="00D17FFA" w:rsidRPr="00D73501" w:rsidRDefault="00D17FFA" w:rsidP="00D17FF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E6AA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1,351,091</w:t>
            </w:r>
          </w:p>
        </w:tc>
        <w:tc>
          <w:tcPr>
            <w:tcW w:w="243" w:type="dxa"/>
            <w:vAlign w:val="bottom"/>
          </w:tcPr>
          <w:p w14:paraId="19900964" w14:textId="77777777" w:rsidR="00D17FFA" w:rsidRPr="00096C67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45C4F7F3" w14:textId="2313C210" w:rsidR="00D17FFA" w:rsidRPr="00883213" w:rsidRDefault="00D17FFA" w:rsidP="00D17FF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F786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1,801,946</w:t>
            </w:r>
          </w:p>
        </w:tc>
      </w:tr>
      <w:tr w:rsidR="00D17FFA" w:rsidRPr="00C43471" w14:paraId="7987D795" w14:textId="77777777" w:rsidTr="0000499C">
        <w:trPr>
          <w:trHeight w:val="399"/>
          <w:tblHeader/>
        </w:trPr>
        <w:tc>
          <w:tcPr>
            <w:tcW w:w="3597" w:type="dxa"/>
            <w:vAlign w:val="bottom"/>
          </w:tcPr>
          <w:p w14:paraId="49743806" w14:textId="77777777" w:rsidR="00D17FFA" w:rsidRPr="00C43471" w:rsidRDefault="00D17FFA" w:rsidP="00D17FFA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A961C25" w14:textId="78581FB9" w:rsidR="00D17FFA" w:rsidRPr="002257C0" w:rsidRDefault="00FB752A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B752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(34,463)</w:t>
            </w:r>
          </w:p>
        </w:tc>
        <w:tc>
          <w:tcPr>
            <w:tcW w:w="236" w:type="dxa"/>
            <w:vAlign w:val="bottom"/>
          </w:tcPr>
          <w:p w14:paraId="3BC26260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B44D9CA" w14:textId="6E85170C" w:rsidR="00D17FFA" w:rsidRPr="00D653E6" w:rsidRDefault="00D17FFA" w:rsidP="00D17FF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040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82,202</w:t>
            </w:r>
          </w:p>
        </w:tc>
        <w:tc>
          <w:tcPr>
            <w:tcW w:w="236" w:type="dxa"/>
            <w:vAlign w:val="bottom"/>
          </w:tcPr>
          <w:p w14:paraId="0B63D6DA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0363314" w14:textId="058367C5" w:rsidR="00D17FFA" w:rsidRPr="00D73501" w:rsidRDefault="00D17FFA" w:rsidP="00D17FFA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A523D7E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100DB93B" w14:textId="0E54950C" w:rsidR="00D17FFA" w:rsidRPr="00C43471" w:rsidRDefault="00D17FFA" w:rsidP="00D17FFA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17FFA" w:rsidRPr="00C43471" w14:paraId="6C6F6431" w14:textId="77777777" w:rsidTr="0000499C">
        <w:trPr>
          <w:trHeight w:val="363"/>
          <w:tblHeader/>
        </w:trPr>
        <w:tc>
          <w:tcPr>
            <w:tcW w:w="3597" w:type="dxa"/>
            <w:vAlign w:val="bottom"/>
          </w:tcPr>
          <w:p w14:paraId="6B667672" w14:textId="77777777" w:rsidR="00D17FFA" w:rsidRPr="00C43471" w:rsidRDefault="00D17FFA" w:rsidP="00D17FFA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AF56A" w14:textId="2B2C3E85" w:rsidR="00D17FFA" w:rsidRPr="002257C0" w:rsidRDefault="007C2D8E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C2D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1,213,225</w:t>
            </w:r>
          </w:p>
        </w:tc>
        <w:tc>
          <w:tcPr>
            <w:tcW w:w="236" w:type="dxa"/>
            <w:vAlign w:val="bottom"/>
          </w:tcPr>
          <w:p w14:paraId="6F05C30A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8472D" w14:textId="51506790" w:rsidR="00D17FFA" w:rsidRPr="00D653E6" w:rsidRDefault="00D17FFA" w:rsidP="00D17FF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402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2,113,494</w:t>
            </w:r>
          </w:p>
        </w:tc>
        <w:tc>
          <w:tcPr>
            <w:tcW w:w="236" w:type="dxa"/>
            <w:vAlign w:val="bottom"/>
          </w:tcPr>
          <w:p w14:paraId="7D6F5C97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0057E" w14:textId="1D30AACA" w:rsidR="00D17FFA" w:rsidRPr="00D73501" w:rsidRDefault="00D17FFA" w:rsidP="00D17FFA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BE6AA5">
              <w:rPr>
                <w:rFonts w:asciiTheme="minorBidi" w:hAnsiTheme="minorBidi" w:cstheme="minorBidi"/>
                <w:sz w:val="28"/>
                <w:szCs w:val="28"/>
              </w:rPr>
              <w:t>1,351,091</w:t>
            </w:r>
          </w:p>
        </w:tc>
        <w:tc>
          <w:tcPr>
            <w:tcW w:w="243" w:type="dxa"/>
            <w:vAlign w:val="bottom"/>
          </w:tcPr>
          <w:p w14:paraId="171F7756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1D970" w14:textId="7384259C" w:rsidR="00D17FFA" w:rsidRPr="00C9358C" w:rsidRDefault="00D17FFA" w:rsidP="00D17FFA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155187">
              <w:rPr>
                <w:rFonts w:asciiTheme="minorBidi" w:hAnsiTheme="minorBidi" w:cstheme="minorBidi"/>
                <w:sz w:val="28"/>
                <w:szCs w:val="28"/>
              </w:rPr>
              <w:t>1,801,946</w:t>
            </w:r>
          </w:p>
        </w:tc>
      </w:tr>
      <w:tr w:rsidR="00D17FFA" w:rsidRPr="00C43471" w14:paraId="13D94CC1" w14:textId="77777777" w:rsidTr="009A130F">
        <w:trPr>
          <w:trHeight w:val="363"/>
          <w:tblHeader/>
        </w:trPr>
        <w:tc>
          <w:tcPr>
            <w:tcW w:w="3597" w:type="dxa"/>
            <w:vAlign w:val="bottom"/>
          </w:tcPr>
          <w:p w14:paraId="0863A916" w14:textId="77777777" w:rsidR="00D17FFA" w:rsidRPr="00C43471" w:rsidRDefault="00D17FFA" w:rsidP="00D17FFA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25A5913" w14:textId="77777777" w:rsidR="00D17FFA" w:rsidRPr="00D73501" w:rsidRDefault="00D17FFA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1834ED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EB327DD" w14:textId="77777777" w:rsidR="00D17FFA" w:rsidRPr="00C43471" w:rsidRDefault="00D17FFA" w:rsidP="00D17FFA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0D12DE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299905C" w14:textId="77777777" w:rsidR="00D17FFA" w:rsidRPr="00D7350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843FEB9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38FEF3A" w14:textId="77777777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D17FFA" w:rsidRPr="00C43471" w14:paraId="34289E94" w14:textId="77777777" w:rsidTr="009A130F">
        <w:trPr>
          <w:trHeight w:val="404"/>
          <w:tblHeader/>
        </w:trPr>
        <w:tc>
          <w:tcPr>
            <w:tcW w:w="3597" w:type="dxa"/>
            <w:vAlign w:val="bottom"/>
          </w:tcPr>
          <w:p w14:paraId="126242EF" w14:textId="77777777" w:rsidR="00D17FFA" w:rsidRPr="00C43471" w:rsidRDefault="00D17FFA" w:rsidP="00D17F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EAE94DA" w14:textId="77777777" w:rsidR="00D17FFA" w:rsidRPr="00D73501" w:rsidRDefault="00D17FFA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915AB7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552116B" w14:textId="77777777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732824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4D7A0A2" w14:textId="77777777" w:rsidR="00D17FFA" w:rsidRPr="00D7350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F3A1921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2E2DC41" w14:textId="77777777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17FFA" w:rsidRPr="00C43471" w14:paraId="112BE59A" w14:textId="77777777" w:rsidTr="009A130F">
        <w:trPr>
          <w:trHeight w:val="404"/>
          <w:tblHeader/>
        </w:trPr>
        <w:tc>
          <w:tcPr>
            <w:tcW w:w="3597" w:type="dxa"/>
            <w:vAlign w:val="bottom"/>
          </w:tcPr>
          <w:p w14:paraId="15585C00" w14:textId="77777777" w:rsidR="00D17FFA" w:rsidRPr="00C43471" w:rsidRDefault="00D17FFA" w:rsidP="00D17F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79CE235E" w14:textId="4FB7EF8F" w:rsidR="00D17FFA" w:rsidRPr="002257C0" w:rsidRDefault="00514530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145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1,471,930</w:t>
            </w:r>
          </w:p>
        </w:tc>
        <w:tc>
          <w:tcPr>
            <w:tcW w:w="236" w:type="dxa"/>
            <w:vAlign w:val="bottom"/>
          </w:tcPr>
          <w:p w14:paraId="742FD644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A3BD820" w14:textId="1F487F07" w:rsidR="00D17FFA" w:rsidRPr="00DF7A59" w:rsidRDefault="00D17FFA" w:rsidP="00D17FF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F0E1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1,805,46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14DF3359" w14:textId="77777777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1C18A23" w14:textId="6F14C007" w:rsidR="00D17FFA" w:rsidRPr="00D7350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E6AA5">
              <w:rPr>
                <w:rFonts w:asciiTheme="minorBidi" w:hAnsiTheme="minorBidi" w:cstheme="minorBidi"/>
                <w:bCs/>
                <w:sz w:val="28"/>
                <w:szCs w:val="28"/>
              </w:rPr>
              <w:t>1,351,091</w:t>
            </w:r>
          </w:p>
        </w:tc>
        <w:tc>
          <w:tcPr>
            <w:tcW w:w="243" w:type="dxa"/>
            <w:vAlign w:val="bottom"/>
          </w:tcPr>
          <w:p w14:paraId="08DD5262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DAE4222" w14:textId="39A63C55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7860">
              <w:rPr>
                <w:rFonts w:asciiTheme="minorBidi" w:hAnsiTheme="minorBidi" w:cstheme="minorBidi"/>
                <w:bCs/>
                <w:sz w:val="28"/>
                <w:szCs w:val="28"/>
              </w:rPr>
              <w:t>1,801,946</w:t>
            </w:r>
          </w:p>
        </w:tc>
      </w:tr>
      <w:tr w:rsidR="00D17FFA" w:rsidRPr="00C43471" w14:paraId="051A76D8" w14:textId="77777777" w:rsidTr="009A130F">
        <w:trPr>
          <w:trHeight w:val="404"/>
          <w:tblHeader/>
        </w:trPr>
        <w:tc>
          <w:tcPr>
            <w:tcW w:w="3597" w:type="dxa"/>
            <w:vAlign w:val="bottom"/>
          </w:tcPr>
          <w:p w14:paraId="5C13F0DA" w14:textId="77777777" w:rsidR="00D17FFA" w:rsidRPr="00C43471" w:rsidRDefault="00D17FFA" w:rsidP="00D17F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40BC5F9" w14:textId="2EE3D0A6" w:rsidR="00D17FFA" w:rsidRPr="002257C0" w:rsidRDefault="00836ADA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36AD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23,931</w:t>
            </w:r>
          </w:p>
        </w:tc>
        <w:tc>
          <w:tcPr>
            <w:tcW w:w="236" w:type="dxa"/>
            <w:vAlign w:val="bottom"/>
          </w:tcPr>
          <w:p w14:paraId="52B68EB7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08DD13B" w14:textId="5268AF66" w:rsidR="00D17FFA" w:rsidRPr="00DF7A59" w:rsidRDefault="00D17FFA" w:rsidP="00D17FF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F0E1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44,120</w:t>
            </w:r>
          </w:p>
        </w:tc>
        <w:tc>
          <w:tcPr>
            <w:tcW w:w="236" w:type="dxa"/>
            <w:vAlign w:val="bottom"/>
          </w:tcPr>
          <w:p w14:paraId="1BA09A9B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B57DB6F" w14:textId="0A17B2AD" w:rsidR="00D17FFA" w:rsidRPr="00D73501" w:rsidRDefault="00D17FFA" w:rsidP="00D17FFA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48A3B30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60DA907" w14:textId="02A591B7" w:rsidR="00D17FFA" w:rsidRPr="00C43471" w:rsidRDefault="00D17FFA" w:rsidP="00D17FFA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D17FFA" w:rsidRPr="00C43471" w14:paraId="37C85CEF" w14:textId="77777777" w:rsidTr="009A130F">
        <w:trPr>
          <w:trHeight w:val="404"/>
          <w:tblHeader/>
        </w:trPr>
        <w:tc>
          <w:tcPr>
            <w:tcW w:w="3597" w:type="dxa"/>
            <w:vAlign w:val="bottom"/>
          </w:tcPr>
          <w:p w14:paraId="634DF556" w14:textId="77777777" w:rsidR="00D17FFA" w:rsidRPr="00C43471" w:rsidRDefault="00D17FFA" w:rsidP="00D17F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9DF46" w14:textId="0F4DE9BC" w:rsidR="00D17FFA" w:rsidRPr="002257C0" w:rsidRDefault="00FE34B7" w:rsidP="00D17FF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E34B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1,495,861</w:t>
            </w:r>
          </w:p>
        </w:tc>
        <w:tc>
          <w:tcPr>
            <w:tcW w:w="236" w:type="dxa"/>
            <w:vAlign w:val="bottom"/>
          </w:tcPr>
          <w:p w14:paraId="1B876403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489ED" w14:textId="30B25A09" w:rsidR="00D17FFA" w:rsidRPr="00DF7A59" w:rsidRDefault="00D17FFA" w:rsidP="00D17FF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F0E1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1,849,58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12FC23D7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7A14E" w14:textId="4A2E3A23" w:rsidR="00D17FFA" w:rsidRPr="00D7350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E6AA5">
              <w:rPr>
                <w:rFonts w:asciiTheme="minorBidi" w:hAnsiTheme="minorBidi" w:cstheme="minorBidi"/>
                <w:b/>
                <w:sz w:val="28"/>
                <w:szCs w:val="28"/>
              </w:rPr>
              <w:t>1,351,091</w:t>
            </w:r>
          </w:p>
        </w:tc>
        <w:tc>
          <w:tcPr>
            <w:tcW w:w="243" w:type="dxa"/>
            <w:vAlign w:val="bottom"/>
          </w:tcPr>
          <w:p w14:paraId="4FF42200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92CCB" w14:textId="6E72ED45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55187">
              <w:rPr>
                <w:rFonts w:asciiTheme="minorBidi" w:hAnsiTheme="minorBidi" w:cstheme="minorBidi"/>
                <w:b/>
                <w:sz w:val="28"/>
                <w:szCs w:val="28"/>
              </w:rPr>
              <w:t>1,801,946</w:t>
            </w:r>
          </w:p>
        </w:tc>
      </w:tr>
      <w:tr w:rsidR="00D17FFA" w:rsidRPr="00C43471" w14:paraId="36BBA819" w14:textId="77777777" w:rsidTr="009A130F">
        <w:trPr>
          <w:trHeight w:val="404"/>
          <w:tblHeader/>
        </w:trPr>
        <w:tc>
          <w:tcPr>
            <w:tcW w:w="3597" w:type="dxa"/>
            <w:vAlign w:val="bottom"/>
          </w:tcPr>
          <w:p w14:paraId="1CA219F6" w14:textId="77777777" w:rsidR="00D17FFA" w:rsidRPr="00C43471" w:rsidRDefault="00D17FFA" w:rsidP="00D17F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11CAC3BE" w14:textId="77777777" w:rsidR="00D17FFA" w:rsidRPr="00D73501" w:rsidRDefault="00D17FFA" w:rsidP="00D17FFA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C40D8B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E4845D8" w14:textId="77777777" w:rsidR="00D17FFA" w:rsidRPr="00C43471" w:rsidRDefault="00D17FFA" w:rsidP="00D17FFA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AC39B8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6B2F4845" w14:textId="77777777" w:rsidR="00D17FFA" w:rsidRPr="00D7350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FF465CC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2DF1F7C9" w14:textId="77777777" w:rsidR="00D17FFA" w:rsidRPr="00C4347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D17FFA" w:rsidRPr="00C43471" w14:paraId="78376075" w14:textId="77777777" w:rsidTr="0000499C">
        <w:trPr>
          <w:trHeight w:val="404"/>
          <w:tblHeader/>
        </w:trPr>
        <w:tc>
          <w:tcPr>
            <w:tcW w:w="3597" w:type="dxa"/>
            <w:vAlign w:val="bottom"/>
          </w:tcPr>
          <w:p w14:paraId="582C84E6" w14:textId="77777777" w:rsidR="00D17FFA" w:rsidRPr="00C43471" w:rsidRDefault="00D17FFA" w:rsidP="00D17F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3EF33FC6" w14:textId="1855C213" w:rsidR="00D17FFA" w:rsidRPr="00D73501" w:rsidRDefault="0062680B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</w:t>
            </w:r>
            <w:r w:rsidR="007C2D8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bottom"/>
          </w:tcPr>
          <w:p w14:paraId="14E26F11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DCB9460" w14:textId="1843807C" w:rsidR="00D17FFA" w:rsidRPr="00694003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F0E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4.26</w:t>
            </w:r>
          </w:p>
        </w:tc>
        <w:tc>
          <w:tcPr>
            <w:tcW w:w="236" w:type="dxa"/>
            <w:vAlign w:val="bottom"/>
          </w:tcPr>
          <w:p w14:paraId="1607FF5E" w14:textId="77777777" w:rsidR="00D17FFA" w:rsidRPr="00E259BE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BDC807B" w14:textId="6A793FC2" w:rsidR="00D17FFA" w:rsidRPr="00D73501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609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2.83</w:t>
            </w:r>
          </w:p>
        </w:tc>
        <w:tc>
          <w:tcPr>
            <w:tcW w:w="243" w:type="dxa"/>
            <w:vAlign w:val="bottom"/>
          </w:tcPr>
          <w:p w14:paraId="6539C586" w14:textId="77777777" w:rsidR="00D17FFA" w:rsidRPr="00C43471" w:rsidRDefault="00D17FFA" w:rsidP="00D17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745B9386" w14:textId="48C5D175" w:rsidR="00D17FFA" w:rsidRPr="00E259BE" w:rsidRDefault="00D17FFA" w:rsidP="00D1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641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3.78</w:t>
            </w:r>
          </w:p>
        </w:tc>
      </w:tr>
    </w:tbl>
    <w:p w14:paraId="13AACA72" w14:textId="77777777" w:rsidR="002A152C" w:rsidRPr="000E0D75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2101A4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7CCEAD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</w:p>
    <w:sectPr w:rsidR="002A152C" w:rsidSect="002B297B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BC10" w14:textId="77777777" w:rsidR="000B48D9" w:rsidRDefault="000B48D9">
      <w:r>
        <w:separator/>
      </w:r>
    </w:p>
  </w:endnote>
  <w:endnote w:type="continuationSeparator" w:id="0">
    <w:p w14:paraId="288F9AC3" w14:textId="77777777" w:rsidR="000B48D9" w:rsidRDefault="000B48D9">
      <w:r>
        <w:continuationSeparator/>
      </w:r>
    </w:p>
  </w:endnote>
  <w:endnote w:type="continuationNotice" w:id="1">
    <w:p w14:paraId="773D8A8A" w14:textId="77777777" w:rsidR="000B48D9" w:rsidRDefault="000B48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7D6E" w14:textId="5549BDEF" w:rsidR="00161A8F" w:rsidRPr="00014CAC" w:rsidRDefault="000B48D9">
    <w:pPr>
      <w:pStyle w:val="Footer"/>
      <w:jc w:val="right"/>
      <w:rPr>
        <w:rFonts w:asciiTheme="minorBidi" w:hAnsiTheme="minorBidi" w:cstheme="minorBidi"/>
        <w:sz w:val="24"/>
        <w:szCs w:val="24"/>
      </w:rPr>
    </w:pPr>
    <w:sdt>
      <w:sdtPr>
        <w:id w:val="295730048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4"/>
          <w:szCs w:val="24"/>
        </w:rPr>
      </w:sdtEndPr>
      <w:sdtContent>
        <w:r w:rsidR="00161A8F"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="00161A8F"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="00161A8F"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="00161A8F"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="00161A8F"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47F78" w14:textId="77777777" w:rsidR="000B48D9" w:rsidRDefault="000B48D9">
      <w:r>
        <w:separator/>
      </w:r>
    </w:p>
  </w:footnote>
  <w:footnote w:type="continuationSeparator" w:id="0">
    <w:p w14:paraId="51E2FD2E" w14:textId="77777777" w:rsidR="000B48D9" w:rsidRDefault="000B48D9">
      <w:r>
        <w:continuationSeparator/>
      </w:r>
    </w:p>
  </w:footnote>
  <w:footnote w:type="continuationNotice" w:id="1">
    <w:p w14:paraId="0635535A" w14:textId="77777777" w:rsidR="000B48D9" w:rsidRDefault="000B48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6408E16C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สำหรับงวดสามเดือน</w:t>
    </w:r>
    <w:r w:rsidR="00C80C75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และหกเดือน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E43A0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C80C75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C80C75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มิถุนายน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E43A0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9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CC635E" w:rsidRPr="00CC635E">
      <w:rPr>
        <w:rFonts w:asciiTheme="minorBidi" w:eastAsia="Cordia New" w:hAnsiTheme="minorBidi" w:cstheme="minorBidi"/>
        <w:bCs/>
        <w:sz w:val="30"/>
        <w:szCs w:val="30"/>
        <w:lang w:bidi="th-TH"/>
      </w:rPr>
      <w:t>(</w:t>
    </w:r>
    <w:r w:rsidR="00CC635E" w:rsidRPr="00CC635E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ยังไม่ได้ตรวจสอบ แต่สอบทานแล้ว)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2A7A19BC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</w:t>
    </w:r>
    <w:r w:rsidR="00165ECD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เดือนและหก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165ECD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165ECD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มิถุนายน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2F425E">
      <w:rPr>
        <w:rFonts w:asciiTheme="minorBidi" w:eastAsia="Cordia New" w:hAnsiTheme="minorBidi" w:cstheme="minorBidi"/>
        <w:bCs/>
        <w:sz w:val="30"/>
        <w:szCs w:val="30"/>
        <w:lang w:val="en-US" w:bidi="th-TH"/>
      </w:rPr>
      <w:t>9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03230EFB" w:rsidR="009C0002" w:rsidRDefault="00EB2215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D83DF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และหกเดือน</w:t>
    </w: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สิ้นสุดวันที่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/>
        <w:sz w:val="30"/>
        <w:szCs w:val="30"/>
        <w:lang w:bidi="th-TH"/>
      </w:rPr>
      <w:t>3</w:t>
    </w:r>
    <w:r w:rsidR="00D83DF5">
      <w:rPr>
        <w:rFonts w:asciiTheme="minorBidi" w:hAnsiTheme="minorBidi" w:cs="Cordia New"/>
        <w:sz w:val="30"/>
        <w:szCs w:val="30"/>
        <w:lang w:val="en-US" w:bidi="th-TH"/>
      </w:rPr>
      <w:t>0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D83DF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มิถุนายน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/>
        <w:sz w:val="30"/>
        <w:szCs w:val="30"/>
        <w:lang w:bidi="th-TH"/>
      </w:rPr>
      <w:t>2569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(</w:t>
    </w: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XUFtP+1mQE5UA" int2:id="J04v4eW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 w:numId="36" w16cid:durableId="168011111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22"/>
    <w:rsid w:val="00000253"/>
    <w:rsid w:val="000002C4"/>
    <w:rsid w:val="000005FC"/>
    <w:rsid w:val="000006F0"/>
    <w:rsid w:val="00000779"/>
    <w:rsid w:val="00000834"/>
    <w:rsid w:val="0000088F"/>
    <w:rsid w:val="00000A91"/>
    <w:rsid w:val="00000AB6"/>
    <w:rsid w:val="00000D98"/>
    <w:rsid w:val="0000107B"/>
    <w:rsid w:val="000010BB"/>
    <w:rsid w:val="000012C3"/>
    <w:rsid w:val="00001491"/>
    <w:rsid w:val="00001555"/>
    <w:rsid w:val="000015A1"/>
    <w:rsid w:val="000019CD"/>
    <w:rsid w:val="00001BEF"/>
    <w:rsid w:val="00001CDC"/>
    <w:rsid w:val="00001E16"/>
    <w:rsid w:val="0000200C"/>
    <w:rsid w:val="000025CB"/>
    <w:rsid w:val="0000274A"/>
    <w:rsid w:val="0000275F"/>
    <w:rsid w:val="000027AA"/>
    <w:rsid w:val="000027F0"/>
    <w:rsid w:val="00002859"/>
    <w:rsid w:val="00002906"/>
    <w:rsid w:val="00002A32"/>
    <w:rsid w:val="00002C59"/>
    <w:rsid w:val="00002D6B"/>
    <w:rsid w:val="00002F50"/>
    <w:rsid w:val="00003093"/>
    <w:rsid w:val="00003133"/>
    <w:rsid w:val="00003190"/>
    <w:rsid w:val="00003335"/>
    <w:rsid w:val="000033D5"/>
    <w:rsid w:val="000033DC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99C"/>
    <w:rsid w:val="00004A86"/>
    <w:rsid w:val="00004EEA"/>
    <w:rsid w:val="00005185"/>
    <w:rsid w:val="000052FA"/>
    <w:rsid w:val="00005434"/>
    <w:rsid w:val="00005556"/>
    <w:rsid w:val="00005ACB"/>
    <w:rsid w:val="00005BAB"/>
    <w:rsid w:val="00005D4F"/>
    <w:rsid w:val="00005DB7"/>
    <w:rsid w:val="00005DC0"/>
    <w:rsid w:val="00006079"/>
    <w:rsid w:val="00006121"/>
    <w:rsid w:val="00006390"/>
    <w:rsid w:val="000064DE"/>
    <w:rsid w:val="00006518"/>
    <w:rsid w:val="000065C1"/>
    <w:rsid w:val="00006690"/>
    <w:rsid w:val="00006B3E"/>
    <w:rsid w:val="00006B52"/>
    <w:rsid w:val="00006DC2"/>
    <w:rsid w:val="00006DC7"/>
    <w:rsid w:val="00006DD8"/>
    <w:rsid w:val="0000720B"/>
    <w:rsid w:val="0000725B"/>
    <w:rsid w:val="00007376"/>
    <w:rsid w:val="000073ED"/>
    <w:rsid w:val="000074BD"/>
    <w:rsid w:val="00007873"/>
    <w:rsid w:val="00007A10"/>
    <w:rsid w:val="00007B57"/>
    <w:rsid w:val="00007D76"/>
    <w:rsid w:val="00007DEE"/>
    <w:rsid w:val="00007E85"/>
    <w:rsid w:val="00007EE9"/>
    <w:rsid w:val="00007F8E"/>
    <w:rsid w:val="00010027"/>
    <w:rsid w:val="00010159"/>
    <w:rsid w:val="00010374"/>
    <w:rsid w:val="00010584"/>
    <w:rsid w:val="00010738"/>
    <w:rsid w:val="000108AF"/>
    <w:rsid w:val="00010963"/>
    <w:rsid w:val="00010969"/>
    <w:rsid w:val="00010A0D"/>
    <w:rsid w:val="00010A61"/>
    <w:rsid w:val="00010B91"/>
    <w:rsid w:val="00010C28"/>
    <w:rsid w:val="00010D83"/>
    <w:rsid w:val="00010F04"/>
    <w:rsid w:val="000112EE"/>
    <w:rsid w:val="000115FB"/>
    <w:rsid w:val="0001192B"/>
    <w:rsid w:val="00011A18"/>
    <w:rsid w:val="00011AE0"/>
    <w:rsid w:val="0001214D"/>
    <w:rsid w:val="000122D8"/>
    <w:rsid w:val="0001235D"/>
    <w:rsid w:val="0001258C"/>
    <w:rsid w:val="00012B16"/>
    <w:rsid w:val="00012D42"/>
    <w:rsid w:val="00012E83"/>
    <w:rsid w:val="000131F4"/>
    <w:rsid w:val="0001324D"/>
    <w:rsid w:val="00013312"/>
    <w:rsid w:val="00013405"/>
    <w:rsid w:val="000135F7"/>
    <w:rsid w:val="0001364C"/>
    <w:rsid w:val="0001367E"/>
    <w:rsid w:val="0001370F"/>
    <w:rsid w:val="00013716"/>
    <w:rsid w:val="00013862"/>
    <w:rsid w:val="00013992"/>
    <w:rsid w:val="00013C02"/>
    <w:rsid w:val="000140C4"/>
    <w:rsid w:val="000140E2"/>
    <w:rsid w:val="00014265"/>
    <w:rsid w:val="000143B4"/>
    <w:rsid w:val="000146E1"/>
    <w:rsid w:val="000148F7"/>
    <w:rsid w:val="00014A12"/>
    <w:rsid w:val="00014A4A"/>
    <w:rsid w:val="00014CAC"/>
    <w:rsid w:val="0001501E"/>
    <w:rsid w:val="00015360"/>
    <w:rsid w:val="000153B1"/>
    <w:rsid w:val="0001562E"/>
    <w:rsid w:val="00015845"/>
    <w:rsid w:val="000159A6"/>
    <w:rsid w:val="000159E2"/>
    <w:rsid w:val="00015B38"/>
    <w:rsid w:val="00015C52"/>
    <w:rsid w:val="00015C5A"/>
    <w:rsid w:val="00016044"/>
    <w:rsid w:val="0001604B"/>
    <w:rsid w:val="000160A4"/>
    <w:rsid w:val="00016225"/>
    <w:rsid w:val="0001623D"/>
    <w:rsid w:val="000162E3"/>
    <w:rsid w:val="000163E0"/>
    <w:rsid w:val="00016548"/>
    <w:rsid w:val="0001664D"/>
    <w:rsid w:val="00016690"/>
    <w:rsid w:val="000167EF"/>
    <w:rsid w:val="00016879"/>
    <w:rsid w:val="0001688E"/>
    <w:rsid w:val="000169AF"/>
    <w:rsid w:val="000169FF"/>
    <w:rsid w:val="00016E01"/>
    <w:rsid w:val="00016E14"/>
    <w:rsid w:val="00016E53"/>
    <w:rsid w:val="00016FAF"/>
    <w:rsid w:val="000172CC"/>
    <w:rsid w:val="00017535"/>
    <w:rsid w:val="00017563"/>
    <w:rsid w:val="000178E2"/>
    <w:rsid w:val="000179E0"/>
    <w:rsid w:val="000179F5"/>
    <w:rsid w:val="00017F4B"/>
    <w:rsid w:val="00020021"/>
    <w:rsid w:val="00020144"/>
    <w:rsid w:val="00020199"/>
    <w:rsid w:val="00020292"/>
    <w:rsid w:val="0002055E"/>
    <w:rsid w:val="000206FA"/>
    <w:rsid w:val="00020700"/>
    <w:rsid w:val="00020881"/>
    <w:rsid w:val="00020882"/>
    <w:rsid w:val="00020945"/>
    <w:rsid w:val="00020E2A"/>
    <w:rsid w:val="00020E35"/>
    <w:rsid w:val="00020E95"/>
    <w:rsid w:val="00020F08"/>
    <w:rsid w:val="00021255"/>
    <w:rsid w:val="00021A4A"/>
    <w:rsid w:val="00021CA2"/>
    <w:rsid w:val="00021D50"/>
    <w:rsid w:val="00021FCB"/>
    <w:rsid w:val="0002207C"/>
    <w:rsid w:val="00022087"/>
    <w:rsid w:val="000220BB"/>
    <w:rsid w:val="000220CE"/>
    <w:rsid w:val="00022140"/>
    <w:rsid w:val="000221F6"/>
    <w:rsid w:val="0002222C"/>
    <w:rsid w:val="000223B8"/>
    <w:rsid w:val="0002263F"/>
    <w:rsid w:val="00022BB4"/>
    <w:rsid w:val="00022CE8"/>
    <w:rsid w:val="00023263"/>
    <w:rsid w:val="000232C5"/>
    <w:rsid w:val="0002335B"/>
    <w:rsid w:val="0002372B"/>
    <w:rsid w:val="00023B9C"/>
    <w:rsid w:val="00023CE6"/>
    <w:rsid w:val="00023DFC"/>
    <w:rsid w:val="00023E1E"/>
    <w:rsid w:val="000241A5"/>
    <w:rsid w:val="00024304"/>
    <w:rsid w:val="000243CE"/>
    <w:rsid w:val="00024642"/>
    <w:rsid w:val="000246AD"/>
    <w:rsid w:val="000247B0"/>
    <w:rsid w:val="00024953"/>
    <w:rsid w:val="00024B71"/>
    <w:rsid w:val="00024BB0"/>
    <w:rsid w:val="00024C4B"/>
    <w:rsid w:val="00024C5A"/>
    <w:rsid w:val="00024F30"/>
    <w:rsid w:val="00025129"/>
    <w:rsid w:val="00025287"/>
    <w:rsid w:val="000252D2"/>
    <w:rsid w:val="00025518"/>
    <w:rsid w:val="00025524"/>
    <w:rsid w:val="00025A2F"/>
    <w:rsid w:val="00025B1F"/>
    <w:rsid w:val="00025B80"/>
    <w:rsid w:val="00025E48"/>
    <w:rsid w:val="00026065"/>
    <w:rsid w:val="000260BC"/>
    <w:rsid w:val="00026132"/>
    <w:rsid w:val="000261DD"/>
    <w:rsid w:val="000265CB"/>
    <w:rsid w:val="0002666D"/>
    <w:rsid w:val="000266AB"/>
    <w:rsid w:val="00026A87"/>
    <w:rsid w:val="00026B06"/>
    <w:rsid w:val="00026C75"/>
    <w:rsid w:val="00026CD3"/>
    <w:rsid w:val="000272F2"/>
    <w:rsid w:val="00027805"/>
    <w:rsid w:val="00027A4F"/>
    <w:rsid w:val="00027BD5"/>
    <w:rsid w:val="00027E00"/>
    <w:rsid w:val="00027ED2"/>
    <w:rsid w:val="0003003E"/>
    <w:rsid w:val="0003005B"/>
    <w:rsid w:val="0003010E"/>
    <w:rsid w:val="0003012C"/>
    <w:rsid w:val="00030329"/>
    <w:rsid w:val="0003035B"/>
    <w:rsid w:val="000307C0"/>
    <w:rsid w:val="000307FB"/>
    <w:rsid w:val="00030827"/>
    <w:rsid w:val="00030AE0"/>
    <w:rsid w:val="00030B1D"/>
    <w:rsid w:val="00030BF3"/>
    <w:rsid w:val="00030C23"/>
    <w:rsid w:val="00031583"/>
    <w:rsid w:val="000315C3"/>
    <w:rsid w:val="000316A7"/>
    <w:rsid w:val="000316AF"/>
    <w:rsid w:val="0003178D"/>
    <w:rsid w:val="00031974"/>
    <w:rsid w:val="00031980"/>
    <w:rsid w:val="00031A44"/>
    <w:rsid w:val="00031A57"/>
    <w:rsid w:val="00031A8B"/>
    <w:rsid w:val="00031ADE"/>
    <w:rsid w:val="00031F4C"/>
    <w:rsid w:val="000320BC"/>
    <w:rsid w:val="0003217F"/>
    <w:rsid w:val="000323E3"/>
    <w:rsid w:val="000324D0"/>
    <w:rsid w:val="0003250C"/>
    <w:rsid w:val="000325AC"/>
    <w:rsid w:val="000328BB"/>
    <w:rsid w:val="000328FA"/>
    <w:rsid w:val="00032ABF"/>
    <w:rsid w:val="00032D8E"/>
    <w:rsid w:val="0003340E"/>
    <w:rsid w:val="00033483"/>
    <w:rsid w:val="0003358E"/>
    <w:rsid w:val="000336B7"/>
    <w:rsid w:val="000336C6"/>
    <w:rsid w:val="00033950"/>
    <w:rsid w:val="00033993"/>
    <w:rsid w:val="000339D5"/>
    <w:rsid w:val="00033A03"/>
    <w:rsid w:val="00033D3C"/>
    <w:rsid w:val="00033EC0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8A0"/>
    <w:rsid w:val="00035963"/>
    <w:rsid w:val="000359D5"/>
    <w:rsid w:val="00035A15"/>
    <w:rsid w:val="00035A25"/>
    <w:rsid w:val="00035BFA"/>
    <w:rsid w:val="00035C76"/>
    <w:rsid w:val="00035CDB"/>
    <w:rsid w:val="00035D7C"/>
    <w:rsid w:val="00036224"/>
    <w:rsid w:val="00036576"/>
    <w:rsid w:val="00036714"/>
    <w:rsid w:val="000367E5"/>
    <w:rsid w:val="00036B63"/>
    <w:rsid w:val="00036BD9"/>
    <w:rsid w:val="00036C1A"/>
    <w:rsid w:val="00036C21"/>
    <w:rsid w:val="00036C24"/>
    <w:rsid w:val="00036CC5"/>
    <w:rsid w:val="00036E95"/>
    <w:rsid w:val="00036F52"/>
    <w:rsid w:val="000370B1"/>
    <w:rsid w:val="000370E4"/>
    <w:rsid w:val="00037585"/>
    <w:rsid w:val="00037609"/>
    <w:rsid w:val="0003760B"/>
    <w:rsid w:val="000378C7"/>
    <w:rsid w:val="00037979"/>
    <w:rsid w:val="000379B5"/>
    <w:rsid w:val="00037C0C"/>
    <w:rsid w:val="00037F26"/>
    <w:rsid w:val="00040161"/>
    <w:rsid w:val="0004027A"/>
    <w:rsid w:val="0004028F"/>
    <w:rsid w:val="00040331"/>
    <w:rsid w:val="0004033E"/>
    <w:rsid w:val="000404E2"/>
    <w:rsid w:val="00040642"/>
    <w:rsid w:val="00040768"/>
    <w:rsid w:val="00040791"/>
    <w:rsid w:val="000407EC"/>
    <w:rsid w:val="00040952"/>
    <w:rsid w:val="00040A36"/>
    <w:rsid w:val="00040AD0"/>
    <w:rsid w:val="00040D4A"/>
    <w:rsid w:val="00040D59"/>
    <w:rsid w:val="00040E69"/>
    <w:rsid w:val="00040EC2"/>
    <w:rsid w:val="0004144F"/>
    <w:rsid w:val="00041597"/>
    <w:rsid w:val="0004178D"/>
    <w:rsid w:val="000417FD"/>
    <w:rsid w:val="00041A8D"/>
    <w:rsid w:val="00041BF7"/>
    <w:rsid w:val="00041C82"/>
    <w:rsid w:val="00041CC7"/>
    <w:rsid w:val="00041DFE"/>
    <w:rsid w:val="00041E25"/>
    <w:rsid w:val="00041E42"/>
    <w:rsid w:val="00041E59"/>
    <w:rsid w:val="00041E72"/>
    <w:rsid w:val="00042021"/>
    <w:rsid w:val="00042179"/>
    <w:rsid w:val="0004220E"/>
    <w:rsid w:val="00042315"/>
    <w:rsid w:val="000424AA"/>
    <w:rsid w:val="000425EC"/>
    <w:rsid w:val="00042911"/>
    <w:rsid w:val="00042A57"/>
    <w:rsid w:val="00042ACF"/>
    <w:rsid w:val="00042B99"/>
    <w:rsid w:val="00042CE9"/>
    <w:rsid w:val="00042E58"/>
    <w:rsid w:val="00042F02"/>
    <w:rsid w:val="00042F74"/>
    <w:rsid w:val="00042FD1"/>
    <w:rsid w:val="0004334B"/>
    <w:rsid w:val="00043355"/>
    <w:rsid w:val="0004338B"/>
    <w:rsid w:val="00043404"/>
    <w:rsid w:val="000434F1"/>
    <w:rsid w:val="000437CB"/>
    <w:rsid w:val="00043A61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CE2"/>
    <w:rsid w:val="00044DAA"/>
    <w:rsid w:val="00045154"/>
    <w:rsid w:val="00045270"/>
    <w:rsid w:val="00045551"/>
    <w:rsid w:val="00045740"/>
    <w:rsid w:val="000458D3"/>
    <w:rsid w:val="00045A5E"/>
    <w:rsid w:val="00045BC3"/>
    <w:rsid w:val="00045E6A"/>
    <w:rsid w:val="0004615C"/>
    <w:rsid w:val="000463AC"/>
    <w:rsid w:val="00046429"/>
    <w:rsid w:val="0004667E"/>
    <w:rsid w:val="0004699B"/>
    <w:rsid w:val="00046A1F"/>
    <w:rsid w:val="00046D56"/>
    <w:rsid w:val="00046DD2"/>
    <w:rsid w:val="00046DDF"/>
    <w:rsid w:val="00046FDE"/>
    <w:rsid w:val="00047017"/>
    <w:rsid w:val="00047271"/>
    <w:rsid w:val="0004791D"/>
    <w:rsid w:val="0004793D"/>
    <w:rsid w:val="00047AC7"/>
    <w:rsid w:val="00047FDA"/>
    <w:rsid w:val="000500C2"/>
    <w:rsid w:val="0005031A"/>
    <w:rsid w:val="00050385"/>
    <w:rsid w:val="000505AE"/>
    <w:rsid w:val="0005062C"/>
    <w:rsid w:val="000507B5"/>
    <w:rsid w:val="0005087C"/>
    <w:rsid w:val="00050935"/>
    <w:rsid w:val="00050BEF"/>
    <w:rsid w:val="00050C98"/>
    <w:rsid w:val="00050D27"/>
    <w:rsid w:val="00050DDE"/>
    <w:rsid w:val="00050EDF"/>
    <w:rsid w:val="0005101A"/>
    <w:rsid w:val="000510B3"/>
    <w:rsid w:val="00051417"/>
    <w:rsid w:val="00051537"/>
    <w:rsid w:val="00051580"/>
    <w:rsid w:val="000518C8"/>
    <w:rsid w:val="00051A9D"/>
    <w:rsid w:val="00051D01"/>
    <w:rsid w:val="00051E25"/>
    <w:rsid w:val="00051F69"/>
    <w:rsid w:val="0005218F"/>
    <w:rsid w:val="00052251"/>
    <w:rsid w:val="00052426"/>
    <w:rsid w:val="000528EF"/>
    <w:rsid w:val="000529F4"/>
    <w:rsid w:val="00052BDD"/>
    <w:rsid w:val="00052E03"/>
    <w:rsid w:val="00052E17"/>
    <w:rsid w:val="00052E39"/>
    <w:rsid w:val="00052EB3"/>
    <w:rsid w:val="00052FF6"/>
    <w:rsid w:val="000532B9"/>
    <w:rsid w:val="0005342E"/>
    <w:rsid w:val="00053470"/>
    <w:rsid w:val="00053483"/>
    <w:rsid w:val="000534C4"/>
    <w:rsid w:val="00053520"/>
    <w:rsid w:val="000537C0"/>
    <w:rsid w:val="000538D6"/>
    <w:rsid w:val="000538F8"/>
    <w:rsid w:val="00053989"/>
    <w:rsid w:val="00053B54"/>
    <w:rsid w:val="00053E61"/>
    <w:rsid w:val="00054318"/>
    <w:rsid w:val="00054433"/>
    <w:rsid w:val="000545E1"/>
    <w:rsid w:val="00054663"/>
    <w:rsid w:val="00054911"/>
    <w:rsid w:val="0005509E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E69"/>
    <w:rsid w:val="00055F34"/>
    <w:rsid w:val="00055F4D"/>
    <w:rsid w:val="00056222"/>
    <w:rsid w:val="0005634B"/>
    <w:rsid w:val="00056510"/>
    <w:rsid w:val="00056664"/>
    <w:rsid w:val="00056941"/>
    <w:rsid w:val="000569A6"/>
    <w:rsid w:val="00056A0A"/>
    <w:rsid w:val="00056A85"/>
    <w:rsid w:val="00056CA4"/>
    <w:rsid w:val="00056DFE"/>
    <w:rsid w:val="00056E2E"/>
    <w:rsid w:val="00056F2D"/>
    <w:rsid w:val="00056FDB"/>
    <w:rsid w:val="00056FE6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57F41"/>
    <w:rsid w:val="000602A0"/>
    <w:rsid w:val="00060317"/>
    <w:rsid w:val="0006059A"/>
    <w:rsid w:val="00060676"/>
    <w:rsid w:val="00060759"/>
    <w:rsid w:val="00060899"/>
    <w:rsid w:val="0006097F"/>
    <w:rsid w:val="00060AA1"/>
    <w:rsid w:val="00060AB1"/>
    <w:rsid w:val="00060C89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B18"/>
    <w:rsid w:val="00061C7D"/>
    <w:rsid w:val="00061CDD"/>
    <w:rsid w:val="00061E0B"/>
    <w:rsid w:val="000626A6"/>
    <w:rsid w:val="00062766"/>
    <w:rsid w:val="0006276B"/>
    <w:rsid w:val="0006292F"/>
    <w:rsid w:val="000629BD"/>
    <w:rsid w:val="00062B25"/>
    <w:rsid w:val="00062B2D"/>
    <w:rsid w:val="00062B71"/>
    <w:rsid w:val="0006324D"/>
    <w:rsid w:val="000632B1"/>
    <w:rsid w:val="000632F6"/>
    <w:rsid w:val="00063400"/>
    <w:rsid w:val="000634C2"/>
    <w:rsid w:val="00063866"/>
    <w:rsid w:val="000639A9"/>
    <w:rsid w:val="00063A6E"/>
    <w:rsid w:val="00063C7E"/>
    <w:rsid w:val="00063DC3"/>
    <w:rsid w:val="00063F1A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4F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DF8"/>
    <w:rsid w:val="00065E8B"/>
    <w:rsid w:val="00065F17"/>
    <w:rsid w:val="000660AB"/>
    <w:rsid w:val="0006619F"/>
    <w:rsid w:val="0006644C"/>
    <w:rsid w:val="0006646D"/>
    <w:rsid w:val="00066618"/>
    <w:rsid w:val="0006662F"/>
    <w:rsid w:val="00066640"/>
    <w:rsid w:val="00066B40"/>
    <w:rsid w:val="00066F7E"/>
    <w:rsid w:val="00067265"/>
    <w:rsid w:val="000672DA"/>
    <w:rsid w:val="000672F9"/>
    <w:rsid w:val="00067355"/>
    <w:rsid w:val="0006742A"/>
    <w:rsid w:val="00067445"/>
    <w:rsid w:val="000675C1"/>
    <w:rsid w:val="000675C4"/>
    <w:rsid w:val="0006763E"/>
    <w:rsid w:val="0006774B"/>
    <w:rsid w:val="00067840"/>
    <w:rsid w:val="00067886"/>
    <w:rsid w:val="00067B3B"/>
    <w:rsid w:val="00067BEB"/>
    <w:rsid w:val="000703C5"/>
    <w:rsid w:val="000703FD"/>
    <w:rsid w:val="00070411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0D61"/>
    <w:rsid w:val="000710DC"/>
    <w:rsid w:val="0007127A"/>
    <w:rsid w:val="000712A2"/>
    <w:rsid w:val="000713D3"/>
    <w:rsid w:val="00071403"/>
    <w:rsid w:val="00071410"/>
    <w:rsid w:val="0007151D"/>
    <w:rsid w:val="00071983"/>
    <w:rsid w:val="000719EE"/>
    <w:rsid w:val="00071AE2"/>
    <w:rsid w:val="00071B84"/>
    <w:rsid w:val="00071C6C"/>
    <w:rsid w:val="00071C80"/>
    <w:rsid w:val="00071C94"/>
    <w:rsid w:val="00071E82"/>
    <w:rsid w:val="00071EF1"/>
    <w:rsid w:val="00071F2E"/>
    <w:rsid w:val="00072012"/>
    <w:rsid w:val="00072132"/>
    <w:rsid w:val="00072213"/>
    <w:rsid w:val="0007228C"/>
    <w:rsid w:val="000722AA"/>
    <w:rsid w:val="000724C9"/>
    <w:rsid w:val="000724F6"/>
    <w:rsid w:val="00072552"/>
    <w:rsid w:val="00072686"/>
    <w:rsid w:val="000726DB"/>
    <w:rsid w:val="000726E6"/>
    <w:rsid w:val="000726FD"/>
    <w:rsid w:val="00072A47"/>
    <w:rsid w:val="00072C1D"/>
    <w:rsid w:val="00072DCE"/>
    <w:rsid w:val="00072F00"/>
    <w:rsid w:val="00072F3C"/>
    <w:rsid w:val="00072F85"/>
    <w:rsid w:val="00072FAD"/>
    <w:rsid w:val="0007302E"/>
    <w:rsid w:val="000732DB"/>
    <w:rsid w:val="00073367"/>
    <w:rsid w:val="00073600"/>
    <w:rsid w:val="000736E0"/>
    <w:rsid w:val="00073C23"/>
    <w:rsid w:val="00074280"/>
    <w:rsid w:val="000743B2"/>
    <w:rsid w:val="000743DD"/>
    <w:rsid w:val="00074621"/>
    <w:rsid w:val="00074727"/>
    <w:rsid w:val="00074735"/>
    <w:rsid w:val="00074838"/>
    <w:rsid w:val="00074891"/>
    <w:rsid w:val="0007499E"/>
    <w:rsid w:val="00074A65"/>
    <w:rsid w:val="00074AF2"/>
    <w:rsid w:val="00074BBC"/>
    <w:rsid w:val="00074BC8"/>
    <w:rsid w:val="00074D50"/>
    <w:rsid w:val="00074F14"/>
    <w:rsid w:val="00074F69"/>
    <w:rsid w:val="00075041"/>
    <w:rsid w:val="00075130"/>
    <w:rsid w:val="00075163"/>
    <w:rsid w:val="00075230"/>
    <w:rsid w:val="000753AC"/>
    <w:rsid w:val="00075730"/>
    <w:rsid w:val="000758AE"/>
    <w:rsid w:val="00075907"/>
    <w:rsid w:val="00075927"/>
    <w:rsid w:val="00075BC1"/>
    <w:rsid w:val="00075D21"/>
    <w:rsid w:val="00075F2C"/>
    <w:rsid w:val="00075F35"/>
    <w:rsid w:val="00075F38"/>
    <w:rsid w:val="00075FA1"/>
    <w:rsid w:val="00075FFE"/>
    <w:rsid w:val="00076170"/>
    <w:rsid w:val="00076448"/>
    <w:rsid w:val="00076A0B"/>
    <w:rsid w:val="00076A33"/>
    <w:rsid w:val="00076B25"/>
    <w:rsid w:val="00076BDC"/>
    <w:rsid w:val="00076E25"/>
    <w:rsid w:val="000770E1"/>
    <w:rsid w:val="00077245"/>
    <w:rsid w:val="000774CD"/>
    <w:rsid w:val="00077511"/>
    <w:rsid w:val="00077858"/>
    <w:rsid w:val="00077983"/>
    <w:rsid w:val="000779F4"/>
    <w:rsid w:val="00077B20"/>
    <w:rsid w:val="00077C5C"/>
    <w:rsid w:val="00077E11"/>
    <w:rsid w:val="00077EC4"/>
    <w:rsid w:val="00077F9C"/>
    <w:rsid w:val="000809FC"/>
    <w:rsid w:val="00080A5F"/>
    <w:rsid w:val="00080A94"/>
    <w:rsid w:val="00080C17"/>
    <w:rsid w:val="00080FC0"/>
    <w:rsid w:val="0008106E"/>
    <w:rsid w:val="0008110F"/>
    <w:rsid w:val="00081319"/>
    <w:rsid w:val="000814F1"/>
    <w:rsid w:val="0008157C"/>
    <w:rsid w:val="00081947"/>
    <w:rsid w:val="000819B2"/>
    <w:rsid w:val="00081A78"/>
    <w:rsid w:val="00081F3B"/>
    <w:rsid w:val="00081F88"/>
    <w:rsid w:val="00082132"/>
    <w:rsid w:val="0008235C"/>
    <w:rsid w:val="00082360"/>
    <w:rsid w:val="0008241F"/>
    <w:rsid w:val="000826D6"/>
    <w:rsid w:val="000826F9"/>
    <w:rsid w:val="00082881"/>
    <w:rsid w:val="00082944"/>
    <w:rsid w:val="00082966"/>
    <w:rsid w:val="00082CD7"/>
    <w:rsid w:val="00082DBF"/>
    <w:rsid w:val="00083497"/>
    <w:rsid w:val="00083811"/>
    <w:rsid w:val="0008399D"/>
    <w:rsid w:val="00083A90"/>
    <w:rsid w:val="00083E1D"/>
    <w:rsid w:val="00084299"/>
    <w:rsid w:val="0008442B"/>
    <w:rsid w:val="00084492"/>
    <w:rsid w:val="00084701"/>
    <w:rsid w:val="000848CA"/>
    <w:rsid w:val="00084AE2"/>
    <w:rsid w:val="00084B15"/>
    <w:rsid w:val="00084B6E"/>
    <w:rsid w:val="00084BC4"/>
    <w:rsid w:val="00084E43"/>
    <w:rsid w:val="00084E93"/>
    <w:rsid w:val="00085178"/>
    <w:rsid w:val="00085378"/>
    <w:rsid w:val="00085406"/>
    <w:rsid w:val="00085461"/>
    <w:rsid w:val="00085561"/>
    <w:rsid w:val="000856FC"/>
    <w:rsid w:val="0008577C"/>
    <w:rsid w:val="00085C50"/>
    <w:rsid w:val="00085C97"/>
    <w:rsid w:val="00085EAB"/>
    <w:rsid w:val="00085F5F"/>
    <w:rsid w:val="000861EF"/>
    <w:rsid w:val="00086220"/>
    <w:rsid w:val="000864EF"/>
    <w:rsid w:val="00086674"/>
    <w:rsid w:val="00086754"/>
    <w:rsid w:val="00086763"/>
    <w:rsid w:val="00086A3B"/>
    <w:rsid w:val="00086EB9"/>
    <w:rsid w:val="0008700B"/>
    <w:rsid w:val="00087093"/>
    <w:rsid w:val="000871BB"/>
    <w:rsid w:val="00087249"/>
    <w:rsid w:val="00087255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3BF"/>
    <w:rsid w:val="000904B7"/>
    <w:rsid w:val="00090737"/>
    <w:rsid w:val="0009079A"/>
    <w:rsid w:val="00090908"/>
    <w:rsid w:val="00090A18"/>
    <w:rsid w:val="00090A9A"/>
    <w:rsid w:val="00090CA7"/>
    <w:rsid w:val="00090EBA"/>
    <w:rsid w:val="00090F48"/>
    <w:rsid w:val="000911C3"/>
    <w:rsid w:val="000913A0"/>
    <w:rsid w:val="00091497"/>
    <w:rsid w:val="000915AA"/>
    <w:rsid w:val="00091634"/>
    <w:rsid w:val="000917DF"/>
    <w:rsid w:val="0009184D"/>
    <w:rsid w:val="00091EA7"/>
    <w:rsid w:val="00091F1D"/>
    <w:rsid w:val="0009201F"/>
    <w:rsid w:val="00092061"/>
    <w:rsid w:val="000921B0"/>
    <w:rsid w:val="00092224"/>
    <w:rsid w:val="00092513"/>
    <w:rsid w:val="0009253A"/>
    <w:rsid w:val="000926A7"/>
    <w:rsid w:val="00092969"/>
    <w:rsid w:val="00092B09"/>
    <w:rsid w:val="00092B1D"/>
    <w:rsid w:val="00092E8A"/>
    <w:rsid w:val="00092EEE"/>
    <w:rsid w:val="0009300A"/>
    <w:rsid w:val="0009316C"/>
    <w:rsid w:val="000931F0"/>
    <w:rsid w:val="0009336C"/>
    <w:rsid w:val="000933E3"/>
    <w:rsid w:val="0009353D"/>
    <w:rsid w:val="000937B2"/>
    <w:rsid w:val="00093B30"/>
    <w:rsid w:val="00093B78"/>
    <w:rsid w:val="00093F01"/>
    <w:rsid w:val="000941C0"/>
    <w:rsid w:val="0009433F"/>
    <w:rsid w:val="0009470A"/>
    <w:rsid w:val="0009496F"/>
    <w:rsid w:val="00094B47"/>
    <w:rsid w:val="00094BAF"/>
    <w:rsid w:val="00094D1B"/>
    <w:rsid w:val="00094FB4"/>
    <w:rsid w:val="0009534C"/>
    <w:rsid w:val="00095390"/>
    <w:rsid w:val="000954DD"/>
    <w:rsid w:val="00095674"/>
    <w:rsid w:val="00095918"/>
    <w:rsid w:val="00095999"/>
    <w:rsid w:val="00095A5F"/>
    <w:rsid w:val="00095B3D"/>
    <w:rsid w:val="00095E09"/>
    <w:rsid w:val="00095E95"/>
    <w:rsid w:val="000960EF"/>
    <w:rsid w:val="000961DB"/>
    <w:rsid w:val="0009629E"/>
    <w:rsid w:val="000963D2"/>
    <w:rsid w:val="000963EE"/>
    <w:rsid w:val="000967D6"/>
    <w:rsid w:val="00096A7A"/>
    <w:rsid w:val="00096A8E"/>
    <w:rsid w:val="00096AD4"/>
    <w:rsid w:val="00096B2E"/>
    <w:rsid w:val="00096C67"/>
    <w:rsid w:val="00096F65"/>
    <w:rsid w:val="00097067"/>
    <w:rsid w:val="000970FD"/>
    <w:rsid w:val="000971EC"/>
    <w:rsid w:val="0009729C"/>
    <w:rsid w:val="00097659"/>
    <w:rsid w:val="0009769F"/>
    <w:rsid w:val="0009773E"/>
    <w:rsid w:val="00097B22"/>
    <w:rsid w:val="00097EE1"/>
    <w:rsid w:val="00097EF9"/>
    <w:rsid w:val="000A00D1"/>
    <w:rsid w:val="000A0559"/>
    <w:rsid w:val="000A07B1"/>
    <w:rsid w:val="000A09EB"/>
    <w:rsid w:val="000A0BB9"/>
    <w:rsid w:val="000A0C9E"/>
    <w:rsid w:val="000A0FBB"/>
    <w:rsid w:val="000A1284"/>
    <w:rsid w:val="000A12A1"/>
    <w:rsid w:val="000A1458"/>
    <w:rsid w:val="000A15E3"/>
    <w:rsid w:val="000A1641"/>
    <w:rsid w:val="000A171A"/>
    <w:rsid w:val="000A1CBE"/>
    <w:rsid w:val="000A1E4E"/>
    <w:rsid w:val="000A1F12"/>
    <w:rsid w:val="000A2225"/>
    <w:rsid w:val="000A23DA"/>
    <w:rsid w:val="000A26A7"/>
    <w:rsid w:val="000A28AB"/>
    <w:rsid w:val="000A2B4D"/>
    <w:rsid w:val="000A2C01"/>
    <w:rsid w:val="000A2E34"/>
    <w:rsid w:val="000A3093"/>
    <w:rsid w:val="000A3381"/>
    <w:rsid w:val="000A35C3"/>
    <w:rsid w:val="000A372E"/>
    <w:rsid w:val="000A37E2"/>
    <w:rsid w:val="000A390B"/>
    <w:rsid w:val="000A398B"/>
    <w:rsid w:val="000A3CBA"/>
    <w:rsid w:val="000A3DCB"/>
    <w:rsid w:val="000A3E36"/>
    <w:rsid w:val="000A40B0"/>
    <w:rsid w:val="000A4114"/>
    <w:rsid w:val="000A42BF"/>
    <w:rsid w:val="000A4553"/>
    <w:rsid w:val="000A4989"/>
    <w:rsid w:val="000A4B0B"/>
    <w:rsid w:val="000A4B3F"/>
    <w:rsid w:val="000A4C2E"/>
    <w:rsid w:val="000A4C3B"/>
    <w:rsid w:val="000A4C7F"/>
    <w:rsid w:val="000A4C94"/>
    <w:rsid w:val="000A4CDA"/>
    <w:rsid w:val="000A4D19"/>
    <w:rsid w:val="000A50E3"/>
    <w:rsid w:val="000A5169"/>
    <w:rsid w:val="000A534B"/>
    <w:rsid w:val="000A5401"/>
    <w:rsid w:val="000A5879"/>
    <w:rsid w:val="000A5890"/>
    <w:rsid w:val="000A5BE8"/>
    <w:rsid w:val="000A5DFD"/>
    <w:rsid w:val="000A5F4D"/>
    <w:rsid w:val="000A662E"/>
    <w:rsid w:val="000A6842"/>
    <w:rsid w:val="000A6B33"/>
    <w:rsid w:val="000A6D5A"/>
    <w:rsid w:val="000A6E57"/>
    <w:rsid w:val="000A6E80"/>
    <w:rsid w:val="000A6F12"/>
    <w:rsid w:val="000A7376"/>
    <w:rsid w:val="000A74A7"/>
    <w:rsid w:val="000A74DD"/>
    <w:rsid w:val="000A7635"/>
    <w:rsid w:val="000A763B"/>
    <w:rsid w:val="000A76A9"/>
    <w:rsid w:val="000A77D3"/>
    <w:rsid w:val="000A7866"/>
    <w:rsid w:val="000A78E1"/>
    <w:rsid w:val="000A79CC"/>
    <w:rsid w:val="000A7B43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7B"/>
    <w:rsid w:val="000B02D1"/>
    <w:rsid w:val="000B09DC"/>
    <w:rsid w:val="000B0BED"/>
    <w:rsid w:val="000B0C1D"/>
    <w:rsid w:val="000B0D32"/>
    <w:rsid w:val="000B0DFE"/>
    <w:rsid w:val="000B1006"/>
    <w:rsid w:val="000B119A"/>
    <w:rsid w:val="000B132A"/>
    <w:rsid w:val="000B13D9"/>
    <w:rsid w:val="000B142E"/>
    <w:rsid w:val="000B14A1"/>
    <w:rsid w:val="000B1666"/>
    <w:rsid w:val="000B18F0"/>
    <w:rsid w:val="000B1A0D"/>
    <w:rsid w:val="000B1C16"/>
    <w:rsid w:val="000B1C88"/>
    <w:rsid w:val="000B1CB1"/>
    <w:rsid w:val="000B20D7"/>
    <w:rsid w:val="000B218B"/>
    <w:rsid w:val="000B2199"/>
    <w:rsid w:val="000B21CA"/>
    <w:rsid w:val="000B244F"/>
    <w:rsid w:val="000B2581"/>
    <w:rsid w:val="000B268E"/>
    <w:rsid w:val="000B27F6"/>
    <w:rsid w:val="000B287F"/>
    <w:rsid w:val="000B2A6D"/>
    <w:rsid w:val="000B2E2A"/>
    <w:rsid w:val="000B310A"/>
    <w:rsid w:val="000B33FE"/>
    <w:rsid w:val="000B38C7"/>
    <w:rsid w:val="000B3A53"/>
    <w:rsid w:val="000B3CE4"/>
    <w:rsid w:val="000B3D02"/>
    <w:rsid w:val="000B3DCD"/>
    <w:rsid w:val="000B3E03"/>
    <w:rsid w:val="000B409C"/>
    <w:rsid w:val="000B4223"/>
    <w:rsid w:val="000B4306"/>
    <w:rsid w:val="000B435B"/>
    <w:rsid w:val="000B4460"/>
    <w:rsid w:val="000B44E3"/>
    <w:rsid w:val="000B48D9"/>
    <w:rsid w:val="000B4D04"/>
    <w:rsid w:val="000B4D11"/>
    <w:rsid w:val="000B4D54"/>
    <w:rsid w:val="000B4D87"/>
    <w:rsid w:val="000B4F74"/>
    <w:rsid w:val="000B50E8"/>
    <w:rsid w:val="000B518E"/>
    <w:rsid w:val="000B52DB"/>
    <w:rsid w:val="000B5306"/>
    <w:rsid w:val="000B5333"/>
    <w:rsid w:val="000B552B"/>
    <w:rsid w:val="000B5589"/>
    <w:rsid w:val="000B5614"/>
    <w:rsid w:val="000B57F9"/>
    <w:rsid w:val="000B5895"/>
    <w:rsid w:val="000B599C"/>
    <w:rsid w:val="000B5A06"/>
    <w:rsid w:val="000B5A36"/>
    <w:rsid w:val="000B5A81"/>
    <w:rsid w:val="000B5B76"/>
    <w:rsid w:val="000B5D4B"/>
    <w:rsid w:val="000B5F3F"/>
    <w:rsid w:val="000B61AC"/>
    <w:rsid w:val="000B6408"/>
    <w:rsid w:val="000B67DF"/>
    <w:rsid w:val="000B68D0"/>
    <w:rsid w:val="000B6B2A"/>
    <w:rsid w:val="000B6C2A"/>
    <w:rsid w:val="000B6CDD"/>
    <w:rsid w:val="000B6CF1"/>
    <w:rsid w:val="000B6EA7"/>
    <w:rsid w:val="000B6FC3"/>
    <w:rsid w:val="000B6FCE"/>
    <w:rsid w:val="000B6FD3"/>
    <w:rsid w:val="000B7081"/>
    <w:rsid w:val="000B7292"/>
    <w:rsid w:val="000B7375"/>
    <w:rsid w:val="000B73B3"/>
    <w:rsid w:val="000B740E"/>
    <w:rsid w:val="000B74BB"/>
    <w:rsid w:val="000B74CF"/>
    <w:rsid w:val="000B76CD"/>
    <w:rsid w:val="000B77C7"/>
    <w:rsid w:val="000B7961"/>
    <w:rsid w:val="000B7E96"/>
    <w:rsid w:val="000B7FA8"/>
    <w:rsid w:val="000C00BB"/>
    <w:rsid w:val="000C0286"/>
    <w:rsid w:val="000C0354"/>
    <w:rsid w:val="000C0362"/>
    <w:rsid w:val="000C064C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9B7"/>
    <w:rsid w:val="000C1A9C"/>
    <w:rsid w:val="000C1ABC"/>
    <w:rsid w:val="000C2074"/>
    <w:rsid w:val="000C21DB"/>
    <w:rsid w:val="000C2252"/>
    <w:rsid w:val="000C25AF"/>
    <w:rsid w:val="000C26DD"/>
    <w:rsid w:val="000C2847"/>
    <w:rsid w:val="000C28E3"/>
    <w:rsid w:val="000C29D7"/>
    <w:rsid w:val="000C2B77"/>
    <w:rsid w:val="000C2D7E"/>
    <w:rsid w:val="000C2DE1"/>
    <w:rsid w:val="000C2DF8"/>
    <w:rsid w:val="000C3273"/>
    <w:rsid w:val="000C329D"/>
    <w:rsid w:val="000C33CD"/>
    <w:rsid w:val="000C3485"/>
    <w:rsid w:val="000C3546"/>
    <w:rsid w:val="000C3693"/>
    <w:rsid w:val="000C373F"/>
    <w:rsid w:val="000C374A"/>
    <w:rsid w:val="000C38FA"/>
    <w:rsid w:val="000C3ACA"/>
    <w:rsid w:val="000C3CF9"/>
    <w:rsid w:val="000C3D6C"/>
    <w:rsid w:val="000C3DA0"/>
    <w:rsid w:val="000C40E5"/>
    <w:rsid w:val="000C410D"/>
    <w:rsid w:val="000C41C4"/>
    <w:rsid w:val="000C431B"/>
    <w:rsid w:val="000C4386"/>
    <w:rsid w:val="000C451D"/>
    <w:rsid w:val="000C4562"/>
    <w:rsid w:val="000C45B1"/>
    <w:rsid w:val="000C46CF"/>
    <w:rsid w:val="000C4814"/>
    <w:rsid w:val="000C49CD"/>
    <w:rsid w:val="000C4ACA"/>
    <w:rsid w:val="000C4CAA"/>
    <w:rsid w:val="000C4DF0"/>
    <w:rsid w:val="000C507B"/>
    <w:rsid w:val="000C50C1"/>
    <w:rsid w:val="000C50FC"/>
    <w:rsid w:val="000C521E"/>
    <w:rsid w:val="000C5243"/>
    <w:rsid w:val="000C531B"/>
    <w:rsid w:val="000C5376"/>
    <w:rsid w:val="000C539F"/>
    <w:rsid w:val="000C5463"/>
    <w:rsid w:val="000C5559"/>
    <w:rsid w:val="000C55BB"/>
    <w:rsid w:val="000C582A"/>
    <w:rsid w:val="000C5A29"/>
    <w:rsid w:val="000C5D19"/>
    <w:rsid w:val="000C602A"/>
    <w:rsid w:val="000C629D"/>
    <w:rsid w:val="000C6330"/>
    <w:rsid w:val="000C633A"/>
    <w:rsid w:val="000C6348"/>
    <w:rsid w:val="000C64AA"/>
    <w:rsid w:val="000C6761"/>
    <w:rsid w:val="000C67A5"/>
    <w:rsid w:val="000C698D"/>
    <w:rsid w:val="000C6AB3"/>
    <w:rsid w:val="000C6B3B"/>
    <w:rsid w:val="000C6DBF"/>
    <w:rsid w:val="000C6DDB"/>
    <w:rsid w:val="000C6DDD"/>
    <w:rsid w:val="000C6F4D"/>
    <w:rsid w:val="000C70D1"/>
    <w:rsid w:val="000C7237"/>
    <w:rsid w:val="000C7417"/>
    <w:rsid w:val="000C75EA"/>
    <w:rsid w:val="000C7710"/>
    <w:rsid w:val="000C7B4A"/>
    <w:rsid w:val="000C7C98"/>
    <w:rsid w:val="000D00D4"/>
    <w:rsid w:val="000D01FE"/>
    <w:rsid w:val="000D0397"/>
    <w:rsid w:val="000D041B"/>
    <w:rsid w:val="000D0562"/>
    <w:rsid w:val="000D064C"/>
    <w:rsid w:val="000D06A7"/>
    <w:rsid w:val="000D07A6"/>
    <w:rsid w:val="000D0813"/>
    <w:rsid w:val="000D08FD"/>
    <w:rsid w:val="000D0A7A"/>
    <w:rsid w:val="000D0A7E"/>
    <w:rsid w:val="000D0AE2"/>
    <w:rsid w:val="000D0AF7"/>
    <w:rsid w:val="000D0C3E"/>
    <w:rsid w:val="000D0CDC"/>
    <w:rsid w:val="000D0FED"/>
    <w:rsid w:val="000D1123"/>
    <w:rsid w:val="000D152F"/>
    <w:rsid w:val="000D1617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1F1C"/>
    <w:rsid w:val="000D2198"/>
    <w:rsid w:val="000D2246"/>
    <w:rsid w:val="000D2500"/>
    <w:rsid w:val="000D262E"/>
    <w:rsid w:val="000D2B20"/>
    <w:rsid w:val="000D2D38"/>
    <w:rsid w:val="000D2D82"/>
    <w:rsid w:val="000D2EF9"/>
    <w:rsid w:val="000D30D7"/>
    <w:rsid w:val="000D30DE"/>
    <w:rsid w:val="000D31E5"/>
    <w:rsid w:val="000D32A0"/>
    <w:rsid w:val="000D3327"/>
    <w:rsid w:val="000D3420"/>
    <w:rsid w:val="000D3629"/>
    <w:rsid w:val="000D3725"/>
    <w:rsid w:val="000D373F"/>
    <w:rsid w:val="000D3785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3F3F"/>
    <w:rsid w:val="000D43B0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9AE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71F"/>
    <w:rsid w:val="000D68B7"/>
    <w:rsid w:val="000D6971"/>
    <w:rsid w:val="000D69A5"/>
    <w:rsid w:val="000D6C70"/>
    <w:rsid w:val="000D6DAE"/>
    <w:rsid w:val="000D6E16"/>
    <w:rsid w:val="000D6FB3"/>
    <w:rsid w:val="000D7072"/>
    <w:rsid w:val="000D71CC"/>
    <w:rsid w:val="000D795B"/>
    <w:rsid w:val="000D79AD"/>
    <w:rsid w:val="000D7A0C"/>
    <w:rsid w:val="000D7A2B"/>
    <w:rsid w:val="000E015E"/>
    <w:rsid w:val="000E0429"/>
    <w:rsid w:val="000E0629"/>
    <w:rsid w:val="000E069E"/>
    <w:rsid w:val="000E0B75"/>
    <w:rsid w:val="000E0BB8"/>
    <w:rsid w:val="000E0D75"/>
    <w:rsid w:val="000E0F5D"/>
    <w:rsid w:val="000E0FB1"/>
    <w:rsid w:val="000E10DB"/>
    <w:rsid w:val="000E14C0"/>
    <w:rsid w:val="000E16D7"/>
    <w:rsid w:val="000E1929"/>
    <w:rsid w:val="000E1BF7"/>
    <w:rsid w:val="000E20BA"/>
    <w:rsid w:val="000E20F9"/>
    <w:rsid w:val="000E23F3"/>
    <w:rsid w:val="000E268A"/>
    <w:rsid w:val="000E27F3"/>
    <w:rsid w:val="000E28E6"/>
    <w:rsid w:val="000E2A26"/>
    <w:rsid w:val="000E2C42"/>
    <w:rsid w:val="000E2C49"/>
    <w:rsid w:val="000E2CC8"/>
    <w:rsid w:val="000E2DA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3E57"/>
    <w:rsid w:val="000E42B7"/>
    <w:rsid w:val="000E44BF"/>
    <w:rsid w:val="000E4B14"/>
    <w:rsid w:val="000E4BD7"/>
    <w:rsid w:val="000E4F65"/>
    <w:rsid w:val="000E50B5"/>
    <w:rsid w:val="000E50C7"/>
    <w:rsid w:val="000E511D"/>
    <w:rsid w:val="000E54C4"/>
    <w:rsid w:val="000E56AF"/>
    <w:rsid w:val="000E5826"/>
    <w:rsid w:val="000E5A15"/>
    <w:rsid w:val="000E5A38"/>
    <w:rsid w:val="000E5B32"/>
    <w:rsid w:val="000E5B65"/>
    <w:rsid w:val="000E5F52"/>
    <w:rsid w:val="000E5FA0"/>
    <w:rsid w:val="000E6403"/>
    <w:rsid w:val="000E6694"/>
    <w:rsid w:val="000E6751"/>
    <w:rsid w:val="000E6788"/>
    <w:rsid w:val="000E69D1"/>
    <w:rsid w:val="000E6C55"/>
    <w:rsid w:val="000E6DC1"/>
    <w:rsid w:val="000E6DE5"/>
    <w:rsid w:val="000E71B0"/>
    <w:rsid w:val="000E72FF"/>
    <w:rsid w:val="000E73BD"/>
    <w:rsid w:val="000E7766"/>
    <w:rsid w:val="000E78E2"/>
    <w:rsid w:val="000E7937"/>
    <w:rsid w:val="000E7AEE"/>
    <w:rsid w:val="000E7BD8"/>
    <w:rsid w:val="000F003B"/>
    <w:rsid w:val="000F0217"/>
    <w:rsid w:val="000F0436"/>
    <w:rsid w:val="000F050D"/>
    <w:rsid w:val="000F0637"/>
    <w:rsid w:val="000F0742"/>
    <w:rsid w:val="000F0832"/>
    <w:rsid w:val="000F088F"/>
    <w:rsid w:val="000F08E2"/>
    <w:rsid w:val="000F0AF8"/>
    <w:rsid w:val="000F0BC6"/>
    <w:rsid w:val="000F0CD3"/>
    <w:rsid w:val="000F1147"/>
    <w:rsid w:val="000F16A3"/>
    <w:rsid w:val="000F172B"/>
    <w:rsid w:val="000F173C"/>
    <w:rsid w:val="000F1A6F"/>
    <w:rsid w:val="000F1B66"/>
    <w:rsid w:val="000F1BC9"/>
    <w:rsid w:val="000F1C55"/>
    <w:rsid w:val="000F2006"/>
    <w:rsid w:val="000F2239"/>
    <w:rsid w:val="000F2770"/>
    <w:rsid w:val="000F29FC"/>
    <w:rsid w:val="000F2C64"/>
    <w:rsid w:val="000F2D2C"/>
    <w:rsid w:val="000F2DC7"/>
    <w:rsid w:val="000F2EE7"/>
    <w:rsid w:val="000F2EEE"/>
    <w:rsid w:val="000F2F20"/>
    <w:rsid w:val="000F3104"/>
    <w:rsid w:val="000F3123"/>
    <w:rsid w:val="000F33B7"/>
    <w:rsid w:val="000F341C"/>
    <w:rsid w:val="000F374B"/>
    <w:rsid w:val="000F3917"/>
    <w:rsid w:val="000F398F"/>
    <w:rsid w:val="000F3B1D"/>
    <w:rsid w:val="000F3D9C"/>
    <w:rsid w:val="000F3E46"/>
    <w:rsid w:val="000F412F"/>
    <w:rsid w:val="000F44C7"/>
    <w:rsid w:val="000F4749"/>
    <w:rsid w:val="000F48BF"/>
    <w:rsid w:val="000F4AB7"/>
    <w:rsid w:val="000F4B62"/>
    <w:rsid w:val="000F4B7F"/>
    <w:rsid w:val="000F4CA1"/>
    <w:rsid w:val="000F4D71"/>
    <w:rsid w:val="000F4DDD"/>
    <w:rsid w:val="000F4E29"/>
    <w:rsid w:val="000F4EB7"/>
    <w:rsid w:val="000F525F"/>
    <w:rsid w:val="000F53EC"/>
    <w:rsid w:val="000F54C0"/>
    <w:rsid w:val="000F5586"/>
    <w:rsid w:val="000F5844"/>
    <w:rsid w:val="000F59B5"/>
    <w:rsid w:val="000F5ADA"/>
    <w:rsid w:val="000F5F18"/>
    <w:rsid w:val="000F6169"/>
    <w:rsid w:val="000F6231"/>
    <w:rsid w:val="000F62CB"/>
    <w:rsid w:val="000F64AD"/>
    <w:rsid w:val="000F65F5"/>
    <w:rsid w:val="000F66A7"/>
    <w:rsid w:val="000F6722"/>
    <w:rsid w:val="000F696A"/>
    <w:rsid w:val="000F6BE2"/>
    <w:rsid w:val="000F6F02"/>
    <w:rsid w:val="000F6F4B"/>
    <w:rsid w:val="000F6F85"/>
    <w:rsid w:val="000F6FBD"/>
    <w:rsid w:val="000F6FFF"/>
    <w:rsid w:val="000F700E"/>
    <w:rsid w:val="000F700F"/>
    <w:rsid w:val="000F71DD"/>
    <w:rsid w:val="000F7354"/>
    <w:rsid w:val="000F769E"/>
    <w:rsid w:val="000F7A36"/>
    <w:rsid w:val="000F7C66"/>
    <w:rsid w:val="000F7CA7"/>
    <w:rsid w:val="00100142"/>
    <w:rsid w:val="001001AA"/>
    <w:rsid w:val="0010049A"/>
    <w:rsid w:val="0010067E"/>
    <w:rsid w:val="001006AA"/>
    <w:rsid w:val="00100A6A"/>
    <w:rsid w:val="00100FE3"/>
    <w:rsid w:val="0010102E"/>
    <w:rsid w:val="001010A3"/>
    <w:rsid w:val="001011B7"/>
    <w:rsid w:val="001012A4"/>
    <w:rsid w:val="00101A27"/>
    <w:rsid w:val="00101A8B"/>
    <w:rsid w:val="00101B91"/>
    <w:rsid w:val="00101C1C"/>
    <w:rsid w:val="00101CFC"/>
    <w:rsid w:val="00101D62"/>
    <w:rsid w:val="00101E1D"/>
    <w:rsid w:val="001021D6"/>
    <w:rsid w:val="0010259C"/>
    <w:rsid w:val="00102817"/>
    <w:rsid w:val="001028C1"/>
    <w:rsid w:val="00102F93"/>
    <w:rsid w:val="00103052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989"/>
    <w:rsid w:val="00103AD8"/>
    <w:rsid w:val="00103DD6"/>
    <w:rsid w:val="00103FE9"/>
    <w:rsid w:val="00104204"/>
    <w:rsid w:val="00104534"/>
    <w:rsid w:val="001046F0"/>
    <w:rsid w:val="001046FC"/>
    <w:rsid w:val="00104860"/>
    <w:rsid w:val="00104960"/>
    <w:rsid w:val="00104B27"/>
    <w:rsid w:val="00104BE9"/>
    <w:rsid w:val="0010503C"/>
    <w:rsid w:val="00105195"/>
    <w:rsid w:val="001052A8"/>
    <w:rsid w:val="00105868"/>
    <w:rsid w:val="001058A1"/>
    <w:rsid w:val="00105B93"/>
    <w:rsid w:val="00105E29"/>
    <w:rsid w:val="00105E7C"/>
    <w:rsid w:val="001060B0"/>
    <w:rsid w:val="00106136"/>
    <w:rsid w:val="0010617C"/>
    <w:rsid w:val="00106190"/>
    <w:rsid w:val="0010625D"/>
    <w:rsid w:val="001063D4"/>
    <w:rsid w:val="00106B84"/>
    <w:rsid w:val="00106D49"/>
    <w:rsid w:val="00106FCE"/>
    <w:rsid w:val="00107004"/>
    <w:rsid w:val="00107610"/>
    <w:rsid w:val="0010767C"/>
    <w:rsid w:val="001077B1"/>
    <w:rsid w:val="00107AB8"/>
    <w:rsid w:val="00107B8A"/>
    <w:rsid w:val="00107C10"/>
    <w:rsid w:val="00107C41"/>
    <w:rsid w:val="00107EA8"/>
    <w:rsid w:val="001100D2"/>
    <w:rsid w:val="0011021A"/>
    <w:rsid w:val="001106B5"/>
    <w:rsid w:val="00110774"/>
    <w:rsid w:val="00110B24"/>
    <w:rsid w:val="00110B7B"/>
    <w:rsid w:val="00110C30"/>
    <w:rsid w:val="00110DA3"/>
    <w:rsid w:val="0011110C"/>
    <w:rsid w:val="001111E1"/>
    <w:rsid w:val="0011133F"/>
    <w:rsid w:val="00111498"/>
    <w:rsid w:val="00111815"/>
    <w:rsid w:val="00111928"/>
    <w:rsid w:val="00111B59"/>
    <w:rsid w:val="00111B99"/>
    <w:rsid w:val="00111BF3"/>
    <w:rsid w:val="001124B1"/>
    <w:rsid w:val="001125EA"/>
    <w:rsid w:val="0011266C"/>
    <w:rsid w:val="00112677"/>
    <w:rsid w:val="00112736"/>
    <w:rsid w:val="00112D60"/>
    <w:rsid w:val="00112E3C"/>
    <w:rsid w:val="00113150"/>
    <w:rsid w:val="001131B7"/>
    <w:rsid w:val="00113288"/>
    <w:rsid w:val="0011344A"/>
    <w:rsid w:val="001135D0"/>
    <w:rsid w:val="0011377B"/>
    <w:rsid w:val="001137F2"/>
    <w:rsid w:val="001138F2"/>
    <w:rsid w:val="00113A06"/>
    <w:rsid w:val="00113B1A"/>
    <w:rsid w:val="00113E35"/>
    <w:rsid w:val="00113E44"/>
    <w:rsid w:val="00113FF0"/>
    <w:rsid w:val="00114041"/>
    <w:rsid w:val="00114236"/>
    <w:rsid w:val="00114277"/>
    <w:rsid w:val="0011430C"/>
    <w:rsid w:val="0011442C"/>
    <w:rsid w:val="0011444E"/>
    <w:rsid w:val="001144C8"/>
    <w:rsid w:val="00114D64"/>
    <w:rsid w:val="00114DEB"/>
    <w:rsid w:val="00114E30"/>
    <w:rsid w:val="00114F9E"/>
    <w:rsid w:val="001150B1"/>
    <w:rsid w:val="00115321"/>
    <w:rsid w:val="00115431"/>
    <w:rsid w:val="0011596A"/>
    <w:rsid w:val="00115B5F"/>
    <w:rsid w:val="00115B7F"/>
    <w:rsid w:val="00115D9F"/>
    <w:rsid w:val="00115E52"/>
    <w:rsid w:val="00116572"/>
    <w:rsid w:val="00116574"/>
    <w:rsid w:val="0011673B"/>
    <w:rsid w:val="0011673C"/>
    <w:rsid w:val="00116769"/>
    <w:rsid w:val="001168D5"/>
    <w:rsid w:val="00116924"/>
    <w:rsid w:val="001169DD"/>
    <w:rsid w:val="00116AA6"/>
    <w:rsid w:val="00116B11"/>
    <w:rsid w:val="00116EC2"/>
    <w:rsid w:val="00116F60"/>
    <w:rsid w:val="00116FB6"/>
    <w:rsid w:val="001171E1"/>
    <w:rsid w:val="00117271"/>
    <w:rsid w:val="0011728A"/>
    <w:rsid w:val="00117685"/>
    <w:rsid w:val="001179E6"/>
    <w:rsid w:val="00117B00"/>
    <w:rsid w:val="00117B77"/>
    <w:rsid w:val="00117BE6"/>
    <w:rsid w:val="00117CC7"/>
    <w:rsid w:val="00117D0F"/>
    <w:rsid w:val="001201B0"/>
    <w:rsid w:val="001202FD"/>
    <w:rsid w:val="00120641"/>
    <w:rsid w:val="001206E9"/>
    <w:rsid w:val="0012097E"/>
    <w:rsid w:val="00120A0C"/>
    <w:rsid w:val="00120AD3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3A5"/>
    <w:rsid w:val="001214B7"/>
    <w:rsid w:val="001216E4"/>
    <w:rsid w:val="001217B6"/>
    <w:rsid w:val="0012182C"/>
    <w:rsid w:val="00121944"/>
    <w:rsid w:val="00121A6F"/>
    <w:rsid w:val="00121F24"/>
    <w:rsid w:val="00121F27"/>
    <w:rsid w:val="00122064"/>
    <w:rsid w:val="00122402"/>
    <w:rsid w:val="0012295A"/>
    <w:rsid w:val="00122A8E"/>
    <w:rsid w:val="00122B08"/>
    <w:rsid w:val="00122BAF"/>
    <w:rsid w:val="00122C2A"/>
    <w:rsid w:val="00122D3A"/>
    <w:rsid w:val="0012318C"/>
    <w:rsid w:val="00123587"/>
    <w:rsid w:val="001235E4"/>
    <w:rsid w:val="001238A0"/>
    <w:rsid w:val="001239A4"/>
    <w:rsid w:val="001239B7"/>
    <w:rsid w:val="001239BC"/>
    <w:rsid w:val="00123A8A"/>
    <w:rsid w:val="00123DBE"/>
    <w:rsid w:val="00123F2D"/>
    <w:rsid w:val="00123FDD"/>
    <w:rsid w:val="001246CB"/>
    <w:rsid w:val="0012477B"/>
    <w:rsid w:val="00124898"/>
    <w:rsid w:val="0012490F"/>
    <w:rsid w:val="00124BCC"/>
    <w:rsid w:val="00124C1F"/>
    <w:rsid w:val="00124D32"/>
    <w:rsid w:val="00124E6D"/>
    <w:rsid w:val="00124FCF"/>
    <w:rsid w:val="0012508D"/>
    <w:rsid w:val="0012564E"/>
    <w:rsid w:val="001256B8"/>
    <w:rsid w:val="00125754"/>
    <w:rsid w:val="00125877"/>
    <w:rsid w:val="001259C4"/>
    <w:rsid w:val="00125ED2"/>
    <w:rsid w:val="0012644B"/>
    <w:rsid w:val="00126C30"/>
    <w:rsid w:val="00126C48"/>
    <w:rsid w:val="00126F5C"/>
    <w:rsid w:val="00127053"/>
    <w:rsid w:val="001271F3"/>
    <w:rsid w:val="00127418"/>
    <w:rsid w:val="001275B9"/>
    <w:rsid w:val="00127717"/>
    <w:rsid w:val="0012795F"/>
    <w:rsid w:val="00127973"/>
    <w:rsid w:val="0012797C"/>
    <w:rsid w:val="00127AAE"/>
    <w:rsid w:val="00130043"/>
    <w:rsid w:val="0013011B"/>
    <w:rsid w:val="00130588"/>
    <w:rsid w:val="001305BB"/>
    <w:rsid w:val="0013060A"/>
    <w:rsid w:val="00130698"/>
    <w:rsid w:val="001306D5"/>
    <w:rsid w:val="001307FF"/>
    <w:rsid w:val="001308C1"/>
    <w:rsid w:val="00130A25"/>
    <w:rsid w:val="00130BCE"/>
    <w:rsid w:val="00130F2C"/>
    <w:rsid w:val="00131098"/>
    <w:rsid w:val="0013112F"/>
    <w:rsid w:val="00131191"/>
    <w:rsid w:val="001311D3"/>
    <w:rsid w:val="001314A3"/>
    <w:rsid w:val="00131843"/>
    <w:rsid w:val="00131892"/>
    <w:rsid w:val="00131B36"/>
    <w:rsid w:val="00131B88"/>
    <w:rsid w:val="00131C8D"/>
    <w:rsid w:val="00131EB2"/>
    <w:rsid w:val="00131ED4"/>
    <w:rsid w:val="00131F55"/>
    <w:rsid w:val="00131FEB"/>
    <w:rsid w:val="001320C6"/>
    <w:rsid w:val="00132222"/>
    <w:rsid w:val="001327E4"/>
    <w:rsid w:val="0013281F"/>
    <w:rsid w:val="00132980"/>
    <w:rsid w:val="00132B37"/>
    <w:rsid w:val="00132F01"/>
    <w:rsid w:val="00132F21"/>
    <w:rsid w:val="00132F57"/>
    <w:rsid w:val="001331E2"/>
    <w:rsid w:val="00133301"/>
    <w:rsid w:val="001333FA"/>
    <w:rsid w:val="001335CB"/>
    <w:rsid w:val="00133736"/>
    <w:rsid w:val="00133A5E"/>
    <w:rsid w:val="00133AF3"/>
    <w:rsid w:val="00133BD8"/>
    <w:rsid w:val="00133E3B"/>
    <w:rsid w:val="00133E5B"/>
    <w:rsid w:val="00133FEA"/>
    <w:rsid w:val="001342EA"/>
    <w:rsid w:val="00134349"/>
    <w:rsid w:val="001346D4"/>
    <w:rsid w:val="00134AEC"/>
    <w:rsid w:val="00134B38"/>
    <w:rsid w:val="00134D5F"/>
    <w:rsid w:val="00134D84"/>
    <w:rsid w:val="00135009"/>
    <w:rsid w:val="00135138"/>
    <w:rsid w:val="0013534B"/>
    <w:rsid w:val="001353C9"/>
    <w:rsid w:val="0013549D"/>
    <w:rsid w:val="00135511"/>
    <w:rsid w:val="0013557B"/>
    <w:rsid w:val="001355CF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0AB"/>
    <w:rsid w:val="0013717D"/>
    <w:rsid w:val="0013720D"/>
    <w:rsid w:val="00137322"/>
    <w:rsid w:val="00137656"/>
    <w:rsid w:val="001377AE"/>
    <w:rsid w:val="001378A3"/>
    <w:rsid w:val="0013796D"/>
    <w:rsid w:val="001379B1"/>
    <w:rsid w:val="00137BCE"/>
    <w:rsid w:val="00137C7E"/>
    <w:rsid w:val="00137E2C"/>
    <w:rsid w:val="001400CC"/>
    <w:rsid w:val="001401E0"/>
    <w:rsid w:val="00140292"/>
    <w:rsid w:val="001402D9"/>
    <w:rsid w:val="0014034F"/>
    <w:rsid w:val="001403A2"/>
    <w:rsid w:val="0014052A"/>
    <w:rsid w:val="001409A4"/>
    <w:rsid w:val="00140A8A"/>
    <w:rsid w:val="00140BB9"/>
    <w:rsid w:val="00140BDB"/>
    <w:rsid w:val="001416FF"/>
    <w:rsid w:val="00141A20"/>
    <w:rsid w:val="00141A23"/>
    <w:rsid w:val="00141A69"/>
    <w:rsid w:val="00141B1E"/>
    <w:rsid w:val="00141D16"/>
    <w:rsid w:val="00141D2E"/>
    <w:rsid w:val="00141D7C"/>
    <w:rsid w:val="00141DCC"/>
    <w:rsid w:val="00141DDC"/>
    <w:rsid w:val="00141FC7"/>
    <w:rsid w:val="001422FE"/>
    <w:rsid w:val="0014236C"/>
    <w:rsid w:val="00142451"/>
    <w:rsid w:val="001424C2"/>
    <w:rsid w:val="001426AA"/>
    <w:rsid w:val="001427A3"/>
    <w:rsid w:val="00142965"/>
    <w:rsid w:val="00142A43"/>
    <w:rsid w:val="00142B35"/>
    <w:rsid w:val="00142B4E"/>
    <w:rsid w:val="00142C28"/>
    <w:rsid w:val="00142C71"/>
    <w:rsid w:val="00142D0F"/>
    <w:rsid w:val="001430E7"/>
    <w:rsid w:val="0014329A"/>
    <w:rsid w:val="00143301"/>
    <w:rsid w:val="001435C0"/>
    <w:rsid w:val="00143762"/>
    <w:rsid w:val="00143782"/>
    <w:rsid w:val="00143A0B"/>
    <w:rsid w:val="00143A1A"/>
    <w:rsid w:val="00143A81"/>
    <w:rsid w:val="00143A89"/>
    <w:rsid w:val="00143A97"/>
    <w:rsid w:val="00143D93"/>
    <w:rsid w:val="00143DD2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A1"/>
    <w:rsid w:val="00145CBB"/>
    <w:rsid w:val="00145D01"/>
    <w:rsid w:val="0014613D"/>
    <w:rsid w:val="001462D0"/>
    <w:rsid w:val="00146334"/>
    <w:rsid w:val="00146385"/>
    <w:rsid w:val="00146509"/>
    <w:rsid w:val="001466A1"/>
    <w:rsid w:val="0014683D"/>
    <w:rsid w:val="0014689B"/>
    <w:rsid w:val="00146A41"/>
    <w:rsid w:val="00146C91"/>
    <w:rsid w:val="00146E20"/>
    <w:rsid w:val="00146F44"/>
    <w:rsid w:val="0014738E"/>
    <w:rsid w:val="00147402"/>
    <w:rsid w:val="00147629"/>
    <w:rsid w:val="001476E8"/>
    <w:rsid w:val="0014772E"/>
    <w:rsid w:val="0014774F"/>
    <w:rsid w:val="0014776A"/>
    <w:rsid w:val="001477CB"/>
    <w:rsid w:val="001478A7"/>
    <w:rsid w:val="00147D09"/>
    <w:rsid w:val="00147D99"/>
    <w:rsid w:val="001501A3"/>
    <w:rsid w:val="00150273"/>
    <w:rsid w:val="0015042B"/>
    <w:rsid w:val="0015060B"/>
    <w:rsid w:val="001508F8"/>
    <w:rsid w:val="00150B54"/>
    <w:rsid w:val="00150F3E"/>
    <w:rsid w:val="00151459"/>
    <w:rsid w:val="0015161D"/>
    <w:rsid w:val="0015162A"/>
    <w:rsid w:val="00151748"/>
    <w:rsid w:val="00151890"/>
    <w:rsid w:val="00151AD7"/>
    <w:rsid w:val="00151B9D"/>
    <w:rsid w:val="00151CA8"/>
    <w:rsid w:val="00151D0D"/>
    <w:rsid w:val="00151E2C"/>
    <w:rsid w:val="00151F81"/>
    <w:rsid w:val="00151FAD"/>
    <w:rsid w:val="00151FD2"/>
    <w:rsid w:val="001520E7"/>
    <w:rsid w:val="001522E2"/>
    <w:rsid w:val="0015252B"/>
    <w:rsid w:val="001525FB"/>
    <w:rsid w:val="00152756"/>
    <w:rsid w:val="00152827"/>
    <w:rsid w:val="0015288D"/>
    <w:rsid w:val="001528B3"/>
    <w:rsid w:val="001528D5"/>
    <w:rsid w:val="00152942"/>
    <w:rsid w:val="001529D7"/>
    <w:rsid w:val="00152B40"/>
    <w:rsid w:val="00152E00"/>
    <w:rsid w:val="00152E38"/>
    <w:rsid w:val="00152EE1"/>
    <w:rsid w:val="00153055"/>
    <w:rsid w:val="00153071"/>
    <w:rsid w:val="001536AC"/>
    <w:rsid w:val="0015394E"/>
    <w:rsid w:val="00153A70"/>
    <w:rsid w:val="00153B37"/>
    <w:rsid w:val="00153B4E"/>
    <w:rsid w:val="00153B92"/>
    <w:rsid w:val="00153CFB"/>
    <w:rsid w:val="00153D66"/>
    <w:rsid w:val="00153E26"/>
    <w:rsid w:val="00153E5A"/>
    <w:rsid w:val="00153FCA"/>
    <w:rsid w:val="00153FFB"/>
    <w:rsid w:val="0015437F"/>
    <w:rsid w:val="001544E3"/>
    <w:rsid w:val="0015451C"/>
    <w:rsid w:val="0015459F"/>
    <w:rsid w:val="001545C5"/>
    <w:rsid w:val="001545E7"/>
    <w:rsid w:val="00154776"/>
    <w:rsid w:val="001547A1"/>
    <w:rsid w:val="00154D56"/>
    <w:rsid w:val="00154D62"/>
    <w:rsid w:val="00154DFF"/>
    <w:rsid w:val="00154EB7"/>
    <w:rsid w:val="00154F01"/>
    <w:rsid w:val="00154F20"/>
    <w:rsid w:val="00154F2C"/>
    <w:rsid w:val="001550A9"/>
    <w:rsid w:val="001550B0"/>
    <w:rsid w:val="00155187"/>
    <w:rsid w:val="00155479"/>
    <w:rsid w:val="00155582"/>
    <w:rsid w:val="0015565B"/>
    <w:rsid w:val="00155747"/>
    <w:rsid w:val="001557BD"/>
    <w:rsid w:val="00155A8A"/>
    <w:rsid w:val="00155C20"/>
    <w:rsid w:val="00155D02"/>
    <w:rsid w:val="00155D10"/>
    <w:rsid w:val="00155D46"/>
    <w:rsid w:val="00156307"/>
    <w:rsid w:val="001564F0"/>
    <w:rsid w:val="00156552"/>
    <w:rsid w:val="00156719"/>
    <w:rsid w:val="00156943"/>
    <w:rsid w:val="001569A1"/>
    <w:rsid w:val="00156B2B"/>
    <w:rsid w:val="00156D01"/>
    <w:rsid w:val="00157027"/>
    <w:rsid w:val="001572A8"/>
    <w:rsid w:val="0015735A"/>
    <w:rsid w:val="001573AB"/>
    <w:rsid w:val="001573FD"/>
    <w:rsid w:val="00157412"/>
    <w:rsid w:val="001575F0"/>
    <w:rsid w:val="0015770F"/>
    <w:rsid w:val="001577F3"/>
    <w:rsid w:val="001579CD"/>
    <w:rsid w:val="00157A17"/>
    <w:rsid w:val="00157C97"/>
    <w:rsid w:val="00157E27"/>
    <w:rsid w:val="00157FCD"/>
    <w:rsid w:val="001600B5"/>
    <w:rsid w:val="00160128"/>
    <w:rsid w:val="0016014A"/>
    <w:rsid w:val="0016031D"/>
    <w:rsid w:val="001603BE"/>
    <w:rsid w:val="00160585"/>
    <w:rsid w:val="00160624"/>
    <w:rsid w:val="00160632"/>
    <w:rsid w:val="0016065B"/>
    <w:rsid w:val="00160680"/>
    <w:rsid w:val="001606B7"/>
    <w:rsid w:val="00160769"/>
    <w:rsid w:val="001608CB"/>
    <w:rsid w:val="001609F5"/>
    <w:rsid w:val="00160A32"/>
    <w:rsid w:val="00160BAE"/>
    <w:rsid w:val="00160EBC"/>
    <w:rsid w:val="0016105E"/>
    <w:rsid w:val="00161111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6D3"/>
    <w:rsid w:val="00162CD9"/>
    <w:rsid w:val="00162CF1"/>
    <w:rsid w:val="00162E95"/>
    <w:rsid w:val="00162EFF"/>
    <w:rsid w:val="00162FFC"/>
    <w:rsid w:val="00163226"/>
    <w:rsid w:val="001632C9"/>
    <w:rsid w:val="001634A2"/>
    <w:rsid w:val="00163757"/>
    <w:rsid w:val="0016378C"/>
    <w:rsid w:val="001639BA"/>
    <w:rsid w:val="00163BBE"/>
    <w:rsid w:val="00163C6B"/>
    <w:rsid w:val="00163CC0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0"/>
    <w:rsid w:val="00165177"/>
    <w:rsid w:val="001654D0"/>
    <w:rsid w:val="00165513"/>
    <w:rsid w:val="0016556C"/>
    <w:rsid w:val="001657B2"/>
    <w:rsid w:val="00165A2C"/>
    <w:rsid w:val="00165ABE"/>
    <w:rsid w:val="00165AFD"/>
    <w:rsid w:val="00165B50"/>
    <w:rsid w:val="00165CD4"/>
    <w:rsid w:val="00165CDA"/>
    <w:rsid w:val="00165ECD"/>
    <w:rsid w:val="00166027"/>
    <w:rsid w:val="001662EE"/>
    <w:rsid w:val="00166CC4"/>
    <w:rsid w:val="00166DB8"/>
    <w:rsid w:val="00167004"/>
    <w:rsid w:val="00167256"/>
    <w:rsid w:val="001672A6"/>
    <w:rsid w:val="0016760F"/>
    <w:rsid w:val="00167728"/>
    <w:rsid w:val="00167761"/>
    <w:rsid w:val="00167C5D"/>
    <w:rsid w:val="00167EB5"/>
    <w:rsid w:val="00167ED1"/>
    <w:rsid w:val="00167F85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200"/>
    <w:rsid w:val="00171351"/>
    <w:rsid w:val="00171361"/>
    <w:rsid w:val="00171385"/>
    <w:rsid w:val="001713B2"/>
    <w:rsid w:val="00171633"/>
    <w:rsid w:val="001717D4"/>
    <w:rsid w:val="00171880"/>
    <w:rsid w:val="001719AF"/>
    <w:rsid w:val="00171A3B"/>
    <w:rsid w:val="00171D7E"/>
    <w:rsid w:val="00171D82"/>
    <w:rsid w:val="00171E89"/>
    <w:rsid w:val="001723F7"/>
    <w:rsid w:val="00172429"/>
    <w:rsid w:val="001724FC"/>
    <w:rsid w:val="001727D4"/>
    <w:rsid w:val="001728D0"/>
    <w:rsid w:val="00172966"/>
    <w:rsid w:val="00172C21"/>
    <w:rsid w:val="00172D60"/>
    <w:rsid w:val="00172EE9"/>
    <w:rsid w:val="00173059"/>
    <w:rsid w:val="00173207"/>
    <w:rsid w:val="001735E8"/>
    <w:rsid w:val="001735F6"/>
    <w:rsid w:val="00173610"/>
    <w:rsid w:val="00173659"/>
    <w:rsid w:val="00173786"/>
    <w:rsid w:val="00173B3B"/>
    <w:rsid w:val="00173B3E"/>
    <w:rsid w:val="00173D47"/>
    <w:rsid w:val="00173DA5"/>
    <w:rsid w:val="00173E4F"/>
    <w:rsid w:val="00174060"/>
    <w:rsid w:val="00174161"/>
    <w:rsid w:val="0017439B"/>
    <w:rsid w:val="001746CE"/>
    <w:rsid w:val="0017470B"/>
    <w:rsid w:val="00174897"/>
    <w:rsid w:val="00174A18"/>
    <w:rsid w:val="00174AAC"/>
    <w:rsid w:val="00174BF5"/>
    <w:rsid w:val="001751A8"/>
    <w:rsid w:val="00175447"/>
    <w:rsid w:val="00175590"/>
    <w:rsid w:val="001757CF"/>
    <w:rsid w:val="0017582F"/>
    <w:rsid w:val="00175873"/>
    <w:rsid w:val="001758A5"/>
    <w:rsid w:val="00175C50"/>
    <w:rsid w:val="00175D2A"/>
    <w:rsid w:val="00175E89"/>
    <w:rsid w:val="00175F1A"/>
    <w:rsid w:val="001761B3"/>
    <w:rsid w:val="001768D4"/>
    <w:rsid w:val="00176AB3"/>
    <w:rsid w:val="00176AC3"/>
    <w:rsid w:val="00176C9D"/>
    <w:rsid w:val="00176DB3"/>
    <w:rsid w:val="00176DEB"/>
    <w:rsid w:val="00177112"/>
    <w:rsid w:val="001772A5"/>
    <w:rsid w:val="001772B7"/>
    <w:rsid w:val="001773ED"/>
    <w:rsid w:val="0017761B"/>
    <w:rsid w:val="0017763B"/>
    <w:rsid w:val="00177655"/>
    <w:rsid w:val="0017765D"/>
    <w:rsid w:val="0017780A"/>
    <w:rsid w:val="001778C3"/>
    <w:rsid w:val="00177A69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C04"/>
    <w:rsid w:val="00180DB8"/>
    <w:rsid w:val="00180E4D"/>
    <w:rsid w:val="00180EC0"/>
    <w:rsid w:val="00181088"/>
    <w:rsid w:val="0018114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379"/>
    <w:rsid w:val="001826FA"/>
    <w:rsid w:val="001826FB"/>
    <w:rsid w:val="001828F0"/>
    <w:rsid w:val="0018299A"/>
    <w:rsid w:val="00182D71"/>
    <w:rsid w:val="00182DD6"/>
    <w:rsid w:val="00182E29"/>
    <w:rsid w:val="00183160"/>
    <w:rsid w:val="0018324C"/>
    <w:rsid w:val="00183341"/>
    <w:rsid w:val="001834A9"/>
    <w:rsid w:val="001834E1"/>
    <w:rsid w:val="00183563"/>
    <w:rsid w:val="001835BA"/>
    <w:rsid w:val="0018374E"/>
    <w:rsid w:val="00183A4D"/>
    <w:rsid w:val="00183AB0"/>
    <w:rsid w:val="00183ABE"/>
    <w:rsid w:val="00183C30"/>
    <w:rsid w:val="00183CB9"/>
    <w:rsid w:val="00183D47"/>
    <w:rsid w:val="00183E1B"/>
    <w:rsid w:val="00183E94"/>
    <w:rsid w:val="00183F7F"/>
    <w:rsid w:val="00183FB5"/>
    <w:rsid w:val="00184143"/>
    <w:rsid w:val="001841D0"/>
    <w:rsid w:val="001842AB"/>
    <w:rsid w:val="001844D0"/>
    <w:rsid w:val="00184715"/>
    <w:rsid w:val="001848EF"/>
    <w:rsid w:val="00184997"/>
    <w:rsid w:val="00184D2C"/>
    <w:rsid w:val="00184FDB"/>
    <w:rsid w:val="0018505F"/>
    <w:rsid w:val="00185178"/>
    <w:rsid w:val="001851B1"/>
    <w:rsid w:val="001851D7"/>
    <w:rsid w:val="00185324"/>
    <w:rsid w:val="001853AC"/>
    <w:rsid w:val="001854C0"/>
    <w:rsid w:val="0018561C"/>
    <w:rsid w:val="0018565A"/>
    <w:rsid w:val="00185709"/>
    <w:rsid w:val="00185764"/>
    <w:rsid w:val="00185851"/>
    <w:rsid w:val="00185888"/>
    <w:rsid w:val="001858AC"/>
    <w:rsid w:val="00185959"/>
    <w:rsid w:val="00185C65"/>
    <w:rsid w:val="00185D16"/>
    <w:rsid w:val="00185F89"/>
    <w:rsid w:val="00185FDB"/>
    <w:rsid w:val="0018600C"/>
    <w:rsid w:val="0018625E"/>
    <w:rsid w:val="001863F0"/>
    <w:rsid w:val="001865C5"/>
    <w:rsid w:val="001866C7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822"/>
    <w:rsid w:val="0018795F"/>
    <w:rsid w:val="001879C1"/>
    <w:rsid w:val="00187A3F"/>
    <w:rsid w:val="00187C92"/>
    <w:rsid w:val="00187D20"/>
    <w:rsid w:val="00187F9A"/>
    <w:rsid w:val="00190035"/>
    <w:rsid w:val="001900F7"/>
    <w:rsid w:val="00190277"/>
    <w:rsid w:val="001902EA"/>
    <w:rsid w:val="0019039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2C2"/>
    <w:rsid w:val="00191564"/>
    <w:rsid w:val="00191699"/>
    <w:rsid w:val="0019174A"/>
    <w:rsid w:val="001917F6"/>
    <w:rsid w:val="00191940"/>
    <w:rsid w:val="0019198D"/>
    <w:rsid w:val="00191B7A"/>
    <w:rsid w:val="00191BD1"/>
    <w:rsid w:val="00191C22"/>
    <w:rsid w:val="00191C9F"/>
    <w:rsid w:val="001921AD"/>
    <w:rsid w:val="001921AF"/>
    <w:rsid w:val="00192567"/>
    <w:rsid w:val="0019269D"/>
    <w:rsid w:val="0019285F"/>
    <w:rsid w:val="00192B84"/>
    <w:rsid w:val="00192CB0"/>
    <w:rsid w:val="00192D4C"/>
    <w:rsid w:val="00192E22"/>
    <w:rsid w:val="00192F1D"/>
    <w:rsid w:val="00192F3E"/>
    <w:rsid w:val="00193035"/>
    <w:rsid w:val="00193371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ABA"/>
    <w:rsid w:val="00194B6B"/>
    <w:rsid w:val="00194BF1"/>
    <w:rsid w:val="00194D35"/>
    <w:rsid w:val="00194D7B"/>
    <w:rsid w:val="00194DD2"/>
    <w:rsid w:val="001950C9"/>
    <w:rsid w:val="00195149"/>
    <w:rsid w:val="001951B6"/>
    <w:rsid w:val="001951FA"/>
    <w:rsid w:val="00195304"/>
    <w:rsid w:val="00195382"/>
    <w:rsid w:val="0019543E"/>
    <w:rsid w:val="00195516"/>
    <w:rsid w:val="00195935"/>
    <w:rsid w:val="00195AD7"/>
    <w:rsid w:val="00195B1F"/>
    <w:rsid w:val="00195DC1"/>
    <w:rsid w:val="00195F77"/>
    <w:rsid w:val="00196228"/>
    <w:rsid w:val="001964A9"/>
    <w:rsid w:val="00196591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437"/>
    <w:rsid w:val="00197539"/>
    <w:rsid w:val="00197591"/>
    <w:rsid w:val="0019762E"/>
    <w:rsid w:val="00197C94"/>
    <w:rsid w:val="00197CBB"/>
    <w:rsid w:val="00197E1E"/>
    <w:rsid w:val="00197E2D"/>
    <w:rsid w:val="00197EE5"/>
    <w:rsid w:val="00197FCB"/>
    <w:rsid w:val="001A038B"/>
    <w:rsid w:val="001A040C"/>
    <w:rsid w:val="001A0493"/>
    <w:rsid w:val="001A06E4"/>
    <w:rsid w:val="001A07E7"/>
    <w:rsid w:val="001A087F"/>
    <w:rsid w:val="001A0A40"/>
    <w:rsid w:val="001A0B1A"/>
    <w:rsid w:val="001A0B75"/>
    <w:rsid w:val="001A0D1A"/>
    <w:rsid w:val="001A0D87"/>
    <w:rsid w:val="001A0DC4"/>
    <w:rsid w:val="001A0E1E"/>
    <w:rsid w:val="001A15AC"/>
    <w:rsid w:val="001A1C17"/>
    <w:rsid w:val="001A1CC9"/>
    <w:rsid w:val="001A1E46"/>
    <w:rsid w:val="001A1FC0"/>
    <w:rsid w:val="001A214A"/>
    <w:rsid w:val="001A23E9"/>
    <w:rsid w:val="001A269D"/>
    <w:rsid w:val="001A2944"/>
    <w:rsid w:val="001A2A52"/>
    <w:rsid w:val="001A2AA0"/>
    <w:rsid w:val="001A2ACE"/>
    <w:rsid w:val="001A2D64"/>
    <w:rsid w:val="001A2D74"/>
    <w:rsid w:val="001A2DFC"/>
    <w:rsid w:val="001A3013"/>
    <w:rsid w:val="001A319E"/>
    <w:rsid w:val="001A31C2"/>
    <w:rsid w:val="001A327F"/>
    <w:rsid w:val="001A3281"/>
    <w:rsid w:val="001A3508"/>
    <w:rsid w:val="001A35BC"/>
    <w:rsid w:val="001A3CCE"/>
    <w:rsid w:val="001A442F"/>
    <w:rsid w:val="001A4641"/>
    <w:rsid w:val="001A4825"/>
    <w:rsid w:val="001A485D"/>
    <w:rsid w:val="001A495C"/>
    <w:rsid w:val="001A4A19"/>
    <w:rsid w:val="001A4B91"/>
    <w:rsid w:val="001A5082"/>
    <w:rsid w:val="001A50E4"/>
    <w:rsid w:val="001A5552"/>
    <w:rsid w:val="001A575C"/>
    <w:rsid w:val="001A58E8"/>
    <w:rsid w:val="001A5B05"/>
    <w:rsid w:val="001A5CAA"/>
    <w:rsid w:val="001A5E35"/>
    <w:rsid w:val="001A65B3"/>
    <w:rsid w:val="001A6721"/>
    <w:rsid w:val="001A6BB5"/>
    <w:rsid w:val="001A6F8B"/>
    <w:rsid w:val="001A727B"/>
    <w:rsid w:val="001A727E"/>
    <w:rsid w:val="001A72D9"/>
    <w:rsid w:val="001A7304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80"/>
    <w:rsid w:val="001B0394"/>
    <w:rsid w:val="001B03CE"/>
    <w:rsid w:val="001B072B"/>
    <w:rsid w:val="001B07DC"/>
    <w:rsid w:val="001B087C"/>
    <w:rsid w:val="001B09BC"/>
    <w:rsid w:val="001B0A95"/>
    <w:rsid w:val="001B0ABA"/>
    <w:rsid w:val="001B0CF7"/>
    <w:rsid w:val="001B0F87"/>
    <w:rsid w:val="001B11A1"/>
    <w:rsid w:val="001B11E2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0A"/>
    <w:rsid w:val="001B24DE"/>
    <w:rsid w:val="001B27CE"/>
    <w:rsid w:val="001B28B1"/>
    <w:rsid w:val="001B2937"/>
    <w:rsid w:val="001B2939"/>
    <w:rsid w:val="001B2CD4"/>
    <w:rsid w:val="001B2E84"/>
    <w:rsid w:val="001B33CB"/>
    <w:rsid w:val="001B33F9"/>
    <w:rsid w:val="001B375C"/>
    <w:rsid w:val="001B37F6"/>
    <w:rsid w:val="001B3890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0D8"/>
    <w:rsid w:val="001B514E"/>
    <w:rsid w:val="001B521F"/>
    <w:rsid w:val="001B53FA"/>
    <w:rsid w:val="001B5591"/>
    <w:rsid w:val="001B55E2"/>
    <w:rsid w:val="001B5774"/>
    <w:rsid w:val="001B5798"/>
    <w:rsid w:val="001B57AB"/>
    <w:rsid w:val="001B5928"/>
    <w:rsid w:val="001B5933"/>
    <w:rsid w:val="001B5DA1"/>
    <w:rsid w:val="001B5F0C"/>
    <w:rsid w:val="001B5FAE"/>
    <w:rsid w:val="001B631D"/>
    <w:rsid w:val="001B6447"/>
    <w:rsid w:val="001B662B"/>
    <w:rsid w:val="001B6882"/>
    <w:rsid w:val="001B6A47"/>
    <w:rsid w:val="001B6D32"/>
    <w:rsid w:val="001B6D8B"/>
    <w:rsid w:val="001B6DC0"/>
    <w:rsid w:val="001B6E98"/>
    <w:rsid w:val="001B71E7"/>
    <w:rsid w:val="001B71ED"/>
    <w:rsid w:val="001B7369"/>
    <w:rsid w:val="001B73AF"/>
    <w:rsid w:val="001B749F"/>
    <w:rsid w:val="001B75E2"/>
    <w:rsid w:val="001B764F"/>
    <w:rsid w:val="001B7900"/>
    <w:rsid w:val="001B799E"/>
    <w:rsid w:val="001B7B63"/>
    <w:rsid w:val="001B7B73"/>
    <w:rsid w:val="001B7E14"/>
    <w:rsid w:val="001B7E1F"/>
    <w:rsid w:val="001C019B"/>
    <w:rsid w:val="001C036A"/>
    <w:rsid w:val="001C0423"/>
    <w:rsid w:val="001C069E"/>
    <w:rsid w:val="001C0765"/>
    <w:rsid w:val="001C0CE9"/>
    <w:rsid w:val="001C0FF4"/>
    <w:rsid w:val="001C1262"/>
    <w:rsid w:val="001C1415"/>
    <w:rsid w:val="001C1653"/>
    <w:rsid w:val="001C178B"/>
    <w:rsid w:val="001C1823"/>
    <w:rsid w:val="001C1A36"/>
    <w:rsid w:val="001C1B7E"/>
    <w:rsid w:val="001C1CAA"/>
    <w:rsid w:val="001C2102"/>
    <w:rsid w:val="001C2307"/>
    <w:rsid w:val="001C246C"/>
    <w:rsid w:val="001C2657"/>
    <w:rsid w:val="001C26D8"/>
    <w:rsid w:val="001C28A3"/>
    <w:rsid w:val="001C28FA"/>
    <w:rsid w:val="001C2AA0"/>
    <w:rsid w:val="001C2C07"/>
    <w:rsid w:val="001C2C77"/>
    <w:rsid w:val="001C2D74"/>
    <w:rsid w:val="001C2F43"/>
    <w:rsid w:val="001C2FF9"/>
    <w:rsid w:val="001C316C"/>
    <w:rsid w:val="001C330C"/>
    <w:rsid w:val="001C351A"/>
    <w:rsid w:val="001C35E0"/>
    <w:rsid w:val="001C367A"/>
    <w:rsid w:val="001C3859"/>
    <w:rsid w:val="001C3B09"/>
    <w:rsid w:val="001C3C91"/>
    <w:rsid w:val="001C3DAA"/>
    <w:rsid w:val="001C3DE8"/>
    <w:rsid w:val="001C3EEF"/>
    <w:rsid w:val="001C41BF"/>
    <w:rsid w:val="001C42A9"/>
    <w:rsid w:val="001C4325"/>
    <w:rsid w:val="001C4476"/>
    <w:rsid w:val="001C48D9"/>
    <w:rsid w:val="001C4995"/>
    <w:rsid w:val="001C4A99"/>
    <w:rsid w:val="001C4AEE"/>
    <w:rsid w:val="001C50F2"/>
    <w:rsid w:val="001C5556"/>
    <w:rsid w:val="001C57BA"/>
    <w:rsid w:val="001C5927"/>
    <w:rsid w:val="001C5939"/>
    <w:rsid w:val="001C5979"/>
    <w:rsid w:val="001C5BDD"/>
    <w:rsid w:val="001C60E0"/>
    <w:rsid w:val="001C615F"/>
    <w:rsid w:val="001C619A"/>
    <w:rsid w:val="001C619F"/>
    <w:rsid w:val="001C65F2"/>
    <w:rsid w:val="001C68E0"/>
    <w:rsid w:val="001C6956"/>
    <w:rsid w:val="001C6A84"/>
    <w:rsid w:val="001C6B2D"/>
    <w:rsid w:val="001C6D27"/>
    <w:rsid w:val="001C6D57"/>
    <w:rsid w:val="001C7090"/>
    <w:rsid w:val="001C7210"/>
    <w:rsid w:val="001C7218"/>
    <w:rsid w:val="001C74C6"/>
    <w:rsid w:val="001C769E"/>
    <w:rsid w:val="001C77C0"/>
    <w:rsid w:val="001C7E92"/>
    <w:rsid w:val="001C7F7B"/>
    <w:rsid w:val="001D003C"/>
    <w:rsid w:val="001D016A"/>
    <w:rsid w:val="001D0217"/>
    <w:rsid w:val="001D042D"/>
    <w:rsid w:val="001D0DFC"/>
    <w:rsid w:val="001D0E47"/>
    <w:rsid w:val="001D0EFA"/>
    <w:rsid w:val="001D0FC6"/>
    <w:rsid w:val="001D0FFF"/>
    <w:rsid w:val="001D1001"/>
    <w:rsid w:val="001D1140"/>
    <w:rsid w:val="001D12AA"/>
    <w:rsid w:val="001D13A9"/>
    <w:rsid w:val="001D14FF"/>
    <w:rsid w:val="001D1638"/>
    <w:rsid w:val="001D174B"/>
    <w:rsid w:val="001D174E"/>
    <w:rsid w:val="001D17BF"/>
    <w:rsid w:val="001D1889"/>
    <w:rsid w:val="001D18DC"/>
    <w:rsid w:val="001D19F7"/>
    <w:rsid w:val="001D1DBD"/>
    <w:rsid w:val="001D1F2A"/>
    <w:rsid w:val="001D21CA"/>
    <w:rsid w:val="001D2273"/>
    <w:rsid w:val="001D23B9"/>
    <w:rsid w:val="001D245D"/>
    <w:rsid w:val="001D2824"/>
    <w:rsid w:val="001D2916"/>
    <w:rsid w:val="001D2BAE"/>
    <w:rsid w:val="001D2C80"/>
    <w:rsid w:val="001D2D12"/>
    <w:rsid w:val="001D2E48"/>
    <w:rsid w:val="001D2F97"/>
    <w:rsid w:val="001D2FEC"/>
    <w:rsid w:val="001D3172"/>
    <w:rsid w:val="001D33C9"/>
    <w:rsid w:val="001D38AB"/>
    <w:rsid w:val="001D3B47"/>
    <w:rsid w:val="001D3D79"/>
    <w:rsid w:val="001D3DA4"/>
    <w:rsid w:val="001D3DFA"/>
    <w:rsid w:val="001D3F89"/>
    <w:rsid w:val="001D3FF9"/>
    <w:rsid w:val="001D414B"/>
    <w:rsid w:val="001D4174"/>
    <w:rsid w:val="001D4460"/>
    <w:rsid w:val="001D44D1"/>
    <w:rsid w:val="001D4640"/>
    <w:rsid w:val="001D4BE1"/>
    <w:rsid w:val="001D5059"/>
    <w:rsid w:val="001D5179"/>
    <w:rsid w:val="001D522E"/>
    <w:rsid w:val="001D5337"/>
    <w:rsid w:val="001D5580"/>
    <w:rsid w:val="001D5645"/>
    <w:rsid w:val="001D5820"/>
    <w:rsid w:val="001D5867"/>
    <w:rsid w:val="001D5D99"/>
    <w:rsid w:val="001D5F4D"/>
    <w:rsid w:val="001D61F7"/>
    <w:rsid w:val="001D65E4"/>
    <w:rsid w:val="001D6B0E"/>
    <w:rsid w:val="001D6C8E"/>
    <w:rsid w:val="001D6DD3"/>
    <w:rsid w:val="001D6F41"/>
    <w:rsid w:val="001D7247"/>
    <w:rsid w:val="001D73E2"/>
    <w:rsid w:val="001D792D"/>
    <w:rsid w:val="001D793C"/>
    <w:rsid w:val="001D7951"/>
    <w:rsid w:val="001D7992"/>
    <w:rsid w:val="001D7A67"/>
    <w:rsid w:val="001D7B6C"/>
    <w:rsid w:val="001D7DA1"/>
    <w:rsid w:val="001E02D5"/>
    <w:rsid w:val="001E04AF"/>
    <w:rsid w:val="001E05CB"/>
    <w:rsid w:val="001E0976"/>
    <w:rsid w:val="001E0AD6"/>
    <w:rsid w:val="001E0CE4"/>
    <w:rsid w:val="001E0F40"/>
    <w:rsid w:val="001E0F97"/>
    <w:rsid w:val="001E0FF5"/>
    <w:rsid w:val="001E1520"/>
    <w:rsid w:val="001E152F"/>
    <w:rsid w:val="001E1546"/>
    <w:rsid w:val="001E16E3"/>
    <w:rsid w:val="001E17A1"/>
    <w:rsid w:val="001E181B"/>
    <w:rsid w:val="001E185E"/>
    <w:rsid w:val="001E189B"/>
    <w:rsid w:val="001E192F"/>
    <w:rsid w:val="001E1B14"/>
    <w:rsid w:val="001E1C32"/>
    <w:rsid w:val="001E1C5F"/>
    <w:rsid w:val="001E1CD2"/>
    <w:rsid w:val="001E1ED0"/>
    <w:rsid w:val="001E1F36"/>
    <w:rsid w:val="001E207C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2C"/>
    <w:rsid w:val="001E2FAD"/>
    <w:rsid w:val="001E3221"/>
    <w:rsid w:val="001E34FA"/>
    <w:rsid w:val="001E356F"/>
    <w:rsid w:val="001E3A64"/>
    <w:rsid w:val="001E3A83"/>
    <w:rsid w:val="001E3C61"/>
    <w:rsid w:val="001E3CA4"/>
    <w:rsid w:val="001E3E83"/>
    <w:rsid w:val="001E3F31"/>
    <w:rsid w:val="001E3FCE"/>
    <w:rsid w:val="001E42B0"/>
    <w:rsid w:val="001E4429"/>
    <w:rsid w:val="001E45B6"/>
    <w:rsid w:val="001E45BD"/>
    <w:rsid w:val="001E4733"/>
    <w:rsid w:val="001E479C"/>
    <w:rsid w:val="001E485A"/>
    <w:rsid w:val="001E4976"/>
    <w:rsid w:val="001E4992"/>
    <w:rsid w:val="001E4BC7"/>
    <w:rsid w:val="001E4CD7"/>
    <w:rsid w:val="001E4E7E"/>
    <w:rsid w:val="001E4F86"/>
    <w:rsid w:val="001E4F93"/>
    <w:rsid w:val="001E4FB5"/>
    <w:rsid w:val="001E5203"/>
    <w:rsid w:val="001E528E"/>
    <w:rsid w:val="001E5382"/>
    <w:rsid w:val="001E53B2"/>
    <w:rsid w:val="001E5633"/>
    <w:rsid w:val="001E56F2"/>
    <w:rsid w:val="001E570A"/>
    <w:rsid w:val="001E5730"/>
    <w:rsid w:val="001E59EF"/>
    <w:rsid w:val="001E5A59"/>
    <w:rsid w:val="001E5AB6"/>
    <w:rsid w:val="001E5AC3"/>
    <w:rsid w:val="001E5FEE"/>
    <w:rsid w:val="001E6103"/>
    <w:rsid w:val="001E6377"/>
    <w:rsid w:val="001E6380"/>
    <w:rsid w:val="001E656B"/>
    <w:rsid w:val="001E67CA"/>
    <w:rsid w:val="001E6C5D"/>
    <w:rsid w:val="001E6CDC"/>
    <w:rsid w:val="001E6F38"/>
    <w:rsid w:val="001E6F80"/>
    <w:rsid w:val="001E7058"/>
    <w:rsid w:val="001E7154"/>
    <w:rsid w:val="001E7168"/>
    <w:rsid w:val="001E7247"/>
    <w:rsid w:val="001E7278"/>
    <w:rsid w:val="001E74D2"/>
    <w:rsid w:val="001E770C"/>
    <w:rsid w:val="001E7747"/>
    <w:rsid w:val="001E7A88"/>
    <w:rsid w:val="001E7AD5"/>
    <w:rsid w:val="001E7BBB"/>
    <w:rsid w:val="001E7C25"/>
    <w:rsid w:val="001E7D72"/>
    <w:rsid w:val="001E7EF8"/>
    <w:rsid w:val="001F0508"/>
    <w:rsid w:val="001F096A"/>
    <w:rsid w:val="001F0A56"/>
    <w:rsid w:val="001F0B07"/>
    <w:rsid w:val="001F0D11"/>
    <w:rsid w:val="001F0D39"/>
    <w:rsid w:val="001F0EFA"/>
    <w:rsid w:val="001F101E"/>
    <w:rsid w:val="001F11D0"/>
    <w:rsid w:val="001F125E"/>
    <w:rsid w:val="001F12CF"/>
    <w:rsid w:val="001F1349"/>
    <w:rsid w:val="001F134A"/>
    <w:rsid w:val="001F13AC"/>
    <w:rsid w:val="001F1573"/>
    <w:rsid w:val="001F157E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05C"/>
    <w:rsid w:val="001F21B2"/>
    <w:rsid w:val="001F21C6"/>
    <w:rsid w:val="001F2343"/>
    <w:rsid w:val="001F2468"/>
    <w:rsid w:val="001F248C"/>
    <w:rsid w:val="001F2870"/>
    <w:rsid w:val="001F2953"/>
    <w:rsid w:val="001F2B01"/>
    <w:rsid w:val="001F2C64"/>
    <w:rsid w:val="001F2D35"/>
    <w:rsid w:val="001F2E68"/>
    <w:rsid w:val="001F2E8C"/>
    <w:rsid w:val="001F2ECD"/>
    <w:rsid w:val="001F2F98"/>
    <w:rsid w:val="001F3291"/>
    <w:rsid w:val="001F337C"/>
    <w:rsid w:val="001F3559"/>
    <w:rsid w:val="001F3A53"/>
    <w:rsid w:val="001F3B45"/>
    <w:rsid w:val="001F3B85"/>
    <w:rsid w:val="001F3BBD"/>
    <w:rsid w:val="001F3CD1"/>
    <w:rsid w:val="001F3CEB"/>
    <w:rsid w:val="001F3D49"/>
    <w:rsid w:val="001F3D9B"/>
    <w:rsid w:val="001F3F4F"/>
    <w:rsid w:val="001F414A"/>
    <w:rsid w:val="001F41C8"/>
    <w:rsid w:val="001F4788"/>
    <w:rsid w:val="001F48A5"/>
    <w:rsid w:val="001F48CE"/>
    <w:rsid w:val="001F497A"/>
    <w:rsid w:val="001F4AC3"/>
    <w:rsid w:val="001F4DB6"/>
    <w:rsid w:val="001F5060"/>
    <w:rsid w:val="001F50AB"/>
    <w:rsid w:val="001F50F6"/>
    <w:rsid w:val="001F5417"/>
    <w:rsid w:val="001F54CC"/>
    <w:rsid w:val="001F5668"/>
    <w:rsid w:val="001F568E"/>
    <w:rsid w:val="001F57C8"/>
    <w:rsid w:val="001F57FF"/>
    <w:rsid w:val="001F587B"/>
    <w:rsid w:val="001F5B18"/>
    <w:rsid w:val="001F5C19"/>
    <w:rsid w:val="001F5C3D"/>
    <w:rsid w:val="001F5F9E"/>
    <w:rsid w:val="001F6027"/>
    <w:rsid w:val="001F60CF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AB7"/>
    <w:rsid w:val="001F6BDF"/>
    <w:rsid w:val="001F6C49"/>
    <w:rsid w:val="001F6C96"/>
    <w:rsid w:val="001F6DAD"/>
    <w:rsid w:val="001F710E"/>
    <w:rsid w:val="001F729A"/>
    <w:rsid w:val="001F7452"/>
    <w:rsid w:val="001F755E"/>
    <w:rsid w:val="001F7627"/>
    <w:rsid w:val="001F7909"/>
    <w:rsid w:val="001F799C"/>
    <w:rsid w:val="001F7BC6"/>
    <w:rsid w:val="001F7CA1"/>
    <w:rsid w:val="001F7E7D"/>
    <w:rsid w:val="001F7EBC"/>
    <w:rsid w:val="001F7FFA"/>
    <w:rsid w:val="002001A5"/>
    <w:rsid w:val="002005CE"/>
    <w:rsid w:val="00200685"/>
    <w:rsid w:val="00200746"/>
    <w:rsid w:val="002007EE"/>
    <w:rsid w:val="00200861"/>
    <w:rsid w:val="002008E9"/>
    <w:rsid w:val="0020094B"/>
    <w:rsid w:val="002009B6"/>
    <w:rsid w:val="00200AAE"/>
    <w:rsid w:val="00200ACA"/>
    <w:rsid w:val="00200B51"/>
    <w:rsid w:val="00200C05"/>
    <w:rsid w:val="00200D8F"/>
    <w:rsid w:val="00200DC9"/>
    <w:rsid w:val="00200F80"/>
    <w:rsid w:val="0020108E"/>
    <w:rsid w:val="002011EF"/>
    <w:rsid w:val="00201484"/>
    <w:rsid w:val="002014D4"/>
    <w:rsid w:val="00201552"/>
    <w:rsid w:val="0020157D"/>
    <w:rsid w:val="002015A0"/>
    <w:rsid w:val="002015CC"/>
    <w:rsid w:val="0020162C"/>
    <w:rsid w:val="002016C6"/>
    <w:rsid w:val="00201944"/>
    <w:rsid w:val="002019AC"/>
    <w:rsid w:val="00201AA0"/>
    <w:rsid w:val="00201C81"/>
    <w:rsid w:val="00201CDE"/>
    <w:rsid w:val="00201CF8"/>
    <w:rsid w:val="00201FB1"/>
    <w:rsid w:val="002020D7"/>
    <w:rsid w:val="002020EC"/>
    <w:rsid w:val="00202183"/>
    <w:rsid w:val="002022E2"/>
    <w:rsid w:val="002023A8"/>
    <w:rsid w:val="00202491"/>
    <w:rsid w:val="00202507"/>
    <w:rsid w:val="002027FD"/>
    <w:rsid w:val="00202885"/>
    <w:rsid w:val="00202B12"/>
    <w:rsid w:val="00202B38"/>
    <w:rsid w:val="00202E26"/>
    <w:rsid w:val="00202E28"/>
    <w:rsid w:val="00202E9D"/>
    <w:rsid w:val="00203012"/>
    <w:rsid w:val="00203045"/>
    <w:rsid w:val="002032B7"/>
    <w:rsid w:val="002034EA"/>
    <w:rsid w:val="0020385D"/>
    <w:rsid w:val="00203A1C"/>
    <w:rsid w:val="00203AB1"/>
    <w:rsid w:val="00203B9F"/>
    <w:rsid w:val="00203CE9"/>
    <w:rsid w:val="00203D30"/>
    <w:rsid w:val="00203DC9"/>
    <w:rsid w:val="00203E44"/>
    <w:rsid w:val="00204053"/>
    <w:rsid w:val="002041BE"/>
    <w:rsid w:val="00204A37"/>
    <w:rsid w:val="00204A9C"/>
    <w:rsid w:val="00204E6B"/>
    <w:rsid w:val="00204E7A"/>
    <w:rsid w:val="00204EA3"/>
    <w:rsid w:val="00204F5D"/>
    <w:rsid w:val="0020518E"/>
    <w:rsid w:val="002052B3"/>
    <w:rsid w:val="00205425"/>
    <w:rsid w:val="002057BD"/>
    <w:rsid w:val="0020590F"/>
    <w:rsid w:val="00205FDF"/>
    <w:rsid w:val="002060E5"/>
    <w:rsid w:val="002061D9"/>
    <w:rsid w:val="00206210"/>
    <w:rsid w:val="00206256"/>
    <w:rsid w:val="0020643A"/>
    <w:rsid w:val="0020684D"/>
    <w:rsid w:val="0020690E"/>
    <w:rsid w:val="002069D4"/>
    <w:rsid w:val="00206B50"/>
    <w:rsid w:val="00206CB0"/>
    <w:rsid w:val="00206DEC"/>
    <w:rsid w:val="00206F4C"/>
    <w:rsid w:val="00207168"/>
    <w:rsid w:val="0020719B"/>
    <w:rsid w:val="00207339"/>
    <w:rsid w:val="00207395"/>
    <w:rsid w:val="00207454"/>
    <w:rsid w:val="0020745F"/>
    <w:rsid w:val="002076C9"/>
    <w:rsid w:val="002076DA"/>
    <w:rsid w:val="002078E5"/>
    <w:rsid w:val="002079CA"/>
    <w:rsid w:val="00207BC8"/>
    <w:rsid w:val="00207C56"/>
    <w:rsid w:val="00210584"/>
    <w:rsid w:val="002105A9"/>
    <w:rsid w:val="002105C1"/>
    <w:rsid w:val="002106D7"/>
    <w:rsid w:val="0021072A"/>
    <w:rsid w:val="00210967"/>
    <w:rsid w:val="00210987"/>
    <w:rsid w:val="00210A03"/>
    <w:rsid w:val="00210A44"/>
    <w:rsid w:val="00211165"/>
    <w:rsid w:val="002111C9"/>
    <w:rsid w:val="00211220"/>
    <w:rsid w:val="00211292"/>
    <w:rsid w:val="00211375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1A67"/>
    <w:rsid w:val="00212021"/>
    <w:rsid w:val="002121B2"/>
    <w:rsid w:val="00212214"/>
    <w:rsid w:val="0021287D"/>
    <w:rsid w:val="002128A7"/>
    <w:rsid w:val="00212A62"/>
    <w:rsid w:val="00212B16"/>
    <w:rsid w:val="00212CF9"/>
    <w:rsid w:val="00212DDA"/>
    <w:rsid w:val="00212E2F"/>
    <w:rsid w:val="00213026"/>
    <w:rsid w:val="002131C8"/>
    <w:rsid w:val="0021327C"/>
    <w:rsid w:val="0021327E"/>
    <w:rsid w:val="0021345E"/>
    <w:rsid w:val="002134EA"/>
    <w:rsid w:val="002135AD"/>
    <w:rsid w:val="002135F6"/>
    <w:rsid w:val="002139F4"/>
    <w:rsid w:val="00213A1E"/>
    <w:rsid w:val="00213AF9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34D"/>
    <w:rsid w:val="00214467"/>
    <w:rsid w:val="00214863"/>
    <w:rsid w:val="002148A9"/>
    <w:rsid w:val="00214B88"/>
    <w:rsid w:val="00214C30"/>
    <w:rsid w:val="00214DD8"/>
    <w:rsid w:val="00214FA5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7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6F18"/>
    <w:rsid w:val="00217196"/>
    <w:rsid w:val="002171B7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C4E"/>
    <w:rsid w:val="00217E08"/>
    <w:rsid w:val="00217F39"/>
    <w:rsid w:val="00217F83"/>
    <w:rsid w:val="0022014A"/>
    <w:rsid w:val="002203BA"/>
    <w:rsid w:val="0022048A"/>
    <w:rsid w:val="0022067C"/>
    <w:rsid w:val="00220853"/>
    <w:rsid w:val="00220AF3"/>
    <w:rsid w:val="00220B5A"/>
    <w:rsid w:val="00220D28"/>
    <w:rsid w:val="00220DAF"/>
    <w:rsid w:val="00220E86"/>
    <w:rsid w:val="00220F09"/>
    <w:rsid w:val="00220F81"/>
    <w:rsid w:val="00220FDE"/>
    <w:rsid w:val="00221079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DC3"/>
    <w:rsid w:val="00221EB8"/>
    <w:rsid w:val="00221ECC"/>
    <w:rsid w:val="00221F0A"/>
    <w:rsid w:val="00221F43"/>
    <w:rsid w:val="00221F88"/>
    <w:rsid w:val="002221E4"/>
    <w:rsid w:val="002222FB"/>
    <w:rsid w:val="00222360"/>
    <w:rsid w:val="002223E2"/>
    <w:rsid w:val="00222499"/>
    <w:rsid w:val="00222558"/>
    <w:rsid w:val="00222634"/>
    <w:rsid w:val="0022264A"/>
    <w:rsid w:val="00222793"/>
    <w:rsid w:val="0022283B"/>
    <w:rsid w:val="00222925"/>
    <w:rsid w:val="00222AB6"/>
    <w:rsid w:val="00223006"/>
    <w:rsid w:val="002233AC"/>
    <w:rsid w:val="00223496"/>
    <w:rsid w:val="00223623"/>
    <w:rsid w:val="00223650"/>
    <w:rsid w:val="002237E9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4E4"/>
    <w:rsid w:val="00225627"/>
    <w:rsid w:val="002256F3"/>
    <w:rsid w:val="002257C0"/>
    <w:rsid w:val="00225AA8"/>
    <w:rsid w:val="00225BA9"/>
    <w:rsid w:val="00225D4D"/>
    <w:rsid w:val="00225D50"/>
    <w:rsid w:val="00225D70"/>
    <w:rsid w:val="00225D96"/>
    <w:rsid w:val="00225EFB"/>
    <w:rsid w:val="0022636A"/>
    <w:rsid w:val="002263EF"/>
    <w:rsid w:val="0022644B"/>
    <w:rsid w:val="00226498"/>
    <w:rsid w:val="002264A5"/>
    <w:rsid w:val="002264FF"/>
    <w:rsid w:val="002265D8"/>
    <w:rsid w:val="0022662D"/>
    <w:rsid w:val="00226652"/>
    <w:rsid w:val="002266EB"/>
    <w:rsid w:val="0022670F"/>
    <w:rsid w:val="002268EA"/>
    <w:rsid w:val="0022693A"/>
    <w:rsid w:val="00226976"/>
    <w:rsid w:val="002269D4"/>
    <w:rsid w:val="00226C7A"/>
    <w:rsid w:val="00226E32"/>
    <w:rsid w:val="00226F9A"/>
    <w:rsid w:val="00227207"/>
    <w:rsid w:val="0022736F"/>
    <w:rsid w:val="00227406"/>
    <w:rsid w:val="0022756F"/>
    <w:rsid w:val="00227570"/>
    <w:rsid w:val="00227589"/>
    <w:rsid w:val="002277BF"/>
    <w:rsid w:val="00227969"/>
    <w:rsid w:val="00227DC0"/>
    <w:rsid w:val="00227E99"/>
    <w:rsid w:val="00227F48"/>
    <w:rsid w:val="00227FC1"/>
    <w:rsid w:val="00230032"/>
    <w:rsid w:val="00230112"/>
    <w:rsid w:val="00230246"/>
    <w:rsid w:val="00230384"/>
    <w:rsid w:val="00230506"/>
    <w:rsid w:val="002306A6"/>
    <w:rsid w:val="00230B55"/>
    <w:rsid w:val="00230DE5"/>
    <w:rsid w:val="00230F97"/>
    <w:rsid w:val="00230FE6"/>
    <w:rsid w:val="00231109"/>
    <w:rsid w:val="0023112B"/>
    <w:rsid w:val="0023122D"/>
    <w:rsid w:val="00231323"/>
    <w:rsid w:val="00231420"/>
    <w:rsid w:val="0023147F"/>
    <w:rsid w:val="00231565"/>
    <w:rsid w:val="0023162B"/>
    <w:rsid w:val="0023163F"/>
    <w:rsid w:val="0023171C"/>
    <w:rsid w:val="0023176A"/>
    <w:rsid w:val="00231796"/>
    <w:rsid w:val="002318FC"/>
    <w:rsid w:val="00231A7F"/>
    <w:rsid w:val="00231C4B"/>
    <w:rsid w:val="00231CF5"/>
    <w:rsid w:val="00231EE0"/>
    <w:rsid w:val="0023200A"/>
    <w:rsid w:val="00232012"/>
    <w:rsid w:val="002321A2"/>
    <w:rsid w:val="002321AA"/>
    <w:rsid w:val="00232495"/>
    <w:rsid w:val="002325EE"/>
    <w:rsid w:val="0023266F"/>
    <w:rsid w:val="00232713"/>
    <w:rsid w:val="002327EF"/>
    <w:rsid w:val="00232A65"/>
    <w:rsid w:val="00232B4C"/>
    <w:rsid w:val="00232CA8"/>
    <w:rsid w:val="00232F4A"/>
    <w:rsid w:val="00233062"/>
    <w:rsid w:val="00233306"/>
    <w:rsid w:val="0023357C"/>
    <w:rsid w:val="002335BC"/>
    <w:rsid w:val="002338AE"/>
    <w:rsid w:val="00233D83"/>
    <w:rsid w:val="00233F08"/>
    <w:rsid w:val="00233F79"/>
    <w:rsid w:val="00234014"/>
    <w:rsid w:val="00234033"/>
    <w:rsid w:val="0023412E"/>
    <w:rsid w:val="00234177"/>
    <w:rsid w:val="002347E5"/>
    <w:rsid w:val="00234AF4"/>
    <w:rsid w:val="00234B12"/>
    <w:rsid w:val="00234C61"/>
    <w:rsid w:val="00234D95"/>
    <w:rsid w:val="002350DA"/>
    <w:rsid w:val="0023559E"/>
    <w:rsid w:val="00235989"/>
    <w:rsid w:val="002359D4"/>
    <w:rsid w:val="002359E3"/>
    <w:rsid w:val="00235DFA"/>
    <w:rsid w:val="00235F09"/>
    <w:rsid w:val="00236096"/>
    <w:rsid w:val="0023632E"/>
    <w:rsid w:val="002363BD"/>
    <w:rsid w:val="002367F7"/>
    <w:rsid w:val="0023687A"/>
    <w:rsid w:val="00236EFF"/>
    <w:rsid w:val="00236F74"/>
    <w:rsid w:val="00236F9C"/>
    <w:rsid w:val="00236FDF"/>
    <w:rsid w:val="00237122"/>
    <w:rsid w:val="00237317"/>
    <w:rsid w:val="002374A7"/>
    <w:rsid w:val="002374EF"/>
    <w:rsid w:val="00237580"/>
    <w:rsid w:val="00237A65"/>
    <w:rsid w:val="00237DA6"/>
    <w:rsid w:val="00237EF0"/>
    <w:rsid w:val="0024005E"/>
    <w:rsid w:val="002402EF"/>
    <w:rsid w:val="002403EE"/>
    <w:rsid w:val="0024055E"/>
    <w:rsid w:val="0024065E"/>
    <w:rsid w:val="00240B99"/>
    <w:rsid w:val="00240E48"/>
    <w:rsid w:val="00240E83"/>
    <w:rsid w:val="00240FAE"/>
    <w:rsid w:val="00240FB9"/>
    <w:rsid w:val="00241164"/>
    <w:rsid w:val="00241254"/>
    <w:rsid w:val="0024154A"/>
    <w:rsid w:val="0024162C"/>
    <w:rsid w:val="00241680"/>
    <w:rsid w:val="0024184D"/>
    <w:rsid w:val="00241923"/>
    <w:rsid w:val="00241C5A"/>
    <w:rsid w:val="00241C9F"/>
    <w:rsid w:val="00241DDA"/>
    <w:rsid w:val="00241DDE"/>
    <w:rsid w:val="00241F55"/>
    <w:rsid w:val="00241F6E"/>
    <w:rsid w:val="00241FD4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2AF7"/>
    <w:rsid w:val="00242C9C"/>
    <w:rsid w:val="002431B1"/>
    <w:rsid w:val="00243234"/>
    <w:rsid w:val="00243466"/>
    <w:rsid w:val="0024351C"/>
    <w:rsid w:val="002435F9"/>
    <w:rsid w:val="00243648"/>
    <w:rsid w:val="0024392E"/>
    <w:rsid w:val="0024399A"/>
    <w:rsid w:val="00243C61"/>
    <w:rsid w:val="00243D71"/>
    <w:rsid w:val="00243DB8"/>
    <w:rsid w:val="002442ED"/>
    <w:rsid w:val="00244307"/>
    <w:rsid w:val="002443B7"/>
    <w:rsid w:val="00244490"/>
    <w:rsid w:val="002447E4"/>
    <w:rsid w:val="002448B2"/>
    <w:rsid w:val="00244B90"/>
    <w:rsid w:val="00244C7B"/>
    <w:rsid w:val="0024506A"/>
    <w:rsid w:val="00245271"/>
    <w:rsid w:val="00245333"/>
    <w:rsid w:val="00245379"/>
    <w:rsid w:val="00245472"/>
    <w:rsid w:val="00245A14"/>
    <w:rsid w:val="00245AA3"/>
    <w:rsid w:val="00245C50"/>
    <w:rsid w:val="00245DED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A0C"/>
    <w:rsid w:val="00247D36"/>
    <w:rsid w:val="00247E7D"/>
    <w:rsid w:val="00247EE4"/>
    <w:rsid w:val="0025022B"/>
    <w:rsid w:val="00250290"/>
    <w:rsid w:val="0025029C"/>
    <w:rsid w:val="0025034C"/>
    <w:rsid w:val="00250423"/>
    <w:rsid w:val="002504F9"/>
    <w:rsid w:val="0025091D"/>
    <w:rsid w:val="00250A07"/>
    <w:rsid w:val="00250A7F"/>
    <w:rsid w:val="00250B66"/>
    <w:rsid w:val="00250BAE"/>
    <w:rsid w:val="00250C40"/>
    <w:rsid w:val="0025105F"/>
    <w:rsid w:val="00251117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0D"/>
    <w:rsid w:val="002539C6"/>
    <w:rsid w:val="002539DF"/>
    <w:rsid w:val="00253ECD"/>
    <w:rsid w:val="00253EF8"/>
    <w:rsid w:val="00253F3A"/>
    <w:rsid w:val="0025422D"/>
    <w:rsid w:val="002543A0"/>
    <w:rsid w:val="00254490"/>
    <w:rsid w:val="002544AB"/>
    <w:rsid w:val="00254AB4"/>
    <w:rsid w:val="00254BD0"/>
    <w:rsid w:val="00254D6B"/>
    <w:rsid w:val="00254D9B"/>
    <w:rsid w:val="00254E61"/>
    <w:rsid w:val="00254E70"/>
    <w:rsid w:val="00254FD9"/>
    <w:rsid w:val="00255041"/>
    <w:rsid w:val="00255332"/>
    <w:rsid w:val="00255642"/>
    <w:rsid w:val="00255666"/>
    <w:rsid w:val="002559CC"/>
    <w:rsid w:val="002559E6"/>
    <w:rsid w:val="00255BA3"/>
    <w:rsid w:val="00255BBC"/>
    <w:rsid w:val="00255C1A"/>
    <w:rsid w:val="00255C3F"/>
    <w:rsid w:val="00255CEE"/>
    <w:rsid w:val="00255EA1"/>
    <w:rsid w:val="00255EA4"/>
    <w:rsid w:val="00255F8C"/>
    <w:rsid w:val="00255FAD"/>
    <w:rsid w:val="00256033"/>
    <w:rsid w:val="002560AE"/>
    <w:rsid w:val="0025646A"/>
    <w:rsid w:val="0025659F"/>
    <w:rsid w:val="00256729"/>
    <w:rsid w:val="0025694E"/>
    <w:rsid w:val="00256BFC"/>
    <w:rsid w:val="00256C9E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995"/>
    <w:rsid w:val="00257ACF"/>
    <w:rsid w:val="00257B25"/>
    <w:rsid w:val="00257B65"/>
    <w:rsid w:val="00257BA3"/>
    <w:rsid w:val="00257BAB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98C"/>
    <w:rsid w:val="00260C89"/>
    <w:rsid w:val="00260CA0"/>
    <w:rsid w:val="00260F18"/>
    <w:rsid w:val="00261074"/>
    <w:rsid w:val="00261143"/>
    <w:rsid w:val="002612FF"/>
    <w:rsid w:val="00261318"/>
    <w:rsid w:val="0026176A"/>
    <w:rsid w:val="0026188E"/>
    <w:rsid w:val="00261991"/>
    <w:rsid w:val="00261DAB"/>
    <w:rsid w:val="00261E9B"/>
    <w:rsid w:val="00261FE6"/>
    <w:rsid w:val="002620C2"/>
    <w:rsid w:val="002620C9"/>
    <w:rsid w:val="0026228D"/>
    <w:rsid w:val="00262497"/>
    <w:rsid w:val="002624E7"/>
    <w:rsid w:val="0026252D"/>
    <w:rsid w:val="0026256A"/>
    <w:rsid w:val="0026256F"/>
    <w:rsid w:val="002626C0"/>
    <w:rsid w:val="002627E8"/>
    <w:rsid w:val="00262A94"/>
    <w:rsid w:val="00262ADE"/>
    <w:rsid w:val="00262AFD"/>
    <w:rsid w:val="00262B31"/>
    <w:rsid w:val="00262B55"/>
    <w:rsid w:val="00262F05"/>
    <w:rsid w:val="00263041"/>
    <w:rsid w:val="002631F0"/>
    <w:rsid w:val="00263417"/>
    <w:rsid w:val="00263795"/>
    <w:rsid w:val="00263C01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CE1"/>
    <w:rsid w:val="00264D2E"/>
    <w:rsid w:val="0026521A"/>
    <w:rsid w:val="002652F6"/>
    <w:rsid w:val="0026536A"/>
    <w:rsid w:val="00265461"/>
    <w:rsid w:val="002654B1"/>
    <w:rsid w:val="002655BF"/>
    <w:rsid w:val="00265655"/>
    <w:rsid w:val="002657D7"/>
    <w:rsid w:val="002657FA"/>
    <w:rsid w:val="002658E2"/>
    <w:rsid w:val="00265EE3"/>
    <w:rsid w:val="00265F36"/>
    <w:rsid w:val="00265F65"/>
    <w:rsid w:val="0026602F"/>
    <w:rsid w:val="002662D6"/>
    <w:rsid w:val="0026651B"/>
    <w:rsid w:val="00266557"/>
    <w:rsid w:val="002665F4"/>
    <w:rsid w:val="00266610"/>
    <w:rsid w:val="00266777"/>
    <w:rsid w:val="0026680E"/>
    <w:rsid w:val="00266A03"/>
    <w:rsid w:val="00266C32"/>
    <w:rsid w:val="00266CF3"/>
    <w:rsid w:val="00266DC1"/>
    <w:rsid w:val="00266E75"/>
    <w:rsid w:val="00266FED"/>
    <w:rsid w:val="0026786B"/>
    <w:rsid w:val="00267877"/>
    <w:rsid w:val="00267A30"/>
    <w:rsid w:val="00267A61"/>
    <w:rsid w:val="00267B76"/>
    <w:rsid w:val="00267C84"/>
    <w:rsid w:val="002700DB"/>
    <w:rsid w:val="002701B3"/>
    <w:rsid w:val="002702B4"/>
    <w:rsid w:val="00270319"/>
    <w:rsid w:val="00270429"/>
    <w:rsid w:val="00270A1F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42F"/>
    <w:rsid w:val="0027256C"/>
    <w:rsid w:val="002728C3"/>
    <w:rsid w:val="00272B7E"/>
    <w:rsid w:val="00272C03"/>
    <w:rsid w:val="00272D23"/>
    <w:rsid w:val="00272FC2"/>
    <w:rsid w:val="0027325D"/>
    <w:rsid w:val="002733B5"/>
    <w:rsid w:val="002734AC"/>
    <w:rsid w:val="0027358C"/>
    <w:rsid w:val="00273638"/>
    <w:rsid w:val="0027366A"/>
    <w:rsid w:val="0027370B"/>
    <w:rsid w:val="00273833"/>
    <w:rsid w:val="00273834"/>
    <w:rsid w:val="0027389A"/>
    <w:rsid w:val="00273A10"/>
    <w:rsid w:val="00273C7F"/>
    <w:rsid w:val="00273EE4"/>
    <w:rsid w:val="00274203"/>
    <w:rsid w:val="00274364"/>
    <w:rsid w:val="002743E4"/>
    <w:rsid w:val="00274496"/>
    <w:rsid w:val="002745DA"/>
    <w:rsid w:val="0027486D"/>
    <w:rsid w:val="00274B49"/>
    <w:rsid w:val="002753F0"/>
    <w:rsid w:val="00275696"/>
    <w:rsid w:val="002759A8"/>
    <w:rsid w:val="00275AD1"/>
    <w:rsid w:val="00275B69"/>
    <w:rsid w:val="00275D10"/>
    <w:rsid w:val="00275E19"/>
    <w:rsid w:val="00275EA3"/>
    <w:rsid w:val="00275EA6"/>
    <w:rsid w:val="00275EE8"/>
    <w:rsid w:val="00275F51"/>
    <w:rsid w:val="0027604B"/>
    <w:rsid w:val="0027615D"/>
    <w:rsid w:val="00276171"/>
    <w:rsid w:val="00276423"/>
    <w:rsid w:val="00276BE2"/>
    <w:rsid w:val="00276DF1"/>
    <w:rsid w:val="00276F0F"/>
    <w:rsid w:val="0027703D"/>
    <w:rsid w:val="0027706D"/>
    <w:rsid w:val="002771E8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EBB"/>
    <w:rsid w:val="00280ED6"/>
    <w:rsid w:val="00280FFC"/>
    <w:rsid w:val="002811B8"/>
    <w:rsid w:val="002812B0"/>
    <w:rsid w:val="0028132A"/>
    <w:rsid w:val="00281381"/>
    <w:rsid w:val="002817BB"/>
    <w:rsid w:val="00281CF9"/>
    <w:rsid w:val="0028212B"/>
    <w:rsid w:val="002822FC"/>
    <w:rsid w:val="00282587"/>
    <w:rsid w:val="00282600"/>
    <w:rsid w:val="002826FE"/>
    <w:rsid w:val="002829C0"/>
    <w:rsid w:val="00282A52"/>
    <w:rsid w:val="00282A9D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216"/>
    <w:rsid w:val="0028485B"/>
    <w:rsid w:val="00284E05"/>
    <w:rsid w:val="00284E2D"/>
    <w:rsid w:val="00284FE0"/>
    <w:rsid w:val="0028509B"/>
    <w:rsid w:val="00285113"/>
    <w:rsid w:val="002853AE"/>
    <w:rsid w:val="00285418"/>
    <w:rsid w:val="00285442"/>
    <w:rsid w:val="0028559F"/>
    <w:rsid w:val="0028575C"/>
    <w:rsid w:val="002858DA"/>
    <w:rsid w:val="00285AF5"/>
    <w:rsid w:val="00285C06"/>
    <w:rsid w:val="002860B8"/>
    <w:rsid w:val="002865F4"/>
    <w:rsid w:val="00286617"/>
    <w:rsid w:val="00286671"/>
    <w:rsid w:val="0028684D"/>
    <w:rsid w:val="00286871"/>
    <w:rsid w:val="00286B7E"/>
    <w:rsid w:val="00286BB0"/>
    <w:rsid w:val="00286DD8"/>
    <w:rsid w:val="00286F67"/>
    <w:rsid w:val="0028703C"/>
    <w:rsid w:val="00287187"/>
    <w:rsid w:val="00287416"/>
    <w:rsid w:val="0028799B"/>
    <w:rsid w:val="002879A2"/>
    <w:rsid w:val="00287AAC"/>
    <w:rsid w:val="00287BD2"/>
    <w:rsid w:val="00287C63"/>
    <w:rsid w:val="00287CAC"/>
    <w:rsid w:val="00287D45"/>
    <w:rsid w:val="00287EC6"/>
    <w:rsid w:val="00287FD5"/>
    <w:rsid w:val="002900A6"/>
    <w:rsid w:val="002900E7"/>
    <w:rsid w:val="002901E5"/>
    <w:rsid w:val="0029021C"/>
    <w:rsid w:val="00290228"/>
    <w:rsid w:val="00290284"/>
    <w:rsid w:val="002904B9"/>
    <w:rsid w:val="00290624"/>
    <w:rsid w:val="00290778"/>
    <w:rsid w:val="002907CC"/>
    <w:rsid w:val="00290EAB"/>
    <w:rsid w:val="00291624"/>
    <w:rsid w:val="002916CD"/>
    <w:rsid w:val="002917D4"/>
    <w:rsid w:val="002917DD"/>
    <w:rsid w:val="002918CD"/>
    <w:rsid w:val="00291971"/>
    <w:rsid w:val="0029199E"/>
    <w:rsid w:val="00291A03"/>
    <w:rsid w:val="00291B7F"/>
    <w:rsid w:val="00291C42"/>
    <w:rsid w:val="00291D1B"/>
    <w:rsid w:val="00291D68"/>
    <w:rsid w:val="00291FC2"/>
    <w:rsid w:val="0029204D"/>
    <w:rsid w:val="0029225D"/>
    <w:rsid w:val="002922A3"/>
    <w:rsid w:val="002922B7"/>
    <w:rsid w:val="00292302"/>
    <w:rsid w:val="002925F7"/>
    <w:rsid w:val="00292AD5"/>
    <w:rsid w:val="00292AF1"/>
    <w:rsid w:val="00292B97"/>
    <w:rsid w:val="00292CC2"/>
    <w:rsid w:val="00292E76"/>
    <w:rsid w:val="00293041"/>
    <w:rsid w:val="00293077"/>
    <w:rsid w:val="002930C9"/>
    <w:rsid w:val="0029323D"/>
    <w:rsid w:val="002932B6"/>
    <w:rsid w:val="00293609"/>
    <w:rsid w:val="00293648"/>
    <w:rsid w:val="00293662"/>
    <w:rsid w:val="002936B1"/>
    <w:rsid w:val="00293743"/>
    <w:rsid w:val="002938E2"/>
    <w:rsid w:val="00293A6E"/>
    <w:rsid w:val="00293A85"/>
    <w:rsid w:val="00293BE2"/>
    <w:rsid w:val="00293C47"/>
    <w:rsid w:val="00293C8C"/>
    <w:rsid w:val="00293CB1"/>
    <w:rsid w:val="00293D22"/>
    <w:rsid w:val="00293D88"/>
    <w:rsid w:val="00293E6E"/>
    <w:rsid w:val="00293F37"/>
    <w:rsid w:val="002942CE"/>
    <w:rsid w:val="00294672"/>
    <w:rsid w:val="002946E5"/>
    <w:rsid w:val="0029489D"/>
    <w:rsid w:val="00294959"/>
    <w:rsid w:val="00294A27"/>
    <w:rsid w:val="00294BA1"/>
    <w:rsid w:val="00294BBB"/>
    <w:rsid w:val="00294C17"/>
    <w:rsid w:val="00294C21"/>
    <w:rsid w:val="00294C8E"/>
    <w:rsid w:val="00294D99"/>
    <w:rsid w:val="00294F97"/>
    <w:rsid w:val="002952BE"/>
    <w:rsid w:val="002952EA"/>
    <w:rsid w:val="0029537C"/>
    <w:rsid w:val="002953C7"/>
    <w:rsid w:val="0029563C"/>
    <w:rsid w:val="0029569B"/>
    <w:rsid w:val="002956D5"/>
    <w:rsid w:val="002958AD"/>
    <w:rsid w:val="00295919"/>
    <w:rsid w:val="002959FB"/>
    <w:rsid w:val="00295E23"/>
    <w:rsid w:val="00295F4E"/>
    <w:rsid w:val="00295FF9"/>
    <w:rsid w:val="00296054"/>
    <w:rsid w:val="002962D9"/>
    <w:rsid w:val="002962FA"/>
    <w:rsid w:val="0029640F"/>
    <w:rsid w:val="0029672F"/>
    <w:rsid w:val="002968DE"/>
    <w:rsid w:val="00296A92"/>
    <w:rsid w:val="00296BD8"/>
    <w:rsid w:val="00296F69"/>
    <w:rsid w:val="00296FD6"/>
    <w:rsid w:val="002975B1"/>
    <w:rsid w:val="00297667"/>
    <w:rsid w:val="0029768C"/>
    <w:rsid w:val="002976BC"/>
    <w:rsid w:val="002977C9"/>
    <w:rsid w:val="002977F9"/>
    <w:rsid w:val="0029793E"/>
    <w:rsid w:val="00297AB3"/>
    <w:rsid w:val="00297BE8"/>
    <w:rsid w:val="00297D7A"/>
    <w:rsid w:val="00297E67"/>
    <w:rsid w:val="00297E6F"/>
    <w:rsid w:val="00297F72"/>
    <w:rsid w:val="002A000B"/>
    <w:rsid w:val="002A0047"/>
    <w:rsid w:val="002A01C5"/>
    <w:rsid w:val="002A03F0"/>
    <w:rsid w:val="002A09C2"/>
    <w:rsid w:val="002A0D5F"/>
    <w:rsid w:val="002A0E00"/>
    <w:rsid w:val="002A0E56"/>
    <w:rsid w:val="002A1190"/>
    <w:rsid w:val="002A11D2"/>
    <w:rsid w:val="002A11D5"/>
    <w:rsid w:val="002A1252"/>
    <w:rsid w:val="002A13A6"/>
    <w:rsid w:val="002A13CA"/>
    <w:rsid w:val="002A152C"/>
    <w:rsid w:val="002A16A8"/>
    <w:rsid w:val="002A16E9"/>
    <w:rsid w:val="002A1777"/>
    <w:rsid w:val="002A17C4"/>
    <w:rsid w:val="002A18E9"/>
    <w:rsid w:val="002A1922"/>
    <w:rsid w:val="002A1988"/>
    <w:rsid w:val="002A1A79"/>
    <w:rsid w:val="002A1B70"/>
    <w:rsid w:val="002A1B9C"/>
    <w:rsid w:val="002A1F87"/>
    <w:rsid w:val="002A2066"/>
    <w:rsid w:val="002A2160"/>
    <w:rsid w:val="002A23D7"/>
    <w:rsid w:val="002A2683"/>
    <w:rsid w:val="002A27D5"/>
    <w:rsid w:val="002A28E1"/>
    <w:rsid w:val="002A2D02"/>
    <w:rsid w:val="002A2D24"/>
    <w:rsid w:val="002A2DBB"/>
    <w:rsid w:val="002A2F75"/>
    <w:rsid w:val="002A348E"/>
    <w:rsid w:val="002A356D"/>
    <w:rsid w:val="002A370B"/>
    <w:rsid w:val="002A37CB"/>
    <w:rsid w:val="002A384E"/>
    <w:rsid w:val="002A385E"/>
    <w:rsid w:val="002A3DA2"/>
    <w:rsid w:val="002A3DB9"/>
    <w:rsid w:val="002A3DD1"/>
    <w:rsid w:val="002A3EEF"/>
    <w:rsid w:val="002A42FE"/>
    <w:rsid w:val="002A4358"/>
    <w:rsid w:val="002A443C"/>
    <w:rsid w:val="002A4469"/>
    <w:rsid w:val="002A447F"/>
    <w:rsid w:val="002A450D"/>
    <w:rsid w:val="002A457D"/>
    <w:rsid w:val="002A4659"/>
    <w:rsid w:val="002A495F"/>
    <w:rsid w:val="002A4A05"/>
    <w:rsid w:val="002A4B3E"/>
    <w:rsid w:val="002A4C02"/>
    <w:rsid w:val="002A4D5E"/>
    <w:rsid w:val="002A4DFB"/>
    <w:rsid w:val="002A5635"/>
    <w:rsid w:val="002A5647"/>
    <w:rsid w:val="002A58ED"/>
    <w:rsid w:val="002A5993"/>
    <w:rsid w:val="002A6176"/>
    <w:rsid w:val="002A6302"/>
    <w:rsid w:val="002A633E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6DA2"/>
    <w:rsid w:val="002A7229"/>
    <w:rsid w:val="002A7603"/>
    <w:rsid w:val="002A78B6"/>
    <w:rsid w:val="002A7A23"/>
    <w:rsid w:val="002A7BA5"/>
    <w:rsid w:val="002A7D0F"/>
    <w:rsid w:val="002A7D8F"/>
    <w:rsid w:val="002A7E36"/>
    <w:rsid w:val="002A7E5D"/>
    <w:rsid w:val="002A7FE4"/>
    <w:rsid w:val="002B0098"/>
    <w:rsid w:val="002B03A4"/>
    <w:rsid w:val="002B0878"/>
    <w:rsid w:val="002B0B76"/>
    <w:rsid w:val="002B0C4D"/>
    <w:rsid w:val="002B0C74"/>
    <w:rsid w:val="002B0F23"/>
    <w:rsid w:val="002B14D0"/>
    <w:rsid w:val="002B1773"/>
    <w:rsid w:val="002B193A"/>
    <w:rsid w:val="002B1A0E"/>
    <w:rsid w:val="002B1A76"/>
    <w:rsid w:val="002B1AAD"/>
    <w:rsid w:val="002B1C30"/>
    <w:rsid w:val="002B1D72"/>
    <w:rsid w:val="002B1D78"/>
    <w:rsid w:val="002B1E5C"/>
    <w:rsid w:val="002B2141"/>
    <w:rsid w:val="002B2354"/>
    <w:rsid w:val="002B238F"/>
    <w:rsid w:val="002B243E"/>
    <w:rsid w:val="002B245C"/>
    <w:rsid w:val="002B270C"/>
    <w:rsid w:val="002B27D3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D19"/>
    <w:rsid w:val="002B3EC7"/>
    <w:rsid w:val="002B3EFF"/>
    <w:rsid w:val="002B3FF8"/>
    <w:rsid w:val="002B4006"/>
    <w:rsid w:val="002B4075"/>
    <w:rsid w:val="002B41AE"/>
    <w:rsid w:val="002B42D3"/>
    <w:rsid w:val="002B42FB"/>
    <w:rsid w:val="002B48B0"/>
    <w:rsid w:val="002B49B1"/>
    <w:rsid w:val="002B49E6"/>
    <w:rsid w:val="002B4F5D"/>
    <w:rsid w:val="002B5240"/>
    <w:rsid w:val="002B54D5"/>
    <w:rsid w:val="002B55C6"/>
    <w:rsid w:val="002B5715"/>
    <w:rsid w:val="002B57A1"/>
    <w:rsid w:val="002B58B3"/>
    <w:rsid w:val="002B5B13"/>
    <w:rsid w:val="002B5B7D"/>
    <w:rsid w:val="002B5B97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0A4"/>
    <w:rsid w:val="002B71F8"/>
    <w:rsid w:val="002B7257"/>
    <w:rsid w:val="002B73AD"/>
    <w:rsid w:val="002B73CC"/>
    <w:rsid w:val="002B749D"/>
    <w:rsid w:val="002B74FB"/>
    <w:rsid w:val="002B750B"/>
    <w:rsid w:val="002B75DA"/>
    <w:rsid w:val="002B776C"/>
    <w:rsid w:val="002B7901"/>
    <w:rsid w:val="002B7981"/>
    <w:rsid w:val="002B7C5A"/>
    <w:rsid w:val="002B7CB0"/>
    <w:rsid w:val="002B7EAD"/>
    <w:rsid w:val="002B7F8A"/>
    <w:rsid w:val="002C00E3"/>
    <w:rsid w:val="002C03D9"/>
    <w:rsid w:val="002C0607"/>
    <w:rsid w:val="002C08A2"/>
    <w:rsid w:val="002C09A4"/>
    <w:rsid w:val="002C0A39"/>
    <w:rsid w:val="002C0B6E"/>
    <w:rsid w:val="002C0DD0"/>
    <w:rsid w:val="002C0E72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4D"/>
    <w:rsid w:val="002C207E"/>
    <w:rsid w:val="002C2128"/>
    <w:rsid w:val="002C228B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2C1F"/>
    <w:rsid w:val="002C2CB9"/>
    <w:rsid w:val="002C2F42"/>
    <w:rsid w:val="002C2F78"/>
    <w:rsid w:val="002C3043"/>
    <w:rsid w:val="002C31F8"/>
    <w:rsid w:val="002C335E"/>
    <w:rsid w:val="002C36F6"/>
    <w:rsid w:val="002C3728"/>
    <w:rsid w:val="002C39C7"/>
    <w:rsid w:val="002C3AEC"/>
    <w:rsid w:val="002C3C07"/>
    <w:rsid w:val="002C3EB0"/>
    <w:rsid w:val="002C3EED"/>
    <w:rsid w:val="002C405C"/>
    <w:rsid w:val="002C41B0"/>
    <w:rsid w:val="002C4417"/>
    <w:rsid w:val="002C461D"/>
    <w:rsid w:val="002C4AF6"/>
    <w:rsid w:val="002C519B"/>
    <w:rsid w:val="002C521E"/>
    <w:rsid w:val="002C52A2"/>
    <w:rsid w:val="002C52C5"/>
    <w:rsid w:val="002C52E0"/>
    <w:rsid w:val="002C5778"/>
    <w:rsid w:val="002C57C6"/>
    <w:rsid w:val="002C583E"/>
    <w:rsid w:val="002C5EE5"/>
    <w:rsid w:val="002C5F67"/>
    <w:rsid w:val="002C60A7"/>
    <w:rsid w:val="002C6125"/>
    <w:rsid w:val="002C660F"/>
    <w:rsid w:val="002C6713"/>
    <w:rsid w:val="002C67A0"/>
    <w:rsid w:val="002C7217"/>
    <w:rsid w:val="002C7277"/>
    <w:rsid w:val="002C752B"/>
    <w:rsid w:val="002C7739"/>
    <w:rsid w:val="002C77BE"/>
    <w:rsid w:val="002C7A01"/>
    <w:rsid w:val="002C7A1B"/>
    <w:rsid w:val="002C7B66"/>
    <w:rsid w:val="002C7FB8"/>
    <w:rsid w:val="002D0113"/>
    <w:rsid w:val="002D028D"/>
    <w:rsid w:val="002D0385"/>
    <w:rsid w:val="002D03C5"/>
    <w:rsid w:val="002D03EF"/>
    <w:rsid w:val="002D04E1"/>
    <w:rsid w:val="002D051D"/>
    <w:rsid w:val="002D0541"/>
    <w:rsid w:val="002D05C0"/>
    <w:rsid w:val="002D07CE"/>
    <w:rsid w:val="002D07E9"/>
    <w:rsid w:val="002D0826"/>
    <w:rsid w:val="002D0958"/>
    <w:rsid w:val="002D0BAE"/>
    <w:rsid w:val="002D0DF7"/>
    <w:rsid w:val="002D0E8D"/>
    <w:rsid w:val="002D0EC0"/>
    <w:rsid w:val="002D0EC6"/>
    <w:rsid w:val="002D1083"/>
    <w:rsid w:val="002D10B0"/>
    <w:rsid w:val="002D1247"/>
    <w:rsid w:val="002D1248"/>
    <w:rsid w:val="002D16AB"/>
    <w:rsid w:val="002D16AE"/>
    <w:rsid w:val="002D170C"/>
    <w:rsid w:val="002D176D"/>
    <w:rsid w:val="002D18B5"/>
    <w:rsid w:val="002D18BF"/>
    <w:rsid w:val="002D19F2"/>
    <w:rsid w:val="002D1C3F"/>
    <w:rsid w:val="002D21F1"/>
    <w:rsid w:val="002D2553"/>
    <w:rsid w:val="002D25FB"/>
    <w:rsid w:val="002D262D"/>
    <w:rsid w:val="002D27BD"/>
    <w:rsid w:val="002D2979"/>
    <w:rsid w:val="002D29C0"/>
    <w:rsid w:val="002D2A01"/>
    <w:rsid w:val="002D2A7D"/>
    <w:rsid w:val="002D3049"/>
    <w:rsid w:val="002D304C"/>
    <w:rsid w:val="002D3165"/>
    <w:rsid w:val="002D31D5"/>
    <w:rsid w:val="002D35FE"/>
    <w:rsid w:val="002D369B"/>
    <w:rsid w:val="002D3ADF"/>
    <w:rsid w:val="002D3C1E"/>
    <w:rsid w:val="002D3C70"/>
    <w:rsid w:val="002D3CE3"/>
    <w:rsid w:val="002D3E6A"/>
    <w:rsid w:val="002D3FBF"/>
    <w:rsid w:val="002D42E1"/>
    <w:rsid w:val="002D456F"/>
    <w:rsid w:val="002D45A1"/>
    <w:rsid w:val="002D4818"/>
    <w:rsid w:val="002D4A85"/>
    <w:rsid w:val="002D4A98"/>
    <w:rsid w:val="002D4F70"/>
    <w:rsid w:val="002D5094"/>
    <w:rsid w:val="002D50A4"/>
    <w:rsid w:val="002D51D9"/>
    <w:rsid w:val="002D53F4"/>
    <w:rsid w:val="002D54CF"/>
    <w:rsid w:val="002D55E7"/>
    <w:rsid w:val="002D55F2"/>
    <w:rsid w:val="002D5678"/>
    <w:rsid w:val="002D567B"/>
    <w:rsid w:val="002D56BF"/>
    <w:rsid w:val="002D5BE0"/>
    <w:rsid w:val="002D5C46"/>
    <w:rsid w:val="002D5D53"/>
    <w:rsid w:val="002D5F26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B7D"/>
    <w:rsid w:val="002D6C51"/>
    <w:rsid w:val="002D6D42"/>
    <w:rsid w:val="002D734C"/>
    <w:rsid w:val="002D7384"/>
    <w:rsid w:val="002D74C4"/>
    <w:rsid w:val="002D7595"/>
    <w:rsid w:val="002D7A15"/>
    <w:rsid w:val="002D7E0D"/>
    <w:rsid w:val="002D7FA1"/>
    <w:rsid w:val="002E00A6"/>
    <w:rsid w:val="002E0128"/>
    <w:rsid w:val="002E0295"/>
    <w:rsid w:val="002E02A1"/>
    <w:rsid w:val="002E031E"/>
    <w:rsid w:val="002E07B3"/>
    <w:rsid w:val="002E07C7"/>
    <w:rsid w:val="002E07D2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08C"/>
    <w:rsid w:val="002E21A5"/>
    <w:rsid w:val="002E22BF"/>
    <w:rsid w:val="002E2391"/>
    <w:rsid w:val="002E23A9"/>
    <w:rsid w:val="002E2783"/>
    <w:rsid w:val="002E27F7"/>
    <w:rsid w:val="002E29E9"/>
    <w:rsid w:val="002E2AD3"/>
    <w:rsid w:val="002E2B73"/>
    <w:rsid w:val="002E2B8D"/>
    <w:rsid w:val="002E2B9C"/>
    <w:rsid w:val="002E2C49"/>
    <w:rsid w:val="002E30D3"/>
    <w:rsid w:val="002E30DD"/>
    <w:rsid w:val="002E3213"/>
    <w:rsid w:val="002E32BA"/>
    <w:rsid w:val="002E3461"/>
    <w:rsid w:val="002E35F4"/>
    <w:rsid w:val="002E36E9"/>
    <w:rsid w:val="002E3A8F"/>
    <w:rsid w:val="002E3B65"/>
    <w:rsid w:val="002E3B80"/>
    <w:rsid w:val="002E3BA7"/>
    <w:rsid w:val="002E3C5F"/>
    <w:rsid w:val="002E3F00"/>
    <w:rsid w:val="002E3F7D"/>
    <w:rsid w:val="002E3F9A"/>
    <w:rsid w:val="002E3FC1"/>
    <w:rsid w:val="002E4442"/>
    <w:rsid w:val="002E49A4"/>
    <w:rsid w:val="002E49C6"/>
    <w:rsid w:val="002E4A9D"/>
    <w:rsid w:val="002E4BB3"/>
    <w:rsid w:val="002E4C88"/>
    <w:rsid w:val="002E4D02"/>
    <w:rsid w:val="002E4E1E"/>
    <w:rsid w:val="002E4F78"/>
    <w:rsid w:val="002E506E"/>
    <w:rsid w:val="002E50A6"/>
    <w:rsid w:val="002E52EE"/>
    <w:rsid w:val="002E532F"/>
    <w:rsid w:val="002E539D"/>
    <w:rsid w:val="002E5432"/>
    <w:rsid w:val="002E5802"/>
    <w:rsid w:val="002E58D5"/>
    <w:rsid w:val="002E5955"/>
    <w:rsid w:val="002E5ADB"/>
    <w:rsid w:val="002E5D6C"/>
    <w:rsid w:val="002E5DBD"/>
    <w:rsid w:val="002E5E86"/>
    <w:rsid w:val="002E6263"/>
    <w:rsid w:val="002E6264"/>
    <w:rsid w:val="002E654A"/>
    <w:rsid w:val="002E6591"/>
    <w:rsid w:val="002E69EB"/>
    <w:rsid w:val="002E6B96"/>
    <w:rsid w:val="002E6C53"/>
    <w:rsid w:val="002E6C5F"/>
    <w:rsid w:val="002E6C8E"/>
    <w:rsid w:val="002E6CAB"/>
    <w:rsid w:val="002E6F62"/>
    <w:rsid w:val="002E7061"/>
    <w:rsid w:val="002E729E"/>
    <w:rsid w:val="002E7852"/>
    <w:rsid w:val="002E78FC"/>
    <w:rsid w:val="002E7AF2"/>
    <w:rsid w:val="002E7B7D"/>
    <w:rsid w:val="002E7D2E"/>
    <w:rsid w:val="002E7D93"/>
    <w:rsid w:val="002E7E32"/>
    <w:rsid w:val="002F00F7"/>
    <w:rsid w:val="002F03CC"/>
    <w:rsid w:val="002F03D8"/>
    <w:rsid w:val="002F066B"/>
    <w:rsid w:val="002F0763"/>
    <w:rsid w:val="002F0A68"/>
    <w:rsid w:val="002F0B15"/>
    <w:rsid w:val="002F0B28"/>
    <w:rsid w:val="002F0B8B"/>
    <w:rsid w:val="002F0E1A"/>
    <w:rsid w:val="002F0F2C"/>
    <w:rsid w:val="002F141F"/>
    <w:rsid w:val="002F1546"/>
    <w:rsid w:val="002F16A8"/>
    <w:rsid w:val="002F178A"/>
    <w:rsid w:val="002F182A"/>
    <w:rsid w:val="002F1907"/>
    <w:rsid w:val="002F1A0B"/>
    <w:rsid w:val="002F1A7F"/>
    <w:rsid w:val="002F1AE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25A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5E"/>
    <w:rsid w:val="002F42FC"/>
    <w:rsid w:val="002F435E"/>
    <w:rsid w:val="002F4377"/>
    <w:rsid w:val="002F478A"/>
    <w:rsid w:val="002F4879"/>
    <w:rsid w:val="002F48A4"/>
    <w:rsid w:val="002F4AC4"/>
    <w:rsid w:val="002F4B48"/>
    <w:rsid w:val="002F4C49"/>
    <w:rsid w:val="002F4CD7"/>
    <w:rsid w:val="002F4E5B"/>
    <w:rsid w:val="002F516A"/>
    <w:rsid w:val="002F5220"/>
    <w:rsid w:val="002F52A2"/>
    <w:rsid w:val="002F54D6"/>
    <w:rsid w:val="002F5558"/>
    <w:rsid w:val="002F5633"/>
    <w:rsid w:val="002F5694"/>
    <w:rsid w:val="002F573C"/>
    <w:rsid w:val="002F58D3"/>
    <w:rsid w:val="002F59AC"/>
    <w:rsid w:val="002F5AD4"/>
    <w:rsid w:val="002F5E95"/>
    <w:rsid w:val="002F608A"/>
    <w:rsid w:val="002F6148"/>
    <w:rsid w:val="002F6417"/>
    <w:rsid w:val="002F6419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D38"/>
    <w:rsid w:val="002F6D62"/>
    <w:rsid w:val="002F6EE2"/>
    <w:rsid w:val="002F6F5B"/>
    <w:rsid w:val="002F6FC6"/>
    <w:rsid w:val="002F7041"/>
    <w:rsid w:val="002F7050"/>
    <w:rsid w:val="002F70E6"/>
    <w:rsid w:val="002F741D"/>
    <w:rsid w:val="002F758A"/>
    <w:rsid w:val="002F78A1"/>
    <w:rsid w:val="002F7AEB"/>
    <w:rsid w:val="002F7E26"/>
    <w:rsid w:val="002F7E31"/>
    <w:rsid w:val="002F7E78"/>
    <w:rsid w:val="002F7EA5"/>
    <w:rsid w:val="002F7F7F"/>
    <w:rsid w:val="00300313"/>
    <w:rsid w:val="00300518"/>
    <w:rsid w:val="00300592"/>
    <w:rsid w:val="0030069F"/>
    <w:rsid w:val="00300750"/>
    <w:rsid w:val="0030077F"/>
    <w:rsid w:val="00300800"/>
    <w:rsid w:val="00300904"/>
    <w:rsid w:val="0030091B"/>
    <w:rsid w:val="00300CAF"/>
    <w:rsid w:val="00300E71"/>
    <w:rsid w:val="00301259"/>
    <w:rsid w:val="00301595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0AF"/>
    <w:rsid w:val="00302130"/>
    <w:rsid w:val="003021AC"/>
    <w:rsid w:val="0030230B"/>
    <w:rsid w:val="003024E2"/>
    <w:rsid w:val="003024E4"/>
    <w:rsid w:val="00302E85"/>
    <w:rsid w:val="00302EE6"/>
    <w:rsid w:val="00302FC8"/>
    <w:rsid w:val="00303116"/>
    <w:rsid w:val="00303409"/>
    <w:rsid w:val="00303461"/>
    <w:rsid w:val="0030347A"/>
    <w:rsid w:val="003034E8"/>
    <w:rsid w:val="003035D9"/>
    <w:rsid w:val="003038A7"/>
    <w:rsid w:val="00303AE6"/>
    <w:rsid w:val="00303B4B"/>
    <w:rsid w:val="00303BE3"/>
    <w:rsid w:val="00303D1E"/>
    <w:rsid w:val="00303D44"/>
    <w:rsid w:val="00303DFD"/>
    <w:rsid w:val="00303EF9"/>
    <w:rsid w:val="0030459E"/>
    <w:rsid w:val="003045C1"/>
    <w:rsid w:val="003046CF"/>
    <w:rsid w:val="00304717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87"/>
    <w:rsid w:val="003055F1"/>
    <w:rsid w:val="003056F8"/>
    <w:rsid w:val="003058D4"/>
    <w:rsid w:val="0030592E"/>
    <w:rsid w:val="00305948"/>
    <w:rsid w:val="00305B63"/>
    <w:rsid w:val="00305FC2"/>
    <w:rsid w:val="00306214"/>
    <w:rsid w:val="0030636F"/>
    <w:rsid w:val="00306676"/>
    <w:rsid w:val="00306703"/>
    <w:rsid w:val="00306851"/>
    <w:rsid w:val="00306929"/>
    <w:rsid w:val="0030698E"/>
    <w:rsid w:val="00306B33"/>
    <w:rsid w:val="00306C19"/>
    <w:rsid w:val="00306D4A"/>
    <w:rsid w:val="00306D98"/>
    <w:rsid w:val="00306DA0"/>
    <w:rsid w:val="00306EFB"/>
    <w:rsid w:val="00307352"/>
    <w:rsid w:val="003073C8"/>
    <w:rsid w:val="0030744F"/>
    <w:rsid w:val="003075E8"/>
    <w:rsid w:val="00307901"/>
    <w:rsid w:val="00307B28"/>
    <w:rsid w:val="00307BC3"/>
    <w:rsid w:val="00307BF9"/>
    <w:rsid w:val="00307C65"/>
    <w:rsid w:val="00307E12"/>
    <w:rsid w:val="00307F22"/>
    <w:rsid w:val="00307F62"/>
    <w:rsid w:val="0031029F"/>
    <w:rsid w:val="0031062D"/>
    <w:rsid w:val="003106FE"/>
    <w:rsid w:val="00310776"/>
    <w:rsid w:val="0031089B"/>
    <w:rsid w:val="00310B22"/>
    <w:rsid w:val="00310BAA"/>
    <w:rsid w:val="00310C8F"/>
    <w:rsid w:val="00310CC6"/>
    <w:rsid w:val="00310E97"/>
    <w:rsid w:val="003110B4"/>
    <w:rsid w:val="0031116E"/>
    <w:rsid w:val="003114A5"/>
    <w:rsid w:val="003114BD"/>
    <w:rsid w:val="00311506"/>
    <w:rsid w:val="0031155B"/>
    <w:rsid w:val="003118CA"/>
    <w:rsid w:val="003118E8"/>
    <w:rsid w:val="00311937"/>
    <w:rsid w:val="00311C35"/>
    <w:rsid w:val="00311EF5"/>
    <w:rsid w:val="00311F22"/>
    <w:rsid w:val="003120D9"/>
    <w:rsid w:val="00312238"/>
    <w:rsid w:val="003124AB"/>
    <w:rsid w:val="003125CC"/>
    <w:rsid w:val="00312967"/>
    <w:rsid w:val="00312A74"/>
    <w:rsid w:val="00312B7B"/>
    <w:rsid w:val="00312BEF"/>
    <w:rsid w:val="00312CDE"/>
    <w:rsid w:val="00312D54"/>
    <w:rsid w:val="00312DA1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33B"/>
    <w:rsid w:val="0031434A"/>
    <w:rsid w:val="00314485"/>
    <w:rsid w:val="003147B4"/>
    <w:rsid w:val="003148A4"/>
    <w:rsid w:val="00314A06"/>
    <w:rsid w:val="00314B5D"/>
    <w:rsid w:val="00314B8A"/>
    <w:rsid w:val="003150BC"/>
    <w:rsid w:val="003158A2"/>
    <w:rsid w:val="00315931"/>
    <w:rsid w:val="0031598E"/>
    <w:rsid w:val="00315B11"/>
    <w:rsid w:val="00315C9C"/>
    <w:rsid w:val="003160B5"/>
    <w:rsid w:val="003160E6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6F99"/>
    <w:rsid w:val="0031703C"/>
    <w:rsid w:val="0031721A"/>
    <w:rsid w:val="00317382"/>
    <w:rsid w:val="0031742B"/>
    <w:rsid w:val="003177CF"/>
    <w:rsid w:val="00317C3A"/>
    <w:rsid w:val="00317CDD"/>
    <w:rsid w:val="00317D07"/>
    <w:rsid w:val="00317E7E"/>
    <w:rsid w:val="0032006C"/>
    <w:rsid w:val="00320144"/>
    <w:rsid w:val="00320367"/>
    <w:rsid w:val="003203C5"/>
    <w:rsid w:val="0032044C"/>
    <w:rsid w:val="003204E4"/>
    <w:rsid w:val="00320689"/>
    <w:rsid w:val="00320792"/>
    <w:rsid w:val="0032083B"/>
    <w:rsid w:val="0032089A"/>
    <w:rsid w:val="003209F0"/>
    <w:rsid w:val="00320B47"/>
    <w:rsid w:val="00320E18"/>
    <w:rsid w:val="003212AC"/>
    <w:rsid w:val="00321476"/>
    <w:rsid w:val="00321924"/>
    <w:rsid w:val="00321C79"/>
    <w:rsid w:val="00321EAC"/>
    <w:rsid w:val="00322214"/>
    <w:rsid w:val="00322774"/>
    <w:rsid w:val="0032287A"/>
    <w:rsid w:val="003228CC"/>
    <w:rsid w:val="003228ED"/>
    <w:rsid w:val="00322CC6"/>
    <w:rsid w:val="00322FF2"/>
    <w:rsid w:val="00323033"/>
    <w:rsid w:val="003230CE"/>
    <w:rsid w:val="00323554"/>
    <w:rsid w:val="0032361C"/>
    <w:rsid w:val="00323752"/>
    <w:rsid w:val="003238AE"/>
    <w:rsid w:val="00323CB8"/>
    <w:rsid w:val="00323CE9"/>
    <w:rsid w:val="00323F20"/>
    <w:rsid w:val="00323FD7"/>
    <w:rsid w:val="00324055"/>
    <w:rsid w:val="0032405B"/>
    <w:rsid w:val="003242EE"/>
    <w:rsid w:val="003243EA"/>
    <w:rsid w:val="00324478"/>
    <w:rsid w:val="003245D6"/>
    <w:rsid w:val="003246AE"/>
    <w:rsid w:val="003246BB"/>
    <w:rsid w:val="0032480C"/>
    <w:rsid w:val="0032485B"/>
    <w:rsid w:val="00324AC9"/>
    <w:rsid w:val="00324B0E"/>
    <w:rsid w:val="0032529C"/>
    <w:rsid w:val="0032560E"/>
    <w:rsid w:val="0032562C"/>
    <w:rsid w:val="003258E1"/>
    <w:rsid w:val="0032590B"/>
    <w:rsid w:val="00325AD7"/>
    <w:rsid w:val="00325C89"/>
    <w:rsid w:val="00325CF2"/>
    <w:rsid w:val="00325E2D"/>
    <w:rsid w:val="00325ED6"/>
    <w:rsid w:val="00325FA9"/>
    <w:rsid w:val="0032611A"/>
    <w:rsid w:val="00326130"/>
    <w:rsid w:val="003261CD"/>
    <w:rsid w:val="003262C7"/>
    <w:rsid w:val="00326361"/>
    <w:rsid w:val="00326577"/>
    <w:rsid w:val="003267BF"/>
    <w:rsid w:val="00326801"/>
    <w:rsid w:val="003269EE"/>
    <w:rsid w:val="00326A81"/>
    <w:rsid w:val="0032711A"/>
    <w:rsid w:val="00327557"/>
    <w:rsid w:val="00327756"/>
    <w:rsid w:val="0032780B"/>
    <w:rsid w:val="00327892"/>
    <w:rsid w:val="00327B53"/>
    <w:rsid w:val="00327EB6"/>
    <w:rsid w:val="00330278"/>
    <w:rsid w:val="003302EB"/>
    <w:rsid w:val="003304DB"/>
    <w:rsid w:val="00330745"/>
    <w:rsid w:val="003307EA"/>
    <w:rsid w:val="00330856"/>
    <w:rsid w:val="0033085C"/>
    <w:rsid w:val="00330A9E"/>
    <w:rsid w:val="00330BF4"/>
    <w:rsid w:val="00330D8A"/>
    <w:rsid w:val="00330DB4"/>
    <w:rsid w:val="00330E9E"/>
    <w:rsid w:val="00331012"/>
    <w:rsid w:val="00331205"/>
    <w:rsid w:val="003312F4"/>
    <w:rsid w:val="00331677"/>
    <w:rsid w:val="00331862"/>
    <w:rsid w:val="00331920"/>
    <w:rsid w:val="00331B2A"/>
    <w:rsid w:val="00331BDC"/>
    <w:rsid w:val="00331BE3"/>
    <w:rsid w:val="00331D6A"/>
    <w:rsid w:val="00331EA3"/>
    <w:rsid w:val="003321C3"/>
    <w:rsid w:val="003322DA"/>
    <w:rsid w:val="0033232A"/>
    <w:rsid w:val="00332534"/>
    <w:rsid w:val="0033276F"/>
    <w:rsid w:val="00332962"/>
    <w:rsid w:val="003329F0"/>
    <w:rsid w:val="00332A97"/>
    <w:rsid w:val="00332B7C"/>
    <w:rsid w:val="00332C18"/>
    <w:rsid w:val="00332D2E"/>
    <w:rsid w:val="00332EAE"/>
    <w:rsid w:val="00332F0D"/>
    <w:rsid w:val="00333482"/>
    <w:rsid w:val="003334D6"/>
    <w:rsid w:val="003336A0"/>
    <w:rsid w:val="0033390A"/>
    <w:rsid w:val="00333B8E"/>
    <w:rsid w:val="00333C23"/>
    <w:rsid w:val="00333C6E"/>
    <w:rsid w:val="00333C93"/>
    <w:rsid w:val="00333CEE"/>
    <w:rsid w:val="00333CEF"/>
    <w:rsid w:val="00333E34"/>
    <w:rsid w:val="00333EEB"/>
    <w:rsid w:val="00333F17"/>
    <w:rsid w:val="00333FB3"/>
    <w:rsid w:val="00334154"/>
    <w:rsid w:val="003342CC"/>
    <w:rsid w:val="00334526"/>
    <w:rsid w:val="0033468B"/>
    <w:rsid w:val="0033481B"/>
    <w:rsid w:val="00334A9B"/>
    <w:rsid w:val="00334C2F"/>
    <w:rsid w:val="00334F8C"/>
    <w:rsid w:val="003350D8"/>
    <w:rsid w:val="00335251"/>
    <w:rsid w:val="00335297"/>
    <w:rsid w:val="0033533E"/>
    <w:rsid w:val="003353E4"/>
    <w:rsid w:val="003357FE"/>
    <w:rsid w:val="00335B67"/>
    <w:rsid w:val="00335D0D"/>
    <w:rsid w:val="00335EA2"/>
    <w:rsid w:val="003362B4"/>
    <w:rsid w:val="0033632C"/>
    <w:rsid w:val="003363E9"/>
    <w:rsid w:val="003365E6"/>
    <w:rsid w:val="003367A9"/>
    <w:rsid w:val="0033683D"/>
    <w:rsid w:val="00336A5E"/>
    <w:rsid w:val="00336CE6"/>
    <w:rsid w:val="00336E56"/>
    <w:rsid w:val="00336F7B"/>
    <w:rsid w:val="0033705D"/>
    <w:rsid w:val="00337062"/>
    <w:rsid w:val="00337168"/>
    <w:rsid w:val="00337372"/>
    <w:rsid w:val="003373F4"/>
    <w:rsid w:val="0033775F"/>
    <w:rsid w:val="0033781D"/>
    <w:rsid w:val="003378B0"/>
    <w:rsid w:val="00337B13"/>
    <w:rsid w:val="00337B58"/>
    <w:rsid w:val="00337D25"/>
    <w:rsid w:val="00337FC7"/>
    <w:rsid w:val="0034014A"/>
    <w:rsid w:val="00340310"/>
    <w:rsid w:val="00340488"/>
    <w:rsid w:val="003404E7"/>
    <w:rsid w:val="003405A3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7F1"/>
    <w:rsid w:val="00341BC6"/>
    <w:rsid w:val="00341DC1"/>
    <w:rsid w:val="00341DE2"/>
    <w:rsid w:val="00341FBF"/>
    <w:rsid w:val="003420F3"/>
    <w:rsid w:val="003421B5"/>
    <w:rsid w:val="0034224C"/>
    <w:rsid w:val="003422D4"/>
    <w:rsid w:val="00342477"/>
    <w:rsid w:val="0034250B"/>
    <w:rsid w:val="003425E9"/>
    <w:rsid w:val="003426F8"/>
    <w:rsid w:val="00342876"/>
    <w:rsid w:val="003428B5"/>
    <w:rsid w:val="0034294F"/>
    <w:rsid w:val="00342A22"/>
    <w:rsid w:val="00342A46"/>
    <w:rsid w:val="00342AAD"/>
    <w:rsid w:val="00342B45"/>
    <w:rsid w:val="00342C77"/>
    <w:rsid w:val="00342D1C"/>
    <w:rsid w:val="00342D8A"/>
    <w:rsid w:val="003430A8"/>
    <w:rsid w:val="003432F4"/>
    <w:rsid w:val="00343324"/>
    <w:rsid w:val="003435CE"/>
    <w:rsid w:val="003435E9"/>
    <w:rsid w:val="003438AA"/>
    <w:rsid w:val="00343AEF"/>
    <w:rsid w:val="00343E33"/>
    <w:rsid w:val="00344004"/>
    <w:rsid w:val="00344210"/>
    <w:rsid w:val="003442BC"/>
    <w:rsid w:val="0034454A"/>
    <w:rsid w:val="003445A1"/>
    <w:rsid w:val="00344944"/>
    <w:rsid w:val="00344BA3"/>
    <w:rsid w:val="00344E37"/>
    <w:rsid w:val="00344E89"/>
    <w:rsid w:val="00344E9F"/>
    <w:rsid w:val="0034504C"/>
    <w:rsid w:val="00345080"/>
    <w:rsid w:val="003452CB"/>
    <w:rsid w:val="00345374"/>
    <w:rsid w:val="00345551"/>
    <w:rsid w:val="0034571E"/>
    <w:rsid w:val="0034576D"/>
    <w:rsid w:val="003459D3"/>
    <w:rsid w:val="00345D2B"/>
    <w:rsid w:val="00345FDC"/>
    <w:rsid w:val="00346051"/>
    <w:rsid w:val="00346165"/>
    <w:rsid w:val="003463C0"/>
    <w:rsid w:val="003464F4"/>
    <w:rsid w:val="003465E7"/>
    <w:rsid w:val="00346771"/>
    <w:rsid w:val="00346788"/>
    <w:rsid w:val="0034681F"/>
    <w:rsid w:val="003468CF"/>
    <w:rsid w:val="00346A13"/>
    <w:rsid w:val="00346AF1"/>
    <w:rsid w:val="00346B4A"/>
    <w:rsid w:val="00346BE8"/>
    <w:rsid w:val="00346CD7"/>
    <w:rsid w:val="003470F8"/>
    <w:rsid w:val="003475AD"/>
    <w:rsid w:val="003475D0"/>
    <w:rsid w:val="00347600"/>
    <w:rsid w:val="00347769"/>
    <w:rsid w:val="00347A5E"/>
    <w:rsid w:val="00347C1D"/>
    <w:rsid w:val="00347D72"/>
    <w:rsid w:val="00347E70"/>
    <w:rsid w:val="00347F6E"/>
    <w:rsid w:val="003501A3"/>
    <w:rsid w:val="003503BC"/>
    <w:rsid w:val="0035043F"/>
    <w:rsid w:val="00350686"/>
    <w:rsid w:val="0035088F"/>
    <w:rsid w:val="00350981"/>
    <w:rsid w:val="00350AAE"/>
    <w:rsid w:val="00350B5A"/>
    <w:rsid w:val="00350C48"/>
    <w:rsid w:val="00350CFD"/>
    <w:rsid w:val="00350F0A"/>
    <w:rsid w:val="00351089"/>
    <w:rsid w:val="0035123D"/>
    <w:rsid w:val="00351316"/>
    <w:rsid w:val="0035154B"/>
    <w:rsid w:val="00351677"/>
    <w:rsid w:val="0035173D"/>
    <w:rsid w:val="00351862"/>
    <w:rsid w:val="00351B78"/>
    <w:rsid w:val="00351D9F"/>
    <w:rsid w:val="00351DA4"/>
    <w:rsid w:val="00351E44"/>
    <w:rsid w:val="00351F0D"/>
    <w:rsid w:val="0035226E"/>
    <w:rsid w:val="00352377"/>
    <w:rsid w:val="00352407"/>
    <w:rsid w:val="00352440"/>
    <w:rsid w:val="0035281F"/>
    <w:rsid w:val="00352A84"/>
    <w:rsid w:val="00352F27"/>
    <w:rsid w:val="00352F50"/>
    <w:rsid w:val="0035305B"/>
    <w:rsid w:val="003533B9"/>
    <w:rsid w:val="00353649"/>
    <w:rsid w:val="003536CF"/>
    <w:rsid w:val="00353730"/>
    <w:rsid w:val="00353734"/>
    <w:rsid w:val="00353BDC"/>
    <w:rsid w:val="00353CB0"/>
    <w:rsid w:val="00353E4D"/>
    <w:rsid w:val="00353EE4"/>
    <w:rsid w:val="00354165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358"/>
    <w:rsid w:val="0035564A"/>
    <w:rsid w:val="003556F0"/>
    <w:rsid w:val="0035578B"/>
    <w:rsid w:val="003557CF"/>
    <w:rsid w:val="0035585D"/>
    <w:rsid w:val="003558A6"/>
    <w:rsid w:val="003559E6"/>
    <w:rsid w:val="00355CA1"/>
    <w:rsid w:val="00355CA7"/>
    <w:rsid w:val="00355DCF"/>
    <w:rsid w:val="00355F44"/>
    <w:rsid w:val="0035604C"/>
    <w:rsid w:val="003561AB"/>
    <w:rsid w:val="003561FB"/>
    <w:rsid w:val="00356539"/>
    <w:rsid w:val="0035657A"/>
    <w:rsid w:val="00356F31"/>
    <w:rsid w:val="00356F4A"/>
    <w:rsid w:val="00357151"/>
    <w:rsid w:val="00357199"/>
    <w:rsid w:val="0035734F"/>
    <w:rsid w:val="003573C0"/>
    <w:rsid w:val="003573DD"/>
    <w:rsid w:val="003574C6"/>
    <w:rsid w:val="003574CE"/>
    <w:rsid w:val="00357553"/>
    <w:rsid w:val="00357678"/>
    <w:rsid w:val="00357890"/>
    <w:rsid w:val="003578E1"/>
    <w:rsid w:val="00357985"/>
    <w:rsid w:val="00357A30"/>
    <w:rsid w:val="00357C5A"/>
    <w:rsid w:val="00357CEB"/>
    <w:rsid w:val="0036011A"/>
    <w:rsid w:val="00360161"/>
    <w:rsid w:val="00360185"/>
    <w:rsid w:val="0036061E"/>
    <w:rsid w:val="00360625"/>
    <w:rsid w:val="0036067A"/>
    <w:rsid w:val="00360B28"/>
    <w:rsid w:val="00360CFD"/>
    <w:rsid w:val="003610A2"/>
    <w:rsid w:val="00361256"/>
    <w:rsid w:val="00361401"/>
    <w:rsid w:val="003614E0"/>
    <w:rsid w:val="00361530"/>
    <w:rsid w:val="00361892"/>
    <w:rsid w:val="00361A00"/>
    <w:rsid w:val="00361B11"/>
    <w:rsid w:val="00361B88"/>
    <w:rsid w:val="00361BA2"/>
    <w:rsid w:val="00361D04"/>
    <w:rsid w:val="00361E10"/>
    <w:rsid w:val="00361F2A"/>
    <w:rsid w:val="00361F82"/>
    <w:rsid w:val="003621D0"/>
    <w:rsid w:val="00362289"/>
    <w:rsid w:val="003623D5"/>
    <w:rsid w:val="0036252F"/>
    <w:rsid w:val="00362703"/>
    <w:rsid w:val="003627C3"/>
    <w:rsid w:val="003628BC"/>
    <w:rsid w:val="003628E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404"/>
    <w:rsid w:val="00363A3E"/>
    <w:rsid w:val="00363B9C"/>
    <w:rsid w:val="00363C00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4F7"/>
    <w:rsid w:val="00365570"/>
    <w:rsid w:val="0036574B"/>
    <w:rsid w:val="003657EC"/>
    <w:rsid w:val="003658D4"/>
    <w:rsid w:val="00365ACE"/>
    <w:rsid w:val="00365C7A"/>
    <w:rsid w:val="00365C86"/>
    <w:rsid w:val="00365D4C"/>
    <w:rsid w:val="00365F41"/>
    <w:rsid w:val="0036608E"/>
    <w:rsid w:val="00366294"/>
    <w:rsid w:val="00366348"/>
    <w:rsid w:val="00366510"/>
    <w:rsid w:val="0036681E"/>
    <w:rsid w:val="00366869"/>
    <w:rsid w:val="00366CF3"/>
    <w:rsid w:val="00366E2C"/>
    <w:rsid w:val="003670EA"/>
    <w:rsid w:val="00367589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B31"/>
    <w:rsid w:val="00370CD5"/>
    <w:rsid w:val="00370CFD"/>
    <w:rsid w:val="00370EEC"/>
    <w:rsid w:val="00370F1D"/>
    <w:rsid w:val="00370FDE"/>
    <w:rsid w:val="00371019"/>
    <w:rsid w:val="00371225"/>
    <w:rsid w:val="003712B1"/>
    <w:rsid w:val="00371360"/>
    <w:rsid w:val="0037161D"/>
    <w:rsid w:val="00371738"/>
    <w:rsid w:val="003719D3"/>
    <w:rsid w:val="003719EE"/>
    <w:rsid w:val="00371AC8"/>
    <w:rsid w:val="00371BBF"/>
    <w:rsid w:val="00371C93"/>
    <w:rsid w:val="00371C96"/>
    <w:rsid w:val="00371F14"/>
    <w:rsid w:val="00372176"/>
    <w:rsid w:val="0037226D"/>
    <w:rsid w:val="00372389"/>
    <w:rsid w:val="003723E4"/>
    <w:rsid w:val="0037242C"/>
    <w:rsid w:val="0037248A"/>
    <w:rsid w:val="00372572"/>
    <w:rsid w:val="003725E2"/>
    <w:rsid w:val="003726E9"/>
    <w:rsid w:val="00372857"/>
    <w:rsid w:val="00372A4F"/>
    <w:rsid w:val="00372AAC"/>
    <w:rsid w:val="00372C7C"/>
    <w:rsid w:val="00372E32"/>
    <w:rsid w:val="00372EFD"/>
    <w:rsid w:val="00372F25"/>
    <w:rsid w:val="00372F70"/>
    <w:rsid w:val="00373123"/>
    <w:rsid w:val="00373167"/>
    <w:rsid w:val="00373217"/>
    <w:rsid w:val="00373258"/>
    <w:rsid w:val="00373274"/>
    <w:rsid w:val="003734BE"/>
    <w:rsid w:val="0037352F"/>
    <w:rsid w:val="0037354E"/>
    <w:rsid w:val="003735D3"/>
    <w:rsid w:val="00373783"/>
    <w:rsid w:val="00373B0B"/>
    <w:rsid w:val="00373B57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542"/>
    <w:rsid w:val="00374593"/>
    <w:rsid w:val="003746CC"/>
    <w:rsid w:val="0037478D"/>
    <w:rsid w:val="003748AA"/>
    <w:rsid w:val="00374961"/>
    <w:rsid w:val="00374C40"/>
    <w:rsid w:val="0037525F"/>
    <w:rsid w:val="003752ED"/>
    <w:rsid w:val="003754A4"/>
    <w:rsid w:val="003754CE"/>
    <w:rsid w:val="003754F3"/>
    <w:rsid w:val="0037559B"/>
    <w:rsid w:val="00375975"/>
    <w:rsid w:val="00375A82"/>
    <w:rsid w:val="00375BE7"/>
    <w:rsid w:val="00375D98"/>
    <w:rsid w:val="00375E67"/>
    <w:rsid w:val="00375ED2"/>
    <w:rsid w:val="00375F66"/>
    <w:rsid w:val="00375FEE"/>
    <w:rsid w:val="003760D4"/>
    <w:rsid w:val="00376166"/>
    <w:rsid w:val="003765F3"/>
    <w:rsid w:val="0037665B"/>
    <w:rsid w:val="0037669B"/>
    <w:rsid w:val="003766BC"/>
    <w:rsid w:val="00376738"/>
    <w:rsid w:val="00376937"/>
    <w:rsid w:val="00376B2D"/>
    <w:rsid w:val="00376BAE"/>
    <w:rsid w:val="00376BC6"/>
    <w:rsid w:val="00376DEC"/>
    <w:rsid w:val="0037708A"/>
    <w:rsid w:val="00377325"/>
    <w:rsid w:val="003774D6"/>
    <w:rsid w:val="003775C7"/>
    <w:rsid w:val="00377712"/>
    <w:rsid w:val="00377838"/>
    <w:rsid w:val="00377856"/>
    <w:rsid w:val="003779BF"/>
    <w:rsid w:val="003779C0"/>
    <w:rsid w:val="00377BAF"/>
    <w:rsid w:val="00377CE9"/>
    <w:rsid w:val="00377DDD"/>
    <w:rsid w:val="00377F9E"/>
    <w:rsid w:val="00380010"/>
    <w:rsid w:val="0038010C"/>
    <w:rsid w:val="00380491"/>
    <w:rsid w:val="0038051B"/>
    <w:rsid w:val="003805B8"/>
    <w:rsid w:val="0038062D"/>
    <w:rsid w:val="00380948"/>
    <w:rsid w:val="00380B3C"/>
    <w:rsid w:val="00380D0D"/>
    <w:rsid w:val="00380E4B"/>
    <w:rsid w:val="00381198"/>
    <w:rsid w:val="0038139A"/>
    <w:rsid w:val="003818F6"/>
    <w:rsid w:val="00381AFD"/>
    <w:rsid w:val="00381BC4"/>
    <w:rsid w:val="00381BE2"/>
    <w:rsid w:val="00381CC6"/>
    <w:rsid w:val="00381F6C"/>
    <w:rsid w:val="003820E4"/>
    <w:rsid w:val="00382179"/>
    <w:rsid w:val="003821E0"/>
    <w:rsid w:val="00382233"/>
    <w:rsid w:val="003823C2"/>
    <w:rsid w:val="00382890"/>
    <w:rsid w:val="00382906"/>
    <w:rsid w:val="00382A61"/>
    <w:rsid w:val="00382BF5"/>
    <w:rsid w:val="00382C43"/>
    <w:rsid w:val="00382E35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1E"/>
    <w:rsid w:val="003841DC"/>
    <w:rsid w:val="00384203"/>
    <w:rsid w:val="003845EC"/>
    <w:rsid w:val="0038462C"/>
    <w:rsid w:val="00384667"/>
    <w:rsid w:val="00384776"/>
    <w:rsid w:val="00384A43"/>
    <w:rsid w:val="00384B8F"/>
    <w:rsid w:val="00384BE2"/>
    <w:rsid w:val="00384E19"/>
    <w:rsid w:val="00384E3B"/>
    <w:rsid w:val="00385469"/>
    <w:rsid w:val="003854F8"/>
    <w:rsid w:val="00385570"/>
    <w:rsid w:val="0038573F"/>
    <w:rsid w:val="003858C5"/>
    <w:rsid w:val="00385AAE"/>
    <w:rsid w:val="00385C0E"/>
    <w:rsid w:val="00385CB5"/>
    <w:rsid w:val="00385CFC"/>
    <w:rsid w:val="00385DB3"/>
    <w:rsid w:val="0038609D"/>
    <w:rsid w:val="0038642A"/>
    <w:rsid w:val="0038644E"/>
    <w:rsid w:val="0038654D"/>
    <w:rsid w:val="003865CD"/>
    <w:rsid w:val="003865F6"/>
    <w:rsid w:val="00386651"/>
    <w:rsid w:val="003867A6"/>
    <w:rsid w:val="003869CF"/>
    <w:rsid w:val="00386AF4"/>
    <w:rsid w:val="00386B73"/>
    <w:rsid w:val="00386C2C"/>
    <w:rsid w:val="00386C39"/>
    <w:rsid w:val="0038715F"/>
    <w:rsid w:val="0038731C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30D"/>
    <w:rsid w:val="003904B8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9A"/>
    <w:rsid w:val="003913A6"/>
    <w:rsid w:val="003914C5"/>
    <w:rsid w:val="00391515"/>
    <w:rsid w:val="00391613"/>
    <w:rsid w:val="003916AC"/>
    <w:rsid w:val="00391A73"/>
    <w:rsid w:val="00391A7A"/>
    <w:rsid w:val="00391AC0"/>
    <w:rsid w:val="00391B41"/>
    <w:rsid w:val="00391CD1"/>
    <w:rsid w:val="00391E76"/>
    <w:rsid w:val="00391EEB"/>
    <w:rsid w:val="0039214C"/>
    <w:rsid w:val="00392195"/>
    <w:rsid w:val="003921EC"/>
    <w:rsid w:val="003923AC"/>
    <w:rsid w:val="0039259A"/>
    <w:rsid w:val="00392647"/>
    <w:rsid w:val="00392790"/>
    <w:rsid w:val="00392AA4"/>
    <w:rsid w:val="00392BAB"/>
    <w:rsid w:val="0039313C"/>
    <w:rsid w:val="00393504"/>
    <w:rsid w:val="0039387A"/>
    <w:rsid w:val="00393B16"/>
    <w:rsid w:val="00393D8D"/>
    <w:rsid w:val="00393E33"/>
    <w:rsid w:val="00393EF7"/>
    <w:rsid w:val="00393F41"/>
    <w:rsid w:val="00394178"/>
    <w:rsid w:val="00394265"/>
    <w:rsid w:val="00394291"/>
    <w:rsid w:val="00394557"/>
    <w:rsid w:val="0039456C"/>
    <w:rsid w:val="00394895"/>
    <w:rsid w:val="003948F9"/>
    <w:rsid w:val="00394ABF"/>
    <w:rsid w:val="00394B94"/>
    <w:rsid w:val="00394C1B"/>
    <w:rsid w:val="00394C4C"/>
    <w:rsid w:val="00394D2C"/>
    <w:rsid w:val="00394DA9"/>
    <w:rsid w:val="00394E83"/>
    <w:rsid w:val="00394FA5"/>
    <w:rsid w:val="0039504D"/>
    <w:rsid w:val="003954B5"/>
    <w:rsid w:val="003954DE"/>
    <w:rsid w:val="0039558C"/>
    <w:rsid w:val="003955B1"/>
    <w:rsid w:val="003955BA"/>
    <w:rsid w:val="003959E1"/>
    <w:rsid w:val="003959FD"/>
    <w:rsid w:val="00395A15"/>
    <w:rsid w:val="00395A80"/>
    <w:rsid w:val="00395D09"/>
    <w:rsid w:val="00396074"/>
    <w:rsid w:val="003960C6"/>
    <w:rsid w:val="00396426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55"/>
    <w:rsid w:val="0039787B"/>
    <w:rsid w:val="00397900"/>
    <w:rsid w:val="00397A0D"/>
    <w:rsid w:val="00397B22"/>
    <w:rsid w:val="00397C26"/>
    <w:rsid w:val="00397FB2"/>
    <w:rsid w:val="003A000F"/>
    <w:rsid w:val="003A00DB"/>
    <w:rsid w:val="003A01DA"/>
    <w:rsid w:val="003A02A1"/>
    <w:rsid w:val="003A09DA"/>
    <w:rsid w:val="003A0B4D"/>
    <w:rsid w:val="003A0B4F"/>
    <w:rsid w:val="003A0D69"/>
    <w:rsid w:val="003A0DDC"/>
    <w:rsid w:val="003A0E2D"/>
    <w:rsid w:val="003A0E8B"/>
    <w:rsid w:val="003A0EF4"/>
    <w:rsid w:val="003A0F1F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738"/>
    <w:rsid w:val="003A19FF"/>
    <w:rsid w:val="003A1BDF"/>
    <w:rsid w:val="003A1DAF"/>
    <w:rsid w:val="003A1E5B"/>
    <w:rsid w:val="003A1FE0"/>
    <w:rsid w:val="003A2094"/>
    <w:rsid w:val="003A20B0"/>
    <w:rsid w:val="003A2394"/>
    <w:rsid w:val="003A24E7"/>
    <w:rsid w:val="003A25D3"/>
    <w:rsid w:val="003A2691"/>
    <w:rsid w:val="003A2785"/>
    <w:rsid w:val="003A27BA"/>
    <w:rsid w:val="003A2800"/>
    <w:rsid w:val="003A28C9"/>
    <w:rsid w:val="003A2995"/>
    <w:rsid w:val="003A2A67"/>
    <w:rsid w:val="003A2BBB"/>
    <w:rsid w:val="003A2C3A"/>
    <w:rsid w:val="003A2E84"/>
    <w:rsid w:val="003A30E3"/>
    <w:rsid w:val="003A32E0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6D2"/>
    <w:rsid w:val="003A5822"/>
    <w:rsid w:val="003A58AA"/>
    <w:rsid w:val="003A5A2F"/>
    <w:rsid w:val="003A5C8C"/>
    <w:rsid w:val="003A5CFF"/>
    <w:rsid w:val="003A5DF9"/>
    <w:rsid w:val="003A5F37"/>
    <w:rsid w:val="003A607E"/>
    <w:rsid w:val="003A61C3"/>
    <w:rsid w:val="003A6331"/>
    <w:rsid w:val="003A64BC"/>
    <w:rsid w:val="003A6754"/>
    <w:rsid w:val="003A680A"/>
    <w:rsid w:val="003A6847"/>
    <w:rsid w:val="003A699A"/>
    <w:rsid w:val="003A6CFC"/>
    <w:rsid w:val="003A6F0C"/>
    <w:rsid w:val="003A7194"/>
    <w:rsid w:val="003A7244"/>
    <w:rsid w:val="003A733B"/>
    <w:rsid w:val="003A74C6"/>
    <w:rsid w:val="003A7717"/>
    <w:rsid w:val="003A788D"/>
    <w:rsid w:val="003A7A04"/>
    <w:rsid w:val="003A7AF9"/>
    <w:rsid w:val="003A7B4B"/>
    <w:rsid w:val="003A7DBD"/>
    <w:rsid w:val="003A7F51"/>
    <w:rsid w:val="003B00BF"/>
    <w:rsid w:val="003B0249"/>
    <w:rsid w:val="003B02F5"/>
    <w:rsid w:val="003B03DF"/>
    <w:rsid w:val="003B0568"/>
    <w:rsid w:val="003B0582"/>
    <w:rsid w:val="003B059C"/>
    <w:rsid w:val="003B0729"/>
    <w:rsid w:val="003B075D"/>
    <w:rsid w:val="003B090C"/>
    <w:rsid w:val="003B0A78"/>
    <w:rsid w:val="003B0B6A"/>
    <w:rsid w:val="003B0BE2"/>
    <w:rsid w:val="003B0BE6"/>
    <w:rsid w:val="003B0C08"/>
    <w:rsid w:val="003B0C7B"/>
    <w:rsid w:val="003B0CA7"/>
    <w:rsid w:val="003B1009"/>
    <w:rsid w:val="003B144F"/>
    <w:rsid w:val="003B158D"/>
    <w:rsid w:val="003B1597"/>
    <w:rsid w:val="003B15F0"/>
    <w:rsid w:val="003B161C"/>
    <w:rsid w:val="003B1826"/>
    <w:rsid w:val="003B190B"/>
    <w:rsid w:val="003B1C8E"/>
    <w:rsid w:val="003B1E77"/>
    <w:rsid w:val="003B1E7C"/>
    <w:rsid w:val="003B1EF0"/>
    <w:rsid w:val="003B1F86"/>
    <w:rsid w:val="003B1FD7"/>
    <w:rsid w:val="003B207D"/>
    <w:rsid w:val="003B22C4"/>
    <w:rsid w:val="003B24C0"/>
    <w:rsid w:val="003B26A1"/>
    <w:rsid w:val="003B26BC"/>
    <w:rsid w:val="003B2737"/>
    <w:rsid w:val="003B2B6D"/>
    <w:rsid w:val="003B2D3C"/>
    <w:rsid w:val="003B314F"/>
    <w:rsid w:val="003B3458"/>
    <w:rsid w:val="003B34FA"/>
    <w:rsid w:val="003B37EC"/>
    <w:rsid w:val="003B383F"/>
    <w:rsid w:val="003B392D"/>
    <w:rsid w:val="003B3E5A"/>
    <w:rsid w:val="003B3FDB"/>
    <w:rsid w:val="003B4037"/>
    <w:rsid w:val="003B421B"/>
    <w:rsid w:val="003B43EE"/>
    <w:rsid w:val="003B4473"/>
    <w:rsid w:val="003B4480"/>
    <w:rsid w:val="003B48F2"/>
    <w:rsid w:val="003B490A"/>
    <w:rsid w:val="003B4B28"/>
    <w:rsid w:val="003B4E31"/>
    <w:rsid w:val="003B4ED8"/>
    <w:rsid w:val="003B4F9A"/>
    <w:rsid w:val="003B5005"/>
    <w:rsid w:val="003B507A"/>
    <w:rsid w:val="003B50D2"/>
    <w:rsid w:val="003B5403"/>
    <w:rsid w:val="003B5466"/>
    <w:rsid w:val="003B5751"/>
    <w:rsid w:val="003B580C"/>
    <w:rsid w:val="003B5DE7"/>
    <w:rsid w:val="003B5F66"/>
    <w:rsid w:val="003B60EC"/>
    <w:rsid w:val="003B6231"/>
    <w:rsid w:val="003B6259"/>
    <w:rsid w:val="003B62C4"/>
    <w:rsid w:val="003B6776"/>
    <w:rsid w:val="003B6790"/>
    <w:rsid w:val="003B68AE"/>
    <w:rsid w:val="003B68CF"/>
    <w:rsid w:val="003B68E1"/>
    <w:rsid w:val="003B6B27"/>
    <w:rsid w:val="003B6B81"/>
    <w:rsid w:val="003B6DDD"/>
    <w:rsid w:val="003B6E4E"/>
    <w:rsid w:val="003B6E9B"/>
    <w:rsid w:val="003B6ED6"/>
    <w:rsid w:val="003B6FE6"/>
    <w:rsid w:val="003B70C3"/>
    <w:rsid w:val="003B714A"/>
    <w:rsid w:val="003B751A"/>
    <w:rsid w:val="003B78FE"/>
    <w:rsid w:val="003B7C45"/>
    <w:rsid w:val="003B7D5B"/>
    <w:rsid w:val="003B7DB4"/>
    <w:rsid w:val="003B7EDB"/>
    <w:rsid w:val="003B7FCC"/>
    <w:rsid w:val="003C0127"/>
    <w:rsid w:val="003C04D6"/>
    <w:rsid w:val="003C0946"/>
    <w:rsid w:val="003C094B"/>
    <w:rsid w:val="003C0C19"/>
    <w:rsid w:val="003C0C88"/>
    <w:rsid w:val="003C0CF5"/>
    <w:rsid w:val="003C0EB3"/>
    <w:rsid w:val="003C0EE4"/>
    <w:rsid w:val="003C105D"/>
    <w:rsid w:val="003C10AD"/>
    <w:rsid w:val="003C110C"/>
    <w:rsid w:val="003C1195"/>
    <w:rsid w:val="003C13D9"/>
    <w:rsid w:val="003C14DA"/>
    <w:rsid w:val="003C1535"/>
    <w:rsid w:val="003C16F8"/>
    <w:rsid w:val="003C18B0"/>
    <w:rsid w:val="003C18F3"/>
    <w:rsid w:val="003C19A4"/>
    <w:rsid w:val="003C19ED"/>
    <w:rsid w:val="003C1B73"/>
    <w:rsid w:val="003C1CC6"/>
    <w:rsid w:val="003C1D64"/>
    <w:rsid w:val="003C1ED9"/>
    <w:rsid w:val="003C2133"/>
    <w:rsid w:val="003C2172"/>
    <w:rsid w:val="003C240D"/>
    <w:rsid w:val="003C29AF"/>
    <w:rsid w:val="003C29EA"/>
    <w:rsid w:val="003C2B58"/>
    <w:rsid w:val="003C2DA4"/>
    <w:rsid w:val="003C2F43"/>
    <w:rsid w:val="003C30A8"/>
    <w:rsid w:val="003C30BF"/>
    <w:rsid w:val="003C30FC"/>
    <w:rsid w:val="003C312D"/>
    <w:rsid w:val="003C3236"/>
    <w:rsid w:val="003C32AE"/>
    <w:rsid w:val="003C3450"/>
    <w:rsid w:val="003C3452"/>
    <w:rsid w:val="003C34A8"/>
    <w:rsid w:val="003C36DD"/>
    <w:rsid w:val="003C37B1"/>
    <w:rsid w:val="003C38D1"/>
    <w:rsid w:val="003C39D9"/>
    <w:rsid w:val="003C3AA1"/>
    <w:rsid w:val="003C3AAC"/>
    <w:rsid w:val="003C3C00"/>
    <w:rsid w:val="003C3DF1"/>
    <w:rsid w:val="003C414D"/>
    <w:rsid w:val="003C4423"/>
    <w:rsid w:val="003C4573"/>
    <w:rsid w:val="003C485E"/>
    <w:rsid w:val="003C48BF"/>
    <w:rsid w:val="003C4923"/>
    <w:rsid w:val="003C4AB5"/>
    <w:rsid w:val="003C4DEA"/>
    <w:rsid w:val="003C4E45"/>
    <w:rsid w:val="003C520C"/>
    <w:rsid w:val="003C52A2"/>
    <w:rsid w:val="003C53C6"/>
    <w:rsid w:val="003C5426"/>
    <w:rsid w:val="003C54D4"/>
    <w:rsid w:val="003C57F0"/>
    <w:rsid w:val="003C5A34"/>
    <w:rsid w:val="003C5DD8"/>
    <w:rsid w:val="003C5DDE"/>
    <w:rsid w:val="003C5ED3"/>
    <w:rsid w:val="003C5EFF"/>
    <w:rsid w:val="003C5F0F"/>
    <w:rsid w:val="003C5FB7"/>
    <w:rsid w:val="003C617E"/>
    <w:rsid w:val="003C62CC"/>
    <w:rsid w:val="003C6419"/>
    <w:rsid w:val="003C675C"/>
    <w:rsid w:val="003C681F"/>
    <w:rsid w:val="003C6D9F"/>
    <w:rsid w:val="003C6F9F"/>
    <w:rsid w:val="003C71C7"/>
    <w:rsid w:val="003C71E0"/>
    <w:rsid w:val="003C7318"/>
    <w:rsid w:val="003C7367"/>
    <w:rsid w:val="003C73E4"/>
    <w:rsid w:val="003C763B"/>
    <w:rsid w:val="003C789A"/>
    <w:rsid w:val="003C78F0"/>
    <w:rsid w:val="003C7908"/>
    <w:rsid w:val="003C79E7"/>
    <w:rsid w:val="003C7B78"/>
    <w:rsid w:val="003C7FBB"/>
    <w:rsid w:val="003D00B2"/>
    <w:rsid w:val="003D01D2"/>
    <w:rsid w:val="003D06B8"/>
    <w:rsid w:val="003D08E1"/>
    <w:rsid w:val="003D0AAA"/>
    <w:rsid w:val="003D0BA2"/>
    <w:rsid w:val="003D0C17"/>
    <w:rsid w:val="003D0C6B"/>
    <w:rsid w:val="003D0C71"/>
    <w:rsid w:val="003D0DA6"/>
    <w:rsid w:val="003D1016"/>
    <w:rsid w:val="003D10FA"/>
    <w:rsid w:val="003D140D"/>
    <w:rsid w:val="003D166E"/>
    <w:rsid w:val="003D1AF0"/>
    <w:rsid w:val="003D1C00"/>
    <w:rsid w:val="003D1C43"/>
    <w:rsid w:val="003D1E40"/>
    <w:rsid w:val="003D2105"/>
    <w:rsid w:val="003D2145"/>
    <w:rsid w:val="003D23BB"/>
    <w:rsid w:val="003D2437"/>
    <w:rsid w:val="003D26CF"/>
    <w:rsid w:val="003D271B"/>
    <w:rsid w:val="003D2957"/>
    <w:rsid w:val="003D2D83"/>
    <w:rsid w:val="003D2E58"/>
    <w:rsid w:val="003D2F72"/>
    <w:rsid w:val="003D3236"/>
    <w:rsid w:val="003D32B4"/>
    <w:rsid w:val="003D3339"/>
    <w:rsid w:val="003D3343"/>
    <w:rsid w:val="003D3510"/>
    <w:rsid w:val="003D365B"/>
    <w:rsid w:val="003D36A5"/>
    <w:rsid w:val="003D36E9"/>
    <w:rsid w:val="003D3907"/>
    <w:rsid w:val="003D3B95"/>
    <w:rsid w:val="003D3BB4"/>
    <w:rsid w:val="003D3BFF"/>
    <w:rsid w:val="003D3C62"/>
    <w:rsid w:val="003D3D3C"/>
    <w:rsid w:val="003D3EFE"/>
    <w:rsid w:val="003D3F81"/>
    <w:rsid w:val="003D420C"/>
    <w:rsid w:val="003D434F"/>
    <w:rsid w:val="003D44E2"/>
    <w:rsid w:val="003D472B"/>
    <w:rsid w:val="003D479B"/>
    <w:rsid w:val="003D480D"/>
    <w:rsid w:val="003D49F3"/>
    <w:rsid w:val="003D49FD"/>
    <w:rsid w:val="003D4C0D"/>
    <w:rsid w:val="003D4EB3"/>
    <w:rsid w:val="003D501E"/>
    <w:rsid w:val="003D525F"/>
    <w:rsid w:val="003D5362"/>
    <w:rsid w:val="003D536B"/>
    <w:rsid w:val="003D5470"/>
    <w:rsid w:val="003D5472"/>
    <w:rsid w:val="003D5A59"/>
    <w:rsid w:val="003D5B91"/>
    <w:rsid w:val="003D5BC3"/>
    <w:rsid w:val="003D5BD9"/>
    <w:rsid w:val="003D5BFF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4AD"/>
    <w:rsid w:val="003D7654"/>
    <w:rsid w:val="003D771B"/>
    <w:rsid w:val="003D77F5"/>
    <w:rsid w:val="003D7855"/>
    <w:rsid w:val="003D788E"/>
    <w:rsid w:val="003D78FA"/>
    <w:rsid w:val="003D79DF"/>
    <w:rsid w:val="003D7DCF"/>
    <w:rsid w:val="003D7E52"/>
    <w:rsid w:val="003D7EEB"/>
    <w:rsid w:val="003E0045"/>
    <w:rsid w:val="003E00B5"/>
    <w:rsid w:val="003E00F9"/>
    <w:rsid w:val="003E01FA"/>
    <w:rsid w:val="003E0234"/>
    <w:rsid w:val="003E05CC"/>
    <w:rsid w:val="003E076A"/>
    <w:rsid w:val="003E076F"/>
    <w:rsid w:val="003E0BCC"/>
    <w:rsid w:val="003E0E8E"/>
    <w:rsid w:val="003E0FB3"/>
    <w:rsid w:val="003E10D2"/>
    <w:rsid w:val="003E11E6"/>
    <w:rsid w:val="003E12A9"/>
    <w:rsid w:val="003E1490"/>
    <w:rsid w:val="003E1731"/>
    <w:rsid w:val="003E1AD9"/>
    <w:rsid w:val="003E1C4B"/>
    <w:rsid w:val="003E1DD4"/>
    <w:rsid w:val="003E1E19"/>
    <w:rsid w:val="003E1F4C"/>
    <w:rsid w:val="003E2001"/>
    <w:rsid w:val="003E210B"/>
    <w:rsid w:val="003E2186"/>
    <w:rsid w:val="003E21A5"/>
    <w:rsid w:val="003E23FA"/>
    <w:rsid w:val="003E2414"/>
    <w:rsid w:val="003E2450"/>
    <w:rsid w:val="003E259B"/>
    <w:rsid w:val="003E25FC"/>
    <w:rsid w:val="003E265E"/>
    <w:rsid w:val="003E2695"/>
    <w:rsid w:val="003E276F"/>
    <w:rsid w:val="003E2849"/>
    <w:rsid w:val="003E287B"/>
    <w:rsid w:val="003E2897"/>
    <w:rsid w:val="003E28E6"/>
    <w:rsid w:val="003E2A2F"/>
    <w:rsid w:val="003E2A3B"/>
    <w:rsid w:val="003E2BBA"/>
    <w:rsid w:val="003E2D4D"/>
    <w:rsid w:val="003E3044"/>
    <w:rsid w:val="003E3222"/>
    <w:rsid w:val="003E3546"/>
    <w:rsid w:val="003E3602"/>
    <w:rsid w:val="003E372F"/>
    <w:rsid w:val="003E3873"/>
    <w:rsid w:val="003E3C42"/>
    <w:rsid w:val="003E3E9D"/>
    <w:rsid w:val="003E3F39"/>
    <w:rsid w:val="003E4028"/>
    <w:rsid w:val="003E4062"/>
    <w:rsid w:val="003E4295"/>
    <w:rsid w:val="003E44C3"/>
    <w:rsid w:val="003E45EC"/>
    <w:rsid w:val="003E4670"/>
    <w:rsid w:val="003E46A5"/>
    <w:rsid w:val="003E4800"/>
    <w:rsid w:val="003E4DD7"/>
    <w:rsid w:val="003E5044"/>
    <w:rsid w:val="003E5293"/>
    <w:rsid w:val="003E52A5"/>
    <w:rsid w:val="003E52CA"/>
    <w:rsid w:val="003E5868"/>
    <w:rsid w:val="003E5C63"/>
    <w:rsid w:val="003E5C6A"/>
    <w:rsid w:val="003E5CA4"/>
    <w:rsid w:val="003E5D73"/>
    <w:rsid w:val="003E609F"/>
    <w:rsid w:val="003E63A3"/>
    <w:rsid w:val="003E664F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3E5"/>
    <w:rsid w:val="003E75D5"/>
    <w:rsid w:val="003E7613"/>
    <w:rsid w:val="003E7BB9"/>
    <w:rsid w:val="003E7D98"/>
    <w:rsid w:val="003F00B1"/>
    <w:rsid w:val="003F03F0"/>
    <w:rsid w:val="003F0524"/>
    <w:rsid w:val="003F06E0"/>
    <w:rsid w:val="003F08F5"/>
    <w:rsid w:val="003F0994"/>
    <w:rsid w:val="003F0ADC"/>
    <w:rsid w:val="003F0C1C"/>
    <w:rsid w:val="003F0CE8"/>
    <w:rsid w:val="003F131A"/>
    <w:rsid w:val="003F135E"/>
    <w:rsid w:val="003F140B"/>
    <w:rsid w:val="003F148A"/>
    <w:rsid w:val="003F1732"/>
    <w:rsid w:val="003F18ED"/>
    <w:rsid w:val="003F1916"/>
    <w:rsid w:val="003F19D5"/>
    <w:rsid w:val="003F1A2E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BF6"/>
    <w:rsid w:val="003F2D6D"/>
    <w:rsid w:val="003F2DC4"/>
    <w:rsid w:val="003F2E6C"/>
    <w:rsid w:val="003F2F66"/>
    <w:rsid w:val="003F2FB2"/>
    <w:rsid w:val="003F31F5"/>
    <w:rsid w:val="003F32B5"/>
    <w:rsid w:val="003F3325"/>
    <w:rsid w:val="003F34B6"/>
    <w:rsid w:val="003F3601"/>
    <w:rsid w:val="003F37AA"/>
    <w:rsid w:val="003F3881"/>
    <w:rsid w:val="003F3A99"/>
    <w:rsid w:val="003F3D32"/>
    <w:rsid w:val="003F3F16"/>
    <w:rsid w:val="003F3F95"/>
    <w:rsid w:val="003F3FAC"/>
    <w:rsid w:val="003F404C"/>
    <w:rsid w:val="003F429B"/>
    <w:rsid w:val="003F42DD"/>
    <w:rsid w:val="003F4A01"/>
    <w:rsid w:val="003F4AFF"/>
    <w:rsid w:val="003F4B0B"/>
    <w:rsid w:val="003F4B0E"/>
    <w:rsid w:val="003F4BAD"/>
    <w:rsid w:val="003F4CA6"/>
    <w:rsid w:val="003F4D8B"/>
    <w:rsid w:val="003F4E33"/>
    <w:rsid w:val="003F4F40"/>
    <w:rsid w:val="003F51A4"/>
    <w:rsid w:val="003F51A6"/>
    <w:rsid w:val="003F5326"/>
    <w:rsid w:val="003F542D"/>
    <w:rsid w:val="003F5512"/>
    <w:rsid w:val="003F5E2B"/>
    <w:rsid w:val="003F606A"/>
    <w:rsid w:val="003F61C2"/>
    <w:rsid w:val="003F61FA"/>
    <w:rsid w:val="003F62FF"/>
    <w:rsid w:val="003F68E9"/>
    <w:rsid w:val="003F691F"/>
    <w:rsid w:val="003F6B7A"/>
    <w:rsid w:val="003F6F38"/>
    <w:rsid w:val="003F759B"/>
    <w:rsid w:val="003F7692"/>
    <w:rsid w:val="003F76F8"/>
    <w:rsid w:val="003F78A7"/>
    <w:rsid w:val="003F798F"/>
    <w:rsid w:val="003F7FB3"/>
    <w:rsid w:val="003F7FEE"/>
    <w:rsid w:val="0040014F"/>
    <w:rsid w:val="00400169"/>
    <w:rsid w:val="004001FF"/>
    <w:rsid w:val="004003D7"/>
    <w:rsid w:val="00400545"/>
    <w:rsid w:val="004007DB"/>
    <w:rsid w:val="00400819"/>
    <w:rsid w:val="004009A3"/>
    <w:rsid w:val="00400B20"/>
    <w:rsid w:val="00400DB4"/>
    <w:rsid w:val="00400E06"/>
    <w:rsid w:val="00400F8A"/>
    <w:rsid w:val="004011B4"/>
    <w:rsid w:val="0040121A"/>
    <w:rsid w:val="00401310"/>
    <w:rsid w:val="00401335"/>
    <w:rsid w:val="004013E2"/>
    <w:rsid w:val="00401518"/>
    <w:rsid w:val="00401589"/>
    <w:rsid w:val="00401B4A"/>
    <w:rsid w:val="00401B88"/>
    <w:rsid w:val="00401CE5"/>
    <w:rsid w:val="00401D6C"/>
    <w:rsid w:val="00401D91"/>
    <w:rsid w:val="00401F9C"/>
    <w:rsid w:val="0040201E"/>
    <w:rsid w:val="00402021"/>
    <w:rsid w:val="0040243D"/>
    <w:rsid w:val="00402678"/>
    <w:rsid w:val="004027F0"/>
    <w:rsid w:val="00402824"/>
    <w:rsid w:val="00402907"/>
    <w:rsid w:val="0040297E"/>
    <w:rsid w:val="00402C06"/>
    <w:rsid w:val="0040306B"/>
    <w:rsid w:val="004030BF"/>
    <w:rsid w:val="0040321A"/>
    <w:rsid w:val="004032F8"/>
    <w:rsid w:val="0040349F"/>
    <w:rsid w:val="004034A6"/>
    <w:rsid w:val="004034BE"/>
    <w:rsid w:val="00403717"/>
    <w:rsid w:val="004037D4"/>
    <w:rsid w:val="00403A57"/>
    <w:rsid w:val="00403A62"/>
    <w:rsid w:val="00403A67"/>
    <w:rsid w:val="00403AFE"/>
    <w:rsid w:val="00403B8E"/>
    <w:rsid w:val="00403CE1"/>
    <w:rsid w:val="00403D66"/>
    <w:rsid w:val="00403D9F"/>
    <w:rsid w:val="00403E1C"/>
    <w:rsid w:val="00403ECE"/>
    <w:rsid w:val="00404039"/>
    <w:rsid w:val="0040419F"/>
    <w:rsid w:val="00404495"/>
    <w:rsid w:val="00404609"/>
    <w:rsid w:val="004046C8"/>
    <w:rsid w:val="00404CE6"/>
    <w:rsid w:val="00404DFE"/>
    <w:rsid w:val="00404EC4"/>
    <w:rsid w:val="00405062"/>
    <w:rsid w:val="00405108"/>
    <w:rsid w:val="004051B9"/>
    <w:rsid w:val="004051D7"/>
    <w:rsid w:val="00405635"/>
    <w:rsid w:val="004056C0"/>
    <w:rsid w:val="0040570A"/>
    <w:rsid w:val="00405A25"/>
    <w:rsid w:val="00405C7A"/>
    <w:rsid w:val="004061BF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351"/>
    <w:rsid w:val="00407B9E"/>
    <w:rsid w:val="00407CE8"/>
    <w:rsid w:val="00407EC8"/>
    <w:rsid w:val="00407EDF"/>
    <w:rsid w:val="00410315"/>
    <w:rsid w:val="004103FF"/>
    <w:rsid w:val="00410495"/>
    <w:rsid w:val="0041059E"/>
    <w:rsid w:val="00410601"/>
    <w:rsid w:val="00410770"/>
    <w:rsid w:val="00410790"/>
    <w:rsid w:val="0041089C"/>
    <w:rsid w:val="00410966"/>
    <w:rsid w:val="004109BB"/>
    <w:rsid w:val="00410E02"/>
    <w:rsid w:val="00410EDE"/>
    <w:rsid w:val="0041106F"/>
    <w:rsid w:val="004110A6"/>
    <w:rsid w:val="00411269"/>
    <w:rsid w:val="00411513"/>
    <w:rsid w:val="004119BC"/>
    <w:rsid w:val="00411A17"/>
    <w:rsid w:val="00411D30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8"/>
    <w:rsid w:val="00412B1C"/>
    <w:rsid w:val="00412D50"/>
    <w:rsid w:val="00412D7B"/>
    <w:rsid w:val="004131AA"/>
    <w:rsid w:val="0041352F"/>
    <w:rsid w:val="00413666"/>
    <w:rsid w:val="00413945"/>
    <w:rsid w:val="00413E23"/>
    <w:rsid w:val="00413F17"/>
    <w:rsid w:val="0041426D"/>
    <w:rsid w:val="0041433F"/>
    <w:rsid w:val="00414347"/>
    <w:rsid w:val="00414494"/>
    <w:rsid w:val="004145A9"/>
    <w:rsid w:val="004146E0"/>
    <w:rsid w:val="00414843"/>
    <w:rsid w:val="00414936"/>
    <w:rsid w:val="00414A6F"/>
    <w:rsid w:val="00414AFD"/>
    <w:rsid w:val="00414BD3"/>
    <w:rsid w:val="00414BD7"/>
    <w:rsid w:val="00414C04"/>
    <w:rsid w:val="00414E9B"/>
    <w:rsid w:val="00414EC1"/>
    <w:rsid w:val="00415091"/>
    <w:rsid w:val="00415268"/>
    <w:rsid w:val="0041541C"/>
    <w:rsid w:val="004156EF"/>
    <w:rsid w:val="0041599E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76F"/>
    <w:rsid w:val="00416881"/>
    <w:rsid w:val="00416AE5"/>
    <w:rsid w:val="00416BD0"/>
    <w:rsid w:val="00416E6C"/>
    <w:rsid w:val="004172D5"/>
    <w:rsid w:val="004172F8"/>
    <w:rsid w:val="00417AF8"/>
    <w:rsid w:val="00417B69"/>
    <w:rsid w:val="00417D5F"/>
    <w:rsid w:val="00417F29"/>
    <w:rsid w:val="004200DC"/>
    <w:rsid w:val="00420121"/>
    <w:rsid w:val="00420591"/>
    <w:rsid w:val="0042064A"/>
    <w:rsid w:val="0042070F"/>
    <w:rsid w:val="00420763"/>
    <w:rsid w:val="0042087D"/>
    <w:rsid w:val="00420884"/>
    <w:rsid w:val="004208C3"/>
    <w:rsid w:val="0042095D"/>
    <w:rsid w:val="004209D0"/>
    <w:rsid w:val="00420E79"/>
    <w:rsid w:val="00420E92"/>
    <w:rsid w:val="00420EDC"/>
    <w:rsid w:val="004210F2"/>
    <w:rsid w:val="00421243"/>
    <w:rsid w:val="00421340"/>
    <w:rsid w:val="00421508"/>
    <w:rsid w:val="00421814"/>
    <w:rsid w:val="00421855"/>
    <w:rsid w:val="004219E7"/>
    <w:rsid w:val="00421A5B"/>
    <w:rsid w:val="00421ABB"/>
    <w:rsid w:val="00421D4D"/>
    <w:rsid w:val="00421D7F"/>
    <w:rsid w:val="00421E82"/>
    <w:rsid w:val="004221FD"/>
    <w:rsid w:val="004223A5"/>
    <w:rsid w:val="004227CF"/>
    <w:rsid w:val="0042280E"/>
    <w:rsid w:val="0042284D"/>
    <w:rsid w:val="0042290E"/>
    <w:rsid w:val="00422A42"/>
    <w:rsid w:val="00422AAB"/>
    <w:rsid w:val="00422DAA"/>
    <w:rsid w:val="00422E9E"/>
    <w:rsid w:val="00423034"/>
    <w:rsid w:val="004230AE"/>
    <w:rsid w:val="004230CC"/>
    <w:rsid w:val="00423130"/>
    <w:rsid w:val="0042337A"/>
    <w:rsid w:val="00423594"/>
    <w:rsid w:val="0042397C"/>
    <w:rsid w:val="004239A3"/>
    <w:rsid w:val="00423D1A"/>
    <w:rsid w:val="00423E9D"/>
    <w:rsid w:val="00423EC9"/>
    <w:rsid w:val="00424154"/>
    <w:rsid w:val="00424279"/>
    <w:rsid w:val="0042436C"/>
    <w:rsid w:val="004243A9"/>
    <w:rsid w:val="0042444C"/>
    <w:rsid w:val="0042452A"/>
    <w:rsid w:val="00424575"/>
    <w:rsid w:val="0042468B"/>
    <w:rsid w:val="004248D6"/>
    <w:rsid w:val="0042491D"/>
    <w:rsid w:val="00424F01"/>
    <w:rsid w:val="00424FCC"/>
    <w:rsid w:val="004251B2"/>
    <w:rsid w:val="0042530E"/>
    <w:rsid w:val="0042534C"/>
    <w:rsid w:val="0042587C"/>
    <w:rsid w:val="004259BA"/>
    <w:rsid w:val="00425A2B"/>
    <w:rsid w:val="00425A7C"/>
    <w:rsid w:val="00425BCE"/>
    <w:rsid w:val="00425EBE"/>
    <w:rsid w:val="0042632F"/>
    <w:rsid w:val="004263E8"/>
    <w:rsid w:val="00426470"/>
    <w:rsid w:val="0042657F"/>
    <w:rsid w:val="0042667F"/>
    <w:rsid w:val="00426832"/>
    <w:rsid w:val="00426920"/>
    <w:rsid w:val="0042693F"/>
    <w:rsid w:val="00426AD6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B0"/>
    <w:rsid w:val="00427FCC"/>
    <w:rsid w:val="00430113"/>
    <w:rsid w:val="004301E6"/>
    <w:rsid w:val="004307E8"/>
    <w:rsid w:val="00430D53"/>
    <w:rsid w:val="00430D70"/>
    <w:rsid w:val="004310CD"/>
    <w:rsid w:val="004312B6"/>
    <w:rsid w:val="004317AE"/>
    <w:rsid w:val="00431917"/>
    <w:rsid w:val="004319E7"/>
    <w:rsid w:val="004319EC"/>
    <w:rsid w:val="00431A87"/>
    <w:rsid w:val="00431EC7"/>
    <w:rsid w:val="00431FD9"/>
    <w:rsid w:val="004323EA"/>
    <w:rsid w:val="00432509"/>
    <w:rsid w:val="00432516"/>
    <w:rsid w:val="00432555"/>
    <w:rsid w:val="00432B27"/>
    <w:rsid w:val="00432B8D"/>
    <w:rsid w:val="00432D12"/>
    <w:rsid w:val="00432D2B"/>
    <w:rsid w:val="00432D2D"/>
    <w:rsid w:val="00432EB2"/>
    <w:rsid w:val="00432FB3"/>
    <w:rsid w:val="0043302F"/>
    <w:rsid w:val="0043315F"/>
    <w:rsid w:val="004332E8"/>
    <w:rsid w:val="0043339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B53"/>
    <w:rsid w:val="00434CA3"/>
    <w:rsid w:val="00434CE5"/>
    <w:rsid w:val="00434F2D"/>
    <w:rsid w:val="00434FE4"/>
    <w:rsid w:val="0043508A"/>
    <w:rsid w:val="004350AE"/>
    <w:rsid w:val="00435264"/>
    <w:rsid w:val="0043526D"/>
    <w:rsid w:val="00435340"/>
    <w:rsid w:val="004355A7"/>
    <w:rsid w:val="00435625"/>
    <w:rsid w:val="0043563A"/>
    <w:rsid w:val="0043571E"/>
    <w:rsid w:val="00435C24"/>
    <w:rsid w:val="00435C4D"/>
    <w:rsid w:val="00435DC0"/>
    <w:rsid w:val="00435FF2"/>
    <w:rsid w:val="00436075"/>
    <w:rsid w:val="00436248"/>
    <w:rsid w:val="0043655D"/>
    <w:rsid w:val="00436643"/>
    <w:rsid w:val="00436757"/>
    <w:rsid w:val="0043697B"/>
    <w:rsid w:val="00436BA2"/>
    <w:rsid w:val="00436CF3"/>
    <w:rsid w:val="00436DF8"/>
    <w:rsid w:val="00436E1F"/>
    <w:rsid w:val="00437283"/>
    <w:rsid w:val="0043728C"/>
    <w:rsid w:val="0043740F"/>
    <w:rsid w:val="004374F2"/>
    <w:rsid w:val="00437A00"/>
    <w:rsid w:val="00437A8A"/>
    <w:rsid w:val="00437BA7"/>
    <w:rsid w:val="00437CCC"/>
    <w:rsid w:val="00437D37"/>
    <w:rsid w:val="00440002"/>
    <w:rsid w:val="00440222"/>
    <w:rsid w:val="004402DF"/>
    <w:rsid w:val="004403B5"/>
    <w:rsid w:val="0044068F"/>
    <w:rsid w:val="004406AA"/>
    <w:rsid w:val="0044075B"/>
    <w:rsid w:val="00440816"/>
    <w:rsid w:val="00440A19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1F1C"/>
    <w:rsid w:val="004424A2"/>
    <w:rsid w:val="00442631"/>
    <w:rsid w:val="004426ED"/>
    <w:rsid w:val="00442725"/>
    <w:rsid w:val="0044274C"/>
    <w:rsid w:val="0044275B"/>
    <w:rsid w:val="00442971"/>
    <w:rsid w:val="00442B2B"/>
    <w:rsid w:val="004430C2"/>
    <w:rsid w:val="00443116"/>
    <w:rsid w:val="0044312A"/>
    <w:rsid w:val="004434B3"/>
    <w:rsid w:val="004434E0"/>
    <w:rsid w:val="004434FD"/>
    <w:rsid w:val="00443937"/>
    <w:rsid w:val="00443A4C"/>
    <w:rsid w:val="00443C83"/>
    <w:rsid w:val="00443CFE"/>
    <w:rsid w:val="00443E0C"/>
    <w:rsid w:val="0044411B"/>
    <w:rsid w:val="0044415D"/>
    <w:rsid w:val="0044421B"/>
    <w:rsid w:val="00444262"/>
    <w:rsid w:val="004442DF"/>
    <w:rsid w:val="00444552"/>
    <w:rsid w:val="004445E1"/>
    <w:rsid w:val="0044478B"/>
    <w:rsid w:val="004448EA"/>
    <w:rsid w:val="0044498E"/>
    <w:rsid w:val="00444A7C"/>
    <w:rsid w:val="00444AA2"/>
    <w:rsid w:val="00444B71"/>
    <w:rsid w:val="00444C5D"/>
    <w:rsid w:val="00444D05"/>
    <w:rsid w:val="00444D13"/>
    <w:rsid w:val="00444E86"/>
    <w:rsid w:val="00445196"/>
    <w:rsid w:val="00445271"/>
    <w:rsid w:val="0044534A"/>
    <w:rsid w:val="00445414"/>
    <w:rsid w:val="0044554D"/>
    <w:rsid w:val="0044574C"/>
    <w:rsid w:val="00445A9C"/>
    <w:rsid w:val="00445C45"/>
    <w:rsid w:val="00445CCF"/>
    <w:rsid w:val="00445D10"/>
    <w:rsid w:val="00445D56"/>
    <w:rsid w:val="00446155"/>
    <w:rsid w:val="00446229"/>
    <w:rsid w:val="00446250"/>
    <w:rsid w:val="00446314"/>
    <w:rsid w:val="0044640F"/>
    <w:rsid w:val="004464BE"/>
    <w:rsid w:val="00446893"/>
    <w:rsid w:val="00446A78"/>
    <w:rsid w:val="00446BFC"/>
    <w:rsid w:val="00446F21"/>
    <w:rsid w:val="0044723A"/>
    <w:rsid w:val="0044733C"/>
    <w:rsid w:val="004474F9"/>
    <w:rsid w:val="00447976"/>
    <w:rsid w:val="00447B04"/>
    <w:rsid w:val="00447B2F"/>
    <w:rsid w:val="00447BB8"/>
    <w:rsid w:val="00447DC2"/>
    <w:rsid w:val="00450012"/>
    <w:rsid w:val="00450237"/>
    <w:rsid w:val="00450320"/>
    <w:rsid w:val="004503F6"/>
    <w:rsid w:val="0045041F"/>
    <w:rsid w:val="00450590"/>
    <w:rsid w:val="004505D6"/>
    <w:rsid w:val="00450718"/>
    <w:rsid w:val="004509AE"/>
    <w:rsid w:val="00450EBB"/>
    <w:rsid w:val="004511FA"/>
    <w:rsid w:val="0045141E"/>
    <w:rsid w:val="00451545"/>
    <w:rsid w:val="0045175B"/>
    <w:rsid w:val="00451874"/>
    <w:rsid w:val="00451BC0"/>
    <w:rsid w:val="00451CCA"/>
    <w:rsid w:val="00452011"/>
    <w:rsid w:val="0045203F"/>
    <w:rsid w:val="0045207E"/>
    <w:rsid w:val="004520B2"/>
    <w:rsid w:val="00452861"/>
    <w:rsid w:val="004531DB"/>
    <w:rsid w:val="00453583"/>
    <w:rsid w:val="004536BA"/>
    <w:rsid w:val="004537A6"/>
    <w:rsid w:val="00453953"/>
    <w:rsid w:val="004539CE"/>
    <w:rsid w:val="00453A4C"/>
    <w:rsid w:val="00453AE0"/>
    <w:rsid w:val="00453C21"/>
    <w:rsid w:val="00453E5E"/>
    <w:rsid w:val="00453E77"/>
    <w:rsid w:val="00453F18"/>
    <w:rsid w:val="00454204"/>
    <w:rsid w:val="00454215"/>
    <w:rsid w:val="00454289"/>
    <w:rsid w:val="00454455"/>
    <w:rsid w:val="0045446A"/>
    <w:rsid w:val="004545A6"/>
    <w:rsid w:val="0045490C"/>
    <w:rsid w:val="00454974"/>
    <w:rsid w:val="0045498B"/>
    <w:rsid w:val="00454A4E"/>
    <w:rsid w:val="00454B7F"/>
    <w:rsid w:val="00454E95"/>
    <w:rsid w:val="00454FC6"/>
    <w:rsid w:val="0045504D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809"/>
    <w:rsid w:val="00455BA5"/>
    <w:rsid w:val="00455BAE"/>
    <w:rsid w:val="00455C44"/>
    <w:rsid w:val="00455CA0"/>
    <w:rsid w:val="00455CDA"/>
    <w:rsid w:val="00455DF9"/>
    <w:rsid w:val="00455E94"/>
    <w:rsid w:val="00456002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EF8"/>
    <w:rsid w:val="00456F03"/>
    <w:rsid w:val="00456F63"/>
    <w:rsid w:val="004570BD"/>
    <w:rsid w:val="004570E4"/>
    <w:rsid w:val="0045716D"/>
    <w:rsid w:val="004573DB"/>
    <w:rsid w:val="004574C4"/>
    <w:rsid w:val="00457594"/>
    <w:rsid w:val="004575C8"/>
    <w:rsid w:val="00457CC1"/>
    <w:rsid w:val="00460046"/>
    <w:rsid w:val="004604E1"/>
    <w:rsid w:val="004604FD"/>
    <w:rsid w:val="00460722"/>
    <w:rsid w:val="00460743"/>
    <w:rsid w:val="004607C8"/>
    <w:rsid w:val="0046095F"/>
    <w:rsid w:val="00460AD1"/>
    <w:rsid w:val="00460BD8"/>
    <w:rsid w:val="00460D95"/>
    <w:rsid w:val="00461041"/>
    <w:rsid w:val="00461198"/>
    <w:rsid w:val="00461257"/>
    <w:rsid w:val="00461378"/>
    <w:rsid w:val="00461413"/>
    <w:rsid w:val="00461586"/>
    <w:rsid w:val="00461622"/>
    <w:rsid w:val="0046184F"/>
    <w:rsid w:val="00461869"/>
    <w:rsid w:val="004618C2"/>
    <w:rsid w:val="004619D1"/>
    <w:rsid w:val="00461B95"/>
    <w:rsid w:val="00461C6D"/>
    <w:rsid w:val="00461C7F"/>
    <w:rsid w:val="00461EBC"/>
    <w:rsid w:val="00461F1E"/>
    <w:rsid w:val="0046216B"/>
    <w:rsid w:val="00462322"/>
    <w:rsid w:val="004623B6"/>
    <w:rsid w:val="00462598"/>
    <w:rsid w:val="0046260A"/>
    <w:rsid w:val="0046260F"/>
    <w:rsid w:val="00462670"/>
    <w:rsid w:val="00462970"/>
    <w:rsid w:val="004629A2"/>
    <w:rsid w:val="004629E4"/>
    <w:rsid w:val="00462A27"/>
    <w:rsid w:val="00462B95"/>
    <w:rsid w:val="00462BC0"/>
    <w:rsid w:val="00462C0B"/>
    <w:rsid w:val="00462FA9"/>
    <w:rsid w:val="0046326D"/>
    <w:rsid w:val="00463292"/>
    <w:rsid w:val="00463475"/>
    <w:rsid w:val="0046377C"/>
    <w:rsid w:val="004638AA"/>
    <w:rsid w:val="0046397B"/>
    <w:rsid w:val="004639BA"/>
    <w:rsid w:val="00463B99"/>
    <w:rsid w:val="00463BC2"/>
    <w:rsid w:val="00463C3A"/>
    <w:rsid w:val="00463C6C"/>
    <w:rsid w:val="00463E1C"/>
    <w:rsid w:val="00463E44"/>
    <w:rsid w:val="0046413C"/>
    <w:rsid w:val="004646B7"/>
    <w:rsid w:val="004647C4"/>
    <w:rsid w:val="004648C8"/>
    <w:rsid w:val="00464955"/>
    <w:rsid w:val="00464C0E"/>
    <w:rsid w:val="00464CBA"/>
    <w:rsid w:val="00464EC3"/>
    <w:rsid w:val="00464FDC"/>
    <w:rsid w:val="0046519F"/>
    <w:rsid w:val="004651C8"/>
    <w:rsid w:val="00465258"/>
    <w:rsid w:val="00465276"/>
    <w:rsid w:val="004655B7"/>
    <w:rsid w:val="004655C7"/>
    <w:rsid w:val="00465600"/>
    <w:rsid w:val="004656B4"/>
    <w:rsid w:val="0046570B"/>
    <w:rsid w:val="00465888"/>
    <w:rsid w:val="00465B92"/>
    <w:rsid w:val="00465BBC"/>
    <w:rsid w:val="00465BCB"/>
    <w:rsid w:val="00465BE4"/>
    <w:rsid w:val="00465C1F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312"/>
    <w:rsid w:val="00467381"/>
    <w:rsid w:val="0046758B"/>
    <w:rsid w:val="00467649"/>
    <w:rsid w:val="00467932"/>
    <w:rsid w:val="00467949"/>
    <w:rsid w:val="00467B7A"/>
    <w:rsid w:val="00467CF1"/>
    <w:rsid w:val="00467D5D"/>
    <w:rsid w:val="00467E5E"/>
    <w:rsid w:val="004700C9"/>
    <w:rsid w:val="0047042B"/>
    <w:rsid w:val="00470444"/>
    <w:rsid w:val="00470484"/>
    <w:rsid w:val="004706A7"/>
    <w:rsid w:val="00470992"/>
    <w:rsid w:val="004709A0"/>
    <w:rsid w:val="00470A6E"/>
    <w:rsid w:val="00470AC8"/>
    <w:rsid w:val="00470D3A"/>
    <w:rsid w:val="00470E45"/>
    <w:rsid w:val="00470FC8"/>
    <w:rsid w:val="0047103F"/>
    <w:rsid w:val="00471291"/>
    <w:rsid w:val="004712A2"/>
    <w:rsid w:val="004713AC"/>
    <w:rsid w:val="00471430"/>
    <w:rsid w:val="004715A5"/>
    <w:rsid w:val="004715B8"/>
    <w:rsid w:val="004716EA"/>
    <w:rsid w:val="00471882"/>
    <w:rsid w:val="00471900"/>
    <w:rsid w:val="0047193B"/>
    <w:rsid w:val="004719E1"/>
    <w:rsid w:val="00471DC9"/>
    <w:rsid w:val="00471FC2"/>
    <w:rsid w:val="0047202B"/>
    <w:rsid w:val="004720C7"/>
    <w:rsid w:val="0047226F"/>
    <w:rsid w:val="00472353"/>
    <w:rsid w:val="004723F6"/>
    <w:rsid w:val="004725AC"/>
    <w:rsid w:val="00472633"/>
    <w:rsid w:val="0047272D"/>
    <w:rsid w:val="00472B9A"/>
    <w:rsid w:val="00472BB2"/>
    <w:rsid w:val="00472C6F"/>
    <w:rsid w:val="00472CAD"/>
    <w:rsid w:val="00472CC8"/>
    <w:rsid w:val="00472F32"/>
    <w:rsid w:val="0047321A"/>
    <w:rsid w:val="004732E8"/>
    <w:rsid w:val="00473667"/>
    <w:rsid w:val="004737B9"/>
    <w:rsid w:val="0047386D"/>
    <w:rsid w:val="00473A5D"/>
    <w:rsid w:val="00473AF2"/>
    <w:rsid w:val="00473B34"/>
    <w:rsid w:val="0047402E"/>
    <w:rsid w:val="004740BC"/>
    <w:rsid w:val="004741D1"/>
    <w:rsid w:val="0047428E"/>
    <w:rsid w:val="00474494"/>
    <w:rsid w:val="004745E7"/>
    <w:rsid w:val="00474634"/>
    <w:rsid w:val="0047468C"/>
    <w:rsid w:val="00474730"/>
    <w:rsid w:val="00474B62"/>
    <w:rsid w:val="00474C1D"/>
    <w:rsid w:val="00474EA7"/>
    <w:rsid w:val="00475045"/>
    <w:rsid w:val="0047516C"/>
    <w:rsid w:val="00475300"/>
    <w:rsid w:val="00475357"/>
    <w:rsid w:val="00475578"/>
    <w:rsid w:val="004755C9"/>
    <w:rsid w:val="004756C0"/>
    <w:rsid w:val="00475804"/>
    <w:rsid w:val="00475812"/>
    <w:rsid w:val="004758D4"/>
    <w:rsid w:val="0047593D"/>
    <w:rsid w:val="00475CEC"/>
    <w:rsid w:val="00475ED0"/>
    <w:rsid w:val="004760FC"/>
    <w:rsid w:val="00476322"/>
    <w:rsid w:val="00476655"/>
    <w:rsid w:val="004767A0"/>
    <w:rsid w:val="00476BF8"/>
    <w:rsid w:val="00476DEE"/>
    <w:rsid w:val="00477144"/>
    <w:rsid w:val="004774F2"/>
    <w:rsid w:val="004776C4"/>
    <w:rsid w:val="0047777E"/>
    <w:rsid w:val="00477904"/>
    <w:rsid w:val="00477C2F"/>
    <w:rsid w:val="00477E11"/>
    <w:rsid w:val="0048000B"/>
    <w:rsid w:val="00480171"/>
    <w:rsid w:val="0048057C"/>
    <w:rsid w:val="00480DC5"/>
    <w:rsid w:val="00480E57"/>
    <w:rsid w:val="00480F35"/>
    <w:rsid w:val="0048106D"/>
    <w:rsid w:val="0048140E"/>
    <w:rsid w:val="00481464"/>
    <w:rsid w:val="004816D0"/>
    <w:rsid w:val="00481741"/>
    <w:rsid w:val="004817E3"/>
    <w:rsid w:val="00481826"/>
    <w:rsid w:val="0048183F"/>
    <w:rsid w:val="004819C1"/>
    <w:rsid w:val="004819D9"/>
    <w:rsid w:val="004819F5"/>
    <w:rsid w:val="00481BE3"/>
    <w:rsid w:val="00481CBE"/>
    <w:rsid w:val="00481E55"/>
    <w:rsid w:val="00481F04"/>
    <w:rsid w:val="00481F41"/>
    <w:rsid w:val="00482187"/>
    <w:rsid w:val="004824D8"/>
    <w:rsid w:val="004826ED"/>
    <w:rsid w:val="004829AD"/>
    <w:rsid w:val="00482B18"/>
    <w:rsid w:val="00482D8E"/>
    <w:rsid w:val="00482DAC"/>
    <w:rsid w:val="00482E45"/>
    <w:rsid w:val="0048307D"/>
    <w:rsid w:val="004830E6"/>
    <w:rsid w:val="00483120"/>
    <w:rsid w:val="00483311"/>
    <w:rsid w:val="004833C9"/>
    <w:rsid w:val="00483453"/>
    <w:rsid w:val="004836C5"/>
    <w:rsid w:val="004839D5"/>
    <w:rsid w:val="00483AB5"/>
    <w:rsid w:val="00483CAD"/>
    <w:rsid w:val="00483D53"/>
    <w:rsid w:val="00483F88"/>
    <w:rsid w:val="004841A9"/>
    <w:rsid w:val="0048481B"/>
    <w:rsid w:val="00484DBC"/>
    <w:rsid w:val="00484EBF"/>
    <w:rsid w:val="004850EE"/>
    <w:rsid w:val="004852E8"/>
    <w:rsid w:val="004853C8"/>
    <w:rsid w:val="00485432"/>
    <w:rsid w:val="00485661"/>
    <w:rsid w:val="00485795"/>
    <w:rsid w:val="0048595D"/>
    <w:rsid w:val="00485AA2"/>
    <w:rsid w:val="00485F7F"/>
    <w:rsid w:val="004861CD"/>
    <w:rsid w:val="004862C4"/>
    <w:rsid w:val="00486317"/>
    <w:rsid w:val="00486382"/>
    <w:rsid w:val="00486725"/>
    <w:rsid w:val="00486847"/>
    <w:rsid w:val="00486BAC"/>
    <w:rsid w:val="00486BB9"/>
    <w:rsid w:val="004873C5"/>
    <w:rsid w:val="0048748A"/>
    <w:rsid w:val="004874BE"/>
    <w:rsid w:val="0048760A"/>
    <w:rsid w:val="004876E2"/>
    <w:rsid w:val="0048773E"/>
    <w:rsid w:val="004877FB"/>
    <w:rsid w:val="004878AA"/>
    <w:rsid w:val="00487A07"/>
    <w:rsid w:val="00487B1B"/>
    <w:rsid w:val="00487F36"/>
    <w:rsid w:val="00487F3F"/>
    <w:rsid w:val="00490166"/>
    <w:rsid w:val="004903FF"/>
    <w:rsid w:val="00490624"/>
    <w:rsid w:val="0049073E"/>
    <w:rsid w:val="0049093D"/>
    <w:rsid w:val="00490E7C"/>
    <w:rsid w:val="00490F5C"/>
    <w:rsid w:val="004910CA"/>
    <w:rsid w:val="00491132"/>
    <w:rsid w:val="00491342"/>
    <w:rsid w:val="00491395"/>
    <w:rsid w:val="004914B8"/>
    <w:rsid w:val="00491B2A"/>
    <w:rsid w:val="00491E6B"/>
    <w:rsid w:val="00492225"/>
    <w:rsid w:val="004922FD"/>
    <w:rsid w:val="00492307"/>
    <w:rsid w:val="00492697"/>
    <w:rsid w:val="00492710"/>
    <w:rsid w:val="00492876"/>
    <w:rsid w:val="00492881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2C"/>
    <w:rsid w:val="00493EEC"/>
    <w:rsid w:val="00493FCB"/>
    <w:rsid w:val="00493FE9"/>
    <w:rsid w:val="0049427C"/>
    <w:rsid w:val="004942B2"/>
    <w:rsid w:val="00494348"/>
    <w:rsid w:val="004943B7"/>
    <w:rsid w:val="004943C7"/>
    <w:rsid w:val="0049450D"/>
    <w:rsid w:val="00494624"/>
    <w:rsid w:val="004946F2"/>
    <w:rsid w:val="004947A8"/>
    <w:rsid w:val="00494E54"/>
    <w:rsid w:val="00494EB6"/>
    <w:rsid w:val="004952BA"/>
    <w:rsid w:val="004952F4"/>
    <w:rsid w:val="00495604"/>
    <w:rsid w:val="0049568A"/>
    <w:rsid w:val="00495765"/>
    <w:rsid w:val="00495922"/>
    <w:rsid w:val="00495E01"/>
    <w:rsid w:val="00495F7C"/>
    <w:rsid w:val="0049602D"/>
    <w:rsid w:val="0049647A"/>
    <w:rsid w:val="0049673C"/>
    <w:rsid w:val="004967EA"/>
    <w:rsid w:val="0049688E"/>
    <w:rsid w:val="004969E8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3F"/>
    <w:rsid w:val="004A03B5"/>
    <w:rsid w:val="004A04DE"/>
    <w:rsid w:val="004A05A5"/>
    <w:rsid w:val="004A060B"/>
    <w:rsid w:val="004A0626"/>
    <w:rsid w:val="004A0814"/>
    <w:rsid w:val="004A090A"/>
    <w:rsid w:val="004A0969"/>
    <w:rsid w:val="004A0C45"/>
    <w:rsid w:val="004A0EE0"/>
    <w:rsid w:val="004A0FA8"/>
    <w:rsid w:val="004A105B"/>
    <w:rsid w:val="004A10BF"/>
    <w:rsid w:val="004A12A7"/>
    <w:rsid w:val="004A140B"/>
    <w:rsid w:val="004A1442"/>
    <w:rsid w:val="004A1504"/>
    <w:rsid w:val="004A18D8"/>
    <w:rsid w:val="004A18F8"/>
    <w:rsid w:val="004A195A"/>
    <w:rsid w:val="004A1FA1"/>
    <w:rsid w:val="004A1FFB"/>
    <w:rsid w:val="004A211E"/>
    <w:rsid w:val="004A2284"/>
    <w:rsid w:val="004A249F"/>
    <w:rsid w:val="004A2683"/>
    <w:rsid w:val="004A276A"/>
    <w:rsid w:val="004A2877"/>
    <w:rsid w:val="004A2E72"/>
    <w:rsid w:val="004A3023"/>
    <w:rsid w:val="004A305C"/>
    <w:rsid w:val="004A3146"/>
    <w:rsid w:val="004A330A"/>
    <w:rsid w:val="004A3342"/>
    <w:rsid w:val="004A339F"/>
    <w:rsid w:val="004A351E"/>
    <w:rsid w:val="004A3819"/>
    <w:rsid w:val="004A3890"/>
    <w:rsid w:val="004A4182"/>
    <w:rsid w:val="004A4234"/>
    <w:rsid w:val="004A430D"/>
    <w:rsid w:val="004A434B"/>
    <w:rsid w:val="004A4359"/>
    <w:rsid w:val="004A4433"/>
    <w:rsid w:val="004A4586"/>
    <w:rsid w:val="004A45E6"/>
    <w:rsid w:val="004A4699"/>
    <w:rsid w:val="004A472B"/>
    <w:rsid w:val="004A4778"/>
    <w:rsid w:val="004A4792"/>
    <w:rsid w:val="004A48D8"/>
    <w:rsid w:val="004A48FF"/>
    <w:rsid w:val="004A4A6D"/>
    <w:rsid w:val="004A4B2E"/>
    <w:rsid w:val="004A4FF9"/>
    <w:rsid w:val="004A5192"/>
    <w:rsid w:val="004A5300"/>
    <w:rsid w:val="004A5433"/>
    <w:rsid w:val="004A5676"/>
    <w:rsid w:val="004A57EE"/>
    <w:rsid w:val="004A58A7"/>
    <w:rsid w:val="004A58F7"/>
    <w:rsid w:val="004A5955"/>
    <w:rsid w:val="004A59F2"/>
    <w:rsid w:val="004A5F17"/>
    <w:rsid w:val="004A5F51"/>
    <w:rsid w:val="004A5F59"/>
    <w:rsid w:val="004A601E"/>
    <w:rsid w:val="004A61B5"/>
    <w:rsid w:val="004A6217"/>
    <w:rsid w:val="004A651F"/>
    <w:rsid w:val="004A662E"/>
    <w:rsid w:val="004A69B8"/>
    <w:rsid w:val="004A69DA"/>
    <w:rsid w:val="004A6A7D"/>
    <w:rsid w:val="004A6C18"/>
    <w:rsid w:val="004A6C7A"/>
    <w:rsid w:val="004A6D26"/>
    <w:rsid w:val="004A7091"/>
    <w:rsid w:val="004A7174"/>
    <w:rsid w:val="004A71C1"/>
    <w:rsid w:val="004A728F"/>
    <w:rsid w:val="004A72D3"/>
    <w:rsid w:val="004A7388"/>
    <w:rsid w:val="004A75CD"/>
    <w:rsid w:val="004A7671"/>
    <w:rsid w:val="004A7712"/>
    <w:rsid w:val="004A7838"/>
    <w:rsid w:val="004A79A3"/>
    <w:rsid w:val="004A7B84"/>
    <w:rsid w:val="004A7C08"/>
    <w:rsid w:val="004A7C5E"/>
    <w:rsid w:val="004A7CF8"/>
    <w:rsid w:val="004A7D06"/>
    <w:rsid w:val="004A7E6C"/>
    <w:rsid w:val="004A7EC2"/>
    <w:rsid w:val="004B01B2"/>
    <w:rsid w:val="004B076E"/>
    <w:rsid w:val="004B0A87"/>
    <w:rsid w:val="004B0CFB"/>
    <w:rsid w:val="004B0E5F"/>
    <w:rsid w:val="004B0F6F"/>
    <w:rsid w:val="004B17B5"/>
    <w:rsid w:val="004B1A7A"/>
    <w:rsid w:val="004B1A85"/>
    <w:rsid w:val="004B1A95"/>
    <w:rsid w:val="004B1B63"/>
    <w:rsid w:val="004B1CD0"/>
    <w:rsid w:val="004B1F80"/>
    <w:rsid w:val="004B226C"/>
    <w:rsid w:val="004B234C"/>
    <w:rsid w:val="004B244F"/>
    <w:rsid w:val="004B2B59"/>
    <w:rsid w:val="004B2C1F"/>
    <w:rsid w:val="004B2E43"/>
    <w:rsid w:val="004B2EB2"/>
    <w:rsid w:val="004B3228"/>
    <w:rsid w:val="004B34A7"/>
    <w:rsid w:val="004B352C"/>
    <w:rsid w:val="004B359E"/>
    <w:rsid w:val="004B35B1"/>
    <w:rsid w:val="004B35B2"/>
    <w:rsid w:val="004B3719"/>
    <w:rsid w:val="004B374D"/>
    <w:rsid w:val="004B3A44"/>
    <w:rsid w:val="004B3B45"/>
    <w:rsid w:val="004B3D23"/>
    <w:rsid w:val="004B3D60"/>
    <w:rsid w:val="004B3F61"/>
    <w:rsid w:val="004B4180"/>
    <w:rsid w:val="004B419A"/>
    <w:rsid w:val="004B41CD"/>
    <w:rsid w:val="004B42A5"/>
    <w:rsid w:val="004B42AB"/>
    <w:rsid w:val="004B4443"/>
    <w:rsid w:val="004B4516"/>
    <w:rsid w:val="004B457A"/>
    <w:rsid w:val="004B4723"/>
    <w:rsid w:val="004B492A"/>
    <w:rsid w:val="004B4A25"/>
    <w:rsid w:val="004B4A44"/>
    <w:rsid w:val="004B4A7A"/>
    <w:rsid w:val="004B4B6B"/>
    <w:rsid w:val="004B4C8D"/>
    <w:rsid w:val="004B4E7F"/>
    <w:rsid w:val="004B5280"/>
    <w:rsid w:val="004B54C3"/>
    <w:rsid w:val="004B57E9"/>
    <w:rsid w:val="004B5840"/>
    <w:rsid w:val="004B5B8D"/>
    <w:rsid w:val="004B5C1C"/>
    <w:rsid w:val="004B5EF7"/>
    <w:rsid w:val="004B5FA9"/>
    <w:rsid w:val="004B636C"/>
    <w:rsid w:val="004B65F6"/>
    <w:rsid w:val="004B6795"/>
    <w:rsid w:val="004B67A3"/>
    <w:rsid w:val="004B6BB8"/>
    <w:rsid w:val="004B6C07"/>
    <w:rsid w:val="004B6C51"/>
    <w:rsid w:val="004B6D1F"/>
    <w:rsid w:val="004B6DD6"/>
    <w:rsid w:val="004B6E2F"/>
    <w:rsid w:val="004B6FC7"/>
    <w:rsid w:val="004B728F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1C0"/>
    <w:rsid w:val="004C03BE"/>
    <w:rsid w:val="004C067E"/>
    <w:rsid w:val="004C08CA"/>
    <w:rsid w:val="004C0ADE"/>
    <w:rsid w:val="004C0AE8"/>
    <w:rsid w:val="004C0BCC"/>
    <w:rsid w:val="004C0C97"/>
    <w:rsid w:val="004C0F1D"/>
    <w:rsid w:val="004C0F31"/>
    <w:rsid w:val="004C0F3C"/>
    <w:rsid w:val="004C0F54"/>
    <w:rsid w:val="004C1517"/>
    <w:rsid w:val="004C16F0"/>
    <w:rsid w:val="004C180C"/>
    <w:rsid w:val="004C1D05"/>
    <w:rsid w:val="004C1DAB"/>
    <w:rsid w:val="004C1E22"/>
    <w:rsid w:val="004C1F2C"/>
    <w:rsid w:val="004C1F5B"/>
    <w:rsid w:val="004C218D"/>
    <w:rsid w:val="004C21DA"/>
    <w:rsid w:val="004C2261"/>
    <w:rsid w:val="004C236D"/>
    <w:rsid w:val="004C25C6"/>
    <w:rsid w:val="004C2742"/>
    <w:rsid w:val="004C283F"/>
    <w:rsid w:val="004C2890"/>
    <w:rsid w:val="004C28A8"/>
    <w:rsid w:val="004C2936"/>
    <w:rsid w:val="004C2997"/>
    <w:rsid w:val="004C2BB0"/>
    <w:rsid w:val="004C2CD5"/>
    <w:rsid w:val="004C2DB7"/>
    <w:rsid w:val="004C2E75"/>
    <w:rsid w:val="004C308A"/>
    <w:rsid w:val="004C30AC"/>
    <w:rsid w:val="004C331E"/>
    <w:rsid w:val="004C3578"/>
    <w:rsid w:val="004C3651"/>
    <w:rsid w:val="004C366B"/>
    <w:rsid w:val="004C36C7"/>
    <w:rsid w:val="004C370E"/>
    <w:rsid w:val="004C389E"/>
    <w:rsid w:val="004C38EC"/>
    <w:rsid w:val="004C393B"/>
    <w:rsid w:val="004C3A2C"/>
    <w:rsid w:val="004C3E0C"/>
    <w:rsid w:val="004C3E2A"/>
    <w:rsid w:val="004C3F86"/>
    <w:rsid w:val="004C42F8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4F60"/>
    <w:rsid w:val="004C5026"/>
    <w:rsid w:val="004C50B5"/>
    <w:rsid w:val="004C521B"/>
    <w:rsid w:val="004C5712"/>
    <w:rsid w:val="004C57C1"/>
    <w:rsid w:val="004C591A"/>
    <w:rsid w:val="004C5C36"/>
    <w:rsid w:val="004C5C7E"/>
    <w:rsid w:val="004C6184"/>
    <w:rsid w:val="004C6267"/>
    <w:rsid w:val="004C6289"/>
    <w:rsid w:val="004C6642"/>
    <w:rsid w:val="004C6927"/>
    <w:rsid w:val="004C6A57"/>
    <w:rsid w:val="004C6D7F"/>
    <w:rsid w:val="004C6FC6"/>
    <w:rsid w:val="004C7020"/>
    <w:rsid w:val="004C711D"/>
    <w:rsid w:val="004C712C"/>
    <w:rsid w:val="004C7A4A"/>
    <w:rsid w:val="004C7B36"/>
    <w:rsid w:val="004D01C2"/>
    <w:rsid w:val="004D0255"/>
    <w:rsid w:val="004D02F7"/>
    <w:rsid w:val="004D051D"/>
    <w:rsid w:val="004D075D"/>
    <w:rsid w:val="004D07F5"/>
    <w:rsid w:val="004D0D96"/>
    <w:rsid w:val="004D1076"/>
    <w:rsid w:val="004D10B7"/>
    <w:rsid w:val="004D116E"/>
    <w:rsid w:val="004D128C"/>
    <w:rsid w:val="004D1357"/>
    <w:rsid w:val="004D142F"/>
    <w:rsid w:val="004D14A5"/>
    <w:rsid w:val="004D15C2"/>
    <w:rsid w:val="004D1613"/>
    <w:rsid w:val="004D1B22"/>
    <w:rsid w:val="004D1C5E"/>
    <w:rsid w:val="004D1DDC"/>
    <w:rsid w:val="004D1E33"/>
    <w:rsid w:val="004D1F2B"/>
    <w:rsid w:val="004D1F6C"/>
    <w:rsid w:val="004D21E7"/>
    <w:rsid w:val="004D2354"/>
    <w:rsid w:val="004D2547"/>
    <w:rsid w:val="004D2606"/>
    <w:rsid w:val="004D2693"/>
    <w:rsid w:val="004D26A9"/>
    <w:rsid w:val="004D28AB"/>
    <w:rsid w:val="004D28C9"/>
    <w:rsid w:val="004D2F54"/>
    <w:rsid w:val="004D303B"/>
    <w:rsid w:val="004D351F"/>
    <w:rsid w:val="004D3542"/>
    <w:rsid w:val="004D380F"/>
    <w:rsid w:val="004D3870"/>
    <w:rsid w:val="004D3953"/>
    <w:rsid w:val="004D39FA"/>
    <w:rsid w:val="004D3A22"/>
    <w:rsid w:val="004D3A5C"/>
    <w:rsid w:val="004D3E9B"/>
    <w:rsid w:val="004D3FA0"/>
    <w:rsid w:val="004D40C4"/>
    <w:rsid w:val="004D40F5"/>
    <w:rsid w:val="004D4267"/>
    <w:rsid w:val="004D4290"/>
    <w:rsid w:val="004D46CA"/>
    <w:rsid w:val="004D4726"/>
    <w:rsid w:val="004D478A"/>
    <w:rsid w:val="004D48A4"/>
    <w:rsid w:val="004D4C0F"/>
    <w:rsid w:val="004D51C3"/>
    <w:rsid w:val="004D526E"/>
    <w:rsid w:val="004D5277"/>
    <w:rsid w:val="004D528A"/>
    <w:rsid w:val="004D5353"/>
    <w:rsid w:val="004D58B9"/>
    <w:rsid w:val="004D5AD5"/>
    <w:rsid w:val="004D5E90"/>
    <w:rsid w:val="004D60B8"/>
    <w:rsid w:val="004D60BB"/>
    <w:rsid w:val="004D62BA"/>
    <w:rsid w:val="004D62E3"/>
    <w:rsid w:val="004D6349"/>
    <w:rsid w:val="004D67AD"/>
    <w:rsid w:val="004D6926"/>
    <w:rsid w:val="004D692A"/>
    <w:rsid w:val="004D69E8"/>
    <w:rsid w:val="004D6A69"/>
    <w:rsid w:val="004D6B58"/>
    <w:rsid w:val="004D6E68"/>
    <w:rsid w:val="004D7417"/>
    <w:rsid w:val="004D74E8"/>
    <w:rsid w:val="004D75C3"/>
    <w:rsid w:val="004D7794"/>
    <w:rsid w:val="004D7893"/>
    <w:rsid w:val="004D7A1D"/>
    <w:rsid w:val="004D7A58"/>
    <w:rsid w:val="004D7C70"/>
    <w:rsid w:val="004D7C8D"/>
    <w:rsid w:val="004D7CC1"/>
    <w:rsid w:val="004D7EC5"/>
    <w:rsid w:val="004D7F6C"/>
    <w:rsid w:val="004E029E"/>
    <w:rsid w:val="004E02AD"/>
    <w:rsid w:val="004E045F"/>
    <w:rsid w:val="004E04DA"/>
    <w:rsid w:val="004E085B"/>
    <w:rsid w:val="004E095C"/>
    <w:rsid w:val="004E09E0"/>
    <w:rsid w:val="004E0AB6"/>
    <w:rsid w:val="004E0BCD"/>
    <w:rsid w:val="004E0CBC"/>
    <w:rsid w:val="004E0DBA"/>
    <w:rsid w:val="004E13B7"/>
    <w:rsid w:val="004E1521"/>
    <w:rsid w:val="004E2078"/>
    <w:rsid w:val="004E24AD"/>
    <w:rsid w:val="004E25A1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6E6"/>
    <w:rsid w:val="004E390B"/>
    <w:rsid w:val="004E397A"/>
    <w:rsid w:val="004E3A1B"/>
    <w:rsid w:val="004E3ACA"/>
    <w:rsid w:val="004E3B02"/>
    <w:rsid w:val="004E3BE5"/>
    <w:rsid w:val="004E3CBA"/>
    <w:rsid w:val="004E3D57"/>
    <w:rsid w:val="004E3E50"/>
    <w:rsid w:val="004E3F52"/>
    <w:rsid w:val="004E403D"/>
    <w:rsid w:val="004E41F1"/>
    <w:rsid w:val="004E420A"/>
    <w:rsid w:val="004E426E"/>
    <w:rsid w:val="004E438B"/>
    <w:rsid w:val="004E44F3"/>
    <w:rsid w:val="004E450A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4F48"/>
    <w:rsid w:val="004E519D"/>
    <w:rsid w:val="004E532E"/>
    <w:rsid w:val="004E55D6"/>
    <w:rsid w:val="004E5682"/>
    <w:rsid w:val="004E5775"/>
    <w:rsid w:val="004E5793"/>
    <w:rsid w:val="004E57BF"/>
    <w:rsid w:val="004E59BF"/>
    <w:rsid w:val="004E5C96"/>
    <w:rsid w:val="004E5D53"/>
    <w:rsid w:val="004E5EDA"/>
    <w:rsid w:val="004E63B1"/>
    <w:rsid w:val="004E664E"/>
    <w:rsid w:val="004E682B"/>
    <w:rsid w:val="004E68DF"/>
    <w:rsid w:val="004E6993"/>
    <w:rsid w:val="004E69B8"/>
    <w:rsid w:val="004E6A6D"/>
    <w:rsid w:val="004E70DA"/>
    <w:rsid w:val="004E7465"/>
    <w:rsid w:val="004E790C"/>
    <w:rsid w:val="004E7A55"/>
    <w:rsid w:val="004E7C61"/>
    <w:rsid w:val="004E7C71"/>
    <w:rsid w:val="004E7E69"/>
    <w:rsid w:val="004F0116"/>
    <w:rsid w:val="004F04EA"/>
    <w:rsid w:val="004F065A"/>
    <w:rsid w:val="004F06BB"/>
    <w:rsid w:val="004F07AA"/>
    <w:rsid w:val="004F0A18"/>
    <w:rsid w:val="004F0E6F"/>
    <w:rsid w:val="004F0F48"/>
    <w:rsid w:val="004F10DE"/>
    <w:rsid w:val="004F11F7"/>
    <w:rsid w:val="004F120F"/>
    <w:rsid w:val="004F1647"/>
    <w:rsid w:val="004F16EF"/>
    <w:rsid w:val="004F1BBD"/>
    <w:rsid w:val="004F1D7C"/>
    <w:rsid w:val="004F1E24"/>
    <w:rsid w:val="004F1E7F"/>
    <w:rsid w:val="004F1FAD"/>
    <w:rsid w:val="004F22EE"/>
    <w:rsid w:val="004F2334"/>
    <w:rsid w:val="004F2459"/>
    <w:rsid w:val="004F245F"/>
    <w:rsid w:val="004F255B"/>
    <w:rsid w:val="004F278D"/>
    <w:rsid w:val="004F27EE"/>
    <w:rsid w:val="004F2971"/>
    <w:rsid w:val="004F2988"/>
    <w:rsid w:val="004F2FA3"/>
    <w:rsid w:val="004F303B"/>
    <w:rsid w:val="004F3491"/>
    <w:rsid w:val="004F3823"/>
    <w:rsid w:val="004F39BB"/>
    <w:rsid w:val="004F3FA9"/>
    <w:rsid w:val="004F41B7"/>
    <w:rsid w:val="004F45A2"/>
    <w:rsid w:val="004F45EC"/>
    <w:rsid w:val="004F467E"/>
    <w:rsid w:val="004F472E"/>
    <w:rsid w:val="004F4922"/>
    <w:rsid w:val="004F4A84"/>
    <w:rsid w:val="004F4BA6"/>
    <w:rsid w:val="004F4BDF"/>
    <w:rsid w:val="004F4D50"/>
    <w:rsid w:val="004F50A8"/>
    <w:rsid w:val="004F51A6"/>
    <w:rsid w:val="004F5258"/>
    <w:rsid w:val="004F52BA"/>
    <w:rsid w:val="004F531E"/>
    <w:rsid w:val="004F53F4"/>
    <w:rsid w:val="004F540A"/>
    <w:rsid w:val="004F5648"/>
    <w:rsid w:val="004F5ACA"/>
    <w:rsid w:val="004F5C8C"/>
    <w:rsid w:val="004F606D"/>
    <w:rsid w:val="004F61E5"/>
    <w:rsid w:val="004F6397"/>
    <w:rsid w:val="004F63BB"/>
    <w:rsid w:val="004F6763"/>
    <w:rsid w:val="004F686B"/>
    <w:rsid w:val="004F6C36"/>
    <w:rsid w:val="004F6F40"/>
    <w:rsid w:val="004F7037"/>
    <w:rsid w:val="004F710D"/>
    <w:rsid w:val="004F7223"/>
    <w:rsid w:val="004F72A9"/>
    <w:rsid w:val="004F7310"/>
    <w:rsid w:val="004F75B7"/>
    <w:rsid w:val="004F7A44"/>
    <w:rsid w:val="004F7A46"/>
    <w:rsid w:val="004F7A8E"/>
    <w:rsid w:val="004F7A9B"/>
    <w:rsid w:val="004F7B12"/>
    <w:rsid w:val="004F7BB4"/>
    <w:rsid w:val="004F7C6E"/>
    <w:rsid w:val="004F7E5E"/>
    <w:rsid w:val="004F7E7E"/>
    <w:rsid w:val="004F7E8A"/>
    <w:rsid w:val="004F7EB8"/>
    <w:rsid w:val="004F7EDB"/>
    <w:rsid w:val="005001F9"/>
    <w:rsid w:val="0050047C"/>
    <w:rsid w:val="005004C4"/>
    <w:rsid w:val="00500575"/>
    <w:rsid w:val="00500768"/>
    <w:rsid w:val="00500B22"/>
    <w:rsid w:val="00500B64"/>
    <w:rsid w:val="00500B7F"/>
    <w:rsid w:val="00500C77"/>
    <w:rsid w:val="00500F1C"/>
    <w:rsid w:val="00501129"/>
    <w:rsid w:val="0050129F"/>
    <w:rsid w:val="00501332"/>
    <w:rsid w:val="00501344"/>
    <w:rsid w:val="005013BA"/>
    <w:rsid w:val="005014FD"/>
    <w:rsid w:val="00501565"/>
    <w:rsid w:val="005015EB"/>
    <w:rsid w:val="005016D6"/>
    <w:rsid w:val="0050177E"/>
    <w:rsid w:val="00501860"/>
    <w:rsid w:val="0050197D"/>
    <w:rsid w:val="005019BB"/>
    <w:rsid w:val="00501C87"/>
    <w:rsid w:val="00501E1C"/>
    <w:rsid w:val="00501ED5"/>
    <w:rsid w:val="00501FC6"/>
    <w:rsid w:val="00502195"/>
    <w:rsid w:val="0050222D"/>
    <w:rsid w:val="00502265"/>
    <w:rsid w:val="005024CE"/>
    <w:rsid w:val="00502542"/>
    <w:rsid w:val="00502604"/>
    <w:rsid w:val="005027A5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2FD"/>
    <w:rsid w:val="00504365"/>
    <w:rsid w:val="005045B4"/>
    <w:rsid w:val="0050466E"/>
    <w:rsid w:val="005046AB"/>
    <w:rsid w:val="005048E0"/>
    <w:rsid w:val="00504C30"/>
    <w:rsid w:val="00504D94"/>
    <w:rsid w:val="00504DC5"/>
    <w:rsid w:val="00504DF9"/>
    <w:rsid w:val="00504FF2"/>
    <w:rsid w:val="0050505E"/>
    <w:rsid w:val="0050508F"/>
    <w:rsid w:val="005053F1"/>
    <w:rsid w:val="0050546F"/>
    <w:rsid w:val="0050550D"/>
    <w:rsid w:val="00505869"/>
    <w:rsid w:val="00505872"/>
    <w:rsid w:val="005058E0"/>
    <w:rsid w:val="00505CBC"/>
    <w:rsid w:val="00505D2B"/>
    <w:rsid w:val="00505D2F"/>
    <w:rsid w:val="00505EE9"/>
    <w:rsid w:val="00506248"/>
    <w:rsid w:val="0050636D"/>
    <w:rsid w:val="0050643C"/>
    <w:rsid w:val="00506504"/>
    <w:rsid w:val="005065ED"/>
    <w:rsid w:val="0050661C"/>
    <w:rsid w:val="005066CF"/>
    <w:rsid w:val="00506719"/>
    <w:rsid w:val="005067A9"/>
    <w:rsid w:val="00506814"/>
    <w:rsid w:val="00506A7A"/>
    <w:rsid w:val="00506A9D"/>
    <w:rsid w:val="00506E99"/>
    <w:rsid w:val="00506F3C"/>
    <w:rsid w:val="005070F2"/>
    <w:rsid w:val="0050744D"/>
    <w:rsid w:val="00507485"/>
    <w:rsid w:val="0050765F"/>
    <w:rsid w:val="00507706"/>
    <w:rsid w:val="00507CE0"/>
    <w:rsid w:val="00507DBA"/>
    <w:rsid w:val="00507E9E"/>
    <w:rsid w:val="00510125"/>
    <w:rsid w:val="0051012E"/>
    <w:rsid w:val="00510272"/>
    <w:rsid w:val="005103A5"/>
    <w:rsid w:val="00510636"/>
    <w:rsid w:val="00510665"/>
    <w:rsid w:val="005107A2"/>
    <w:rsid w:val="005107F4"/>
    <w:rsid w:val="00510CCA"/>
    <w:rsid w:val="00510E28"/>
    <w:rsid w:val="00510F12"/>
    <w:rsid w:val="0051126D"/>
    <w:rsid w:val="0051161C"/>
    <w:rsid w:val="005117B1"/>
    <w:rsid w:val="005118C4"/>
    <w:rsid w:val="00511CF3"/>
    <w:rsid w:val="00511F35"/>
    <w:rsid w:val="00512023"/>
    <w:rsid w:val="0051252D"/>
    <w:rsid w:val="00512644"/>
    <w:rsid w:val="005127E5"/>
    <w:rsid w:val="0051284E"/>
    <w:rsid w:val="0051291B"/>
    <w:rsid w:val="0051299D"/>
    <w:rsid w:val="005129A8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87D"/>
    <w:rsid w:val="005139C8"/>
    <w:rsid w:val="00513B9C"/>
    <w:rsid w:val="00513F65"/>
    <w:rsid w:val="00513F73"/>
    <w:rsid w:val="00514152"/>
    <w:rsid w:val="005141CF"/>
    <w:rsid w:val="0051421C"/>
    <w:rsid w:val="0051422A"/>
    <w:rsid w:val="00514490"/>
    <w:rsid w:val="00514530"/>
    <w:rsid w:val="005145CD"/>
    <w:rsid w:val="005146B0"/>
    <w:rsid w:val="00514831"/>
    <w:rsid w:val="0051489A"/>
    <w:rsid w:val="005149D0"/>
    <w:rsid w:val="00514AF2"/>
    <w:rsid w:val="00514DAE"/>
    <w:rsid w:val="00514ECA"/>
    <w:rsid w:val="00514F48"/>
    <w:rsid w:val="00514FF3"/>
    <w:rsid w:val="005150C6"/>
    <w:rsid w:val="005153FC"/>
    <w:rsid w:val="00515595"/>
    <w:rsid w:val="00515A9C"/>
    <w:rsid w:val="00515E19"/>
    <w:rsid w:val="00515F99"/>
    <w:rsid w:val="005165CF"/>
    <w:rsid w:val="00516892"/>
    <w:rsid w:val="00516B36"/>
    <w:rsid w:val="00516DAB"/>
    <w:rsid w:val="00516E48"/>
    <w:rsid w:val="00516EF2"/>
    <w:rsid w:val="005170DF"/>
    <w:rsid w:val="005170FF"/>
    <w:rsid w:val="00517106"/>
    <w:rsid w:val="005171A5"/>
    <w:rsid w:val="00517632"/>
    <w:rsid w:val="005178FA"/>
    <w:rsid w:val="00517A12"/>
    <w:rsid w:val="00517AF4"/>
    <w:rsid w:val="00517B8B"/>
    <w:rsid w:val="005200AC"/>
    <w:rsid w:val="005200AE"/>
    <w:rsid w:val="00520479"/>
    <w:rsid w:val="00520771"/>
    <w:rsid w:val="00520831"/>
    <w:rsid w:val="00520C24"/>
    <w:rsid w:val="00520D97"/>
    <w:rsid w:val="00520E03"/>
    <w:rsid w:val="00521054"/>
    <w:rsid w:val="00521298"/>
    <w:rsid w:val="00521305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DE0"/>
    <w:rsid w:val="00521E1E"/>
    <w:rsid w:val="00521F4C"/>
    <w:rsid w:val="00521F7F"/>
    <w:rsid w:val="00521FED"/>
    <w:rsid w:val="00522023"/>
    <w:rsid w:val="00522105"/>
    <w:rsid w:val="00522124"/>
    <w:rsid w:val="00522223"/>
    <w:rsid w:val="0052248B"/>
    <w:rsid w:val="0052270A"/>
    <w:rsid w:val="005227D7"/>
    <w:rsid w:val="00522A6E"/>
    <w:rsid w:val="00522BB3"/>
    <w:rsid w:val="00522E25"/>
    <w:rsid w:val="00522F35"/>
    <w:rsid w:val="00522FB2"/>
    <w:rsid w:val="0052302A"/>
    <w:rsid w:val="005230C4"/>
    <w:rsid w:val="005231F6"/>
    <w:rsid w:val="00523226"/>
    <w:rsid w:val="00523228"/>
    <w:rsid w:val="005232F7"/>
    <w:rsid w:val="0052350B"/>
    <w:rsid w:val="005235B7"/>
    <w:rsid w:val="00523617"/>
    <w:rsid w:val="005237D8"/>
    <w:rsid w:val="00523B7B"/>
    <w:rsid w:val="00523DF7"/>
    <w:rsid w:val="005240BF"/>
    <w:rsid w:val="00524244"/>
    <w:rsid w:val="00524356"/>
    <w:rsid w:val="005244FF"/>
    <w:rsid w:val="005245C2"/>
    <w:rsid w:val="0052466E"/>
    <w:rsid w:val="00524A2F"/>
    <w:rsid w:val="00524B6E"/>
    <w:rsid w:val="00524CC1"/>
    <w:rsid w:val="00524E9F"/>
    <w:rsid w:val="00524FD9"/>
    <w:rsid w:val="00524FEE"/>
    <w:rsid w:val="005250BE"/>
    <w:rsid w:val="005251DA"/>
    <w:rsid w:val="0052527F"/>
    <w:rsid w:val="00525398"/>
    <w:rsid w:val="005253C3"/>
    <w:rsid w:val="00525515"/>
    <w:rsid w:val="00525721"/>
    <w:rsid w:val="0052574C"/>
    <w:rsid w:val="00525BB3"/>
    <w:rsid w:val="00525CAA"/>
    <w:rsid w:val="00525E1E"/>
    <w:rsid w:val="005260A3"/>
    <w:rsid w:val="0052626B"/>
    <w:rsid w:val="0052643A"/>
    <w:rsid w:val="00526E2F"/>
    <w:rsid w:val="00527145"/>
    <w:rsid w:val="0052718D"/>
    <w:rsid w:val="00527211"/>
    <w:rsid w:val="005274D8"/>
    <w:rsid w:val="0052765D"/>
    <w:rsid w:val="00527B95"/>
    <w:rsid w:val="00527D7E"/>
    <w:rsid w:val="00527E09"/>
    <w:rsid w:val="00527F49"/>
    <w:rsid w:val="0053004C"/>
    <w:rsid w:val="00530078"/>
    <w:rsid w:val="0053010F"/>
    <w:rsid w:val="0053019A"/>
    <w:rsid w:val="00530411"/>
    <w:rsid w:val="0053057E"/>
    <w:rsid w:val="00530693"/>
    <w:rsid w:val="00530ABB"/>
    <w:rsid w:val="00530BAE"/>
    <w:rsid w:val="00530DC1"/>
    <w:rsid w:val="00530FAC"/>
    <w:rsid w:val="0053154E"/>
    <w:rsid w:val="00531665"/>
    <w:rsid w:val="005317F1"/>
    <w:rsid w:val="00531857"/>
    <w:rsid w:val="005319C4"/>
    <w:rsid w:val="005319FF"/>
    <w:rsid w:val="00531A02"/>
    <w:rsid w:val="00531B20"/>
    <w:rsid w:val="00531CA2"/>
    <w:rsid w:val="00531D37"/>
    <w:rsid w:val="00531F73"/>
    <w:rsid w:val="005321B6"/>
    <w:rsid w:val="0053225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C26"/>
    <w:rsid w:val="00533D9A"/>
    <w:rsid w:val="00534152"/>
    <w:rsid w:val="00534317"/>
    <w:rsid w:val="005343C4"/>
    <w:rsid w:val="00534491"/>
    <w:rsid w:val="005345F0"/>
    <w:rsid w:val="005346B5"/>
    <w:rsid w:val="0053489B"/>
    <w:rsid w:val="00534927"/>
    <w:rsid w:val="0053498F"/>
    <w:rsid w:val="00534A89"/>
    <w:rsid w:val="00534ACD"/>
    <w:rsid w:val="00534B4D"/>
    <w:rsid w:val="00534C39"/>
    <w:rsid w:val="00534C85"/>
    <w:rsid w:val="00534CD8"/>
    <w:rsid w:val="00534E3E"/>
    <w:rsid w:val="00534F7B"/>
    <w:rsid w:val="00535066"/>
    <w:rsid w:val="0053517A"/>
    <w:rsid w:val="005352B7"/>
    <w:rsid w:val="00535555"/>
    <w:rsid w:val="005355FE"/>
    <w:rsid w:val="005357C9"/>
    <w:rsid w:val="00535C91"/>
    <w:rsid w:val="00535CFF"/>
    <w:rsid w:val="00535DB6"/>
    <w:rsid w:val="005360DE"/>
    <w:rsid w:val="00536186"/>
    <w:rsid w:val="0053619C"/>
    <w:rsid w:val="00536282"/>
    <w:rsid w:val="005364D1"/>
    <w:rsid w:val="00536813"/>
    <w:rsid w:val="00536A47"/>
    <w:rsid w:val="00536A54"/>
    <w:rsid w:val="00536B8E"/>
    <w:rsid w:val="00536C20"/>
    <w:rsid w:val="00536C5D"/>
    <w:rsid w:val="00536E5F"/>
    <w:rsid w:val="005373A9"/>
    <w:rsid w:val="005373CE"/>
    <w:rsid w:val="005373E0"/>
    <w:rsid w:val="00537427"/>
    <w:rsid w:val="00537948"/>
    <w:rsid w:val="00537A61"/>
    <w:rsid w:val="00537C53"/>
    <w:rsid w:val="00537C92"/>
    <w:rsid w:val="00537C93"/>
    <w:rsid w:val="00537DB7"/>
    <w:rsid w:val="00537DF0"/>
    <w:rsid w:val="00537EAF"/>
    <w:rsid w:val="00537FE9"/>
    <w:rsid w:val="0054005D"/>
    <w:rsid w:val="0054021D"/>
    <w:rsid w:val="00540236"/>
    <w:rsid w:val="0054080D"/>
    <w:rsid w:val="00540836"/>
    <w:rsid w:val="005408B2"/>
    <w:rsid w:val="00540A12"/>
    <w:rsid w:val="00540A38"/>
    <w:rsid w:val="00540AF3"/>
    <w:rsid w:val="00540F1B"/>
    <w:rsid w:val="00540F40"/>
    <w:rsid w:val="00541155"/>
    <w:rsid w:val="0054148D"/>
    <w:rsid w:val="00541713"/>
    <w:rsid w:val="00541A47"/>
    <w:rsid w:val="00541A72"/>
    <w:rsid w:val="00541C3C"/>
    <w:rsid w:val="00541C99"/>
    <w:rsid w:val="00541CB8"/>
    <w:rsid w:val="00541D7B"/>
    <w:rsid w:val="00541EC7"/>
    <w:rsid w:val="00541FA0"/>
    <w:rsid w:val="00541FD6"/>
    <w:rsid w:val="00542104"/>
    <w:rsid w:val="0054218D"/>
    <w:rsid w:val="00542549"/>
    <w:rsid w:val="005425D6"/>
    <w:rsid w:val="0054286A"/>
    <w:rsid w:val="00542888"/>
    <w:rsid w:val="00542903"/>
    <w:rsid w:val="0054295F"/>
    <w:rsid w:val="00542A7E"/>
    <w:rsid w:val="00542E8E"/>
    <w:rsid w:val="005432F4"/>
    <w:rsid w:val="00543436"/>
    <w:rsid w:val="005434C7"/>
    <w:rsid w:val="00543515"/>
    <w:rsid w:val="00543611"/>
    <w:rsid w:val="00543A34"/>
    <w:rsid w:val="00543CC3"/>
    <w:rsid w:val="00544124"/>
    <w:rsid w:val="00544316"/>
    <w:rsid w:val="0054440C"/>
    <w:rsid w:val="00544622"/>
    <w:rsid w:val="00544652"/>
    <w:rsid w:val="005446C0"/>
    <w:rsid w:val="0054489F"/>
    <w:rsid w:val="00544940"/>
    <w:rsid w:val="00544941"/>
    <w:rsid w:val="00544A56"/>
    <w:rsid w:val="00544B13"/>
    <w:rsid w:val="00544DC1"/>
    <w:rsid w:val="00544E44"/>
    <w:rsid w:val="00544E77"/>
    <w:rsid w:val="00545087"/>
    <w:rsid w:val="005450DD"/>
    <w:rsid w:val="0054518A"/>
    <w:rsid w:val="005453D8"/>
    <w:rsid w:val="005456AB"/>
    <w:rsid w:val="00545876"/>
    <w:rsid w:val="005459EF"/>
    <w:rsid w:val="00545BFA"/>
    <w:rsid w:val="00545D68"/>
    <w:rsid w:val="00546164"/>
    <w:rsid w:val="005461F8"/>
    <w:rsid w:val="005462B7"/>
    <w:rsid w:val="005463E3"/>
    <w:rsid w:val="0054667F"/>
    <w:rsid w:val="0054672E"/>
    <w:rsid w:val="00546904"/>
    <w:rsid w:val="0054698B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A"/>
    <w:rsid w:val="00547B7B"/>
    <w:rsid w:val="00547B90"/>
    <w:rsid w:val="00547C42"/>
    <w:rsid w:val="00547C4F"/>
    <w:rsid w:val="00547CB2"/>
    <w:rsid w:val="00547DCC"/>
    <w:rsid w:val="00547E98"/>
    <w:rsid w:val="00547F10"/>
    <w:rsid w:val="00550027"/>
    <w:rsid w:val="0055005D"/>
    <w:rsid w:val="00550158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0FD2"/>
    <w:rsid w:val="00551192"/>
    <w:rsid w:val="005512F8"/>
    <w:rsid w:val="00551353"/>
    <w:rsid w:val="005516F8"/>
    <w:rsid w:val="00551C78"/>
    <w:rsid w:val="00551FB4"/>
    <w:rsid w:val="00552099"/>
    <w:rsid w:val="005523B5"/>
    <w:rsid w:val="00552640"/>
    <w:rsid w:val="005526C1"/>
    <w:rsid w:val="005528DF"/>
    <w:rsid w:val="00552B75"/>
    <w:rsid w:val="00552B78"/>
    <w:rsid w:val="00552C6E"/>
    <w:rsid w:val="005530F0"/>
    <w:rsid w:val="005530FC"/>
    <w:rsid w:val="0055337A"/>
    <w:rsid w:val="005538AF"/>
    <w:rsid w:val="005539A3"/>
    <w:rsid w:val="00553D3B"/>
    <w:rsid w:val="00554287"/>
    <w:rsid w:val="00554523"/>
    <w:rsid w:val="00554651"/>
    <w:rsid w:val="005547E8"/>
    <w:rsid w:val="0055491B"/>
    <w:rsid w:val="00554AF2"/>
    <w:rsid w:val="00554B27"/>
    <w:rsid w:val="00554E22"/>
    <w:rsid w:val="00554FAE"/>
    <w:rsid w:val="00555078"/>
    <w:rsid w:val="00555292"/>
    <w:rsid w:val="0055532F"/>
    <w:rsid w:val="00555547"/>
    <w:rsid w:val="0055564D"/>
    <w:rsid w:val="00555659"/>
    <w:rsid w:val="0055565A"/>
    <w:rsid w:val="0055581C"/>
    <w:rsid w:val="00555AE0"/>
    <w:rsid w:val="00555C5E"/>
    <w:rsid w:val="00555ECC"/>
    <w:rsid w:val="00555EDF"/>
    <w:rsid w:val="00555F77"/>
    <w:rsid w:val="00556193"/>
    <w:rsid w:val="00556242"/>
    <w:rsid w:val="005562B8"/>
    <w:rsid w:val="005563C2"/>
    <w:rsid w:val="005563F9"/>
    <w:rsid w:val="00556669"/>
    <w:rsid w:val="005566FB"/>
    <w:rsid w:val="00556800"/>
    <w:rsid w:val="00556837"/>
    <w:rsid w:val="00556874"/>
    <w:rsid w:val="00556ABE"/>
    <w:rsid w:val="00556C74"/>
    <w:rsid w:val="00556CD1"/>
    <w:rsid w:val="00556F18"/>
    <w:rsid w:val="00557086"/>
    <w:rsid w:val="00557099"/>
    <w:rsid w:val="00557171"/>
    <w:rsid w:val="00557203"/>
    <w:rsid w:val="0055747F"/>
    <w:rsid w:val="005574B5"/>
    <w:rsid w:val="00557649"/>
    <w:rsid w:val="00557655"/>
    <w:rsid w:val="00557855"/>
    <w:rsid w:val="005578E0"/>
    <w:rsid w:val="00557A37"/>
    <w:rsid w:val="00557ACC"/>
    <w:rsid w:val="00557B07"/>
    <w:rsid w:val="00557B08"/>
    <w:rsid w:val="00557C9C"/>
    <w:rsid w:val="00557E92"/>
    <w:rsid w:val="0056004A"/>
    <w:rsid w:val="00560059"/>
    <w:rsid w:val="0056026A"/>
    <w:rsid w:val="0056035C"/>
    <w:rsid w:val="005606B7"/>
    <w:rsid w:val="00560A71"/>
    <w:rsid w:val="00560BE2"/>
    <w:rsid w:val="00560C50"/>
    <w:rsid w:val="00561060"/>
    <w:rsid w:val="005613B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E03"/>
    <w:rsid w:val="00563FD0"/>
    <w:rsid w:val="00564041"/>
    <w:rsid w:val="005642BC"/>
    <w:rsid w:val="005643F2"/>
    <w:rsid w:val="0056454E"/>
    <w:rsid w:val="00564934"/>
    <w:rsid w:val="0056495A"/>
    <w:rsid w:val="00564985"/>
    <w:rsid w:val="00564C5B"/>
    <w:rsid w:val="00564F83"/>
    <w:rsid w:val="0056511B"/>
    <w:rsid w:val="00565356"/>
    <w:rsid w:val="00565491"/>
    <w:rsid w:val="005654C0"/>
    <w:rsid w:val="00565514"/>
    <w:rsid w:val="0056581F"/>
    <w:rsid w:val="00565C9F"/>
    <w:rsid w:val="005662B9"/>
    <w:rsid w:val="005663BD"/>
    <w:rsid w:val="0056643C"/>
    <w:rsid w:val="005668AF"/>
    <w:rsid w:val="00566BEB"/>
    <w:rsid w:val="00566DA0"/>
    <w:rsid w:val="00566ED6"/>
    <w:rsid w:val="00566F17"/>
    <w:rsid w:val="00567399"/>
    <w:rsid w:val="00567442"/>
    <w:rsid w:val="00567C81"/>
    <w:rsid w:val="00570159"/>
    <w:rsid w:val="005701F8"/>
    <w:rsid w:val="0057049A"/>
    <w:rsid w:val="00570692"/>
    <w:rsid w:val="005709BC"/>
    <w:rsid w:val="00570D29"/>
    <w:rsid w:val="00570D94"/>
    <w:rsid w:val="00570DF9"/>
    <w:rsid w:val="00570E22"/>
    <w:rsid w:val="00570E62"/>
    <w:rsid w:val="00570EA9"/>
    <w:rsid w:val="005714DC"/>
    <w:rsid w:val="0057161B"/>
    <w:rsid w:val="00571B3F"/>
    <w:rsid w:val="00571D76"/>
    <w:rsid w:val="00571D9F"/>
    <w:rsid w:val="00571F62"/>
    <w:rsid w:val="0057213F"/>
    <w:rsid w:val="005721B5"/>
    <w:rsid w:val="0057225E"/>
    <w:rsid w:val="00572333"/>
    <w:rsid w:val="0057240D"/>
    <w:rsid w:val="0057259B"/>
    <w:rsid w:val="00572823"/>
    <w:rsid w:val="005728F5"/>
    <w:rsid w:val="00572BA7"/>
    <w:rsid w:val="00572CA5"/>
    <w:rsid w:val="00572D2A"/>
    <w:rsid w:val="00572F22"/>
    <w:rsid w:val="00572F97"/>
    <w:rsid w:val="00572FBF"/>
    <w:rsid w:val="00572FD3"/>
    <w:rsid w:val="0057324D"/>
    <w:rsid w:val="00573256"/>
    <w:rsid w:val="0057338B"/>
    <w:rsid w:val="00573433"/>
    <w:rsid w:val="005734D5"/>
    <w:rsid w:val="005735FC"/>
    <w:rsid w:val="005736C7"/>
    <w:rsid w:val="00573A26"/>
    <w:rsid w:val="00573AC4"/>
    <w:rsid w:val="00573E2A"/>
    <w:rsid w:val="00573EE6"/>
    <w:rsid w:val="00573F6D"/>
    <w:rsid w:val="00574055"/>
    <w:rsid w:val="005742C9"/>
    <w:rsid w:val="00574392"/>
    <w:rsid w:val="005745EA"/>
    <w:rsid w:val="00574611"/>
    <w:rsid w:val="005746CA"/>
    <w:rsid w:val="005747E6"/>
    <w:rsid w:val="00574A0F"/>
    <w:rsid w:val="00574CEA"/>
    <w:rsid w:val="00574DDB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9DA"/>
    <w:rsid w:val="00575A16"/>
    <w:rsid w:val="00575B1E"/>
    <w:rsid w:val="00575DAB"/>
    <w:rsid w:val="00575E5C"/>
    <w:rsid w:val="00575EE3"/>
    <w:rsid w:val="00575FF6"/>
    <w:rsid w:val="00576065"/>
    <w:rsid w:val="005764CC"/>
    <w:rsid w:val="005765FE"/>
    <w:rsid w:val="005768C0"/>
    <w:rsid w:val="005768C7"/>
    <w:rsid w:val="00576A47"/>
    <w:rsid w:val="00576B12"/>
    <w:rsid w:val="00576B28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054"/>
    <w:rsid w:val="00580275"/>
    <w:rsid w:val="0058029F"/>
    <w:rsid w:val="005803E8"/>
    <w:rsid w:val="005804B6"/>
    <w:rsid w:val="005807C1"/>
    <w:rsid w:val="00580C31"/>
    <w:rsid w:val="00580CFC"/>
    <w:rsid w:val="00580D24"/>
    <w:rsid w:val="00581021"/>
    <w:rsid w:val="00581045"/>
    <w:rsid w:val="005813D8"/>
    <w:rsid w:val="0058155B"/>
    <w:rsid w:val="005815C0"/>
    <w:rsid w:val="0058170F"/>
    <w:rsid w:val="005817B4"/>
    <w:rsid w:val="00581A14"/>
    <w:rsid w:val="00581AAF"/>
    <w:rsid w:val="00581B8D"/>
    <w:rsid w:val="00581CBB"/>
    <w:rsid w:val="00581CFA"/>
    <w:rsid w:val="00581EEB"/>
    <w:rsid w:val="00581F3B"/>
    <w:rsid w:val="005821BB"/>
    <w:rsid w:val="005821DB"/>
    <w:rsid w:val="005821ED"/>
    <w:rsid w:val="005822AD"/>
    <w:rsid w:val="0058234C"/>
    <w:rsid w:val="00582635"/>
    <w:rsid w:val="00582A95"/>
    <w:rsid w:val="00582B5E"/>
    <w:rsid w:val="00582C2C"/>
    <w:rsid w:val="00582C30"/>
    <w:rsid w:val="00582E09"/>
    <w:rsid w:val="00583BFA"/>
    <w:rsid w:val="00583C2E"/>
    <w:rsid w:val="00583CF9"/>
    <w:rsid w:val="00583D32"/>
    <w:rsid w:val="00583F0B"/>
    <w:rsid w:val="005840FD"/>
    <w:rsid w:val="00584131"/>
    <w:rsid w:val="0058425B"/>
    <w:rsid w:val="0058435E"/>
    <w:rsid w:val="005843DB"/>
    <w:rsid w:val="00584474"/>
    <w:rsid w:val="00584616"/>
    <w:rsid w:val="00584A06"/>
    <w:rsid w:val="00584BA5"/>
    <w:rsid w:val="00584D79"/>
    <w:rsid w:val="00585144"/>
    <w:rsid w:val="00585291"/>
    <w:rsid w:val="005852BB"/>
    <w:rsid w:val="0058563D"/>
    <w:rsid w:val="00585772"/>
    <w:rsid w:val="00585A2B"/>
    <w:rsid w:val="00585A4A"/>
    <w:rsid w:val="00585B9B"/>
    <w:rsid w:val="0058608A"/>
    <w:rsid w:val="005861B9"/>
    <w:rsid w:val="0058660E"/>
    <w:rsid w:val="005867B8"/>
    <w:rsid w:val="005868B9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1A"/>
    <w:rsid w:val="00587A48"/>
    <w:rsid w:val="00587ACE"/>
    <w:rsid w:val="00587D6F"/>
    <w:rsid w:val="00587EC4"/>
    <w:rsid w:val="005901B3"/>
    <w:rsid w:val="005902C7"/>
    <w:rsid w:val="00590341"/>
    <w:rsid w:val="00590622"/>
    <w:rsid w:val="00590634"/>
    <w:rsid w:val="005906E0"/>
    <w:rsid w:val="005907EB"/>
    <w:rsid w:val="005908FE"/>
    <w:rsid w:val="00590A11"/>
    <w:rsid w:val="00590C49"/>
    <w:rsid w:val="00590CC3"/>
    <w:rsid w:val="00590EA5"/>
    <w:rsid w:val="0059120C"/>
    <w:rsid w:val="005914C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94A"/>
    <w:rsid w:val="00592A6E"/>
    <w:rsid w:val="00592D7D"/>
    <w:rsid w:val="00592E37"/>
    <w:rsid w:val="00592EA1"/>
    <w:rsid w:val="005931F7"/>
    <w:rsid w:val="00593262"/>
    <w:rsid w:val="0059334C"/>
    <w:rsid w:val="0059371A"/>
    <w:rsid w:val="00593751"/>
    <w:rsid w:val="005937C0"/>
    <w:rsid w:val="005937ED"/>
    <w:rsid w:val="00593891"/>
    <w:rsid w:val="005939D1"/>
    <w:rsid w:val="00593B22"/>
    <w:rsid w:val="00593BB5"/>
    <w:rsid w:val="00593BD3"/>
    <w:rsid w:val="00593C68"/>
    <w:rsid w:val="00593C78"/>
    <w:rsid w:val="00593C7B"/>
    <w:rsid w:val="0059411C"/>
    <w:rsid w:val="005941B3"/>
    <w:rsid w:val="00594295"/>
    <w:rsid w:val="00594653"/>
    <w:rsid w:val="00594704"/>
    <w:rsid w:val="0059480C"/>
    <w:rsid w:val="005948E5"/>
    <w:rsid w:val="00594963"/>
    <w:rsid w:val="00594E63"/>
    <w:rsid w:val="0059526D"/>
    <w:rsid w:val="005952FE"/>
    <w:rsid w:val="0059539E"/>
    <w:rsid w:val="005953E8"/>
    <w:rsid w:val="005954A6"/>
    <w:rsid w:val="00595591"/>
    <w:rsid w:val="0059571B"/>
    <w:rsid w:val="00595A3D"/>
    <w:rsid w:val="00595A86"/>
    <w:rsid w:val="00595C2B"/>
    <w:rsid w:val="00595C95"/>
    <w:rsid w:val="00595DB8"/>
    <w:rsid w:val="00595E0F"/>
    <w:rsid w:val="00595E8C"/>
    <w:rsid w:val="005962FD"/>
    <w:rsid w:val="00596671"/>
    <w:rsid w:val="005967D1"/>
    <w:rsid w:val="00596934"/>
    <w:rsid w:val="0059698A"/>
    <w:rsid w:val="005969C5"/>
    <w:rsid w:val="00596CA5"/>
    <w:rsid w:val="00596D27"/>
    <w:rsid w:val="00596EF7"/>
    <w:rsid w:val="00597128"/>
    <w:rsid w:val="005971F5"/>
    <w:rsid w:val="00597411"/>
    <w:rsid w:val="005978E5"/>
    <w:rsid w:val="0059795F"/>
    <w:rsid w:val="005979D1"/>
    <w:rsid w:val="00597A62"/>
    <w:rsid w:val="00597AE0"/>
    <w:rsid w:val="00597D00"/>
    <w:rsid w:val="00597E89"/>
    <w:rsid w:val="00597F53"/>
    <w:rsid w:val="00597FEB"/>
    <w:rsid w:val="005A0052"/>
    <w:rsid w:val="005A01A1"/>
    <w:rsid w:val="005A0334"/>
    <w:rsid w:val="005A0619"/>
    <w:rsid w:val="005A07AF"/>
    <w:rsid w:val="005A07FC"/>
    <w:rsid w:val="005A0990"/>
    <w:rsid w:val="005A0F29"/>
    <w:rsid w:val="005A1128"/>
    <w:rsid w:val="005A12C5"/>
    <w:rsid w:val="005A1437"/>
    <w:rsid w:val="005A16DD"/>
    <w:rsid w:val="005A174F"/>
    <w:rsid w:val="005A1775"/>
    <w:rsid w:val="005A1900"/>
    <w:rsid w:val="005A1978"/>
    <w:rsid w:val="005A1A7E"/>
    <w:rsid w:val="005A1C71"/>
    <w:rsid w:val="005A1F71"/>
    <w:rsid w:val="005A232D"/>
    <w:rsid w:val="005A2621"/>
    <w:rsid w:val="005A262F"/>
    <w:rsid w:val="005A2674"/>
    <w:rsid w:val="005A26C6"/>
    <w:rsid w:val="005A278D"/>
    <w:rsid w:val="005A29D4"/>
    <w:rsid w:val="005A2A2A"/>
    <w:rsid w:val="005A2C1B"/>
    <w:rsid w:val="005A2C97"/>
    <w:rsid w:val="005A2E8C"/>
    <w:rsid w:val="005A2F57"/>
    <w:rsid w:val="005A314B"/>
    <w:rsid w:val="005A356F"/>
    <w:rsid w:val="005A35E4"/>
    <w:rsid w:val="005A362D"/>
    <w:rsid w:val="005A364F"/>
    <w:rsid w:val="005A3650"/>
    <w:rsid w:val="005A36DF"/>
    <w:rsid w:val="005A388C"/>
    <w:rsid w:val="005A38B2"/>
    <w:rsid w:val="005A39FC"/>
    <w:rsid w:val="005A3B6F"/>
    <w:rsid w:val="005A3B82"/>
    <w:rsid w:val="005A3C1A"/>
    <w:rsid w:val="005A3C27"/>
    <w:rsid w:val="005A3E46"/>
    <w:rsid w:val="005A3F43"/>
    <w:rsid w:val="005A402B"/>
    <w:rsid w:val="005A40B4"/>
    <w:rsid w:val="005A414C"/>
    <w:rsid w:val="005A416F"/>
    <w:rsid w:val="005A41B2"/>
    <w:rsid w:val="005A422B"/>
    <w:rsid w:val="005A4243"/>
    <w:rsid w:val="005A42D3"/>
    <w:rsid w:val="005A4513"/>
    <w:rsid w:val="005A45EB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5A5"/>
    <w:rsid w:val="005A57E1"/>
    <w:rsid w:val="005A58B4"/>
    <w:rsid w:val="005A5920"/>
    <w:rsid w:val="005A5A4B"/>
    <w:rsid w:val="005A5A66"/>
    <w:rsid w:val="005A5ADB"/>
    <w:rsid w:val="005A5FE1"/>
    <w:rsid w:val="005A6172"/>
    <w:rsid w:val="005A6197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343"/>
    <w:rsid w:val="005A7387"/>
    <w:rsid w:val="005A7400"/>
    <w:rsid w:val="005A7402"/>
    <w:rsid w:val="005A7500"/>
    <w:rsid w:val="005A76CC"/>
    <w:rsid w:val="005A7738"/>
    <w:rsid w:val="005A7AAD"/>
    <w:rsid w:val="005A7BB3"/>
    <w:rsid w:val="005B0013"/>
    <w:rsid w:val="005B02D1"/>
    <w:rsid w:val="005B034D"/>
    <w:rsid w:val="005B04D0"/>
    <w:rsid w:val="005B0A35"/>
    <w:rsid w:val="005B0A9E"/>
    <w:rsid w:val="005B0CFA"/>
    <w:rsid w:val="005B0F57"/>
    <w:rsid w:val="005B104E"/>
    <w:rsid w:val="005B107A"/>
    <w:rsid w:val="005B114D"/>
    <w:rsid w:val="005B125A"/>
    <w:rsid w:val="005B1282"/>
    <w:rsid w:val="005B12EB"/>
    <w:rsid w:val="005B1333"/>
    <w:rsid w:val="005B144A"/>
    <w:rsid w:val="005B1578"/>
    <w:rsid w:val="005B16DD"/>
    <w:rsid w:val="005B16DF"/>
    <w:rsid w:val="005B1756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292"/>
    <w:rsid w:val="005B23B5"/>
    <w:rsid w:val="005B23DC"/>
    <w:rsid w:val="005B2431"/>
    <w:rsid w:val="005B293A"/>
    <w:rsid w:val="005B294D"/>
    <w:rsid w:val="005B2A16"/>
    <w:rsid w:val="005B2CB6"/>
    <w:rsid w:val="005B2D26"/>
    <w:rsid w:val="005B2D66"/>
    <w:rsid w:val="005B2E49"/>
    <w:rsid w:val="005B2EDD"/>
    <w:rsid w:val="005B2FF8"/>
    <w:rsid w:val="005B31BA"/>
    <w:rsid w:val="005B31DC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63F"/>
    <w:rsid w:val="005B4701"/>
    <w:rsid w:val="005B473E"/>
    <w:rsid w:val="005B483E"/>
    <w:rsid w:val="005B49CC"/>
    <w:rsid w:val="005B4A00"/>
    <w:rsid w:val="005B4A9C"/>
    <w:rsid w:val="005B4B0F"/>
    <w:rsid w:val="005B4DA4"/>
    <w:rsid w:val="005B4FEC"/>
    <w:rsid w:val="005B5026"/>
    <w:rsid w:val="005B537B"/>
    <w:rsid w:val="005B5476"/>
    <w:rsid w:val="005B5840"/>
    <w:rsid w:val="005B5C30"/>
    <w:rsid w:val="005B606E"/>
    <w:rsid w:val="005B64A8"/>
    <w:rsid w:val="005B6585"/>
    <w:rsid w:val="005B65DC"/>
    <w:rsid w:val="005B677E"/>
    <w:rsid w:val="005B696F"/>
    <w:rsid w:val="005B6A9C"/>
    <w:rsid w:val="005B6AED"/>
    <w:rsid w:val="005B6E1D"/>
    <w:rsid w:val="005B6EE0"/>
    <w:rsid w:val="005B6F5D"/>
    <w:rsid w:val="005B70D5"/>
    <w:rsid w:val="005B7236"/>
    <w:rsid w:val="005B730D"/>
    <w:rsid w:val="005B7495"/>
    <w:rsid w:val="005B7577"/>
    <w:rsid w:val="005B762D"/>
    <w:rsid w:val="005B76D1"/>
    <w:rsid w:val="005B773A"/>
    <w:rsid w:val="005B7747"/>
    <w:rsid w:val="005B78DD"/>
    <w:rsid w:val="005B7A78"/>
    <w:rsid w:val="005B7CBC"/>
    <w:rsid w:val="005B7D83"/>
    <w:rsid w:val="005C0000"/>
    <w:rsid w:val="005C00AF"/>
    <w:rsid w:val="005C0729"/>
    <w:rsid w:val="005C0AA0"/>
    <w:rsid w:val="005C0BC9"/>
    <w:rsid w:val="005C0E5E"/>
    <w:rsid w:val="005C0E8F"/>
    <w:rsid w:val="005C1245"/>
    <w:rsid w:val="005C162A"/>
    <w:rsid w:val="005C1997"/>
    <w:rsid w:val="005C19AE"/>
    <w:rsid w:val="005C1A8A"/>
    <w:rsid w:val="005C1F48"/>
    <w:rsid w:val="005C1F5C"/>
    <w:rsid w:val="005C1F97"/>
    <w:rsid w:val="005C21F2"/>
    <w:rsid w:val="005C227D"/>
    <w:rsid w:val="005C22B1"/>
    <w:rsid w:val="005C2437"/>
    <w:rsid w:val="005C25BA"/>
    <w:rsid w:val="005C286B"/>
    <w:rsid w:val="005C28EC"/>
    <w:rsid w:val="005C2AAD"/>
    <w:rsid w:val="005C2CC1"/>
    <w:rsid w:val="005C2D4F"/>
    <w:rsid w:val="005C2DA1"/>
    <w:rsid w:val="005C2DFE"/>
    <w:rsid w:val="005C328F"/>
    <w:rsid w:val="005C3298"/>
    <w:rsid w:val="005C32FE"/>
    <w:rsid w:val="005C3457"/>
    <w:rsid w:val="005C34E3"/>
    <w:rsid w:val="005C3550"/>
    <w:rsid w:val="005C3592"/>
    <w:rsid w:val="005C35F2"/>
    <w:rsid w:val="005C39BF"/>
    <w:rsid w:val="005C39C7"/>
    <w:rsid w:val="005C3AEC"/>
    <w:rsid w:val="005C41DD"/>
    <w:rsid w:val="005C4256"/>
    <w:rsid w:val="005C43CB"/>
    <w:rsid w:val="005C43CC"/>
    <w:rsid w:val="005C44B4"/>
    <w:rsid w:val="005C4631"/>
    <w:rsid w:val="005C484D"/>
    <w:rsid w:val="005C48B8"/>
    <w:rsid w:val="005C48EB"/>
    <w:rsid w:val="005C4991"/>
    <w:rsid w:val="005C4BB7"/>
    <w:rsid w:val="005C4C48"/>
    <w:rsid w:val="005C5030"/>
    <w:rsid w:val="005C5385"/>
    <w:rsid w:val="005C538A"/>
    <w:rsid w:val="005C538C"/>
    <w:rsid w:val="005C5490"/>
    <w:rsid w:val="005C55C6"/>
    <w:rsid w:val="005C55F6"/>
    <w:rsid w:val="005C5834"/>
    <w:rsid w:val="005C584C"/>
    <w:rsid w:val="005C5AA5"/>
    <w:rsid w:val="005C5DCD"/>
    <w:rsid w:val="005C5E19"/>
    <w:rsid w:val="005C5E86"/>
    <w:rsid w:val="005C5EF2"/>
    <w:rsid w:val="005C61A5"/>
    <w:rsid w:val="005C6436"/>
    <w:rsid w:val="005C64E2"/>
    <w:rsid w:val="005C650A"/>
    <w:rsid w:val="005C6738"/>
    <w:rsid w:val="005C677C"/>
    <w:rsid w:val="005C69D9"/>
    <w:rsid w:val="005C6B86"/>
    <w:rsid w:val="005C6D04"/>
    <w:rsid w:val="005C6DAD"/>
    <w:rsid w:val="005C6DFC"/>
    <w:rsid w:val="005C6F01"/>
    <w:rsid w:val="005C6F53"/>
    <w:rsid w:val="005C700B"/>
    <w:rsid w:val="005C7039"/>
    <w:rsid w:val="005C730F"/>
    <w:rsid w:val="005C75AB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09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091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1D70"/>
    <w:rsid w:val="005D2931"/>
    <w:rsid w:val="005D2E2B"/>
    <w:rsid w:val="005D36B7"/>
    <w:rsid w:val="005D36EC"/>
    <w:rsid w:val="005D3835"/>
    <w:rsid w:val="005D3C3D"/>
    <w:rsid w:val="005D3D58"/>
    <w:rsid w:val="005D438D"/>
    <w:rsid w:val="005D465E"/>
    <w:rsid w:val="005D46C5"/>
    <w:rsid w:val="005D4751"/>
    <w:rsid w:val="005D4981"/>
    <w:rsid w:val="005D4A89"/>
    <w:rsid w:val="005D4ED9"/>
    <w:rsid w:val="005D4F41"/>
    <w:rsid w:val="005D50E6"/>
    <w:rsid w:val="005D51D2"/>
    <w:rsid w:val="005D53A4"/>
    <w:rsid w:val="005D53E7"/>
    <w:rsid w:val="005D5503"/>
    <w:rsid w:val="005D5728"/>
    <w:rsid w:val="005D5C41"/>
    <w:rsid w:val="005D5FD6"/>
    <w:rsid w:val="005D6004"/>
    <w:rsid w:val="005D606D"/>
    <w:rsid w:val="005D6132"/>
    <w:rsid w:val="005D622E"/>
    <w:rsid w:val="005D637B"/>
    <w:rsid w:val="005D68AF"/>
    <w:rsid w:val="005D68B5"/>
    <w:rsid w:val="005D6B8D"/>
    <w:rsid w:val="005D6C39"/>
    <w:rsid w:val="005D6E8E"/>
    <w:rsid w:val="005D6EE3"/>
    <w:rsid w:val="005D6F14"/>
    <w:rsid w:val="005D74C7"/>
    <w:rsid w:val="005D7681"/>
    <w:rsid w:val="005D79B8"/>
    <w:rsid w:val="005D7CDE"/>
    <w:rsid w:val="005D7DFB"/>
    <w:rsid w:val="005E02B4"/>
    <w:rsid w:val="005E0412"/>
    <w:rsid w:val="005E045C"/>
    <w:rsid w:val="005E0682"/>
    <w:rsid w:val="005E07DC"/>
    <w:rsid w:val="005E0895"/>
    <w:rsid w:val="005E08F6"/>
    <w:rsid w:val="005E0974"/>
    <w:rsid w:val="005E0B4B"/>
    <w:rsid w:val="005E0B67"/>
    <w:rsid w:val="005E0E10"/>
    <w:rsid w:val="005E0EA8"/>
    <w:rsid w:val="005E122B"/>
    <w:rsid w:val="005E14FF"/>
    <w:rsid w:val="005E1521"/>
    <w:rsid w:val="005E1636"/>
    <w:rsid w:val="005E1CB9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92D"/>
    <w:rsid w:val="005E2998"/>
    <w:rsid w:val="005E2AA6"/>
    <w:rsid w:val="005E2AEB"/>
    <w:rsid w:val="005E2BAC"/>
    <w:rsid w:val="005E2BEC"/>
    <w:rsid w:val="005E2F2D"/>
    <w:rsid w:val="005E2FA0"/>
    <w:rsid w:val="005E2FF8"/>
    <w:rsid w:val="005E347D"/>
    <w:rsid w:val="005E34CC"/>
    <w:rsid w:val="005E3950"/>
    <w:rsid w:val="005E39E2"/>
    <w:rsid w:val="005E3CC1"/>
    <w:rsid w:val="005E3D5D"/>
    <w:rsid w:val="005E3E25"/>
    <w:rsid w:val="005E3EB0"/>
    <w:rsid w:val="005E4112"/>
    <w:rsid w:val="005E41B0"/>
    <w:rsid w:val="005E432E"/>
    <w:rsid w:val="005E4477"/>
    <w:rsid w:val="005E4AFD"/>
    <w:rsid w:val="005E4B91"/>
    <w:rsid w:val="005E4C1E"/>
    <w:rsid w:val="005E4DC2"/>
    <w:rsid w:val="005E50E9"/>
    <w:rsid w:val="005E51C3"/>
    <w:rsid w:val="005E51C8"/>
    <w:rsid w:val="005E526A"/>
    <w:rsid w:val="005E53A8"/>
    <w:rsid w:val="005E550D"/>
    <w:rsid w:val="005E56F9"/>
    <w:rsid w:val="005E5773"/>
    <w:rsid w:val="005E57C0"/>
    <w:rsid w:val="005E5A12"/>
    <w:rsid w:val="005E5A71"/>
    <w:rsid w:val="005E5B33"/>
    <w:rsid w:val="005E6027"/>
    <w:rsid w:val="005E60D6"/>
    <w:rsid w:val="005E60F6"/>
    <w:rsid w:val="005E618D"/>
    <w:rsid w:val="005E621C"/>
    <w:rsid w:val="005E6289"/>
    <w:rsid w:val="005E62C4"/>
    <w:rsid w:val="005E6382"/>
    <w:rsid w:val="005E64EF"/>
    <w:rsid w:val="005E64F0"/>
    <w:rsid w:val="005E6520"/>
    <w:rsid w:val="005E6EAE"/>
    <w:rsid w:val="005E6FCE"/>
    <w:rsid w:val="005E6FFC"/>
    <w:rsid w:val="005E7117"/>
    <w:rsid w:val="005E7166"/>
    <w:rsid w:val="005E7266"/>
    <w:rsid w:val="005E73AC"/>
    <w:rsid w:val="005E7466"/>
    <w:rsid w:val="005E749B"/>
    <w:rsid w:val="005E7512"/>
    <w:rsid w:val="005E75BF"/>
    <w:rsid w:val="005E75D8"/>
    <w:rsid w:val="005E75EB"/>
    <w:rsid w:val="005E76E1"/>
    <w:rsid w:val="005E7734"/>
    <w:rsid w:val="005E7A01"/>
    <w:rsid w:val="005E7B4F"/>
    <w:rsid w:val="005E7D05"/>
    <w:rsid w:val="005E7D4F"/>
    <w:rsid w:val="005F00A9"/>
    <w:rsid w:val="005F043C"/>
    <w:rsid w:val="005F0536"/>
    <w:rsid w:val="005F05DC"/>
    <w:rsid w:val="005F0602"/>
    <w:rsid w:val="005F075B"/>
    <w:rsid w:val="005F0B25"/>
    <w:rsid w:val="005F0D23"/>
    <w:rsid w:val="005F0E19"/>
    <w:rsid w:val="005F0E66"/>
    <w:rsid w:val="005F1007"/>
    <w:rsid w:val="005F1278"/>
    <w:rsid w:val="005F141D"/>
    <w:rsid w:val="005F14A3"/>
    <w:rsid w:val="005F14D2"/>
    <w:rsid w:val="005F14E1"/>
    <w:rsid w:val="005F17FF"/>
    <w:rsid w:val="005F1A71"/>
    <w:rsid w:val="005F1AC4"/>
    <w:rsid w:val="005F1ACD"/>
    <w:rsid w:val="005F1B80"/>
    <w:rsid w:val="005F1CA6"/>
    <w:rsid w:val="005F1CC2"/>
    <w:rsid w:val="005F1E8D"/>
    <w:rsid w:val="005F2356"/>
    <w:rsid w:val="005F243E"/>
    <w:rsid w:val="005F2484"/>
    <w:rsid w:val="005F251C"/>
    <w:rsid w:val="005F2520"/>
    <w:rsid w:val="005F266C"/>
    <w:rsid w:val="005F26AC"/>
    <w:rsid w:val="005F27D3"/>
    <w:rsid w:val="005F2FB8"/>
    <w:rsid w:val="005F3174"/>
    <w:rsid w:val="005F347B"/>
    <w:rsid w:val="005F3512"/>
    <w:rsid w:val="005F3533"/>
    <w:rsid w:val="005F354E"/>
    <w:rsid w:val="005F384B"/>
    <w:rsid w:val="005F3B25"/>
    <w:rsid w:val="005F3E86"/>
    <w:rsid w:val="005F3FE4"/>
    <w:rsid w:val="005F4293"/>
    <w:rsid w:val="005F4495"/>
    <w:rsid w:val="005F4506"/>
    <w:rsid w:val="005F45F7"/>
    <w:rsid w:val="005F4698"/>
    <w:rsid w:val="005F47CA"/>
    <w:rsid w:val="005F4AEB"/>
    <w:rsid w:val="005F4BA7"/>
    <w:rsid w:val="005F4BFC"/>
    <w:rsid w:val="005F4C47"/>
    <w:rsid w:val="005F4D0A"/>
    <w:rsid w:val="005F4DA6"/>
    <w:rsid w:val="005F5186"/>
    <w:rsid w:val="005F53C4"/>
    <w:rsid w:val="005F5487"/>
    <w:rsid w:val="005F55C4"/>
    <w:rsid w:val="005F5693"/>
    <w:rsid w:val="005F578D"/>
    <w:rsid w:val="005F581E"/>
    <w:rsid w:val="005F5A4A"/>
    <w:rsid w:val="005F5A74"/>
    <w:rsid w:val="005F5D64"/>
    <w:rsid w:val="005F5DDB"/>
    <w:rsid w:val="005F5F83"/>
    <w:rsid w:val="005F6190"/>
    <w:rsid w:val="005F61CD"/>
    <w:rsid w:val="005F6351"/>
    <w:rsid w:val="005F63EC"/>
    <w:rsid w:val="005F6489"/>
    <w:rsid w:val="005F6564"/>
    <w:rsid w:val="005F6573"/>
    <w:rsid w:val="005F6587"/>
    <w:rsid w:val="005F65F9"/>
    <w:rsid w:val="005F6682"/>
    <w:rsid w:val="005F66CA"/>
    <w:rsid w:val="005F6718"/>
    <w:rsid w:val="005F68DF"/>
    <w:rsid w:val="005F6A2F"/>
    <w:rsid w:val="005F6B83"/>
    <w:rsid w:val="005F6F12"/>
    <w:rsid w:val="005F7038"/>
    <w:rsid w:val="005F70A6"/>
    <w:rsid w:val="005F7239"/>
    <w:rsid w:val="005F72ED"/>
    <w:rsid w:val="005F74ED"/>
    <w:rsid w:val="005F786D"/>
    <w:rsid w:val="005F7A65"/>
    <w:rsid w:val="005F7A85"/>
    <w:rsid w:val="005F7B16"/>
    <w:rsid w:val="005F7B88"/>
    <w:rsid w:val="005F7BF8"/>
    <w:rsid w:val="006000AD"/>
    <w:rsid w:val="00600114"/>
    <w:rsid w:val="00600248"/>
    <w:rsid w:val="006005B5"/>
    <w:rsid w:val="00600651"/>
    <w:rsid w:val="00600698"/>
    <w:rsid w:val="00600AE5"/>
    <w:rsid w:val="00600B2D"/>
    <w:rsid w:val="00600E72"/>
    <w:rsid w:val="00600FD2"/>
    <w:rsid w:val="00601007"/>
    <w:rsid w:val="00601043"/>
    <w:rsid w:val="006015CA"/>
    <w:rsid w:val="00601898"/>
    <w:rsid w:val="00601A14"/>
    <w:rsid w:val="00601A59"/>
    <w:rsid w:val="00601A61"/>
    <w:rsid w:val="00601B5A"/>
    <w:rsid w:val="00601BBB"/>
    <w:rsid w:val="00601D1C"/>
    <w:rsid w:val="00601D5F"/>
    <w:rsid w:val="00601E5B"/>
    <w:rsid w:val="00601FC5"/>
    <w:rsid w:val="0060217D"/>
    <w:rsid w:val="006021B7"/>
    <w:rsid w:val="006023B2"/>
    <w:rsid w:val="0060242B"/>
    <w:rsid w:val="006027C6"/>
    <w:rsid w:val="006027F2"/>
    <w:rsid w:val="00602D2D"/>
    <w:rsid w:val="00602E17"/>
    <w:rsid w:val="00602EFB"/>
    <w:rsid w:val="00603102"/>
    <w:rsid w:val="00603933"/>
    <w:rsid w:val="006039ED"/>
    <w:rsid w:val="00603A65"/>
    <w:rsid w:val="00603B4E"/>
    <w:rsid w:val="00603E76"/>
    <w:rsid w:val="00603F8A"/>
    <w:rsid w:val="006040AC"/>
    <w:rsid w:val="006040EA"/>
    <w:rsid w:val="00604343"/>
    <w:rsid w:val="00604351"/>
    <w:rsid w:val="00604392"/>
    <w:rsid w:val="006045B8"/>
    <w:rsid w:val="00604714"/>
    <w:rsid w:val="0060495C"/>
    <w:rsid w:val="00604977"/>
    <w:rsid w:val="00604BA3"/>
    <w:rsid w:val="00604BD3"/>
    <w:rsid w:val="00604DEE"/>
    <w:rsid w:val="00604E84"/>
    <w:rsid w:val="00604FE8"/>
    <w:rsid w:val="006054C0"/>
    <w:rsid w:val="006054EF"/>
    <w:rsid w:val="006055A7"/>
    <w:rsid w:val="006057E1"/>
    <w:rsid w:val="006057E5"/>
    <w:rsid w:val="00605A61"/>
    <w:rsid w:val="00605ABB"/>
    <w:rsid w:val="00605DCA"/>
    <w:rsid w:val="00605E2D"/>
    <w:rsid w:val="00605FA8"/>
    <w:rsid w:val="006060A5"/>
    <w:rsid w:val="006062FA"/>
    <w:rsid w:val="006063CE"/>
    <w:rsid w:val="006065B7"/>
    <w:rsid w:val="00606635"/>
    <w:rsid w:val="0060675A"/>
    <w:rsid w:val="00606970"/>
    <w:rsid w:val="00606985"/>
    <w:rsid w:val="00606B89"/>
    <w:rsid w:val="00606C46"/>
    <w:rsid w:val="00606EE9"/>
    <w:rsid w:val="00606FBA"/>
    <w:rsid w:val="0060706F"/>
    <w:rsid w:val="006073CA"/>
    <w:rsid w:val="00607480"/>
    <w:rsid w:val="00607695"/>
    <w:rsid w:val="006076D2"/>
    <w:rsid w:val="00607A93"/>
    <w:rsid w:val="00607C99"/>
    <w:rsid w:val="00607CD0"/>
    <w:rsid w:val="00607CFD"/>
    <w:rsid w:val="00607D3B"/>
    <w:rsid w:val="00610152"/>
    <w:rsid w:val="00610238"/>
    <w:rsid w:val="006103EC"/>
    <w:rsid w:val="0061071E"/>
    <w:rsid w:val="00610728"/>
    <w:rsid w:val="00610873"/>
    <w:rsid w:val="00610948"/>
    <w:rsid w:val="006109A5"/>
    <w:rsid w:val="00610AB2"/>
    <w:rsid w:val="00610BA6"/>
    <w:rsid w:val="00610CEA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99D"/>
    <w:rsid w:val="00612B25"/>
    <w:rsid w:val="00612C4A"/>
    <w:rsid w:val="00612CBC"/>
    <w:rsid w:val="00612CD3"/>
    <w:rsid w:val="00612D72"/>
    <w:rsid w:val="00612E20"/>
    <w:rsid w:val="006130E7"/>
    <w:rsid w:val="00613128"/>
    <w:rsid w:val="006133C3"/>
    <w:rsid w:val="006135A4"/>
    <w:rsid w:val="0061365A"/>
    <w:rsid w:val="006137EF"/>
    <w:rsid w:val="0061391C"/>
    <w:rsid w:val="00613AF7"/>
    <w:rsid w:val="00613B65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155"/>
    <w:rsid w:val="00616581"/>
    <w:rsid w:val="00616605"/>
    <w:rsid w:val="0061674B"/>
    <w:rsid w:val="0061674D"/>
    <w:rsid w:val="0061679B"/>
    <w:rsid w:val="006167B3"/>
    <w:rsid w:val="00616804"/>
    <w:rsid w:val="00616917"/>
    <w:rsid w:val="00616D82"/>
    <w:rsid w:val="00616FF6"/>
    <w:rsid w:val="006170FB"/>
    <w:rsid w:val="0061715A"/>
    <w:rsid w:val="00617192"/>
    <w:rsid w:val="00617354"/>
    <w:rsid w:val="006176F8"/>
    <w:rsid w:val="006179C5"/>
    <w:rsid w:val="00617A67"/>
    <w:rsid w:val="00617B41"/>
    <w:rsid w:val="00617C0C"/>
    <w:rsid w:val="00617C67"/>
    <w:rsid w:val="00620094"/>
    <w:rsid w:val="00620341"/>
    <w:rsid w:val="00620564"/>
    <w:rsid w:val="0062070A"/>
    <w:rsid w:val="0062071B"/>
    <w:rsid w:val="006208B0"/>
    <w:rsid w:val="00620955"/>
    <w:rsid w:val="00620D95"/>
    <w:rsid w:val="00620E1D"/>
    <w:rsid w:val="00621298"/>
    <w:rsid w:val="006212CD"/>
    <w:rsid w:val="00621731"/>
    <w:rsid w:val="00621781"/>
    <w:rsid w:val="0062196E"/>
    <w:rsid w:val="00621B42"/>
    <w:rsid w:val="00621F24"/>
    <w:rsid w:val="006222E6"/>
    <w:rsid w:val="00622540"/>
    <w:rsid w:val="00622820"/>
    <w:rsid w:val="00622870"/>
    <w:rsid w:val="006228D3"/>
    <w:rsid w:val="0062292C"/>
    <w:rsid w:val="00622933"/>
    <w:rsid w:val="00622A8D"/>
    <w:rsid w:val="00622AD3"/>
    <w:rsid w:val="00622B55"/>
    <w:rsid w:val="00622BF3"/>
    <w:rsid w:val="00622FA1"/>
    <w:rsid w:val="00622FCE"/>
    <w:rsid w:val="006230F8"/>
    <w:rsid w:val="00623369"/>
    <w:rsid w:val="00623397"/>
    <w:rsid w:val="006236E7"/>
    <w:rsid w:val="00623DAD"/>
    <w:rsid w:val="00624113"/>
    <w:rsid w:val="0062420A"/>
    <w:rsid w:val="006243DE"/>
    <w:rsid w:val="0062441D"/>
    <w:rsid w:val="006247E4"/>
    <w:rsid w:val="0062487C"/>
    <w:rsid w:val="00624884"/>
    <w:rsid w:val="006249FF"/>
    <w:rsid w:val="00624A52"/>
    <w:rsid w:val="00624BC8"/>
    <w:rsid w:val="006250B8"/>
    <w:rsid w:val="00625123"/>
    <w:rsid w:val="006255ED"/>
    <w:rsid w:val="0062567B"/>
    <w:rsid w:val="00625701"/>
    <w:rsid w:val="00625730"/>
    <w:rsid w:val="006259DC"/>
    <w:rsid w:val="00625A0F"/>
    <w:rsid w:val="00625BB8"/>
    <w:rsid w:val="00625C41"/>
    <w:rsid w:val="00625C7C"/>
    <w:rsid w:val="00625E34"/>
    <w:rsid w:val="00625E52"/>
    <w:rsid w:val="00625E9B"/>
    <w:rsid w:val="00625F92"/>
    <w:rsid w:val="006260A2"/>
    <w:rsid w:val="006261FB"/>
    <w:rsid w:val="00626219"/>
    <w:rsid w:val="006262F3"/>
    <w:rsid w:val="00626560"/>
    <w:rsid w:val="006265E6"/>
    <w:rsid w:val="00626618"/>
    <w:rsid w:val="0062680B"/>
    <w:rsid w:val="00626AD2"/>
    <w:rsid w:val="00626B5A"/>
    <w:rsid w:val="00626C07"/>
    <w:rsid w:val="00626E0E"/>
    <w:rsid w:val="00626F4A"/>
    <w:rsid w:val="00627184"/>
    <w:rsid w:val="0062748B"/>
    <w:rsid w:val="0062761F"/>
    <w:rsid w:val="00627912"/>
    <w:rsid w:val="00627C3E"/>
    <w:rsid w:val="00627C4A"/>
    <w:rsid w:val="00627C7B"/>
    <w:rsid w:val="00627E0A"/>
    <w:rsid w:val="00627E26"/>
    <w:rsid w:val="00627F46"/>
    <w:rsid w:val="006301A6"/>
    <w:rsid w:val="006301F2"/>
    <w:rsid w:val="0063022F"/>
    <w:rsid w:val="00630245"/>
    <w:rsid w:val="006306D0"/>
    <w:rsid w:val="00630784"/>
    <w:rsid w:val="00630C48"/>
    <w:rsid w:val="00630C5D"/>
    <w:rsid w:val="00630CCC"/>
    <w:rsid w:val="00631000"/>
    <w:rsid w:val="006311F1"/>
    <w:rsid w:val="0063134C"/>
    <w:rsid w:val="006313E9"/>
    <w:rsid w:val="00631852"/>
    <w:rsid w:val="00631AEB"/>
    <w:rsid w:val="00631B03"/>
    <w:rsid w:val="00631DCF"/>
    <w:rsid w:val="00631EA6"/>
    <w:rsid w:val="006321F1"/>
    <w:rsid w:val="006323E4"/>
    <w:rsid w:val="00632687"/>
    <w:rsid w:val="00632755"/>
    <w:rsid w:val="00632788"/>
    <w:rsid w:val="00632A3E"/>
    <w:rsid w:val="00632A4A"/>
    <w:rsid w:val="00632B19"/>
    <w:rsid w:val="00632C54"/>
    <w:rsid w:val="00632C6F"/>
    <w:rsid w:val="00632C71"/>
    <w:rsid w:val="00632F53"/>
    <w:rsid w:val="00632FF1"/>
    <w:rsid w:val="00633374"/>
    <w:rsid w:val="0063346A"/>
    <w:rsid w:val="00633AB0"/>
    <w:rsid w:val="00633C48"/>
    <w:rsid w:val="00633CA8"/>
    <w:rsid w:val="00633DDC"/>
    <w:rsid w:val="00633E47"/>
    <w:rsid w:val="00634010"/>
    <w:rsid w:val="00634118"/>
    <w:rsid w:val="00634141"/>
    <w:rsid w:val="00634258"/>
    <w:rsid w:val="006342AD"/>
    <w:rsid w:val="00634329"/>
    <w:rsid w:val="00634344"/>
    <w:rsid w:val="006345AA"/>
    <w:rsid w:val="0063473E"/>
    <w:rsid w:val="006348DB"/>
    <w:rsid w:val="00634A2B"/>
    <w:rsid w:val="00634C65"/>
    <w:rsid w:val="00634C7D"/>
    <w:rsid w:val="00634CFC"/>
    <w:rsid w:val="00634DC3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4C5"/>
    <w:rsid w:val="006365A9"/>
    <w:rsid w:val="00636605"/>
    <w:rsid w:val="006366C3"/>
    <w:rsid w:val="006367CA"/>
    <w:rsid w:val="006368F6"/>
    <w:rsid w:val="00636A88"/>
    <w:rsid w:val="00636B05"/>
    <w:rsid w:val="00636BAD"/>
    <w:rsid w:val="00636D59"/>
    <w:rsid w:val="00636DD8"/>
    <w:rsid w:val="006370C8"/>
    <w:rsid w:val="00637106"/>
    <w:rsid w:val="006374CA"/>
    <w:rsid w:val="00637573"/>
    <w:rsid w:val="006375B7"/>
    <w:rsid w:val="00637766"/>
    <w:rsid w:val="006378B1"/>
    <w:rsid w:val="006378D3"/>
    <w:rsid w:val="00637970"/>
    <w:rsid w:val="00637BB0"/>
    <w:rsid w:val="00637D2D"/>
    <w:rsid w:val="00637D9F"/>
    <w:rsid w:val="00640134"/>
    <w:rsid w:val="00640341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307"/>
    <w:rsid w:val="006426F2"/>
    <w:rsid w:val="0064279E"/>
    <w:rsid w:val="006427AD"/>
    <w:rsid w:val="006429F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69"/>
    <w:rsid w:val="00644473"/>
    <w:rsid w:val="00644B04"/>
    <w:rsid w:val="00644B95"/>
    <w:rsid w:val="00644CA0"/>
    <w:rsid w:val="00644D43"/>
    <w:rsid w:val="00644E8D"/>
    <w:rsid w:val="00644EB1"/>
    <w:rsid w:val="00644FE7"/>
    <w:rsid w:val="00645069"/>
    <w:rsid w:val="006451EA"/>
    <w:rsid w:val="00645243"/>
    <w:rsid w:val="00645304"/>
    <w:rsid w:val="0064552B"/>
    <w:rsid w:val="006456A1"/>
    <w:rsid w:val="00645726"/>
    <w:rsid w:val="00645791"/>
    <w:rsid w:val="00645A78"/>
    <w:rsid w:val="00645BAB"/>
    <w:rsid w:val="00645C13"/>
    <w:rsid w:val="00645EA9"/>
    <w:rsid w:val="00645F84"/>
    <w:rsid w:val="00645F98"/>
    <w:rsid w:val="0064609F"/>
    <w:rsid w:val="00646164"/>
    <w:rsid w:val="006461CB"/>
    <w:rsid w:val="0064620C"/>
    <w:rsid w:val="00646221"/>
    <w:rsid w:val="0064625B"/>
    <w:rsid w:val="00646260"/>
    <w:rsid w:val="006462C3"/>
    <w:rsid w:val="0064655F"/>
    <w:rsid w:val="00646575"/>
    <w:rsid w:val="006466BA"/>
    <w:rsid w:val="006469D5"/>
    <w:rsid w:val="00646B74"/>
    <w:rsid w:val="00646C12"/>
    <w:rsid w:val="00646EB1"/>
    <w:rsid w:val="00646FCA"/>
    <w:rsid w:val="0064734B"/>
    <w:rsid w:val="006473E1"/>
    <w:rsid w:val="006475F3"/>
    <w:rsid w:val="00647742"/>
    <w:rsid w:val="00647930"/>
    <w:rsid w:val="00647BE1"/>
    <w:rsid w:val="00647C44"/>
    <w:rsid w:val="00647C5F"/>
    <w:rsid w:val="00647CCE"/>
    <w:rsid w:val="00647D38"/>
    <w:rsid w:val="00647EE0"/>
    <w:rsid w:val="00650006"/>
    <w:rsid w:val="006502FA"/>
    <w:rsid w:val="0065053C"/>
    <w:rsid w:val="00650915"/>
    <w:rsid w:val="00650B17"/>
    <w:rsid w:val="00650C44"/>
    <w:rsid w:val="00650CB6"/>
    <w:rsid w:val="00650D47"/>
    <w:rsid w:val="00650D77"/>
    <w:rsid w:val="006511BA"/>
    <w:rsid w:val="006511F7"/>
    <w:rsid w:val="0065126C"/>
    <w:rsid w:val="00651289"/>
    <w:rsid w:val="00651304"/>
    <w:rsid w:val="00651313"/>
    <w:rsid w:val="006513C5"/>
    <w:rsid w:val="00651449"/>
    <w:rsid w:val="006517D9"/>
    <w:rsid w:val="00651904"/>
    <w:rsid w:val="00651BE5"/>
    <w:rsid w:val="00651C2C"/>
    <w:rsid w:val="00651C7A"/>
    <w:rsid w:val="00651E4F"/>
    <w:rsid w:val="00652571"/>
    <w:rsid w:val="0065265F"/>
    <w:rsid w:val="00652852"/>
    <w:rsid w:val="006528AF"/>
    <w:rsid w:val="00652B0D"/>
    <w:rsid w:val="00652B1E"/>
    <w:rsid w:val="00652B56"/>
    <w:rsid w:val="00652C79"/>
    <w:rsid w:val="0065301E"/>
    <w:rsid w:val="00653028"/>
    <w:rsid w:val="0065304C"/>
    <w:rsid w:val="00653072"/>
    <w:rsid w:val="006530AB"/>
    <w:rsid w:val="00653164"/>
    <w:rsid w:val="006531C4"/>
    <w:rsid w:val="00653274"/>
    <w:rsid w:val="00653284"/>
    <w:rsid w:val="006533DD"/>
    <w:rsid w:val="006535BC"/>
    <w:rsid w:val="00653763"/>
    <w:rsid w:val="00653855"/>
    <w:rsid w:val="006538C2"/>
    <w:rsid w:val="00653930"/>
    <w:rsid w:val="00653948"/>
    <w:rsid w:val="00653AC0"/>
    <w:rsid w:val="00653BB8"/>
    <w:rsid w:val="00653C0A"/>
    <w:rsid w:val="00653E88"/>
    <w:rsid w:val="00653ECB"/>
    <w:rsid w:val="00653F5A"/>
    <w:rsid w:val="00653F70"/>
    <w:rsid w:val="00654266"/>
    <w:rsid w:val="0065426D"/>
    <w:rsid w:val="0065450E"/>
    <w:rsid w:val="00654583"/>
    <w:rsid w:val="0065459B"/>
    <w:rsid w:val="00654729"/>
    <w:rsid w:val="0065473B"/>
    <w:rsid w:val="00654842"/>
    <w:rsid w:val="00654A8B"/>
    <w:rsid w:val="00654E70"/>
    <w:rsid w:val="00654ECB"/>
    <w:rsid w:val="00654ED5"/>
    <w:rsid w:val="00654F31"/>
    <w:rsid w:val="006551DA"/>
    <w:rsid w:val="006552CD"/>
    <w:rsid w:val="0065543D"/>
    <w:rsid w:val="00655443"/>
    <w:rsid w:val="00655471"/>
    <w:rsid w:val="00655869"/>
    <w:rsid w:val="006559B4"/>
    <w:rsid w:val="00655B4F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6C22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DA5"/>
    <w:rsid w:val="00657E03"/>
    <w:rsid w:val="00657E1E"/>
    <w:rsid w:val="00657E2A"/>
    <w:rsid w:val="00657F55"/>
    <w:rsid w:val="0066000F"/>
    <w:rsid w:val="0066007E"/>
    <w:rsid w:val="0066040A"/>
    <w:rsid w:val="00660489"/>
    <w:rsid w:val="006604F3"/>
    <w:rsid w:val="006605CB"/>
    <w:rsid w:val="00660747"/>
    <w:rsid w:val="0066086F"/>
    <w:rsid w:val="0066091A"/>
    <w:rsid w:val="00660D5C"/>
    <w:rsid w:val="00660D74"/>
    <w:rsid w:val="00660DC7"/>
    <w:rsid w:val="006610BF"/>
    <w:rsid w:val="006611E7"/>
    <w:rsid w:val="006612A4"/>
    <w:rsid w:val="00661497"/>
    <w:rsid w:val="00661521"/>
    <w:rsid w:val="006617E8"/>
    <w:rsid w:val="00661AA4"/>
    <w:rsid w:val="00661B29"/>
    <w:rsid w:val="00661C26"/>
    <w:rsid w:val="00661CFD"/>
    <w:rsid w:val="00661E49"/>
    <w:rsid w:val="00661E98"/>
    <w:rsid w:val="00661ECC"/>
    <w:rsid w:val="00662173"/>
    <w:rsid w:val="006621D3"/>
    <w:rsid w:val="006622F6"/>
    <w:rsid w:val="00662401"/>
    <w:rsid w:val="006624CD"/>
    <w:rsid w:val="006626AF"/>
    <w:rsid w:val="00662761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B6A"/>
    <w:rsid w:val="00663D08"/>
    <w:rsid w:val="00663E33"/>
    <w:rsid w:val="00663FB5"/>
    <w:rsid w:val="006640BB"/>
    <w:rsid w:val="00664117"/>
    <w:rsid w:val="00664481"/>
    <w:rsid w:val="0066474E"/>
    <w:rsid w:val="00664AF3"/>
    <w:rsid w:val="00664B7F"/>
    <w:rsid w:val="00664C33"/>
    <w:rsid w:val="006650DA"/>
    <w:rsid w:val="0066511E"/>
    <w:rsid w:val="00665120"/>
    <w:rsid w:val="00665363"/>
    <w:rsid w:val="006654B7"/>
    <w:rsid w:val="00665596"/>
    <w:rsid w:val="006656A0"/>
    <w:rsid w:val="006659BF"/>
    <w:rsid w:val="00665A2E"/>
    <w:rsid w:val="00665DC6"/>
    <w:rsid w:val="00665FA7"/>
    <w:rsid w:val="0066608E"/>
    <w:rsid w:val="00666276"/>
    <w:rsid w:val="0066648B"/>
    <w:rsid w:val="006667F0"/>
    <w:rsid w:val="00666BD9"/>
    <w:rsid w:val="00666C58"/>
    <w:rsid w:val="00666D77"/>
    <w:rsid w:val="00666D8C"/>
    <w:rsid w:val="00667036"/>
    <w:rsid w:val="006670C2"/>
    <w:rsid w:val="00667260"/>
    <w:rsid w:val="0066727C"/>
    <w:rsid w:val="006672D4"/>
    <w:rsid w:val="006673E6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1D"/>
    <w:rsid w:val="006707C8"/>
    <w:rsid w:val="00670838"/>
    <w:rsid w:val="00670AFA"/>
    <w:rsid w:val="00670DEB"/>
    <w:rsid w:val="00671060"/>
    <w:rsid w:val="006715B2"/>
    <w:rsid w:val="006715BF"/>
    <w:rsid w:val="006715FA"/>
    <w:rsid w:val="00671822"/>
    <w:rsid w:val="006720D4"/>
    <w:rsid w:val="0067234C"/>
    <w:rsid w:val="0067238C"/>
    <w:rsid w:val="00672A0F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BA5"/>
    <w:rsid w:val="00673DD1"/>
    <w:rsid w:val="00673EB6"/>
    <w:rsid w:val="00673FCF"/>
    <w:rsid w:val="0067402B"/>
    <w:rsid w:val="006742B3"/>
    <w:rsid w:val="00674334"/>
    <w:rsid w:val="00674596"/>
    <w:rsid w:val="00674633"/>
    <w:rsid w:val="00674891"/>
    <w:rsid w:val="00674A1E"/>
    <w:rsid w:val="00674AE3"/>
    <w:rsid w:val="00674B2D"/>
    <w:rsid w:val="00674BA2"/>
    <w:rsid w:val="00674BAF"/>
    <w:rsid w:val="00674C60"/>
    <w:rsid w:val="00674E6D"/>
    <w:rsid w:val="00674EFD"/>
    <w:rsid w:val="00674F22"/>
    <w:rsid w:val="00675076"/>
    <w:rsid w:val="006751B3"/>
    <w:rsid w:val="006752B8"/>
    <w:rsid w:val="0067536C"/>
    <w:rsid w:val="0067542F"/>
    <w:rsid w:val="006757AD"/>
    <w:rsid w:val="0067584C"/>
    <w:rsid w:val="0067595B"/>
    <w:rsid w:val="00675AD1"/>
    <w:rsid w:val="00675BC4"/>
    <w:rsid w:val="00675C2E"/>
    <w:rsid w:val="00675C8F"/>
    <w:rsid w:val="00675D39"/>
    <w:rsid w:val="00675DEF"/>
    <w:rsid w:val="00675E36"/>
    <w:rsid w:val="00675EC6"/>
    <w:rsid w:val="0067606B"/>
    <w:rsid w:val="00676197"/>
    <w:rsid w:val="006761DE"/>
    <w:rsid w:val="0067643B"/>
    <w:rsid w:val="006764FA"/>
    <w:rsid w:val="00676683"/>
    <w:rsid w:val="006766F8"/>
    <w:rsid w:val="00676977"/>
    <w:rsid w:val="00676B93"/>
    <w:rsid w:val="00676DE9"/>
    <w:rsid w:val="00676EEC"/>
    <w:rsid w:val="006770BA"/>
    <w:rsid w:val="00677171"/>
    <w:rsid w:val="006776B0"/>
    <w:rsid w:val="00677732"/>
    <w:rsid w:val="0067782D"/>
    <w:rsid w:val="00677837"/>
    <w:rsid w:val="006778AA"/>
    <w:rsid w:val="00677973"/>
    <w:rsid w:val="00677B8B"/>
    <w:rsid w:val="00677C1E"/>
    <w:rsid w:val="00677C9B"/>
    <w:rsid w:val="00677DA2"/>
    <w:rsid w:val="00677F93"/>
    <w:rsid w:val="00680050"/>
    <w:rsid w:val="0068018E"/>
    <w:rsid w:val="00680326"/>
    <w:rsid w:val="006803CE"/>
    <w:rsid w:val="006803F1"/>
    <w:rsid w:val="0068049D"/>
    <w:rsid w:val="006804E2"/>
    <w:rsid w:val="006805DE"/>
    <w:rsid w:val="00680632"/>
    <w:rsid w:val="006807C8"/>
    <w:rsid w:val="00680C44"/>
    <w:rsid w:val="00680E9A"/>
    <w:rsid w:val="00680F6D"/>
    <w:rsid w:val="00681003"/>
    <w:rsid w:val="0068125C"/>
    <w:rsid w:val="0068125F"/>
    <w:rsid w:val="0068128C"/>
    <w:rsid w:val="006812AF"/>
    <w:rsid w:val="00681447"/>
    <w:rsid w:val="00681521"/>
    <w:rsid w:val="00681696"/>
    <w:rsid w:val="00681712"/>
    <w:rsid w:val="00681791"/>
    <w:rsid w:val="00681914"/>
    <w:rsid w:val="006819F6"/>
    <w:rsid w:val="00681AB4"/>
    <w:rsid w:val="00681FC8"/>
    <w:rsid w:val="0068229C"/>
    <w:rsid w:val="00682877"/>
    <w:rsid w:val="00682982"/>
    <w:rsid w:val="00682A48"/>
    <w:rsid w:val="00682AEB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43"/>
    <w:rsid w:val="0068445A"/>
    <w:rsid w:val="00684568"/>
    <w:rsid w:val="00684642"/>
    <w:rsid w:val="006846AC"/>
    <w:rsid w:val="00684769"/>
    <w:rsid w:val="006847C8"/>
    <w:rsid w:val="00684823"/>
    <w:rsid w:val="00684DE5"/>
    <w:rsid w:val="00684F1C"/>
    <w:rsid w:val="006850FE"/>
    <w:rsid w:val="00685149"/>
    <w:rsid w:val="006851A6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9F3"/>
    <w:rsid w:val="00685B00"/>
    <w:rsid w:val="00685B8F"/>
    <w:rsid w:val="0068607D"/>
    <w:rsid w:val="0068619B"/>
    <w:rsid w:val="00686523"/>
    <w:rsid w:val="006868D9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357"/>
    <w:rsid w:val="00690435"/>
    <w:rsid w:val="00690532"/>
    <w:rsid w:val="006905A4"/>
    <w:rsid w:val="006905FA"/>
    <w:rsid w:val="0069070A"/>
    <w:rsid w:val="006908EB"/>
    <w:rsid w:val="00690924"/>
    <w:rsid w:val="00690B03"/>
    <w:rsid w:val="00690C3E"/>
    <w:rsid w:val="00691403"/>
    <w:rsid w:val="006914C5"/>
    <w:rsid w:val="00691597"/>
    <w:rsid w:val="006915FA"/>
    <w:rsid w:val="00691757"/>
    <w:rsid w:val="00691985"/>
    <w:rsid w:val="00691B32"/>
    <w:rsid w:val="00691B76"/>
    <w:rsid w:val="00691E95"/>
    <w:rsid w:val="00691EAE"/>
    <w:rsid w:val="006921D8"/>
    <w:rsid w:val="00692394"/>
    <w:rsid w:val="0069253A"/>
    <w:rsid w:val="0069256D"/>
    <w:rsid w:val="00692865"/>
    <w:rsid w:val="00692882"/>
    <w:rsid w:val="006928DC"/>
    <w:rsid w:val="00692985"/>
    <w:rsid w:val="00692B98"/>
    <w:rsid w:val="00692CB6"/>
    <w:rsid w:val="00692E0A"/>
    <w:rsid w:val="00692E15"/>
    <w:rsid w:val="00692E75"/>
    <w:rsid w:val="00692EC8"/>
    <w:rsid w:val="006930A6"/>
    <w:rsid w:val="006930F5"/>
    <w:rsid w:val="00693147"/>
    <w:rsid w:val="006931FB"/>
    <w:rsid w:val="006932E3"/>
    <w:rsid w:val="006934EB"/>
    <w:rsid w:val="00693622"/>
    <w:rsid w:val="00693A19"/>
    <w:rsid w:val="00693A80"/>
    <w:rsid w:val="00693BA8"/>
    <w:rsid w:val="00693DAD"/>
    <w:rsid w:val="00694003"/>
    <w:rsid w:val="00694073"/>
    <w:rsid w:val="006941A8"/>
    <w:rsid w:val="006941D4"/>
    <w:rsid w:val="006941FE"/>
    <w:rsid w:val="0069426A"/>
    <w:rsid w:val="00694277"/>
    <w:rsid w:val="006945ED"/>
    <w:rsid w:val="006947E9"/>
    <w:rsid w:val="0069491F"/>
    <w:rsid w:val="006949F4"/>
    <w:rsid w:val="00694AC7"/>
    <w:rsid w:val="00694AF9"/>
    <w:rsid w:val="00694B77"/>
    <w:rsid w:val="00694D4C"/>
    <w:rsid w:val="00694F4D"/>
    <w:rsid w:val="00694F91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9D1"/>
    <w:rsid w:val="00695AD3"/>
    <w:rsid w:val="00695AFC"/>
    <w:rsid w:val="00695B4E"/>
    <w:rsid w:val="00695DCF"/>
    <w:rsid w:val="0069610A"/>
    <w:rsid w:val="00696244"/>
    <w:rsid w:val="0069632C"/>
    <w:rsid w:val="0069635C"/>
    <w:rsid w:val="00696376"/>
    <w:rsid w:val="006964F2"/>
    <w:rsid w:val="0069668C"/>
    <w:rsid w:val="0069670F"/>
    <w:rsid w:val="00696990"/>
    <w:rsid w:val="00696A00"/>
    <w:rsid w:val="00696A35"/>
    <w:rsid w:val="00696C06"/>
    <w:rsid w:val="00696D7E"/>
    <w:rsid w:val="006970CA"/>
    <w:rsid w:val="0069714C"/>
    <w:rsid w:val="0069765B"/>
    <w:rsid w:val="006977BA"/>
    <w:rsid w:val="0069784B"/>
    <w:rsid w:val="00697862"/>
    <w:rsid w:val="00697B2F"/>
    <w:rsid w:val="00697C55"/>
    <w:rsid w:val="00697F3E"/>
    <w:rsid w:val="00697FAC"/>
    <w:rsid w:val="006A0094"/>
    <w:rsid w:val="006A0115"/>
    <w:rsid w:val="006A03AF"/>
    <w:rsid w:val="006A0451"/>
    <w:rsid w:val="006A0725"/>
    <w:rsid w:val="006A08AF"/>
    <w:rsid w:val="006A0AFB"/>
    <w:rsid w:val="006A0E0F"/>
    <w:rsid w:val="006A0FC6"/>
    <w:rsid w:val="006A10A5"/>
    <w:rsid w:val="006A1293"/>
    <w:rsid w:val="006A12F3"/>
    <w:rsid w:val="006A14CC"/>
    <w:rsid w:val="006A1AC6"/>
    <w:rsid w:val="006A1AF9"/>
    <w:rsid w:val="006A1B0E"/>
    <w:rsid w:val="006A1B37"/>
    <w:rsid w:val="006A1BA5"/>
    <w:rsid w:val="006A1DD2"/>
    <w:rsid w:val="006A1FF4"/>
    <w:rsid w:val="006A2243"/>
    <w:rsid w:val="006A2597"/>
    <w:rsid w:val="006A2695"/>
    <w:rsid w:val="006A270E"/>
    <w:rsid w:val="006A27DD"/>
    <w:rsid w:val="006A27E1"/>
    <w:rsid w:val="006A2895"/>
    <w:rsid w:val="006A2A59"/>
    <w:rsid w:val="006A2DDF"/>
    <w:rsid w:val="006A2F21"/>
    <w:rsid w:val="006A3135"/>
    <w:rsid w:val="006A314A"/>
    <w:rsid w:val="006A3153"/>
    <w:rsid w:val="006A323D"/>
    <w:rsid w:val="006A3427"/>
    <w:rsid w:val="006A3450"/>
    <w:rsid w:val="006A34BB"/>
    <w:rsid w:val="006A34C8"/>
    <w:rsid w:val="006A3679"/>
    <w:rsid w:val="006A3698"/>
    <w:rsid w:val="006A370F"/>
    <w:rsid w:val="006A3814"/>
    <w:rsid w:val="006A39B7"/>
    <w:rsid w:val="006A3A32"/>
    <w:rsid w:val="006A3C31"/>
    <w:rsid w:val="006A3DF3"/>
    <w:rsid w:val="006A3E33"/>
    <w:rsid w:val="006A3E5E"/>
    <w:rsid w:val="006A3ED8"/>
    <w:rsid w:val="006A3F0A"/>
    <w:rsid w:val="006A43E3"/>
    <w:rsid w:val="006A4514"/>
    <w:rsid w:val="006A45B7"/>
    <w:rsid w:val="006A4782"/>
    <w:rsid w:val="006A4856"/>
    <w:rsid w:val="006A49CB"/>
    <w:rsid w:val="006A4A09"/>
    <w:rsid w:val="006A4B1C"/>
    <w:rsid w:val="006A4D35"/>
    <w:rsid w:val="006A4D7E"/>
    <w:rsid w:val="006A5420"/>
    <w:rsid w:val="006A551C"/>
    <w:rsid w:val="006A57A8"/>
    <w:rsid w:val="006A57EA"/>
    <w:rsid w:val="006A59C4"/>
    <w:rsid w:val="006A5B98"/>
    <w:rsid w:val="006A5BF4"/>
    <w:rsid w:val="006A5C5C"/>
    <w:rsid w:val="006A5D7E"/>
    <w:rsid w:val="006A6185"/>
    <w:rsid w:val="006A6359"/>
    <w:rsid w:val="006A6386"/>
    <w:rsid w:val="006A643D"/>
    <w:rsid w:val="006A6559"/>
    <w:rsid w:val="006A6615"/>
    <w:rsid w:val="006A68FB"/>
    <w:rsid w:val="006A6B4C"/>
    <w:rsid w:val="006A6DCC"/>
    <w:rsid w:val="006A6FA3"/>
    <w:rsid w:val="006A708F"/>
    <w:rsid w:val="006A70A9"/>
    <w:rsid w:val="006A72C0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63E"/>
    <w:rsid w:val="006B1916"/>
    <w:rsid w:val="006B1943"/>
    <w:rsid w:val="006B1C94"/>
    <w:rsid w:val="006B2356"/>
    <w:rsid w:val="006B236E"/>
    <w:rsid w:val="006B24CE"/>
    <w:rsid w:val="006B25D7"/>
    <w:rsid w:val="006B268E"/>
    <w:rsid w:val="006B26F2"/>
    <w:rsid w:val="006B27A8"/>
    <w:rsid w:val="006B2953"/>
    <w:rsid w:val="006B2C14"/>
    <w:rsid w:val="006B2CA4"/>
    <w:rsid w:val="006B2D9A"/>
    <w:rsid w:val="006B2E77"/>
    <w:rsid w:val="006B2F26"/>
    <w:rsid w:val="006B3016"/>
    <w:rsid w:val="006B3702"/>
    <w:rsid w:val="006B3754"/>
    <w:rsid w:val="006B3B4D"/>
    <w:rsid w:val="006B3E47"/>
    <w:rsid w:val="006B3E7C"/>
    <w:rsid w:val="006B4216"/>
    <w:rsid w:val="006B4457"/>
    <w:rsid w:val="006B44BA"/>
    <w:rsid w:val="006B45D2"/>
    <w:rsid w:val="006B45E4"/>
    <w:rsid w:val="006B4638"/>
    <w:rsid w:val="006B4B04"/>
    <w:rsid w:val="006B4B7E"/>
    <w:rsid w:val="006B4BE1"/>
    <w:rsid w:val="006B4C1D"/>
    <w:rsid w:val="006B4E32"/>
    <w:rsid w:val="006B5428"/>
    <w:rsid w:val="006B563D"/>
    <w:rsid w:val="006B5784"/>
    <w:rsid w:val="006B5B69"/>
    <w:rsid w:val="006B5D41"/>
    <w:rsid w:val="006B5DA1"/>
    <w:rsid w:val="006B6110"/>
    <w:rsid w:val="006B6230"/>
    <w:rsid w:val="006B6299"/>
    <w:rsid w:val="006B62AE"/>
    <w:rsid w:val="006B640E"/>
    <w:rsid w:val="006B64FE"/>
    <w:rsid w:val="006B65F6"/>
    <w:rsid w:val="006B6835"/>
    <w:rsid w:val="006B68F4"/>
    <w:rsid w:val="006B6A07"/>
    <w:rsid w:val="006B6ACF"/>
    <w:rsid w:val="006B6BF5"/>
    <w:rsid w:val="006B6CD2"/>
    <w:rsid w:val="006B6E94"/>
    <w:rsid w:val="006B7072"/>
    <w:rsid w:val="006B70F7"/>
    <w:rsid w:val="006B7272"/>
    <w:rsid w:val="006B746B"/>
    <w:rsid w:val="006B7472"/>
    <w:rsid w:val="006B763D"/>
    <w:rsid w:val="006B765A"/>
    <w:rsid w:val="006B7A1B"/>
    <w:rsid w:val="006B7B83"/>
    <w:rsid w:val="006B7E43"/>
    <w:rsid w:val="006B7EBC"/>
    <w:rsid w:val="006B7F6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3AB"/>
    <w:rsid w:val="006C15C1"/>
    <w:rsid w:val="006C19BE"/>
    <w:rsid w:val="006C1BC4"/>
    <w:rsid w:val="006C1C84"/>
    <w:rsid w:val="006C1CAB"/>
    <w:rsid w:val="006C1D76"/>
    <w:rsid w:val="006C200C"/>
    <w:rsid w:val="006C205D"/>
    <w:rsid w:val="006C2077"/>
    <w:rsid w:val="006C20BD"/>
    <w:rsid w:val="006C231B"/>
    <w:rsid w:val="006C2341"/>
    <w:rsid w:val="006C23A1"/>
    <w:rsid w:val="006C2411"/>
    <w:rsid w:val="006C2465"/>
    <w:rsid w:val="006C27ED"/>
    <w:rsid w:val="006C29EB"/>
    <w:rsid w:val="006C2A15"/>
    <w:rsid w:val="006C2C62"/>
    <w:rsid w:val="006C2D61"/>
    <w:rsid w:val="006C2D9E"/>
    <w:rsid w:val="006C2EBD"/>
    <w:rsid w:val="006C32C0"/>
    <w:rsid w:val="006C354A"/>
    <w:rsid w:val="006C36D9"/>
    <w:rsid w:val="006C36E4"/>
    <w:rsid w:val="006C371F"/>
    <w:rsid w:val="006C380E"/>
    <w:rsid w:val="006C3810"/>
    <w:rsid w:val="006C389D"/>
    <w:rsid w:val="006C39D3"/>
    <w:rsid w:val="006C3C42"/>
    <w:rsid w:val="006C3C48"/>
    <w:rsid w:val="006C3DB1"/>
    <w:rsid w:val="006C3EE5"/>
    <w:rsid w:val="006C3F91"/>
    <w:rsid w:val="006C3F9D"/>
    <w:rsid w:val="006C409A"/>
    <w:rsid w:val="006C40DC"/>
    <w:rsid w:val="006C41D3"/>
    <w:rsid w:val="006C442D"/>
    <w:rsid w:val="006C4725"/>
    <w:rsid w:val="006C47B3"/>
    <w:rsid w:val="006C47ED"/>
    <w:rsid w:val="006C4AB7"/>
    <w:rsid w:val="006C4F56"/>
    <w:rsid w:val="006C5198"/>
    <w:rsid w:val="006C51CD"/>
    <w:rsid w:val="006C555D"/>
    <w:rsid w:val="006C56F6"/>
    <w:rsid w:val="006C58B2"/>
    <w:rsid w:val="006C5943"/>
    <w:rsid w:val="006C5BB5"/>
    <w:rsid w:val="006C5D8A"/>
    <w:rsid w:val="006C5E44"/>
    <w:rsid w:val="006C6387"/>
    <w:rsid w:val="006C64A4"/>
    <w:rsid w:val="006C66A7"/>
    <w:rsid w:val="006C695D"/>
    <w:rsid w:val="006C6B0A"/>
    <w:rsid w:val="006C6B9A"/>
    <w:rsid w:val="006C6DBB"/>
    <w:rsid w:val="006C6E4C"/>
    <w:rsid w:val="006C6E61"/>
    <w:rsid w:val="006C6F01"/>
    <w:rsid w:val="006C6FBF"/>
    <w:rsid w:val="006C712A"/>
    <w:rsid w:val="006C723F"/>
    <w:rsid w:val="006C7294"/>
    <w:rsid w:val="006C753F"/>
    <w:rsid w:val="006C75BB"/>
    <w:rsid w:val="006C768F"/>
    <w:rsid w:val="006C7AAE"/>
    <w:rsid w:val="006C7AF0"/>
    <w:rsid w:val="006C7B0D"/>
    <w:rsid w:val="006C7BB5"/>
    <w:rsid w:val="006C7D11"/>
    <w:rsid w:val="006C7D44"/>
    <w:rsid w:val="006C7DA1"/>
    <w:rsid w:val="006C7E08"/>
    <w:rsid w:val="006C7F33"/>
    <w:rsid w:val="006D0083"/>
    <w:rsid w:val="006D0121"/>
    <w:rsid w:val="006D02B0"/>
    <w:rsid w:val="006D03D2"/>
    <w:rsid w:val="006D0615"/>
    <w:rsid w:val="006D064E"/>
    <w:rsid w:val="006D0C4B"/>
    <w:rsid w:val="006D0D55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951"/>
    <w:rsid w:val="006D1AE4"/>
    <w:rsid w:val="006D1BA6"/>
    <w:rsid w:val="006D1BD4"/>
    <w:rsid w:val="006D1D2F"/>
    <w:rsid w:val="006D1FFE"/>
    <w:rsid w:val="006D253E"/>
    <w:rsid w:val="006D25B9"/>
    <w:rsid w:val="006D2602"/>
    <w:rsid w:val="006D279C"/>
    <w:rsid w:val="006D2873"/>
    <w:rsid w:val="006D2974"/>
    <w:rsid w:val="006D2AD9"/>
    <w:rsid w:val="006D2BEB"/>
    <w:rsid w:val="006D2C41"/>
    <w:rsid w:val="006D2E0A"/>
    <w:rsid w:val="006D2E4F"/>
    <w:rsid w:val="006D2E7B"/>
    <w:rsid w:val="006D2ED9"/>
    <w:rsid w:val="006D2EDF"/>
    <w:rsid w:val="006D3009"/>
    <w:rsid w:val="006D32CA"/>
    <w:rsid w:val="006D32E8"/>
    <w:rsid w:val="006D334E"/>
    <w:rsid w:val="006D3548"/>
    <w:rsid w:val="006D3608"/>
    <w:rsid w:val="006D376F"/>
    <w:rsid w:val="006D3A91"/>
    <w:rsid w:val="006D3A96"/>
    <w:rsid w:val="006D3AA0"/>
    <w:rsid w:val="006D3EFC"/>
    <w:rsid w:val="006D4136"/>
    <w:rsid w:val="006D4582"/>
    <w:rsid w:val="006D46AE"/>
    <w:rsid w:val="006D4A57"/>
    <w:rsid w:val="006D4D45"/>
    <w:rsid w:val="006D50B9"/>
    <w:rsid w:val="006D5396"/>
    <w:rsid w:val="006D548B"/>
    <w:rsid w:val="006D5535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6D7"/>
    <w:rsid w:val="006D670F"/>
    <w:rsid w:val="006D69C0"/>
    <w:rsid w:val="006D6A93"/>
    <w:rsid w:val="006D6AEA"/>
    <w:rsid w:val="006D6B03"/>
    <w:rsid w:val="006D6B3D"/>
    <w:rsid w:val="006D6BDC"/>
    <w:rsid w:val="006D6ED6"/>
    <w:rsid w:val="006D6F1A"/>
    <w:rsid w:val="006D71D7"/>
    <w:rsid w:val="006D7294"/>
    <w:rsid w:val="006D7336"/>
    <w:rsid w:val="006D7705"/>
    <w:rsid w:val="006D77CF"/>
    <w:rsid w:val="006D77D7"/>
    <w:rsid w:val="006D7AB2"/>
    <w:rsid w:val="006D7B72"/>
    <w:rsid w:val="006D7B95"/>
    <w:rsid w:val="006D7DD8"/>
    <w:rsid w:val="006D7E58"/>
    <w:rsid w:val="006D7E97"/>
    <w:rsid w:val="006E029C"/>
    <w:rsid w:val="006E02BB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7A6"/>
    <w:rsid w:val="006E1881"/>
    <w:rsid w:val="006E1B3A"/>
    <w:rsid w:val="006E1B98"/>
    <w:rsid w:val="006E1C63"/>
    <w:rsid w:val="006E1E32"/>
    <w:rsid w:val="006E1F18"/>
    <w:rsid w:val="006E2018"/>
    <w:rsid w:val="006E2433"/>
    <w:rsid w:val="006E25D5"/>
    <w:rsid w:val="006E265D"/>
    <w:rsid w:val="006E26B4"/>
    <w:rsid w:val="006E2732"/>
    <w:rsid w:val="006E288C"/>
    <w:rsid w:val="006E2CCA"/>
    <w:rsid w:val="006E2DC9"/>
    <w:rsid w:val="006E2DD8"/>
    <w:rsid w:val="006E2F21"/>
    <w:rsid w:val="006E2FF6"/>
    <w:rsid w:val="006E3065"/>
    <w:rsid w:val="006E316C"/>
    <w:rsid w:val="006E32AE"/>
    <w:rsid w:val="006E34DB"/>
    <w:rsid w:val="006E3509"/>
    <w:rsid w:val="006E363D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19C"/>
    <w:rsid w:val="006E41F1"/>
    <w:rsid w:val="006E42E5"/>
    <w:rsid w:val="006E43AF"/>
    <w:rsid w:val="006E43C7"/>
    <w:rsid w:val="006E47ED"/>
    <w:rsid w:val="006E4A2C"/>
    <w:rsid w:val="006E4E4B"/>
    <w:rsid w:val="006E5476"/>
    <w:rsid w:val="006E5780"/>
    <w:rsid w:val="006E5988"/>
    <w:rsid w:val="006E5BDC"/>
    <w:rsid w:val="006E5C1C"/>
    <w:rsid w:val="006E5CD9"/>
    <w:rsid w:val="006E5D02"/>
    <w:rsid w:val="006E5DA8"/>
    <w:rsid w:val="006E616E"/>
    <w:rsid w:val="006E62AF"/>
    <w:rsid w:val="006E630F"/>
    <w:rsid w:val="006E6402"/>
    <w:rsid w:val="006E6420"/>
    <w:rsid w:val="006E64F1"/>
    <w:rsid w:val="006E6698"/>
    <w:rsid w:val="006E66A2"/>
    <w:rsid w:val="006E69D5"/>
    <w:rsid w:val="006E6A4A"/>
    <w:rsid w:val="006E6A7F"/>
    <w:rsid w:val="006E6C31"/>
    <w:rsid w:val="006E721F"/>
    <w:rsid w:val="006E7736"/>
    <w:rsid w:val="006E7928"/>
    <w:rsid w:val="006E7AA7"/>
    <w:rsid w:val="006E7C30"/>
    <w:rsid w:val="006F03F0"/>
    <w:rsid w:val="006F04DA"/>
    <w:rsid w:val="006F05B5"/>
    <w:rsid w:val="006F0BC1"/>
    <w:rsid w:val="006F0D16"/>
    <w:rsid w:val="006F0D23"/>
    <w:rsid w:val="006F107B"/>
    <w:rsid w:val="006F1343"/>
    <w:rsid w:val="006F13BF"/>
    <w:rsid w:val="006F16E0"/>
    <w:rsid w:val="006F18C1"/>
    <w:rsid w:val="006F1B26"/>
    <w:rsid w:val="006F1B35"/>
    <w:rsid w:val="006F1BB5"/>
    <w:rsid w:val="006F23B4"/>
    <w:rsid w:val="006F24CA"/>
    <w:rsid w:val="006F29BA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A3"/>
    <w:rsid w:val="006F36ED"/>
    <w:rsid w:val="006F3A73"/>
    <w:rsid w:val="006F3FD9"/>
    <w:rsid w:val="006F4159"/>
    <w:rsid w:val="006F41C1"/>
    <w:rsid w:val="006F4540"/>
    <w:rsid w:val="006F4724"/>
    <w:rsid w:val="006F4970"/>
    <w:rsid w:val="006F49F7"/>
    <w:rsid w:val="006F4FD3"/>
    <w:rsid w:val="006F4FD7"/>
    <w:rsid w:val="006F514E"/>
    <w:rsid w:val="006F5356"/>
    <w:rsid w:val="006F5506"/>
    <w:rsid w:val="006F561F"/>
    <w:rsid w:val="006F569F"/>
    <w:rsid w:val="006F586F"/>
    <w:rsid w:val="006F5AB0"/>
    <w:rsid w:val="006F5C4E"/>
    <w:rsid w:val="006F5C86"/>
    <w:rsid w:val="006F5D80"/>
    <w:rsid w:val="006F6039"/>
    <w:rsid w:val="006F634F"/>
    <w:rsid w:val="006F649D"/>
    <w:rsid w:val="006F654F"/>
    <w:rsid w:val="006F6643"/>
    <w:rsid w:val="006F6688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10"/>
    <w:rsid w:val="006F748B"/>
    <w:rsid w:val="006F74C4"/>
    <w:rsid w:val="006F778F"/>
    <w:rsid w:val="006F77E6"/>
    <w:rsid w:val="006F7945"/>
    <w:rsid w:val="006F7973"/>
    <w:rsid w:val="006F7A05"/>
    <w:rsid w:val="006F7AAD"/>
    <w:rsid w:val="006F7E73"/>
    <w:rsid w:val="006F7F9B"/>
    <w:rsid w:val="00700180"/>
    <w:rsid w:val="0070080E"/>
    <w:rsid w:val="0070086A"/>
    <w:rsid w:val="00700B70"/>
    <w:rsid w:val="00700BF4"/>
    <w:rsid w:val="00700D51"/>
    <w:rsid w:val="00701005"/>
    <w:rsid w:val="007015DC"/>
    <w:rsid w:val="007017E0"/>
    <w:rsid w:val="00701C8E"/>
    <w:rsid w:val="00701FD9"/>
    <w:rsid w:val="0070209D"/>
    <w:rsid w:val="007020B3"/>
    <w:rsid w:val="007024AC"/>
    <w:rsid w:val="00702795"/>
    <w:rsid w:val="00702A11"/>
    <w:rsid w:val="00702A9F"/>
    <w:rsid w:val="00703036"/>
    <w:rsid w:val="00703290"/>
    <w:rsid w:val="007036A8"/>
    <w:rsid w:val="007036EA"/>
    <w:rsid w:val="007037E4"/>
    <w:rsid w:val="0070380A"/>
    <w:rsid w:val="00703EEA"/>
    <w:rsid w:val="00703F3D"/>
    <w:rsid w:val="00704117"/>
    <w:rsid w:val="00704231"/>
    <w:rsid w:val="007043E8"/>
    <w:rsid w:val="0070444B"/>
    <w:rsid w:val="00704460"/>
    <w:rsid w:val="0070470D"/>
    <w:rsid w:val="00704710"/>
    <w:rsid w:val="00704890"/>
    <w:rsid w:val="00704893"/>
    <w:rsid w:val="00704B0F"/>
    <w:rsid w:val="00704C76"/>
    <w:rsid w:val="00704C79"/>
    <w:rsid w:val="00704CEF"/>
    <w:rsid w:val="00705117"/>
    <w:rsid w:val="0070527A"/>
    <w:rsid w:val="00705387"/>
    <w:rsid w:val="007053B1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12"/>
    <w:rsid w:val="00706CA1"/>
    <w:rsid w:val="00706D04"/>
    <w:rsid w:val="00706D3D"/>
    <w:rsid w:val="00706E70"/>
    <w:rsid w:val="00706F56"/>
    <w:rsid w:val="00706FAA"/>
    <w:rsid w:val="00707093"/>
    <w:rsid w:val="00707107"/>
    <w:rsid w:val="0070727B"/>
    <w:rsid w:val="007073C8"/>
    <w:rsid w:val="0070749B"/>
    <w:rsid w:val="00707617"/>
    <w:rsid w:val="007076E9"/>
    <w:rsid w:val="0070773F"/>
    <w:rsid w:val="007077B5"/>
    <w:rsid w:val="00707AAC"/>
    <w:rsid w:val="00707BE2"/>
    <w:rsid w:val="00707D69"/>
    <w:rsid w:val="00707ECB"/>
    <w:rsid w:val="007100B1"/>
    <w:rsid w:val="007102DF"/>
    <w:rsid w:val="00710308"/>
    <w:rsid w:val="00710403"/>
    <w:rsid w:val="0071041A"/>
    <w:rsid w:val="00710864"/>
    <w:rsid w:val="007108B1"/>
    <w:rsid w:val="00710AA6"/>
    <w:rsid w:val="00710B90"/>
    <w:rsid w:val="00710C38"/>
    <w:rsid w:val="00710E7D"/>
    <w:rsid w:val="0071119A"/>
    <w:rsid w:val="00711215"/>
    <w:rsid w:val="00711286"/>
    <w:rsid w:val="00711316"/>
    <w:rsid w:val="0071134F"/>
    <w:rsid w:val="00711450"/>
    <w:rsid w:val="00711570"/>
    <w:rsid w:val="00711598"/>
    <w:rsid w:val="007117E5"/>
    <w:rsid w:val="00711848"/>
    <w:rsid w:val="00711CBE"/>
    <w:rsid w:val="00711D65"/>
    <w:rsid w:val="00711E48"/>
    <w:rsid w:val="0071229B"/>
    <w:rsid w:val="007129EE"/>
    <w:rsid w:val="00712B6F"/>
    <w:rsid w:val="00712D37"/>
    <w:rsid w:val="00712EA8"/>
    <w:rsid w:val="00712F07"/>
    <w:rsid w:val="00712F60"/>
    <w:rsid w:val="007131B0"/>
    <w:rsid w:val="007132DF"/>
    <w:rsid w:val="00713409"/>
    <w:rsid w:val="007134C3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4E8"/>
    <w:rsid w:val="00714666"/>
    <w:rsid w:val="007147B4"/>
    <w:rsid w:val="0071485A"/>
    <w:rsid w:val="00714B65"/>
    <w:rsid w:val="00714C0E"/>
    <w:rsid w:val="00714CB7"/>
    <w:rsid w:val="00714D1A"/>
    <w:rsid w:val="00714D4A"/>
    <w:rsid w:val="00714F05"/>
    <w:rsid w:val="0071500E"/>
    <w:rsid w:val="00715105"/>
    <w:rsid w:val="0071520C"/>
    <w:rsid w:val="00715251"/>
    <w:rsid w:val="00715475"/>
    <w:rsid w:val="00715738"/>
    <w:rsid w:val="00715A7E"/>
    <w:rsid w:val="00715B96"/>
    <w:rsid w:val="00715C66"/>
    <w:rsid w:val="00715CD9"/>
    <w:rsid w:val="00715D75"/>
    <w:rsid w:val="00716264"/>
    <w:rsid w:val="0071635C"/>
    <w:rsid w:val="007163D1"/>
    <w:rsid w:val="007164AE"/>
    <w:rsid w:val="0071655A"/>
    <w:rsid w:val="007165E2"/>
    <w:rsid w:val="007168E7"/>
    <w:rsid w:val="007169A9"/>
    <w:rsid w:val="00716A80"/>
    <w:rsid w:val="00716AA2"/>
    <w:rsid w:val="00716C88"/>
    <w:rsid w:val="00716DEE"/>
    <w:rsid w:val="00716E81"/>
    <w:rsid w:val="00716EAF"/>
    <w:rsid w:val="00716F2F"/>
    <w:rsid w:val="007170E7"/>
    <w:rsid w:val="0071715F"/>
    <w:rsid w:val="007172AA"/>
    <w:rsid w:val="00717311"/>
    <w:rsid w:val="00717318"/>
    <w:rsid w:val="00717571"/>
    <w:rsid w:val="0071776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67"/>
    <w:rsid w:val="00720995"/>
    <w:rsid w:val="0072099A"/>
    <w:rsid w:val="0072099F"/>
    <w:rsid w:val="007209C6"/>
    <w:rsid w:val="00720A77"/>
    <w:rsid w:val="00720EA5"/>
    <w:rsid w:val="00720F09"/>
    <w:rsid w:val="00721009"/>
    <w:rsid w:val="00721152"/>
    <w:rsid w:val="00721351"/>
    <w:rsid w:val="0072137A"/>
    <w:rsid w:val="00721633"/>
    <w:rsid w:val="00721723"/>
    <w:rsid w:val="0072181C"/>
    <w:rsid w:val="00721857"/>
    <w:rsid w:val="007218ED"/>
    <w:rsid w:val="0072199E"/>
    <w:rsid w:val="00721D72"/>
    <w:rsid w:val="00721E25"/>
    <w:rsid w:val="00721E6C"/>
    <w:rsid w:val="00721F77"/>
    <w:rsid w:val="0072224F"/>
    <w:rsid w:val="007223FA"/>
    <w:rsid w:val="00722583"/>
    <w:rsid w:val="00722609"/>
    <w:rsid w:val="0072260F"/>
    <w:rsid w:val="007228C3"/>
    <w:rsid w:val="00722947"/>
    <w:rsid w:val="00722B36"/>
    <w:rsid w:val="00722D05"/>
    <w:rsid w:val="00722D34"/>
    <w:rsid w:val="00722E31"/>
    <w:rsid w:val="00722ECC"/>
    <w:rsid w:val="00722F58"/>
    <w:rsid w:val="00722F5E"/>
    <w:rsid w:val="0072327F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AD7"/>
    <w:rsid w:val="00723B2B"/>
    <w:rsid w:val="00723EFA"/>
    <w:rsid w:val="007242D6"/>
    <w:rsid w:val="007243E5"/>
    <w:rsid w:val="0072440E"/>
    <w:rsid w:val="00724807"/>
    <w:rsid w:val="00724A34"/>
    <w:rsid w:val="00724B2D"/>
    <w:rsid w:val="00724B5E"/>
    <w:rsid w:val="00724B6C"/>
    <w:rsid w:val="00724C6B"/>
    <w:rsid w:val="00724D58"/>
    <w:rsid w:val="00724FB3"/>
    <w:rsid w:val="007250D9"/>
    <w:rsid w:val="00725188"/>
    <w:rsid w:val="007253C0"/>
    <w:rsid w:val="0072560E"/>
    <w:rsid w:val="00725720"/>
    <w:rsid w:val="00725962"/>
    <w:rsid w:val="00725D9A"/>
    <w:rsid w:val="0072601C"/>
    <w:rsid w:val="0072609B"/>
    <w:rsid w:val="00726220"/>
    <w:rsid w:val="007263E1"/>
    <w:rsid w:val="00726447"/>
    <w:rsid w:val="007264BE"/>
    <w:rsid w:val="007265B0"/>
    <w:rsid w:val="0072680C"/>
    <w:rsid w:val="0072686E"/>
    <w:rsid w:val="0072698B"/>
    <w:rsid w:val="00726A5E"/>
    <w:rsid w:val="00726BED"/>
    <w:rsid w:val="00726E70"/>
    <w:rsid w:val="007270A1"/>
    <w:rsid w:val="007270D8"/>
    <w:rsid w:val="0072722B"/>
    <w:rsid w:val="00727257"/>
    <w:rsid w:val="007272AD"/>
    <w:rsid w:val="007273DC"/>
    <w:rsid w:val="007274EF"/>
    <w:rsid w:val="00727800"/>
    <w:rsid w:val="007278F1"/>
    <w:rsid w:val="007279C7"/>
    <w:rsid w:val="007279C9"/>
    <w:rsid w:val="00727C01"/>
    <w:rsid w:val="00727C3E"/>
    <w:rsid w:val="00727D63"/>
    <w:rsid w:val="00727DA1"/>
    <w:rsid w:val="007301E1"/>
    <w:rsid w:val="00730333"/>
    <w:rsid w:val="00730376"/>
    <w:rsid w:val="0073049E"/>
    <w:rsid w:val="007305FB"/>
    <w:rsid w:val="00730615"/>
    <w:rsid w:val="0073067C"/>
    <w:rsid w:val="007307D6"/>
    <w:rsid w:val="0073082D"/>
    <w:rsid w:val="007308A1"/>
    <w:rsid w:val="007309D5"/>
    <w:rsid w:val="00730B4D"/>
    <w:rsid w:val="00730B66"/>
    <w:rsid w:val="00730BF2"/>
    <w:rsid w:val="00730C91"/>
    <w:rsid w:val="00730C99"/>
    <w:rsid w:val="00730D1E"/>
    <w:rsid w:val="00730E37"/>
    <w:rsid w:val="00731227"/>
    <w:rsid w:val="00731238"/>
    <w:rsid w:val="0073143A"/>
    <w:rsid w:val="0073153B"/>
    <w:rsid w:val="00731569"/>
    <w:rsid w:val="00731630"/>
    <w:rsid w:val="007316AD"/>
    <w:rsid w:val="0073189E"/>
    <w:rsid w:val="007318F5"/>
    <w:rsid w:val="00731C43"/>
    <w:rsid w:val="00731DBF"/>
    <w:rsid w:val="00732160"/>
    <w:rsid w:val="00732268"/>
    <w:rsid w:val="0073228F"/>
    <w:rsid w:val="0073244E"/>
    <w:rsid w:val="00732638"/>
    <w:rsid w:val="007326CC"/>
    <w:rsid w:val="0073272A"/>
    <w:rsid w:val="00732821"/>
    <w:rsid w:val="00732D89"/>
    <w:rsid w:val="00733118"/>
    <w:rsid w:val="00733148"/>
    <w:rsid w:val="0073330D"/>
    <w:rsid w:val="00733452"/>
    <w:rsid w:val="0073350B"/>
    <w:rsid w:val="0073355E"/>
    <w:rsid w:val="00733691"/>
    <w:rsid w:val="00733A42"/>
    <w:rsid w:val="00733C2E"/>
    <w:rsid w:val="00733E69"/>
    <w:rsid w:val="00733F66"/>
    <w:rsid w:val="0073408A"/>
    <w:rsid w:val="007340EF"/>
    <w:rsid w:val="007341DB"/>
    <w:rsid w:val="0073453D"/>
    <w:rsid w:val="0073486D"/>
    <w:rsid w:val="007349C5"/>
    <w:rsid w:val="00734BA5"/>
    <w:rsid w:val="00734D0C"/>
    <w:rsid w:val="00734EB2"/>
    <w:rsid w:val="00734EEF"/>
    <w:rsid w:val="00735005"/>
    <w:rsid w:val="007351BE"/>
    <w:rsid w:val="007355AE"/>
    <w:rsid w:val="007357FF"/>
    <w:rsid w:val="0073581C"/>
    <w:rsid w:val="00735AC4"/>
    <w:rsid w:val="00735BCC"/>
    <w:rsid w:val="00735C62"/>
    <w:rsid w:val="00735F10"/>
    <w:rsid w:val="00735FA2"/>
    <w:rsid w:val="00736188"/>
    <w:rsid w:val="00736240"/>
    <w:rsid w:val="007362B4"/>
    <w:rsid w:val="0073637D"/>
    <w:rsid w:val="00736801"/>
    <w:rsid w:val="00736C34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29E"/>
    <w:rsid w:val="00740357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CBF"/>
    <w:rsid w:val="00740D12"/>
    <w:rsid w:val="00740D35"/>
    <w:rsid w:val="00740F36"/>
    <w:rsid w:val="007412C4"/>
    <w:rsid w:val="00741364"/>
    <w:rsid w:val="0074136C"/>
    <w:rsid w:val="00741486"/>
    <w:rsid w:val="0074171D"/>
    <w:rsid w:val="00741798"/>
    <w:rsid w:val="007418EE"/>
    <w:rsid w:val="007419BA"/>
    <w:rsid w:val="007419DE"/>
    <w:rsid w:val="00741A9B"/>
    <w:rsid w:val="00741B82"/>
    <w:rsid w:val="00741BE9"/>
    <w:rsid w:val="00741D8F"/>
    <w:rsid w:val="00742115"/>
    <w:rsid w:val="0074217E"/>
    <w:rsid w:val="007421FE"/>
    <w:rsid w:val="0074224F"/>
    <w:rsid w:val="007423DA"/>
    <w:rsid w:val="00742550"/>
    <w:rsid w:val="007426DA"/>
    <w:rsid w:val="007428B2"/>
    <w:rsid w:val="00742B5F"/>
    <w:rsid w:val="00742C89"/>
    <w:rsid w:val="0074334F"/>
    <w:rsid w:val="00743487"/>
    <w:rsid w:val="007436C9"/>
    <w:rsid w:val="00743ABB"/>
    <w:rsid w:val="0074414F"/>
    <w:rsid w:val="007444F5"/>
    <w:rsid w:val="00744503"/>
    <w:rsid w:val="007446FA"/>
    <w:rsid w:val="00744973"/>
    <w:rsid w:val="00744CA5"/>
    <w:rsid w:val="00744F2E"/>
    <w:rsid w:val="007451D0"/>
    <w:rsid w:val="00745527"/>
    <w:rsid w:val="00745534"/>
    <w:rsid w:val="007455AC"/>
    <w:rsid w:val="00745884"/>
    <w:rsid w:val="007459F7"/>
    <w:rsid w:val="00745AAA"/>
    <w:rsid w:val="00745ECE"/>
    <w:rsid w:val="00745F66"/>
    <w:rsid w:val="00745F81"/>
    <w:rsid w:val="0074637A"/>
    <w:rsid w:val="007464D0"/>
    <w:rsid w:val="00746634"/>
    <w:rsid w:val="0074677A"/>
    <w:rsid w:val="00746AAD"/>
    <w:rsid w:val="00746B4F"/>
    <w:rsid w:val="00746D72"/>
    <w:rsid w:val="00746F04"/>
    <w:rsid w:val="00746F86"/>
    <w:rsid w:val="00746FA1"/>
    <w:rsid w:val="0074701B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70C"/>
    <w:rsid w:val="00750867"/>
    <w:rsid w:val="007508BE"/>
    <w:rsid w:val="00750E34"/>
    <w:rsid w:val="00750E65"/>
    <w:rsid w:val="00750EC8"/>
    <w:rsid w:val="00750ED8"/>
    <w:rsid w:val="00751058"/>
    <w:rsid w:val="007511C8"/>
    <w:rsid w:val="007513C1"/>
    <w:rsid w:val="007513D6"/>
    <w:rsid w:val="007513EB"/>
    <w:rsid w:val="007518D7"/>
    <w:rsid w:val="00751A99"/>
    <w:rsid w:val="00751BED"/>
    <w:rsid w:val="00752005"/>
    <w:rsid w:val="00752006"/>
    <w:rsid w:val="0075201B"/>
    <w:rsid w:val="007521C3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781"/>
    <w:rsid w:val="0075379C"/>
    <w:rsid w:val="007539D6"/>
    <w:rsid w:val="00753A3C"/>
    <w:rsid w:val="00753B4E"/>
    <w:rsid w:val="00753CAD"/>
    <w:rsid w:val="007540DA"/>
    <w:rsid w:val="007542FD"/>
    <w:rsid w:val="00754356"/>
    <w:rsid w:val="00754627"/>
    <w:rsid w:val="0075465C"/>
    <w:rsid w:val="007546A1"/>
    <w:rsid w:val="00754709"/>
    <w:rsid w:val="007547A8"/>
    <w:rsid w:val="0075483B"/>
    <w:rsid w:val="0075484A"/>
    <w:rsid w:val="007548F7"/>
    <w:rsid w:val="00754949"/>
    <w:rsid w:val="00754AD9"/>
    <w:rsid w:val="00754B02"/>
    <w:rsid w:val="00754CE9"/>
    <w:rsid w:val="00754E32"/>
    <w:rsid w:val="00754FD8"/>
    <w:rsid w:val="00755249"/>
    <w:rsid w:val="0075526E"/>
    <w:rsid w:val="00755579"/>
    <w:rsid w:val="00755706"/>
    <w:rsid w:val="0075576D"/>
    <w:rsid w:val="00755825"/>
    <w:rsid w:val="00755873"/>
    <w:rsid w:val="00755ADF"/>
    <w:rsid w:val="00755E82"/>
    <w:rsid w:val="007562AE"/>
    <w:rsid w:val="007562BC"/>
    <w:rsid w:val="007564C5"/>
    <w:rsid w:val="00756834"/>
    <w:rsid w:val="00756B01"/>
    <w:rsid w:val="00756E1D"/>
    <w:rsid w:val="00756FCA"/>
    <w:rsid w:val="00756FCF"/>
    <w:rsid w:val="00757032"/>
    <w:rsid w:val="007571A8"/>
    <w:rsid w:val="007573B8"/>
    <w:rsid w:val="007574B8"/>
    <w:rsid w:val="007574C2"/>
    <w:rsid w:val="0075760D"/>
    <w:rsid w:val="007579B5"/>
    <w:rsid w:val="00757B29"/>
    <w:rsid w:val="00757C9E"/>
    <w:rsid w:val="00757E1B"/>
    <w:rsid w:val="00757E3A"/>
    <w:rsid w:val="00757FF8"/>
    <w:rsid w:val="007601A1"/>
    <w:rsid w:val="007601A2"/>
    <w:rsid w:val="00760253"/>
    <w:rsid w:val="00760580"/>
    <w:rsid w:val="007607C0"/>
    <w:rsid w:val="00760901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794"/>
    <w:rsid w:val="00761819"/>
    <w:rsid w:val="0076187C"/>
    <w:rsid w:val="007618EF"/>
    <w:rsid w:val="00761A87"/>
    <w:rsid w:val="00761E47"/>
    <w:rsid w:val="00761ECA"/>
    <w:rsid w:val="00761F9F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3E0D"/>
    <w:rsid w:val="00764192"/>
    <w:rsid w:val="007644B1"/>
    <w:rsid w:val="00764726"/>
    <w:rsid w:val="0076499D"/>
    <w:rsid w:val="007649DC"/>
    <w:rsid w:val="00764C34"/>
    <w:rsid w:val="00764D14"/>
    <w:rsid w:val="00764E5F"/>
    <w:rsid w:val="00764E9B"/>
    <w:rsid w:val="00764F67"/>
    <w:rsid w:val="00764F95"/>
    <w:rsid w:val="00765145"/>
    <w:rsid w:val="0076555C"/>
    <w:rsid w:val="00765573"/>
    <w:rsid w:val="007658F3"/>
    <w:rsid w:val="00765B1C"/>
    <w:rsid w:val="00765D64"/>
    <w:rsid w:val="00765E48"/>
    <w:rsid w:val="007662DA"/>
    <w:rsid w:val="007664DC"/>
    <w:rsid w:val="007665F7"/>
    <w:rsid w:val="00766856"/>
    <w:rsid w:val="007668D7"/>
    <w:rsid w:val="00766966"/>
    <w:rsid w:val="00766BC9"/>
    <w:rsid w:val="007670B5"/>
    <w:rsid w:val="007670CF"/>
    <w:rsid w:val="00767427"/>
    <w:rsid w:val="0076769E"/>
    <w:rsid w:val="007676DA"/>
    <w:rsid w:val="00767765"/>
    <w:rsid w:val="007677FC"/>
    <w:rsid w:val="0076798D"/>
    <w:rsid w:val="00767AED"/>
    <w:rsid w:val="00767B43"/>
    <w:rsid w:val="00767B7A"/>
    <w:rsid w:val="00767C41"/>
    <w:rsid w:val="00767CD3"/>
    <w:rsid w:val="00767D96"/>
    <w:rsid w:val="00767FC5"/>
    <w:rsid w:val="007704DB"/>
    <w:rsid w:val="007704E8"/>
    <w:rsid w:val="00770519"/>
    <w:rsid w:val="007705F6"/>
    <w:rsid w:val="00770718"/>
    <w:rsid w:val="007709FB"/>
    <w:rsid w:val="00770ACA"/>
    <w:rsid w:val="00770C98"/>
    <w:rsid w:val="00770CD0"/>
    <w:rsid w:val="00770E7F"/>
    <w:rsid w:val="00770F33"/>
    <w:rsid w:val="00771059"/>
    <w:rsid w:val="007710D9"/>
    <w:rsid w:val="007711FC"/>
    <w:rsid w:val="007713B1"/>
    <w:rsid w:val="00771459"/>
    <w:rsid w:val="0077184B"/>
    <w:rsid w:val="00771A8E"/>
    <w:rsid w:val="00771B1F"/>
    <w:rsid w:val="00771B5D"/>
    <w:rsid w:val="00771DBB"/>
    <w:rsid w:val="00771EA7"/>
    <w:rsid w:val="0077204A"/>
    <w:rsid w:val="0077204B"/>
    <w:rsid w:val="00772093"/>
    <w:rsid w:val="00772168"/>
    <w:rsid w:val="007721A4"/>
    <w:rsid w:val="007721DE"/>
    <w:rsid w:val="007722BE"/>
    <w:rsid w:val="00772693"/>
    <w:rsid w:val="00772818"/>
    <w:rsid w:val="0077290C"/>
    <w:rsid w:val="00772996"/>
    <w:rsid w:val="00772C11"/>
    <w:rsid w:val="00772C73"/>
    <w:rsid w:val="00772DF0"/>
    <w:rsid w:val="00772F4F"/>
    <w:rsid w:val="00772FEE"/>
    <w:rsid w:val="00773005"/>
    <w:rsid w:val="0077328E"/>
    <w:rsid w:val="007732E0"/>
    <w:rsid w:val="00773441"/>
    <w:rsid w:val="00773741"/>
    <w:rsid w:val="007737E5"/>
    <w:rsid w:val="00773B22"/>
    <w:rsid w:val="00773B2B"/>
    <w:rsid w:val="00773FC7"/>
    <w:rsid w:val="0077401C"/>
    <w:rsid w:val="0077413F"/>
    <w:rsid w:val="0077432E"/>
    <w:rsid w:val="00774655"/>
    <w:rsid w:val="00774686"/>
    <w:rsid w:val="00774723"/>
    <w:rsid w:val="00774752"/>
    <w:rsid w:val="007748C5"/>
    <w:rsid w:val="00774909"/>
    <w:rsid w:val="00774A6B"/>
    <w:rsid w:val="00774B0B"/>
    <w:rsid w:val="00774D10"/>
    <w:rsid w:val="00775174"/>
    <w:rsid w:val="007751A9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C7"/>
    <w:rsid w:val="007804F3"/>
    <w:rsid w:val="00780558"/>
    <w:rsid w:val="0078074B"/>
    <w:rsid w:val="007807DB"/>
    <w:rsid w:val="007807DD"/>
    <w:rsid w:val="007808E6"/>
    <w:rsid w:val="00780E2E"/>
    <w:rsid w:val="00780F39"/>
    <w:rsid w:val="00780F9B"/>
    <w:rsid w:val="00781068"/>
    <w:rsid w:val="007814B0"/>
    <w:rsid w:val="007814E0"/>
    <w:rsid w:val="00781546"/>
    <w:rsid w:val="00781554"/>
    <w:rsid w:val="007815AD"/>
    <w:rsid w:val="0078164B"/>
    <w:rsid w:val="00781878"/>
    <w:rsid w:val="0078197E"/>
    <w:rsid w:val="00781982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3B3A"/>
    <w:rsid w:val="00783B40"/>
    <w:rsid w:val="007840E5"/>
    <w:rsid w:val="0078456B"/>
    <w:rsid w:val="00784577"/>
    <w:rsid w:val="00784597"/>
    <w:rsid w:val="00784CAD"/>
    <w:rsid w:val="00784CDB"/>
    <w:rsid w:val="00784E2D"/>
    <w:rsid w:val="00784E75"/>
    <w:rsid w:val="00784EE4"/>
    <w:rsid w:val="0078502C"/>
    <w:rsid w:val="0078522E"/>
    <w:rsid w:val="007853EC"/>
    <w:rsid w:val="0078549E"/>
    <w:rsid w:val="007855B8"/>
    <w:rsid w:val="007855B9"/>
    <w:rsid w:val="00785703"/>
    <w:rsid w:val="007859AA"/>
    <w:rsid w:val="007859B6"/>
    <w:rsid w:val="00785BF7"/>
    <w:rsid w:val="00785C0F"/>
    <w:rsid w:val="00785E86"/>
    <w:rsid w:val="00785EA2"/>
    <w:rsid w:val="00785EF8"/>
    <w:rsid w:val="0078614E"/>
    <w:rsid w:val="007863D2"/>
    <w:rsid w:val="00786729"/>
    <w:rsid w:val="0078692E"/>
    <w:rsid w:val="0078706D"/>
    <w:rsid w:val="0078724A"/>
    <w:rsid w:val="00787333"/>
    <w:rsid w:val="00787366"/>
    <w:rsid w:val="007873CF"/>
    <w:rsid w:val="007874DD"/>
    <w:rsid w:val="0078760C"/>
    <w:rsid w:val="007877FA"/>
    <w:rsid w:val="00787819"/>
    <w:rsid w:val="00787ADC"/>
    <w:rsid w:val="00787BD4"/>
    <w:rsid w:val="00787C6A"/>
    <w:rsid w:val="00787D87"/>
    <w:rsid w:val="00787DB0"/>
    <w:rsid w:val="00787DBC"/>
    <w:rsid w:val="00787F33"/>
    <w:rsid w:val="007900E4"/>
    <w:rsid w:val="007903F8"/>
    <w:rsid w:val="00790626"/>
    <w:rsid w:val="007908A0"/>
    <w:rsid w:val="00790919"/>
    <w:rsid w:val="00790C16"/>
    <w:rsid w:val="00790C65"/>
    <w:rsid w:val="00790DAF"/>
    <w:rsid w:val="00790DCD"/>
    <w:rsid w:val="00790DD1"/>
    <w:rsid w:val="00790E34"/>
    <w:rsid w:val="00790F6A"/>
    <w:rsid w:val="00791069"/>
    <w:rsid w:val="00791139"/>
    <w:rsid w:val="007916B1"/>
    <w:rsid w:val="0079185B"/>
    <w:rsid w:val="007918C9"/>
    <w:rsid w:val="00791D8F"/>
    <w:rsid w:val="00791DC6"/>
    <w:rsid w:val="00792112"/>
    <w:rsid w:val="0079224A"/>
    <w:rsid w:val="00792468"/>
    <w:rsid w:val="00792860"/>
    <w:rsid w:val="00792A5D"/>
    <w:rsid w:val="00792AB8"/>
    <w:rsid w:val="0079301C"/>
    <w:rsid w:val="0079302C"/>
    <w:rsid w:val="00793253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E2B"/>
    <w:rsid w:val="00793FBF"/>
    <w:rsid w:val="0079406C"/>
    <w:rsid w:val="00794259"/>
    <w:rsid w:val="00794376"/>
    <w:rsid w:val="00794392"/>
    <w:rsid w:val="007943AE"/>
    <w:rsid w:val="007945F0"/>
    <w:rsid w:val="00794687"/>
    <w:rsid w:val="00794714"/>
    <w:rsid w:val="0079483D"/>
    <w:rsid w:val="00794A7A"/>
    <w:rsid w:val="00794C9A"/>
    <w:rsid w:val="00794DD2"/>
    <w:rsid w:val="00794FFB"/>
    <w:rsid w:val="00795423"/>
    <w:rsid w:val="00795880"/>
    <w:rsid w:val="00795A06"/>
    <w:rsid w:val="00795A7D"/>
    <w:rsid w:val="00795A84"/>
    <w:rsid w:val="00795B1D"/>
    <w:rsid w:val="00795BE6"/>
    <w:rsid w:val="00795CE3"/>
    <w:rsid w:val="00795F94"/>
    <w:rsid w:val="00795F9A"/>
    <w:rsid w:val="0079600D"/>
    <w:rsid w:val="00796142"/>
    <w:rsid w:val="00796527"/>
    <w:rsid w:val="0079688E"/>
    <w:rsid w:val="00796BDE"/>
    <w:rsid w:val="00796C16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86D"/>
    <w:rsid w:val="00797A4D"/>
    <w:rsid w:val="00797AB8"/>
    <w:rsid w:val="00797C5D"/>
    <w:rsid w:val="00797E3D"/>
    <w:rsid w:val="00797E8B"/>
    <w:rsid w:val="00797E94"/>
    <w:rsid w:val="00797FF4"/>
    <w:rsid w:val="007A015D"/>
    <w:rsid w:val="007A0204"/>
    <w:rsid w:val="007A0236"/>
    <w:rsid w:val="007A02BA"/>
    <w:rsid w:val="007A02EE"/>
    <w:rsid w:val="007A0302"/>
    <w:rsid w:val="007A03BA"/>
    <w:rsid w:val="007A03FF"/>
    <w:rsid w:val="007A046F"/>
    <w:rsid w:val="007A04BF"/>
    <w:rsid w:val="007A05F7"/>
    <w:rsid w:val="007A0628"/>
    <w:rsid w:val="007A06AD"/>
    <w:rsid w:val="007A085B"/>
    <w:rsid w:val="007A0AF1"/>
    <w:rsid w:val="007A0CA8"/>
    <w:rsid w:val="007A0CB3"/>
    <w:rsid w:val="007A0E15"/>
    <w:rsid w:val="007A1058"/>
    <w:rsid w:val="007A111D"/>
    <w:rsid w:val="007A11CF"/>
    <w:rsid w:val="007A16C1"/>
    <w:rsid w:val="007A1978"/>
    <w:rsid w:val="007A1AB1"/>
    <w:rsid w:val="007A1ACA"/>
    <w:rsid w:val="007A1D6D"/>
    <w:rsid w:val="007A1DA3"/>
    <w:rsid w:val="007A1DDE"/>
    <w:rsid w:val="007A23E9"/>
    <w:rsid w:val="007A2521"/>
    <w:rsid w:val="007A283F"/>
    <w:rsid w:val="007A2AEC"/>
    <w:rsid w:val="007A2B61"/>
    <w:rsid w:val="007A2BED"/>
    <w:rsid w:val="007A2CFD"/>
    <w:rsid w:val="007A2D94"/>
    <w:rsid w:val="007A306A"/>
    <w:rsid w:val="007A31E6"/>
    <w:rsid w:val="007A3229"/>
    <w:rsid w:val="007A353F"/>
    <w:rsid w:val="007A3770"/>
    <w:rsid w:val="007A3996"/>
    <w:rsid w:val="007A3A0A"/>
    <w:rsid w:val="007A3BA2"/>
    <w:rsid w:val="007A3CD6"/>
    <w:rsid w:val="007A3D51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C6"/>
    <w:rsid w:val="007A4FE4"/>
    <w:rsid w:val="007A511F"/>
    <w:rsid w:val="007A5188"/>
    <w:rsid w:val="007A53E9"/>
    <w:rsid w:val="007A55B2"/>
    <w:rsid w:val="007A581F"/>
    <w:rsid w:val="007A59E1"/>
    <w:rsid w:val="007A5EE2"/>
    <w:rsid w:val="007A5F01"/>
    <w:rsid w:val="007A5FA5"/>
    <w:rsid w:val="007A6250"/>
    <w:rsid w:val="007A626D"/>
    <w:rsid w:val="007A63AF"/>
    <w:rsid w:val="007A6899"/>
    <w:rsid w:val="007A68B4"/>
    <w:rsid w:val="007A6A96"/>
    <w:rsid w:val="007A6AC6"/>
    <w:rsid w:val="007A6B06"/>
    <w:rsid w:val="007A6BE1"/>
    <w:rsid w:val="007A6C2A"/>
    <w:rsid w:val="007A6CC5"/>
    <w:rsid w:val="007A6D98"/>
    <w:rsid w:val="007A737B"/>
    <w:rsid w:val="007A73AA"/>
    <w:rsid w:val="007A7410"/>
    <w:rsid w:val="007A75EF"/>
    <w:rsid w:val="007A7602"/>
    <w:rsid w:val="007A7763"/>
    <w:rsid w:val="007A78A8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390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7F2"/>
    <w:rsid w:val="007B291F"/>
    <w:rsid w:val="007B2BF0"/>
    <w:rsid w:val="007B2C80"/>
    <w:rsid w:val="007B2D39"/>
    <w:rsid w:val="007B2EA9"/>
    <w:rsid w:val="007B301B"/>
    <w:rsid w:val="007B30BE"/>
    <w:rsid w:val="007B320F"/>
    <w:rsid w:val="007B3213"/>
    <w:rsid w:val="007B3263"/>
    <w:rsid w:val="007B3436"/>
    <w:rsid w:val="007B34D5"/>
    <w:rsid w:val="007B3636"/>
    <w:rsid w:val="007B3736"/>
    <w:rsid w:val="007B39A8"/>
    <w:rsid w:val="007B3AAB"/>
    <w:rsid w:val="007B3B06"/>
    <w:rsid w:val="007B3CD8"/>
    <w:rsid w:val="007B3E67"/>
    <w:rsid w:val="007B3ED8"/>
    <w:rsid w:val="007B3F21"/>
    <w:rsid w:val="007B3F40"/>
    <w:rsid w:val="007B3F58"/>
    <w:rsid w:val="007B4135"/>
    <w:rsid w:val="007B42B0"/>
    <w:rsid w:val="007B43BA"/>
    <w:rsid w:val="007B46E8"/>
    <w:rsid w:val="007B48C8"/>
    <w:rsid w:val="007B49FD"/>
    <w:rsid w:val="007B4FC6"/>
    <w:rsid w:val="007B5145"/>
    <w:rsid w:val="007B51B5"/>
    <w:rsid w:val="007B520B"/>
    <w:rsid w:val="007B52B9"/>
    <w:rsid w:val="007B5381"/>
    <w:rsid w:val="007B5544"/>
    <w:rsid w:val="007B55D7"/>
    <w:rsid w:val="007B5650"/>
    <w:rsid w:val="007B57A5"/>
    <w:rsid w:val="007B585C"/>
    <w:rsid w:val="007B5AF0"/>
    <w:rsid w:val="007B5BCD"/>
    <w:rsid w:val="007B5D09"/>
    <w:rsid w:val="007B5E70"/>
    <w:rsid w:val="007B5ECA"/>
    <w:rsid w:val="007B5F61"/>
    <w:rsid w:val="007B6323"/>
    <w:rsid w:val="007B6374"/>
    <w:rsid w:val="007B6654"/>
    <w:rsid w:val="007B6743"/>
    <w:rsid w:val="007B6768"/>
    <w:rsid w:val="007B6A41"/>
    <w:rsid w:val="007B6A45"/>
    <w:rsid w:val="007B6A57"/>
    <w:rsid w:val="007B6B2E"/>
    <w:rsid w:val="007B6DDF"/>
    <w:rsid w:val="007B6F73"/>
    <w:rsid w:val="007B6F97"/>
    <w:rsid w:val="007B6FFE"/>
    <w:rsid w:val="007B7111"/>
    <w:rsid w:val="007B7183"/>
    <w:rsid w:val="007B7257"/>
    <w:rsid w:val="007B745F"/>
    <w:rsid w:val="007B74F5"/>
    <w:rsid w:val="007B76AB"/>
    <w:rsid w:val="007B777E"/>
    <w:rsid w:val="007B7976"/>
    <w:rsid w:val="007B79B9"/>
    <w:rsid w:val="007B7AD3"/>
    <w:rsid w:val="007B7DA3"/>
    <w:rsid w:val="007B7E4B"/>
    <w:rsid w:val="007B7EB7"/>
    <w:rsid w:val="007B7EF3"/>
    <w:rsid w:val="007C003B"/>
    <w:rsid w:val="007C031C"/>
    <w:rsid w:val="007C04AA"/>
    <w:rsid w:val="007C058B"/>
    <w:rsid w:val="007C1364"/>
    <w:rsid w:val="007C14D5"/>
    <w:rsid w:val="007C1521"/>
    <w:rsid w:val="007C180B"/>
    <w:rsid w:val="007C1929"/>
    <w:rsid w:val="007C1941"/>
    <w:rsid w:val="007C19A2"/>
    <w:rsid w:val="007C1AA6"/>
    <w:rsid w:val="007C1BB2"/>
    <w:rsid w:val="007C1CAC"/>
    <w:rsid w:val="007C1CE5"/>
    <w:rsid w:val="007C1E31"/>
    <w:rsid w:val="007C1E3E"/>
    <w:rsid w:val="007C1F55"/>
    <w:rsid w:val="007C2014"/>
    <w:rsid w:val="007C20EC"/>
    <w:rsid w:val="007C21A7"/>
    <w:rsid w:val="007C2332"/>
    <w:rsid w:val="007C2519"/>
    <w:rsid w:val="007C2684"/>
    <w:rsid w:val="007C27BE"/>
    <w:rsid w:val="007C28B2"/>
    <w:rsid w:val="007C28D3"/>
    <w:rsid w:val="007C2A16"/>
    <w:rsid w:val="007C2A45"/>
    <w:rsid w:val="007C2CD6"/>
    <w:rsid w:val="007C2D8E"/>
    <w:rsid w:val="007C302B"/>
    <w:rsid w:val="007C3061"/>
    <w:rsid w:val="007C3078"/>
    <w:rsid w:val="007C3306"/>
    <w:rsid w:val="007C3339"/>
    <w:rsid w:val="007C339F"/>
    <w:rsid w:val="007C34D0"/>
    <w:rsid w:val="007C36ED"/>
    <w:rsid w:val="007C37AF"/>
    <w:rsid w:val="007C38A7"/>
    <w:rsid w:val="007C3944"/>
    <w:rsid w:val="007C3CEA"/>
    <w:rsid w:val="007C3D11"/>
    <w:rsid w:val="007C3D35"/>
    <w:rsid w:val="007C3D4A"/>
    <w:rsid w:val="007C3E12"/>
    <w:rsid w:val="007C3E30"/>
    <w:rsid w:val="007C3F99"/>
    <w:rsid w:val="007C404B"/>
    <w:rsid w:val="007C4052"/>
    <w:rsid w:val="007C4131"/>
    <w:rsid w:val="007C413A"/>
    <w:rsid w:val="007C414F"/>
    <w:rsid w:val="007C417C"/>
    <w:rsid w:val="007C41FB"/>
    <w:rsid w:val="007C446B"/>
    <w:rsid w:val="007C448F"/>
    <w:rsid w:val="007C44DF"/>
    <w:rsid w:val="007C4583"/>
    <w:rsid w:val="007C48B0"/>
    <w:rsid w:val="007C5207"/>
    <w:rsid w:val="007C529B"/>
    <w:rsid w:val="007C53F2"/>
    <w:rsid w:val="007C545F"/>
    <w:rsid w:val="007C578F"/>
    <w:rsid w:val="007C5ACF"/>
    <w:rsid w:val="007C5CAE"/>
    <w:rsid w:val="007C5E70"/>
    <w:rsid w:val="007C5ED5"/>
    <w:rsid w:val="007C62F3"/>
    <w:rsid w:val="007C63E7"/>
    <w:rsid w:val="007C65DC"/>
    <w:rsid w:val="007C66A2"/>
    <w:rsid w:val="007C6D03"/>
    <w:rsid w:val="007C6F33"/>
    <w:rsid w:val="007C6F6A"/>
    <w:rsid w:val="007C70B5"/>
    <w:rsid w:val="007C72F0"/>
    <w:rsid w:val="007C739E"/>
    <w:rsid w:val="007C75E4"/>
    <w:rsid w:val="007C7AD8"/>
    <w:rsid w:val="007C7E29"/>
    <w:rsid w:val="007C7E43"/>
    <w:rsid w:val="007C7FAD"/>
    <w:rsid w:val="007D0109"/>
    <w:rsid w:val="007D01AE"/>
    <w:rsid w:val="007D03EE"/>
    <w:rsid w:val="007D07F0"/>
    <w:rsid w:val="007D0959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52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D32"/>
    <w:rsid w:val="007D2F3D"/>
    <w:rsid w:val="007D2FBC"/>
    <w:rsid w:val="007D2FF1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73"/>
    <w:rsid w:val="007D44C3"/>
    <w:rsid w:val="007D4B06"/>
    <w:rsid w:val="007D4E03"/>
    <w:rsid w:val="007D4EB1"/>
    <w:rsid w:val="007D4F86"/>
    <w:rsid w:val="007D5145"/>
    <w:rsid w:val="007D552F"/>
    <w:rsid w:val="007D5640"/>
    <w:rsid w:val="007D56BB"/>
    <w:rsid w:val="007D5B07"/>
    <w:rsid w:val="007D5B26"/>
    <w:rsid w:val="007D5B35"/>
    <w:rsid w:val="007D5F3A"/>
    <w:rsid w:val="007D5FEC"/>
    <w:rsid w:val="007D60A5"/>
    <w:rsid w:val="007D60DD"/>
    <w:rsid w:val="007D61D9"/>
    <w:rsid w:val="007D6247"/>
    <w:rsid w:val="007D64D1"/>
    <w:rsid w:val="007D6519"/>
    <w:rsid w:val="007D66A5"/>
    <w:rsid w:val="007D67E5"/>
    <w:rsid w:val="007D6959"/>
    <w:rsid w:val="007D6AEB"/>
    <w:rsid w:val="007D6B05"/>
    <w:rsid w:val="007D6B1E"/>
    <w:rsid w:val="007D6B75"/>
    <w:rsid w:val="007D6E06"/>
    <w:rsid w:val="007D709A"/>
    <w:rsid w:val="007D70FC"/>
    <w:rsid w:val="007D713C"/>
    <w:rsid w:val="007D76F8"/>
    <w:rsid w:val="007D781E"/>
    <w:rsid w:val="007D7CF5"/>
    <w:rsid w:val="007E01F0"/>
    <w:rsid w:val="007E03BE"/>
    <w:rsid w:val="007E03D1"/>
    <w:rsid w:val="007E04C2"/>
    <w:rsid w:val="007E0578"/>
    <w:rsid w:val="007E098A"/>
    <w:rsid w:val="007E0A85"/>
    <w:rsid w:val="007E0C97"/>
    <w:rsid w:val="007E0CA5"/>
    <w:rsid w:val="007E0CD3"/>
    <w:rsid w:val="007E0D65"/>
    <w:rsid w:val="007E0E6D"/>
    <w:rsid w:val="007E0F1B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D3"/>
    <w:rsid w:val="007E1EE3"/>
    <w:rsid w:val="007E1F44"/>
    <w:rsid w:val="007E1FE9"/>
    <w:rsid w:val="007E2097"/>
    <w:rsid w:val="007E2201"/>
    <w:rsid w:val="007E249A"/>
    <w:rsid w:val="007E2609"/>
    <w:rsid w:val="007E26A3"/>
    <w:rsid w:val="007E26E4"/>
    <w:rsid w:val="007E2A7A"/>
    <w:rsid w:val="007E2E6C"/>
    <w:rsid w:val="007E2EB7"/>
    <w:rsid w:val="007E2FD0"/>
    <w:rsid w:val="007E2FE6"/>
    <w:rsid w:val="007E3041"/>
    <w:rsid w:val="007E32E8"/>
    <w:rsid w:val="007E34F2"/>
    <w:rsid w:val="007E3566"/>
    <w:rsid w:val="007E35F5"/>
    <w:rsid w:val="007E36E3"/>
    <w:rsid w:val="007E386B"/>
    <w:rsid w:val="007E3ADF"/>
    <w:rsid w:val="007E3DEC"/>
    <w:rsid w:val="007E3EC7"/>
    <w:rsid w:val="007E3FF2"/>
    <w:rsid w:val="007E411D"/>
    <w:rsid w:val="007E417B"/>
    <w:rsid w:val="007E41E1"/>
    <w:rsid w:val="007E42FC"/>
    <w:rsid w:val="007E43DB"/>
    <w:rsid w:val="007E45C6"/>
    <w:rsid w:val="007E47A3"/>
    <w:rsid w:val="007E4893"/>
    <w:rsid w:val="007E48CE"/>
    <w:rsid w:val="007E48D0"/>
    <w:rsid w:val="007E4A65"/>
    <w:rsid w:val="007E4A79"/>
    <w:rsid w:val="007E4DAD"/>
    <w:rsid w:val="007E5029"/>
    <w:rsid w:val="007E52AE"/>
    <w:rsid w:val="007E556E"/>
    <w:rsid w:val="007E56C6"/>
    <w:rsid w:val="007E5777"/>
    <w:rsid w:val="007E5962"/>
    <w:rsid w:val="007E5B6B"/>
    <w:rsid w:val="007E5B70"/>
    <w:rsid w:val="007E5BE2"/>
    <w:rsid w:val="007E5D68"/>
    <w:rsid w:val="007E622C"/>
    <w:rsid w:val="007E627C"/>
    <w:rsid w:val="007E62F3"/>
    <w:rsid w:val="007E63AD"/>
    <w:rsid w:val="007E6534"/>
    <w:rsid w:val="007E6746"/>
    <w:rsid w:val="007E6A51"/>
    <w:rsid w:val="007E6A69"/>
    <w:rsid w:val="007E6B8E"/>
    <w:rsid w:val="007E6CBB"/>
    <w:rsid w:val="007E6E35"/>
    <w:rsid w:val="007E6F26"/>
    <w:rsid w:val="007E6F94"/>
    <w:rsid w:val="007E6FA2"/>
    <w:rsid w:val="007E7559"/>
    <w:rsid w:val="007E785A"/>
    <w:rsid w:val="007E7989"/>
    <w:rsid w:val="007E79C6"/>
    <w:rsid w:val="007E7B8A"/>
    <w:rsid w:val="007E7D2D"/>
    <w:rsid w:val="007E7E60"/>
    <w:rsid w:val="007E7FB1"/>
    <w:rsid w:val="007E7FE8"/>
    <w:rsid w:val="007F010C"/>
    <w:rsid w:val="007F03C3"/>
    <w:rsid w:val="007F03E4"/>
    <w:rsid w:val="007F0498"/>
    <w:rsid w:val="007F060C"/>
    <w:rsid w:val="007F0659"/>
    <w:rsid w:val="007F0882"/>
    <w:rsid w:val="007F08BF"/>
    <w:rsid w:val="007F0EFE"/>
    <w:rsid w:val="007F0F90"/>
    <w:rsid w:val="007F105A"/>
    <w:rsid w:val="007F1107"/>
    <w:rsid w:val="007F166F"/>
    <w:rsid w:val="007F177A"/>
    <w:rsid w:val="007F1A89"/>
    <w:rsid w:val="007F1B17"/>
    <w:rsid w:val="007F1B5B"/>
    <w:rsid w:val="007F1C56"/>
    <w:rsid w:val="007F1C60"/>
    <w:rsid w:val="007F1D57"/>
    <w:rsid w:val="007F1F75"/>
    <w:rsid w:val="007F1F8A"/>
    <w:rsid w:val="007F1FB7"/>
    <w:rsid w:val="007F2026"/>
    <w:rsid w:val="007F215A"/>
    <w:rsid w:val="007F23D2"/>
    <w:rsid w:val="007F26AB"/>
    <w:rsid w:val="007F28E4"/>
    <w:rsid w:val="007F2968"/>
    <w:rsid w:val="007F2991"/>
    <w:rsid w:val="007F2C6A"/>
    <w:rsid w:val="007F2DF7"/>
    <w:rsid w:val="007F2E47"/>
    <w:rsid w:val="007F2FF7"/>
    <w:rsid w:val="007F3162"/>
    <w:rsid w:val="007F3248"/>
    <w:rsid w:val="007F3496"/>
    <w:rsid w:val="007F35B5"/>
    <w:rsid w:val="007F372E"/>
    <w:rsid w:val="007F37B4"/>
    <w:rsid w:val="007F37B7"/>
    <w:rsid w:val="007F389A"/>
    <w:rsid w:val="007F39D6"/>
    <w:rsid w:val="007F3A6B"/>
    <w:rsid w:val="007F3AF7"/>
    <w:rsid w:val="007F421C"/>
    <w:rsid w:val="007F440B"/>
    <w:rsid w:val="007F465D"/>
    <w:rsid w:val="007F46E0"/>
    <w:rsid w:val="007F4704"/>
    <w:rsid w:val="007F499A"/>
    <w:rsid w:val="007F4A8F"/>
    <w:rsid w:val="007F4ACF"/>
    <w:rsid w:val="007F4C04"/>
    <w:rsid w:val="007F4E6D"/>
    <w:rsid w:val="007F511D"/>
    <w:rsid w:val="007F51FF"/>
    <w:rsid w:val="007F528A"/>
    <w:rsid w:val="007F52CC"/>
    <w:rsid w:val="007F53C7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1EC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0F5"/>
    <w:rsid w:val="007F71DC"/>
    <w:rsid w:val="007F72CA"/>
    <w:rsid w:val="007F741B"/>
    <w:rsid w:val="007F748C"/>
    <w:rsid w:val="007F7575"/>
    <w:rsid w:val="007F786B"/>
    <w:rsid w:val="007F78A0"/>
    <w:rsid w:val="007F79F0"/>
    <w:rsid w:val="007F7A5C"/>
    <w:rsid w:val="007F7AED"/>
    <w:rsid w:val="007F7CE3"/>
    <w:rsid w:val="007F7D1E"/>
    <w:rsid w:val="007F7FAE"/>
    <w:rsid w:val="00800048"/>
    <w:rsid w:val="00800097"/>
    <w:rsid w:val="008001BA"/>
    <w:rsid w:val="008001F3"/>
    <w:rsid w:val="00800400"/>
    <w:rsid w:val="0080054E"/>
    <w:rsid w:val="00800931"/>
    <w:rsid w:val="00800B37"/>
    <w:rsid w:val="00800C0F"/>
    <w:rsid w:val="00800C25"/>
    <w:rsid w:val="00800E2C"/>
    <w:rsid w:val="0080109C"/>
    <w:rsid w:val="0080169A"/>
    <w:rsid w:val="00801D6C"/>
    <w:rsid w:val="00801FE7"/>
    <w:rsid w:val="0080227C"/>
    <w:rsid w:val="008022A4"/>
    <w:rsid w:val="0080231E"/>
    <w:rsid w:val="00802587"/>
    <w:rsid w:val="00802769"/>
    <w:rsid w:val="008027C1"/>
    <w:rsid w:val="00802A7B"/>
    <w:rsid w:val="00802ACA"/>
    <w:rsid w:val="00802BB0"/>
    <w:rsid w:val="008031C0"/>
    <w:rsid w:val="00803308"/>
    <w:rsid w:val="008033FF"/>
    <w:rsid w:val="00803424"/>
    <w:rsid w:val="00803454"/>
    <w:rsid w:val="008035AB"/>
    <w:rsid w:val="00803627"/>
    <w:rsid w:val="00803770"/>
    <w:rsid w:val="0080382F"/>
    <w:rsid w:val="0080391E"/>
    <w:rsid w:val="00803A47"/>
    <w:rsid w:val="00803BFA"/>
    <w:rsid w:val="00803C88"/>
    <w:rsid w:val="00803DEF"/>
    <w:rsid w:val="008040B2"/>
    <w:rsid w:val="00804175"/>
    <w:rsid w:val="008043F2"/>
    <w:rsid w:val="008044E3"/>
    <w:rsid w:val="00804659"/>
    <w:rsid w:val="008046B7"/>
    <w:rsid w:val="00804798"/>
    <w:rsid w:val="008048BF"/>
    <w:rsid w:val="008049D0"/>
    <w:rsid w:val="00804B6C"/>
    <w:rsid w:val="00804E07"/>
    <w:rsid w:val="00804EBD"/>
    <w:rsid w:val="00804EE1"/>
    <w:rsid w:val="00804FC5"/>
    <w:rsid w:val="008052D8"/>
    <w:rsid w:val="008054F9"/>
    <w:rsid w:val="008055D8"/>
    <w:rsid w:val="00805818"/>
    <w:rsid w:val="008059ED"/>
    <w:rsid w:val="008059F6"/>
    <w:rsid w:val="00805C4A"/>
    <w:rsid w:val="00805D1D"/>
    <w:rsid w:val="00805D93"/>
    <w:rsid w:val="0080602B"/>
    <w:rsid w:val="00806129"/>
    <w:rsid w:val="0080612C"/>
    <w:rsid w:val="008063B0"/>
    <w:rsid w:val="008065D5"/>
    <w:rsid w:val="00806667"/>
    <w:rsid w:val="0080699B"/>
    <w:rsid w:val="00806B23"/>
    <w:rsid w:val="00806B2B"/>
    <w:rsid w:val="00806C25"/>
    <w:rsid w:val="00806D3E"/>
    <w:rsid w:val="00806D79"/>
    <w:rsid w:val="00806F9D"/>
    <w:rsid w:val="00806FAF"/>
    <w:rsid w:val="00807025"/>
    <w:rsid w:val="0080707E"/>
    <w:rsid w:val="00807388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07E6A"/>
    <w:rsid w:val="0081025D"/>
    <w:rsid w:val="00810446"/>
    <w:rsid w:val="00810537"/>
    <w:rsid w:val="00810579"/>
    <w:rsid w:val="00810596"/>
    <w:rsid w:val="008105AC"/>
    <w:rsid w:val="008106A9"/>
    <w:rsid w:val="00810768"/>
    <w:rsid w:val="008107C1"/>
    <w:rsid w:val="008108B0"/>
    <w:rsid w:val="0081098C"/>
    <w:rsid w:val="00810996"/>
    <w:rsid w:val="00810C3A"/>
    <w:rsid w:val="00810E46"/>
    <w:rsid w:val="00810F7C"/>
    <w:rsid w:val="00811524"/>
    <w:rsid w:val="00811551"/>
    <w:rsid w:val="008116EC"/>
    <w:rsid w:val="00811AB0"/>
    <w:rsid w:val="00811AEA"/>
    <w:rsid w:val="00811B05"/>
    <w:rsid w:val="00811B9D"/>
    <w:rsid w:val="00811C6F"/>
    <w:rsid w:val="00811E38"/>
    <w:rsid w:val="00811F5B"/>
    <w:rsid w:val="0081214B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CBB"/>
    <w:rsid w:val="00813EF8"/>
    <w:rsid w:val="00813FDD"/>
    <w:rsid w:val="008141EE"/>
    <w:rsid w:val="00814209"/>
    <w:rsid w:val="0081436B"/>
    <w:rsid w:val="0081441B"/>
    <w:rsid w:val="008145C7"/>
    <w:rsid w:val="008145ED"/>
    <w:rsid w:val="00814806"/>
    <w:rsid w:val="0081490F"/>
    <w:rsid w:val="00814B6B"/>
    <w:rsid w:val="00814E65"/>
    <w:rsid w:val="00815005"/>
    <w:rsid w:val="00815293"/>
    <w:rsid w:val="00815762"/>
    <w:rsid w:val="00815BCC"/>
    <w:rsid w:val="00815BE1"/>
    <w:rsid w:val="00815CD8"/>
    <w:rsid w:val="00815F97"/>
    <w:rsid w:val="008160A6"/>
    <w:rsid w:val="00816400"/>
    <w:rsid w:val="00816692"/>
    <w:rsid w:val="0081687A"/>
    <w:rsid w:val="00816AAC"/>
    <w:rsid w:val="00816C38"/>
    <w:rsid w:val="00816C7C"/>
    <w:rsid w:val="00816CAA"/>
    <w:rsid w:val="00816D78"/>
    <w:rsid w:val="00816E11"/>
    <w:rsid w:val="00816FB7"/>
    <w:rsid w:val="00817070"/>
    <w:rsid w:val="008172C4"/>
    <w:rsid w:val="008173D6"/>
    <w:rsid w:val="008176A0"/>
    <w:rsid w:val="008176CD"/>
    <w:rsid w:val="00817918"/>
    <w:rsid w:val="00820076"/>
    <w:rsid w:val="008201FB"/>
    <w:rsid w:val="00820267"/>
    <w:rsid w:val="0082050F"/>
    <w:rsid w:val="00820553"/>
    <w:rsid w:val="00820888"/>
    <w:rsid w:val="008208A4"/>
    <w:rsid w:val="008208C1"/>
    <w:rsid w:val="00820A0A"/>
    <w:rsid w:val="00820B22"/>
    <w:rsid w:val="00820C48"/>
    <w:rsid w:val="00820CEE"/>
    <w:rsid w:val="00820E4C"/>
    <w:rsid w:val="00820E89"/>
    <w:rsid w:val="00820EBC"/>
    <w:rsid w:val="00820ED4"/>
    <w:rsid w:val="00821129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E9E"/>
    <w:rsid w:val="00821FF5"/>
    <w:rsid w:val="00822146"/>
    <w:rsid w:val="0082228F"/>
    <w:rsid w:val="0082245D"/>
    <w:rsid w:val="008224C2"/>
    <w:rsid w:val="00822651"/>
    <w:rsid w:val="00822787"/>
    <w:rsid w:val="008227B7"/>
    <w:rsid w:val="008227BF"/>
    <w:rsid w:val="008227D8"/>
    <w:rsid w:val="00822989"/>
    <w:rsid w:val="00822A98"/>
    <w:rsid w:val="00822D4D"/>
    <w:rsid w:val="00822D7E"/>
    <w:rsid w:val="00822D8F"/>
    <w:rsid w:val="00822E4B"/>
    <w:rsid w:val="00822F74"/>
    <w:rsid w:val="008230DB"/>
    <w:rsid w:val="0082321D"/>
    <w:rsid w:val="008232A7"/>
    <w:rsid w:val="008232D0"/>
    <w:rsid w:val="00823354"/>
    <w:rsid w:val="008235B2"/>
    <w:rsid w:val="008239B2"/>
    <w:rsid w:val="00823AC9"/>
    <w:rsid w:val="00823B0F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4C"/>
    <w:rsid w:val="0082668F"/>
    <w:rsid w:val="00826957"/>
    <w:rsid w:val="00826B76"/>
    <w:rsid w:val="00826B8D"/>
    <w:rsid w:val="00826E7E"/>
    <w:rsid w:val="00826EA1"/>
    <w:rsid w:val="00826FA9"/>
    <w:rsid w:val="00827008"/>
    <w:rsid w:val="0082705B"/>
    <w:rsid w:val="0082718E"/>
    <w:rsid w:val="008271B0"/>
    <w:rsid w:val="00827324"/>
    <w:rsid w:val="008273A6"/>
    <w:rsid w:val="00827529"/>
    <w:rsid w:val="008275CE"/>
    <w:rsid w:val="00827962"/>
    <w:rsid w:val="00827B7A"/>
    <w:rsid w:val="00827BC9"/>
    <w:rsid w:val="00827E45"/>
    <w:rsid w:val="00827EDF"/>
    <w:rsid w:val="00827F45"/>
    <w:rsid w:val="00830208"/>
    <w:rsid w:val="00830823"/>
    <w:rsid w:val="008308DC"/>
    <w:rsid w:val="00830B42"/>
    <w:rsid w:val="00830B8F"/>
    <w:rsid w:val="00830BE1"/>
    <w:rsid w:val="00830C14"/>
    <w:rsid w:val="00830C92"/>
    <w:rsid w:val="00830CCA"/>
    <w:rsid w:val="00830F51"/>
    <w:rsid w:val="008311CC"/>
    <w:rsid w:val="008313E4"/>
    <w:rsid w:val="0083161A"/>
    <w:rsid w:val="00831A7C"/>
    <w:rsid w:val="00831B32"/>
    <w:rsid w:val="00831DEA"/>
    <w:rsid w:val="00831E6B"/>
    <w:rsid w:val="00831F42"/>
    <w:rsid w:val="008323BF"/>
    <w:rsid w:val="0083246E"/>
    <w:rsid w:val="008324F4"/>
    <w:rsid w:val="008324FC"/>
    <w:rsid w:val="0083259F"/>
    <w:rsid w:val="008326B4"/>
    <w:rsid w:val="008326FD"/>
    <w:rsid w:val="008329EF"/>
    <w:rsid w:val="00832A37"/>
    <w:rsid w:val="00832B59"/>
    <w:rsid w:val="00832F83"/>
    <w:rsid w:val="00833117"/>
    <w:rsid w:val="008331DC"/>
    <w:rsid w:val="0083320E"/>
    <w:rsid w:val="008332C9"/>
    <w:rsid w:val="008333E5"/>
    <w:rsid w:val="00833576"/>
    <w:rsid w:val="008335BB"/>
    <w:rsid w:val="00833A6B"/>
    <w:rsid w:val="00833A8D"/>
    <w:rsid w:val="00834106"/>
    <w:rsid w:val="00834161"/>
    <w:rsid w:val="008341F6"/>
    <w:rsid w:val="00834312"/>
    <w:rsid w:val="00834359"/>
    <w:rsid w:val="00834656"/>
    <w:rsid w:val="00834723"/>
    <w:rsid w:val="00834884"/>
    <w:rsid w:val="008348F6"/>
    <w:rsid w:val="008349E8"/>
    <w:rsid w:val="00834C0C"/>
    <w:rsid w:val="00834C10"/>
    <w:rsid w:val="0083521C"/>
    <w:rsid w:val="00835253"/>
    <w:rsid w:val="008353D5"/>
    <w:rsid w:val="008353E3"/>
    <w:rsid w:val="00835458"/>
    <w:rsid w:val="008354C8"/>
    <w:rsid w:val="00835715"/>
    <w:rsid w:val="0083575D"/>
    <w:rsid w:val="008357D1"/>
    <w:rsid w:val="00835C7C"/>
    <w:rsid w:val="00835F3E"/>
    <w:rsid w:val="00836557"/>
    <w:rsid w:val="008365B8"/>
    <w:rsid w:val="0083679D"/>
    <w:rsid w:val="008368B9"/>
    <w:rsid w:val="008369CC"/>
    <w:rsid w:val="00836ADA"/>
    <w:rsid w:val="00836AEC"/>
    <w:rsid w:val="00836AF3"/>
    <w:rsid w:val="00836C77"/>
    <w:rsid w:val="00836C80"/>
    <w:rsid w:val="00836D2B"/>
    <w:rsid w:val="00836DB6"/>
    <w:rsid w:val="00837473"/>
    <w:rsid w:val="008375B4"/>
    <w:rsid w:val="00837663"/>
    <w:rsid w:val="008376D3"/>
    <w:rsid w:val="00837731"/>
    <w:rsid w:val="00837921"/>
    <w:rsid w:val="00837A41"/>
    <w:rsid w:val="00837C29"/>
    <w:rsid w:val="00837F0E"/>
    <w:rsid w:val="00837FCA"/>
    <w:rsid w:val="00840006"/>
    <w:rsid w:val="00840371"/>
    <w:rsid w:val="00840451"/>
    <w:rsid w:val="00840532"/>
    <w:rsid w:val="008407D1"/>
    <w:rsid w:val="008409B4"/>
    <w:rsid w:val="008409E1"/>
    <w:rsid w:val="00840E0C"/>
    <w:rsid w:val="008410C6"/>
    <w:rsid w:val="00841324"/>
    <w:rsid w:val="008413FD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236"/>
    <w:rsid w:val="0084245D"/>
    <w:rsid w:val="00842516"/>
    <w:rsid w:val="00842534"/>
    <w:rsid w:val="008426B2"/>
    <w:rsid w:val="008428BE"/>
    <w:rsid w:val="00842927"/>
    <w:rsid w:val="0084294A"/>
    <w:rsid w:val="00842B4D"/>
    <w:rsid w:val="00842DAC"/>
    <w:rsid w:val="00842DD0"/>
    <w:rsid w:val="00843043"/>
    <w:rsid w:val="008432B4"/>
    <w:rsid w:val="008432DF"/>
    <w:rsid w:val="008433BF"/>
    <w:rsid w:val="00843416"/>
    <w:rsid w:val="008435F0"/>
    <w:rsid w:val="0084368E"/>
    <w:rsid w:val="008438D1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47A6"/>
    <w:rsid w:val="00844880"/>
    <w:rsid w:val="00844E84"/>
    <w:rsid w:val="008450E5"/>
    <w:rsid w:val="00845116"/>
    <w:rsid w:val="00845313"/>
    <w:rsid w:val="00845384"/>
    <w:rsid w:val="00845432"/>
    <w:rsid w:val="00845663"/>
    <w:rsid w:val="008456F6"/>
    <w:rsid w:val="00845723"/>
    <w:rsid w:val="008458ED"/>
    <w:rsid w:val="00845BBE"/>
    <w:rsid w:val="00845DA7"/>
    <w:rsid w:val="00845F06"/>
    <w:rsid w:val="00845FF6"/>
    <w:rsid w:val="0084613E"/>
    <w:rsid w:val="00846243"/>
    <w:rsid w:val="00846477"/>
    <w:rsid w:val="008464A5"/>
    <w:rsid w:val="00846506"/>
    <w:rsid w:val="008465CE"/>
    <w:rsid w:val="00846609"/>
    <w:rsid w:val="00846A6F"/>
    <w:rsid w:val="00846B61"/>
    <w:rsid w:val="00846D5C"/>
    <w:rsid w:val="00846D75"/>
    <w:rsid w:val="00846D96"/>
    <w:rsid w:val="00847170"/>
    <w:rsid w:val="00847451"/>
    <w:rsid w:val="00847836"/>
    <w:rsid w:val="00847A73"/>
    <w:rsid w:val="00847BD2"/>
    <w:rsid w:val="00847EA7"/>
    <w:rsid w:val="00847F5D"/>
    <w:rsid w:val="00847FC5"/>
    <w:rsid w:val="0085001E"/>
    <w:rsid w:val="00850030"/>
    <w:rsid w:val="0085012B"/>
    <w:rsid w:val="00850177"/>
    <w:rsid w:val="008501C9"/>
    <w:rsid w:val="00850220"/>
    <w:rsid w:val="0085059E"/>
    <w:rsid w:val="0085075B"/>
    <w:rsid w:val="00850982"/>
    <w:rsid w:val="0085099E"/>
    <w:rsid w:val="008509D2"/>
    <w:rsid w:val="00850D3B"/>
    <w:rsid w:val="00851069"/>
    <w:rsid w:val="0085144F"/>
    <w:rsid w:val="00851481"/>
    <w:rsid w:val="008515A3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3F5"/>
    <w:rsid w:val="0085246B"/>
    <w:rsid w:val="008524F0"/>
    <w:rsid w:val="008525AF"/>
    <w:rsid w:val="0085290D"/>
    <w:rsid w:val="00852A8C"/>
    <w:rsid w:val="00852BB6"/>
    <w:rsid w:val="008537D2"/>
    <w:rsid w:val="0085380B"/>
    <w:rsid w:val="00853862"/>
    <w:rsid w:val="008539E0"/>
    <w:rsid w:val="00853B9B"/>
    <w:rsid w:val="00853C6C"/>
    <w:rsid w:val="00853C88"/>
    <w:rsid w:val="00853CCC"/>
    <w:rsid w:val="00853D16"/>
    <w:rsid w:val="0085409E"/>
    <w:rsid w:val="00854175"/>
    <w:rsid w:val="0085428B"/>
    <w:rsid w:val="008542F6"/>
    <w:rsid w:val="008543BA"/>
    <w:rsid w:val="008543F9"/>
    <w:rsid w:val="008544D2"/>
    <w:rsid w:val="00854535"/>
    <w:rsid w:val="008547C2"/>
    <w:rsid w:val="00854843"/>
    <w:rsid w:val="0085484B"/>
    <w:rsid w:val="008548C4"/>
    <w:rsid w:val="00854A21"/>
    <w:rsid w:val="00854AD5"/>
    <w:rsid w:val="00854BF3"/>
    <w:rsid w:val="00854C42"/>
    <w:rsid w:val="00854C87"/>
    <w:rsid w:val="00854D75"/>
    <w:rsid w:val="00854E03"/>
    <w:rsid w:val="00855023"/>
    <w:rsid w:val="0085504B"/>
    <w:rsid w:val="0085522B"/>
    <w:rsid w:val="008554F0"/>
    <w:rsid w:val="0085557E"/>
    <w:rsid w:val="0085561F"/>
    <w:rsid w:val="00855631"/>
    <w:rsid w:val="0085570E"/>
    <w:rsid w:val="008559AE"/>
    <w:rsid w:val="00855A8F"/>
    <w:rsid w:val="00855AAA"/>
    <w:rsid w:val="00855C67"/>
    <w:rsid w:val="00855C94"/>
    <w:rsid w:val="00855ECF"/>
    <w:rsid w:val="008562B3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288"/>
    <w:rsid w:val="0085730E"/>
    <w:rsid w:val="008573C8"/>
    <w:rsid w:val="0085758E"/>
    <w:rsid w:val="00857769"/>
    <w:rsid w:val="00857781"/>
    <w:rsid w:val="008577F7"/>
    <w:rsid w:val="00857963"/>
    <w:rsid w:val="00857AEA"/>
    <w:rsid w:val="00857D8D"/>
    <w:rsid w:val="0086050C"/>
    <w:rsid w:val="008607E0"/>
    <w:rsid w:val="0086083D"/>
    <w:rsid w:val="00860889"/>
    <w:rsid w:val="00860AA7"/>
    <w:rsid w:val="00860B0A"/>
    <w:rsid w:val="00860CDA"/>
    <w:rsid w:val="00860CF4"/>
    <w:rsid w:val="00860DF7"/>
    <w:rsid w:val="00861103"/>
    <w:rsid w:val="0086117B"/>
    <w:rsid w:val="00861314"/>
    <w:rsid w:val="008613DA"/>
    <w:rsid w:val="00861468"/>
    <w:rsid w:val="0086152B"/>
    <w:rsid w:val="00861747"/>
    <w:rsid w:val="008617E5"/>
    <w:rsid w:val="00861823"/>
    <w:rsid w:val="00861A00"/>
    <w:rsid w:val="00861A2D"/>
    <w:rsid w:val="00861A38"/>
    <w:rsid w:val="00861A6E"/>
    <w:rsid w:val="00861C83"/>
    <w:rsid w:val="00861D20"/>
    <w:rsid w:val="00861E7A"/>
    <w:rsid w:val="00861FA0"/>
    <w:rsid w:val="008620A9"/>
    <w:rsid w:val="008621D0"/>
    <w:rsid w:val="00862284"/>
    <w:rsid w:val="00862753"/>
    <w:rsid w:val="00862809"/>
    <w:rsid w:val="008628F6"/>
    <w:rsid w:val="0086292C"/>
    <w:rsid w:val="008629E3"/>
    <w:rsid w:val="00862A7F"/>
    <w:rsid w:val="00862A8A"/>
    <w:rsid w:val="00862B3A"/>
    <w:rsid w:val="00862C5F"/>
    <w:rsid w:val="00862DF8"/>
    <w:rsid w:val="00863206"/>
    <w:rsid w:val="0086328F"/>
    <w:rsid w:val="008632A9"/>
    <w:rsid w:val="008639E7"/>
    <w:rsid w:val="00863AB6"/>
    <w:rsid w:val="00863C11"/>
    <w:rsid w:val="00863C19"/>
    <w:rsid w:val="00863D54"/>
    <w:rsid w:val="00863EB7"/>
    <w:rsid w:val="0086401B"/>
    <w:rsid w:val="0086418B"/>
    <w:rsid w:val="008642DD"/>
    <w:rsid w:val="0086438A"/>
    <w:rsid w:val="008643B3"/>
    <w:rsid w:val="008644EF"/>
    <w:rsid w:val="00864612"/>
    <w:rsid w:val="0086467B"/>
    <w:rsid w:val="0086471C"/>
    <w:rsid w:val="008647D4"/>
    <w:rsid w:val="0086481B"/>
    <w:rsid w:val="008648D1"/>
    <w:rsid w:val="00864A67"/>
    <w:rsid w:val="00864BAB"/>
    <w:rsid w:val="00864CA7"/>
    <w:rsid w:val="00864E4E"/>
    <w:rsid w:val="00864FF4"/>
    <w:rsid w:val="00865063"/>
    <w:rsid w:val="008654A2"/>
    <w:rsid w:val="0086554F"/>
    <w:rsid w:val="00865568"/>
    <w:rsid w:val="008656CB"/>
    <w:rsid w:val="008656F3"/>
    <w:rsid w:val="008659BC"/>
    <w:rsid w:val="00865B66"/>
    <w:rsid w:val="00866595"/>
    <w:rsid w:val="0086684F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829"/>
    <w:rsid w:val="00867B9E"/>
    <w:rsid w:val="00867E4D"/>
    <w:rsid w:val="00867F17"/>
    <w:rsid w:val="00870127"/>
    <w:rsid w:val="00870339"/>
    <w:rsid w:val="00870492"/>
    <w:rsid w:val="0087080E"/>
    <w:rsid w:val="0087099E"/>
    <w:rsid w:val="008709BC"/>
    <w:rsid w:val="00870BB2"/>
    <w:rsid w:val="00870D2E"/>
    <w:rsid w:val="00870DA6"/>
    <w:rsid w:val="00871027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C4C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3F5"/>
    <w:rsid w:val="008736CB"/>
    <w:rsid w:val="008739C9"/>
    <w:rsid w:val="00873C66"/>
    <w:rsid w:val="00873F70"/>
    <w:rsid w:val="00873FFE"/>
    <w:rsid w:val="00874729"/>
    <w:rsid w:val="008749E8"/>
    <w:rsid w:val="00874BF6"/>
    <w:rsid w:val="00874CB4"/>
    <w:rsid w:val="00874CDE"/>
    <w:rsid w:val="00874D28"/>
    <w:rsid w:val="00874EB7"/>
    <w:rsid w:val="008753BF"/>
    <w:rsid w:val="00875922"/>
    <w:rsid w:val="00875CDB"/>
    <w:rsid w:val="0087613F"/>
    <w:rsid w:val="008762E1"/>
    <w:rsid w:val="00876338"/>
    <w:rsid w:val="008763EB"/>
    <w:rsid w:val="0087672C"/>
    <w:rsid w:val="0087673B"/>
    <w:rsid w:val="00876778"/>
    <w:rsid w:val="00876C29"/>
    <w:rsid w:val="00876F09"/>
    <w:rsid w:val="00877002"/>
    <w:rsid w:val="008771B0"/>
    <w:rsid w:val="0087727C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DAD"/>
    <w:rsid w:val="00880EF9"/>
    <w:rsid w:val="00881525"/>
    <w:rsid w:val="008816A1"/>
    <w:rsid w:val="00881799"/>
    <w:rsid w:val="00881933"/>
    <w:rsid w:val="00881A10"/>
    <w:rsid w:val="00881AAB"/>
    <w:rsid w:val="00881C08"/>
    <w:rsid w:val="00881D0F"/>
    <w:rsid w:val="00881DE5"/>
    <w:rsid w:val="00881E3C"/>
    <w:rsid w:val="00881F19"/>
    <w:rsid w:val="00881F39"/>
    <w:rsid w:val="0088207D"/>
    <w:rsid w:val="0088224B"/>
    <w:rsid w:val="008822F9"/>
    <w:rsid w:val="008822FC"/>
    <w:rsid w:val="0088230B"/>
    <w:rsid w:val="00882472"/>
    <w:rsid w:val="00882488"/>
    <w:rsid w:val="00882498"/>
    <w:rsid w:val="008824AA"/>
    <w:rsid w:val="00882C29"/>
    <w:rsid w:val="00882F2F"/>
    <w:rsid w:val="00883072"/>
    <w:rsid w:val="0088310F"/>
    <w:rsid w:val="00883213"/>
    <w:rsid w:val="008832E2"/>
    <w:rsid w:val="008832ED"/>
    <w:rsid w:val="008834BE"/>
    <w:rsid w:val="0088396D"/>
    <w:rsid w:val="008839B1"/>
    <w:rsid w:val="00883AC1"/>
    <w:rsid w:val="00883B8F"/>
    <w:rsid w:val="00883CC1"/>
    <w:rsid w:val="00883D0A"/>
    <w:rsid w:val="0088410B"/>
    <w:rsid w:val="00884310"/>
    <w:rsid w:val="008846C4"/>
    <w:rsid w:val="008846C8"/>
    <w:rsid w:val="00884721"/>
    <w:rsid w:val="00884BC6"/>
    <w:rsid w:val="00884CAA"/>
    <w:rsid w:val="00884E4B"/>
    <w:rsid w:val="00884E51"/>
    <w:rsid w:val="00885245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13"/>
    <w:rsid w:val="00885B85"/>
    <w:rsid w:val="00885BFC"/>
    <w:rsid w:val="00885C2B"/>
    <w:rsid w:val="00885DA8"/>
    <w:rsid w:val="00886076"/>
    <w:rsid w:val="00886177"/>
    <w:rsid w:val="008862AE"/>
    <w:rsid w:val="00886635"/>
    <w:rsid w:val="00886691"/>
    <w:rsid w:val="008867B5"/>
    <w:rsid w:val="0088694D"/>
    <w:rsid w:val="00886DEC"/>
    <w:rsid w:val="00886F5C"/>
    <w:rsid w:val="00887412"/>
    <w:rsid w:val="00887433"/>
    <w:rsid w:val="00887A03"/>
    <w:rsid w:val="00887A10"/>
    <w:rsid w:val="00887A9B"/>
    <w:rsid w:val="00887B46"/>
    <w:rsid w:val="00887C32"/>
    <w:rsid w:val="00887C84"/>
    <w:rsid w:val="00887E44"/>
    <w:rsid w:val="008901F1"/>
    <w:rsid w:val="008902C8"/>
    <w:rsid w:val="00890355"/>
    <w:rsid w:val="0089075A"/>
    <w:rsid w:val="0089090E"/>
    <w:rsid w:val="00890A19"/>
    <w:rsid w:val="00890A92"/>
    <w:rsid w:val="00890BAB"/>
    <w:rsid w:val="00890D1F"/>
    <w:rsid w:val="00890F85"/>
    <w:rsid w:val="0089116A"/>
    <w:rsid w:val="008911DD"/>
    <w:rsid w:val="00891389"/>
    <w:rsid w:val="008913DC"/>
    <w:rsid w:val="0089141C"/>
    <w:rsid w:val="008914CE"/>
    <w:rsid w:val="00891673"/>
    <w:rsid w:val="008917AE"/>
    <w:rsid w:val="008917DC"/>
    <w:rsid w:val="008918A8"/>
    <w:rsid w:val="008918B1"/>
    <w:rsid w:val="00891B9C"/>
    <w:rsid w:val="00891CC9"/>
    <w:rsid w:val="00891D19"/>
    <w:rsid w:val="00891E42"/>
    <w:rsid w:val="00891EBF"/>
    <w:rsid w:val="00892596"/>
    <w:rsid w:val="008925E3"/>
    <w:rsid w:val="0089262D"/>
    <w:rsid w:val="00892B9B"/>
    <w:rsid w:val="00892CAA"/>
    <w:rsid w:val="00892D9A"/>
    <w:rsid w:val="00892EA8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7BD"/>
    <w:rsid w:val="008948C4"/>
    <w:rsid w:val="008949FC"/>
    <w:rsid w:val="00894A47"/>
    <w:rsid w:val="00894BB2"/>
    <w:rsid w:val="00894DAB"/>
    <w:rsid w:val="00894EAE"/>
    <w:rsid w:val="00894EEE"/>
    <w:rsid w:val="00894FA7"/>
    <w:rsid w:val="00895165"/>
    <w:rsid w:val="008952C7"/>
    <w:rsid w:val="00895419"/>
    <w:rsid w:val="0089555F"/>
    <w:rsid w:val="008955C3"/>
    <w:rsid w:val="00895713"/>
    <w:rsid w:val="008959A0"/>
    <w:rsid w:val="00895A78"/>
    <w:rsid w:val="00895B9B"/>
    <w:rsid w:val="0089603D"/>
    <w:rsid w:val="0089621A"/>
    <w:rsid w:val="00896465"/>
    <w:rsid w:val="008964FF"/>
    <w:rsid w:val="0089671C"/>
    <w:rsid w:val="00896858"/>
    <w:rsid w:val="008969A3"/>
    <w:rsid w:val="00896AE4"/>
    <w:rsid w:val="00896AF4"/>
    <w:rsid w:val="00896BF6"/>
    <w:rsid w:val="00896D28"/>
    <w:rsid w:val="00896E11"/>
    <w:rsid w:val="00896EDF"/>
    <w:rsid w:val="008971BB"/>
    <w:rsid w:val="00897262"/>
    <w:rsid w:val="00897341"/>
    <w:rsid w:val="00897381"/>
    <w:rsid w:val="00897515"/>
    <w:rsid w:val="00897795"/>
    <w:rsid w:val="008978E1"/>
    <w:rsid w:val="008978FB"/>
    <w:rsid w:val="00897C61"/>
    <w:rsid w:val="00897F43"/>
    <w:rsid w:val="008A0100"/>
    <w:rsid w:val="008A027F"/>
    <w:rsid w:val="008A085A"/>
    <w:rsid w:val="008A0A0A"/>
    <w:rsid w:val="008A0AA5"/>
    <w:rsid w:val="008A0B38"/>
    <w:rsid w:val="008A0B3F"/>
    <w:rsid w:val="008A0B91"/>
    <w:rsid w:val="008A129D"/>
    <w:rsid w:val="008A143E"/>
    <w:rsid w:val="008A14D8"/>
    <w:rsid w:val="008A159E"/>
    <w:rsid w:val="008A178B"/>
    <w:rsid w:val="008A1A59"/>
    <w:rsid w:val="008A1BF0"/>
    <w:rsid w:val="008A1C9D"/>
    <w:rsid w:val="008A1CED"/>
    <w:rsid w:val="008A1E08"/>
    <w:rsid w:val="008A1F9B"/>
    <w:rsid w:val="008A207C"/>
    <w:rsid w:val="008A2115"/>
    <w:rsid w:val="008A2408"/>
    <w:rsid w:val="008A242D"/>
    <w:rsid w:val="008A2604"/>
    <w:rsid w:val="008A2655"/>
    <w:rsid w:val="008A2958"/>
    <w:rsid w:val="008A29FD"/>
    <w:rsid w:val="008A2BC7"/>
    <w:rsid w:val="008A2CB2"/>
    <w:rsid w:val="008A2CC6"/>
    <w:rsid w:val="008A2D53"/>
    <w:rsid w:val="008A2E2D"/>
    <w:rsid w:val="008A30C7"/>
    <w:rsid w:val="008A331C"/>
    <w:rsid w:val="008A34E6"/>
    <w:rsid w:val="008A34E8"/>
    <w:rsid w:val="008A352D"/>
    <w:rsid w:val="008A3935"/>
    <w:rsid w:val="008A3BFB"/>
    <w:rsid w:val="008A3D15"/>
    <w:rsid w:val="008A3DC9"/>
    <w:rsid w:val="008A3F84"/>
    <w:rsid w:val="008A3FDA"/>
    <w:rsid w:val="008A419A"/>
    <w:rsid w:val="008A42CB"/>
    <w:rsid w:val="008A438E"/>
    <w:rsid w:val="008A4604"/>
    <w:rsid w:val="008A4654"/>
    <w:rsid w:val="008A46C2"/>
    <w:rsid w:val="008A48A0"/>
    <w:rsid w:val="008A4949"/>
    <w:rsid w:val="008A4997"/>
    <w:rsid w:val="008A4A1C"/>
    <w:rsid w:val="008A4E04"/>
    <w:rsid w:val="008A4F01"/>
    <w:rsid w:val="008A4F0B"/>
    <w:rsid w:val="008A50ED"/>
    <w:rsid w:val="008A5176"/>
    <w:rsid w:val="008A5191"/>
    <w:rsid w:val="008A5500"/>
    <w:rsid w:val="008A5601"/>
    <w:rsid w:val="008A598D"/>
    <w:rsid w:val="008A5B41"/>
    <w:rsid w:val="008A5C2B"/>
    <w:rsid w:val="008A6214"/>
    <w:rsid w:val="008A623B"/>
    <w:rsid w:val="008A63A9"/>
    <w:rsid w:val="008A65B0"/>
    <w:rsid w:val="008A6608"/>
    <w:rsid w:val="008A663B"/>
    <w:rsid w:val="008A6905"/>
    <w:rsid w:val="008A6998"/>
    <w:rsid w:val="008A6CF3"/>
    <w:rsid w:val="008A75C3"/>
    <w:rsid w:val="008A7629"/>
    <w:rsid w:val="008A76F7"/>
    <w:rsid w:val="008A79EF"/>
    <w:rsid w:val="008A7ACF"/>
    <w:rsid w:val="008A7D7A"/>
    <w:rsid w:val="008B0059"/>
    <w:rsid w:val="008B0062"/>
    <w:rsid w:val="008B0324"/>
    <w:rsid w:val="008B0430"/>
    <w:rsid w:val="008B04FB"/>
    <w:rsid w:val="008B07DF"/>
    <w:rsid w:val="008B0900"/>
    <w:rsid w:val="008B09A3"/>
    <w:rsid w:val="008B0A14"/>
    <w:rsid w:val="008B0D29"/>
    <w:rsid w:val="008B10F1"/>
    <w:rsid w:val="008B12BD"/>
    <w:rsid w:val="008B1475"/>
    <w:rsid w:val="008B14F0"/>
    <w:rsid w:val="008B169A"/>
    <w:rsid w:val="008B16EE"/>
    <w:rsid w:val="008B1AEC"/>
    <w:rsid w:val="008B1BBE"/>
    <w:rsid w:val="008B1C3A"/>
    <w:rsid w:val="008B1DF8"/>
    <w:rsid w:val="008B1F80"/>
    <w:rsid w:val="008B1FF0"/>
    <w:rsid w:val="008B2020"/>
    <w:rsid w:val="008B214A"/>
    <w:rsid w:val="008B2153"/>
    <w:rsid w:val="008B224B"/>
    <w:rsid w:val="008B22E8"/>
    <w:rsid w:val="008B24BC"/>
    <w:rsid w:val="008B2535"/>
    <w:rsid w:val="008B2636"/>
    <w:rsid w:val="008B280F"/>
    <w:rsid w:val="008B2905"/>
    <w:rsid w:val="008B290F"/>
    <w:rsid w:val="008B2BF7"/>
    <w:rsid w:val="008B2CDA"/>
    <w:rsid w:val="008B2D3E"/>
    <w:rsid w:val="008B2EE3"/>
    <w:rsid w:val="008B3352"/>
    <w:rsid w:val="008B3559"/>
    <w:rsid w:val="008B36E1"/>
    <w:rsid w:val="008B3969"/>
    <w:rsid w:val="008B3A33"/>
    <w:rsid w:val="008B3C3B"/>
    <w:rsid w:val="008B403B"/>
    <w:rsid w:val="008B403D"/>
    <w:rsid w:val="008B417E"/>
    <w:rsid w:val="008B42B2"/>
    <w:rsid w:val="008B42BC"/>
    <w:rsid w:val="008B43FC"/>
    <w:rsid w:val="008B43FE"/>
    <w:rsid w:val="008B45C9"/>
    <w:rsid w:val="008B4631"/>
    <w:rsid w:val="008B463B"/>
    <w:rsid w:val="008B46BC"/>
    <w:rsid w:val="008B4775"/>
    <w:rsid w:val="008B482C"/>
    <w:rsid w:val="008B4BE2"/>
    <w:rsid w:val="008B5002"/>
    <w:rsid w:val="008B51AE"/>
    <w:rsid w:val="008B5468"/>
    <w:rsid w:val="008B57FC"/>
    <w:rsid w:val="008B5885"/>
    <w:rsid w:val="008B5B13"/>
    <w:rsid w:val="008B60BE"/>
    <w:rsid w:val="008B649F"/>
    <w:rsid w:val="008B66D6"/>
    <w:rsid w:val="008B66ED"/>
    <w:rsid w:val="008B67CD"/>
    <w:rsid w:val="008B6802"/>
    <w:rsid w:val="008B6855"/>
    <w:rsid w:val="008B68A4"/>
    <w:rsid w:val="008B6D30"/>
    <w:rsid w:val="008B6D6D"/>
    <w:rsid w:val="008B6DAB"/>
    <w:rsid w:val="008B6DD8"/>
    <w:rsid w:val="008B6FEE"/>
    <w:rsid w:val="008B7106"/>
    <w:rsid w:val="008B716C"/>
    <w:rsid w:val="008B7177"/>
    <w:rsid w:val="008B7356"/>
    <w:rsid w:val="008B744A"/>
    <w:rsid w:val="008B756A"/>
    <w:rsid w:val="008B7579"/>
    <w:rsid w:val="008B7615"/>
    <w:rsid w:val="008B77D9"/>
    <w:rsid w:val="008B7C56"/>
    <w:rsid w:val="008B7CAF"/>
    <w:rsid w:val="008B7E93"/>
    <w:rsid w:val="008C054C"/>
    <w:rsid w:val="008C0604"/>
    <w:rsid w:val="008C0652"/>
    <w:rsid w:val="008C0857"/>
    <w:rsid w:val="008C0885"/>
    <w:rsid w:val="008C0C72"/>
    <w:rsid w:val="008C0C96"/>
    <w:rsid w:val="008C0DA9"/>
    <w:rsid w:val="008C0E3C"/>
    <w:rsid w:val="008C0EF0"/>
    <w:rsid w:val="008C13BD"/>
    <w:rsid w:val="008C1639"/>
    <w:rsid w:val="008C173A"/>
    <w:rsid w:val="008C1844"/>
    <w:rsid w:val="008C1928"/>
    <w:rsid w:val="008C1A41"/>
    <w:rsid w:val="008C1A65"/>
    <w:rsid w:val="008C1AE2"/>
    <w:rsid w:val="008C1D9F"/>
    <w:rsid w:val="008C213C"/>
    <w:rsid w:val="008C21D1"/>
    <w:rsid w:val="008C2286"/>
    <w:rsid w:val="008C2531"/>
    <w:rsid w:val="008C27F4"/>
    <w:rsid w:val="008C289A"/>
    <w:rsid w:val="008C2C97"/>
    <w:rsid w:val="008C313A"/>
    <w:rsid w:val="008C3261"/>
    <w:rsid w:val="008C3322"/>
    <w:rsid w:val="008C3374"/>
    <w:rsid w:val="008C3634"/>
    <w:rsid w:val="008C364C"/>
    <w:rsid w:val="008C3A64"/>
    <w:rsid w:val="008C3B86"/>
    <w:rsid w:val="008C3BD3"/>
    <w:rsid w:val="008C4266"/>
    <w:rsid w:val="008C4547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5D1"/>
    <w:rsid w:val="008C6874"/>
    <w:rsid w:val="008C69C9"/>
    <w:rsid w:val="008C6A31"/>
    <w:rsid w:val="008C6A58"/>
    <w:rsid w:val="008C6AB4"/>
    <w:rsid w:val="008C6B48"/>
    <w:rsid w:val="008C6B78"/>
    <w:rsid w:val="008C735B"/>
    <w:rsid w:val="008C77A3"/>
    <w:rsid w:val="008C77D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191"/>
    <w:rsid w:val="008D143F"/>
    <w:rsid w:val="008D14A2"/>
    <w:rsid w:val="008D150E"/>
    <w:rsid w:val="008D154F"/>
    <w:rsid w:val="008D167E"/>
    <w:rsid w:val="008D18A7"/>
    <w:rsid w:val="008D19C7"/>
    <w:rsid w:val="008D1B2E"/>
    <w:rsid w:val="008D1B47"/>
    <w:rsid w:val="008D1D9D"/>
    <w:rsid w:val="008D205D"/>
    <w:rsid w:val="008D24D5"/>
    <w:rsid w:val="008D2582"/>
    <w:rsid w:val="008D29B8"/>
    <w:rsid w:val="008D29E7"/>
    <w:rsid w:val="008D2A21"/>
    <w:rsid w:val="008D2B96"/>
    <w:rsid w:val="008D2C15"/>
    <w:rsid w:val="008D2D1E"/>
    <w:rsid w:val="008D2DC5"/>
    <w:rsid w:val="008D3022"/>
    <w:rsid w:val="008D3086"/>
    <w:rsid w:val="008D349F"/>
    <w:rsid w:val="008D34CC"/>
    <w:rsid w:val="008D34EA"/>
    <w:rsid w:val="008D35F6"/>
    <w:rsid w:val="008D3706"/>
    <w:rsid w:val="008D37BE"/>
    <w:rsid w:val="008D3806"/>
    <w:rsid w:val="008D3C58"/>
    <w:rsid w:val="008D3D3C"/>
    <w:rsid w:val="008D4048"/>
    <w:rsid w:val="008D41DA"/>
    <w:rsid w:val="008D42B7"/>
    <w:rsid w:val="008D42DF"/>
    <w:rsid w:val="008D4409"/>
    <w:rsid w:val="008D469A"/>
    <w:rsid w:val="008D4A3D"/>
    <w:rsid w:val="008D4B3E"/>
    <w:rsid w:val="008D4D4E"/>
    <w:rsid w:val="008D4E0F"/>
    <w:rsid w:val="008D4F6E"/>
    <w:rsid w:val="008D51DB"/>
    <w:rsid w:val="008D5693"/>
    <w:rsid w:val="008D575E"/>
    <w:rsid w:val="008D58A6"/>
    <w:rsid w:val="008D58CA"/>
    <w:rsid w:val="008D5929"/>
    <w:rsid w:val="008D5B84"/>
    <w:rsid w:val="008D5EAC"/>
    <w:rsid w:val="008D5EB1"/>
    <w:rsid w:val="008D60C1"/>
    <w:rsid w:val="008D611E"/>
    <w:rsid w:val="008D62DD"/>
    <w:rsid w:val="008D6387"/>
    <w:rsid w:val="008D65D0"/>
    <w:rsid w:val="008D65E1"/>
    <w:rsid w:val="008D664C"/>
    <w:rsid w:val="008D667A"/>
    <w:rsid w:val="008D679C"/>
    <w:rsid w:val="008D6875"/>
    <w:rsid w:val="008D6A5F"/>
    <w:rsid w:val="008D6D34"/>
    <w:rsid w:val="008D701C"/>
    <w:rsid w:val="008D75FE"/>
    <w:rsid w:val="008D76CA"/>
    <w:rsid w:val="008D78DF"/>
    <w:rsid w:val="008D7981"/>
    <w:rsid w:val="008D7989"/>
    <w:rsid w:val="008D79F9"/>
    <w:rsid w:val="008D7EF0"/>
    <w:rsid w:val="008D7FD8"/>
    <w:rsid w:val="008D7FF9"/>
    <w:rsid w:val="008E0064"/>
    <w:rsid w:val="008E00ED"/>
    <w:rsid w:val="008E027F"/>
    <w:rsid w:val="008E0440"/>
    <w:rsid w:val="008E04CB"/>
    <w:rsid w:val="008E05A7"/>
    <w:rsid w:val="008E0768"/>
    <w:rsid w:val="008E08C5"/>
    <w:rsid w:val="008E0AFE"/>
    <w:rsid w:val="008E0BF4"/>
    <w:rsid w:val="008E0C9F"/>
    <w:rsid w:val="008E0D4B"/>
    <w:rsid w:val="008E0F15"/>
    <w:rsid w:val="008E0F73"/>
    <w:rsid w:val="008E105F"/>
    <w:rsid w:val="008E1511"/>
    <w:rsid w:val="008E16A6"/>
    <w:rsid w:val="008E1794"/>
    <w:rsid w:val="008E1887"/>
    <w:rsid w:val="008E1C50"/>
    <w:rsid w:val="008E1E2D"/>
    <w:rsid w:val="008E1F7A"/>
    <w:rsid w:val="008E2151"/>
    <w:rsid w:val="008E28AE"/>
    <w:rsid w:val="008E2A44"/>
    <w:rsid w:val="008E2D82"/>
    <w:rsid w:val="008E2F12"/>
    <w:rsid w:val="008E2F1C"/>
    <w:rsid w:val="008E320D"/>
    <w:rsid w:val="008E36B9"/>
    <w:rsid w:val="008E387C"/>
    <w:rsid w:val="008E3B21"/>
    <w:rsid w:val="008E3C1A"/>
    <w:rsid w:val="008E3ECE"/>
    <w:rsid w:val="008E3F75"/>
    <w:rsid w:val="008E411C"/>
    <w:rsid w:val="008E430E"/>
    <w:rsid w:val="008E43F9"/>
    <w:rsid w:val="008E443A"/>
    <w:rsid w:val="008E464F"/>
    <w:rsid w:val="008E4696"/>
    <w:rsid w:val="008E4A62"/>
    <w:rsid w:val="008E4A70"/>
    <w:rsid w:val="008E4EC4"/>
    <w:rsid w:val="008E5091"/>
    <w:rsid w:val="008E51C2"/>
    <w:rsid w:val="008E524A"/>
    <w:rsid w:val="008E5459"/>
    <w:rsid w:val="008E5787"/>
    <w:rsid w:val="008E5A95"/>
    <w:rsid w:val="008E5AC5"/>
    <w:rsid w:val="008E5B59"/>
    <w:rsid w:val="008E5EF5"/>
    <w:rsid w:val="008E6043"/>
    <w:rsid w:val="008E60BA"/>
    <w:rsid w:val="008E6196"/>
    <w:rsid w:val="008E629F"/>
    <w:rsid w:val="008E6312"/>
    <w:rsid w:val="008E632D"/>
    <w:rsid w:val="008E6372"/>
    <w:rsid w:val="008E64ED"/>
    <w:rsid w:val="008E64F5"/>
    <w:rsid w:val="008E666A"/>
    <w:rsid w:val="008E66C5"/>
    <w:rsid w:val="008E67BA"/>
    <w:rsid w:val="008E69B4"/>
    <w:rsid w:val="008E6BA2"/>
    <w:rsid w:val="008E6E0F"/>
    <w:rsid w:val="008E6E4B"/>
    <w:rsid w:val="008E6F1E"/>
    <w:rsid w:val="008E6F57"/>
    <w:rsid w:val="008E7126"/>
    <w:rsid w:val="008E716F"/>
    <w:rsid w:val="008E72D2"/>
    <w:rsid w:val="008E7558"/>
    <w:rsid w:val="008E77FF"/>
    <w:rsid w:val="008E795E"/>
    <w:rsid w:val="008E7DE7"/>
    <w:rsid w:val="008E7F7A"/>
    <w:rsid w:val="008F0307"/>
    <w:rsid w:val="008F05C9"/>
    <w:rsid w:val="008F08A5"/>
    <w:rsid w:val="008F09DC"/>
    <w:rsid w:val="008F0B05"/>
    <w:rsid w:val="008F0B59"/>
    <w:rsid w:val="008F0ED8"/>
    <w:rsid w:val="008F0F8A"/>
    <w:rsid w:val="008F1006"/>
    <w:rsid w:val="008F1044"/>
    <w:rsid w:val="008F1273"/>
    <w:rsid w:val="008F1432"/>
    <w:rsid w:val="008F15CD"/>
    <w:rsid w:val="008F1833"/>
    <w:rsid w:val="008F18FD"/>
    <w:rsid w:val="008F1B74"/>
    <w:rsid w:val="008F1D2E"/>
    <w:rsid w:val="008F1E63"/>
    <w:rsid w:val="008F21F6"/>
    <w:rsid w:val="008F22A0"/>
    <w:rsid w:val="008F23FC"/>
    <w:rsid w:val="008F25D5"/>
    <w:rsid w:val="008F26C0"/>
    <w:rsid w:val="008F2985"/>
    <w:rsid w:val="008F2A72"/>
    <w:rsid w:val="008F2A87"/>
    <w:rsid w:val="008F2D71"/>
    <w:rsid w:val="008F2E65"/>
    <w:rsid w:val="008F2EFD"/>
    <w:rsid w:val="008F3031"/>
    <w:rsid w:val="008F3135"/>
    <w:rsid w:val="008F31A9"/>
    <w:rsid w:val="008F31BD"/>
    <w:rsid w:val="008F32D5"/>
    <w:rsid w:val="008F3407"/>
    <w:rsid w:val="008F3F48"/>
    <w:rsid w:val="008F4089"/>
    <w:rsid w:val="008F4184"/>
    <w:rsid w:val="008F41B1"/>
    <w:rsid w:val="008F45FA"/>
    <w:rsid w:val="008F47D1"/>
    <w:rsid w:val="008F47F1"/>
    <w:rsid w:val="008F482B"/>
    <w:rsid w:val="008F48A9"/>
    <w:rsid w:val="008F48BA"/>
    <w:rsid w:val="008F4A9D"/>
    <w:rsid w:val="008F4ABC"/>
    <w:rsid w:val="008F4AF8"/>
    <w:rsid w:val="008F4B4A"/>
    <w:rsid w:val="008F4BD5"/>
    <w:rsid w:val="008F4E85"/>
    <w:rsid w:val="008F50B2"/>
    <w:rsid w:val="008F5101"/>
    <w:rsid w:val="008F511C"/>
    <w:rsid w:val="008F5155"/>
    <w:rsid w:val="008F51EF"/>
    <w:rsid w:val="008F5261"/>
    <w:rsid w:val="008F529A"/>
    <w:rsid w:val="008F5468"/>
    <w:rsid w:val="008F5538"/>
    <w:rsid w:val="008F56A5"/>
    <w:rsid w:val="008F56A9"/>
    <w:rsid w:val="008F59BA"/>
    <w:rsid w:val="008F5A7B"/>
    <w:rsid w:val="008F5BE3"/>
    <w:rsid w:val="008F5C6F"/>
    <w:rsid w:val="008F5DB1"/>
    <w:rsid w:val="008F5E45"/>
    <w:rsid w:val="008F5E4E"/>
    <w:rsid w:val="008F5F17"/>
    <w:rsid w:val="008F6110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B55"/>
    <w:rsid w:val="008F6DD9"/>
    <w:rsid w:val="008F6F36"/>
    <w:rsid w:val="008F6FCD"/>
    <w:rsid w:val="008F7144"/>
    <w:rsid w:val="008F717B"/>
    <w:rsid w:val="008F7242"/>
    <w:rsid w:val="008F7269"/>
    <w:rsid w:val="008F734B"/>
    <w:rsid w:val="008F7527"/>
    <w:rsid w:val="008F7596"/>
    <w:rsid w:val="008F7689"/>
    <w:rsid w:val="008F7726"/>
    <w:rsid w:val="008F7786"/>
    <w:rsid w:val="008F7CFE"/>
    <w:rsid w:val="008F7D41"/>
    <w:rsid w:val="008F7FCB"/>
    <w:rsid w:val="00900070"/>
    <w:rsid w:val="0090022D"/>
    <w:rsid w:val="009003EB"/>
    <w:rsid w:val="009005EB"/>
    <w:rsid w:val="009009B6"/>
    <w:rsid w:val="009009EF"/>
    <w:rsid w:val="00900E1A"/>
    <w:rsid w:val="00900F40"/>
    <w:rsid w:val="00900F7E"/>
    <w:rsid w:val="00901021"/>
    <w:rsid w:val="009010EC"/>
    <w:rsid w:val="00901167"/>
    <w:rsid w:val="009011C7"/>
    <w:rsid w:val="009013CB"/>
    <w:rsid w:val="0090144F"/>
    <w:rsid w:val="009015BC"/>
    <w:rsid w:val="00901888"/>
    <w:rsid w:val="00901951"/>
    <w:rsid w:val="00901A2B"/>
    <w:rsid w:val="00901A7E"/>
    <w:rsid w:val="00901C5B"/>
    <w:rsid w:val="00901E84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A72"/>
    <w:rsid w:val="00902C2F"/>
    <w:rsid w:val="00902D76"/>
    <w:rsid w:val="00902E06"/>
    <w:rsid w:val="00902E2D"/>
    <w:rsid w:val="00903001"/>
    <w:rsid w:val="0090324A"/>
    <w:rsid w:val="00903518"/>
    <w:rsid w:val="009035FC"/>
    <w:rsid w:val="00903604"/>
    <w:rsid w:val="00903A54"/>
    <w:rsid w:val="00903C45"/>
    <w:rsid w:val="00903DEC"/>
    <w:rsid w:val="00903EC7"/>
    <w:rsid w:val="00903F86"/>
    <w:rsid w:val="009041B6"/>
    <w:rsid w:val="00904375"/>
    <w:rsid w:val="0090458D"/>
    <w:rsid w:val="009045F2"/>
    <w:rsid w:val="009047C1"/>
    <w:rsid w:val="00904860"/>
    <w:rsid w:val="009048D4"/>
    <w:rsid w:val="009049E5"/>
    <w:rsid w:val="00904B20"/>
    <w:rsid w:val="00904BF9"/>
    <w:rsid w:val="00904D07"/>
    <w:rsid w:val="00904D37"/>
    <w:rsid w:val="00904D8A"/>
    <w:rsid w:val="00904E27"/>
    <w:rsid w:val="009050BF"/>
    <w:rsid w:val="00905594"/>
    <w:rsid w:val="009059C3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A3E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07F97"/>
    <w:rsid w:val="0091013D"/>
    <w:rsid w:val="00910161"/>
    <w:rsid w:val="00910553"/>
    <w:rsid w:val="0091065D"/>
    <w:rsid w:val="009106AA"/>
    <w:rsid w:val="00910792"/>
    <w:rsid w:val="009109B1"/>
    <w:rsid w:val="009109DA"/>
    <w:rsid w:val="00910A9E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CF2"/>
    <w:rsid w:val="00911DB1"/>
    <w:rsid w:val="00911EC9"/>
    <w:rsid w:val="009120B1"/>
    <w:rsid w:val="009122D0"/>
    <w:rsid w:val="009123B9"/>
    <w:rsid w:val="009126C5"/>
    <w:rsid w:val="009126CD"/>
    <w:rsid w:val="0091282A"/>
    <w:rsid w:val="00912CD5"/>
    <w:rsid w:val="00912EEE"/>
    <w:rsid w:val="00913498"/>
    <w:rsid w:val="009136A3"/>
    <w:rsid w:val="00913831"/>
    <w:rsid w:val="00913FE7"/>
    <w:rsid w:val="009145E9"/>
    <w:rsid w:val="009146C5"/>
    <w:rsid w:val="009147FA"/>
    <w:rsid w:val="00914910"/>
    <w:rsid w:val="00914A34"/>
    <w:rsid w:val="00914AC7"/>
    <w:rsid w:val="00914B6A"/>
    <w:rsid w:val="00914BF2"/>
    <w:rsid w:val="00914CE0"/>
    <w:rsid w:val="00914D86"/>
    <w:rsid w:val="00914EE3"/>
    <w:rsid w:val="00914F63"/>
    <w:rsid w:val="00915350"/>
    <w:rsid w:val="00915501"/>
    <w:rsid w:val="00915626"/>
    <w:rsid w:val="0091592E"/>
    <w:rsid w:val="00915DAD"/>
    <w:rsid w:val="00915E57"/>
    <w:rsid w:val="00915F73"/>
    <w:rsid w:val="00915FF2"/>
    <w:rsid w:val="009161C2"/>
    <w:rsid w:val="009161E8"/>
    <w:rsid w:val="00916274"/>
    <w:rsid w:val="009164C5"/>
    <w:rsid w:val="0091665A"/>
    <w:rsid w:val="00916988"/>
    <w:rsid w:val="00916B2A"/>
    <w:rsid w:val="00916B48"/>
    <w:rsid w:val="00916C6E"/>
    <w:rsid w:val="00916CC4"/>
    <w:rsid w:val="00916E00"/>
    <w:rsid w:val="00916E8F"/>
    <w:rsid w:val="00916F3D"/>
    <w:rsid w:val="00916F59"/>
    <w:rsid w:val="009170BE"/>
    <w:rsid w:val="009172B5"/>
    <w:rsid w:val="00917300"/>
    <w:rsid w:val="009173D3"/>
    <w:rsid w:val="00917866"/>
    <w:rsid w:val="00917B2D"/>
    <w:rsid w:val="00917C5F"/>
    <w:rsid w:val="00920110"/>
    <w:rsid w:val="00920455"/>
    <w:rsid w:val="009206AF"/>
    <w:rsid w:val="0092077E"/>
    <w:rsid w:val="00920A47"/>
    <w:rsid w:val="00920BC0"/>
    <w:rsid w:val="00920DF0"/>
    <w:rsid w:val="00920F77"/>
    <w:rsid w:val="00921065"/>
    <w:rsid w:val="009210C2"/>
    <w:rsid w:val="00921275"/>
    <w:rsid w:val="009214C6"/>
    <w:rsid w:val="0092178F"/>
    <w:rsid w:val="009217CE"/>
    <w:rsid w:val="00921858"/>
    <w:rsid w:val="00921932"/>
    <w:rsid w:val="00921C74"/>
    <w:rsid w:val="00921CE6"/>
    <w:rsid w:val="00921D7D"/>
    <w:rsid w:val="00921E60"/>
    <w:rsid w:val="009221F1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679"/>
    <w:rsid w:val="00924BF8"/>
    <w:rsid w:val="00924C1B"/>
    <w:rsid w:val="00924D01"/>
    <w:rsid w:val="00924D82"/>
    <w:rsid w:val="00924E7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9E2"/>
    <w:rsid w:val="00925AFE"/>
    <w:rsid w:val="00925B31"/>
    <w:rsid w:val="00925CBF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58"/>
    <w:rsid w:val="00926AFC"/>
    <w:rsid w:val="00926FFB"/>
    <w:rsid w:val="0092719E"/>
    <w:rsid w:val="00927243"/>
    <w:rsid w:val="009272A5"/>
    <w:rsid w:val="00927635"/>
    <w:rsid w:val="0092783E"/>
    <w:rsid w:val="00927885"/>
    <w:rsid w:val="009278C3"/>
    <w:rsid w:val="009278CB"/>
    <w:rsid w:val="0092796C"/>
    <w:rsid w:val="00927AEC"/>
    <w:rsid w:val="00927CB9"/>
    <w:rsid w:val="00927F84"/>
    <w:rsid w:val="00930130"/>
    <w:rsid w:val="009301E8"/>
    <w:rsid w:val="00930459"/>
    <w:rsid w:val="009304CA"/>
    <w:rsid w:val="00930600"/>
    <w:rsid w:val="009306EF"/>
    <w:rsid w:val="00930746"/>
    <w:rsid w:val="00930826"/>
    <w:rsid w:val="00930A82"/>
    <w:rsid w:val="00930EB7"/>
    <w:rsid w:val="00930FA1"/>
    <w:rsid w:val="00931016"/>
    <w:rsid w:val="00931247"/>
    <w:rsid w:val="0093156F"/>
    <w:rsid w:val="00931763"/>
    <w:rsid w:val="00931777"/>
    <w:rsid w:val="0093182A"/>
    <w:rsid w:val="00931ABE"/>
    <w:rsid w:val="00931BAB"/>
    <w:rsid w:val="00931C8F"/>
    <w:rsid w:val="00932050"/>
    <w:rsid w:val="0093210F"/>
    <w:rsid w:val="009321EB"/>
    <w:rsid w:val="009323F4"/>
    <w:rsid w:val="00932438"/>
    <w:rsid w:val="009324F9"/>
    <w:rsid w:val="009325BD"/>
    <w:rsid w:val="00932686"/>
    <w:rsid w:val="00932853"/>
    <w:rsid w:val="00932967"/>
    <w:rsid w:val="00932B0D"/>
    <w:rsid w:val="00932C37"/>
    <w:rsid w:val="00932D80"/>
    <w:rsid w:val="00932E1B"/>
    <w:rsid w:val="00932E39"/>
    <w:rsid w:val="00932E70"/>
    <w:rsid w:val="00932EF1"/>
    <w:rsid w:val="00932F6B"/>
    <w:rsid w:val="009330B2"/>
    <w:rsid w:val="00933321"/>
    <w:rsid w:val="009334D2"/>
    <w:rsid w:val="00933574"/>
    <w:rsid w:val="009337DA"/>
    <w:rsid w:val="009337FE"/>
    <w:rsid w:val="00933893"/>
    <w:rsid w:val="009338FC"/>
    <w:rsid w:val="00933989"/>
    <w:rsid w:val="009339BF"/>
    <w:rsid w:val="00933A1A"/>
    <w:rsid w:val="00933B5E"/>
    <w:rsid w:val="00933BD7"/>
    <w:rsid w:val="00933C3F"/>
    <w:rsid w:val="00934048"/>
    <w:rsid w:val="0093409A"/>
    <w:rsid w:val="00934127"/>
    <w:rsid w:val="009342FE"/>
    <w:rsid w:val="0093442A"/>
    <w:rsid w:val="009347B1"/>
    <w:rsid w:val="00934A16"/>
    <w:rsid w:val="00934A74"/>
    <w:rsid w:val="00934DC3"/>
    <w:rsid w:val="00934DED"/>
    <w:rsid w:val="00934E3D"/>
    <w:rsid w:val="00934F59"/>
    <w:rsid w:val="009350C9"/>
    <w:rsid w:val="009351B0"/>
    <w:rsid w:val="009353C3"/>
    <w:rsid w:val="00935C57"/>
    <w:rsid w:val="00935C9A"/>
    <w:rsid w:val="00935D1B"/>
    <w:rsid w:val="00935F42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67"/>
    <w:rsid w:val="009371DB"/>
    <w:rsid w:val="00937274"/>
    <w:rsid w:val="009377B3"/>
    <w:rsid w:val="00937803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37FAD"/>
    <w:rsid w:val="0094029C"/>
    <w:rsid w:val="009402ED"/>
    <w:rsid w:val="00940339"/>
    <w:rsid w:val="0094034B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29"/>
    <w:rsid w:val="00940C72"/>
    <w:rsid w:val="00941353"/>
    <w:rsid w:val="00941386"/>
    <w:rsid w:val="009413AD"/>
    <w:rsid w:val="0094165C"/>
    <w:rsid w:val="00941D5F"/>
    <w:rsid w:val="00941E9B"/>
    <w:rsid w:val="00941FE4"/>
    <w:rsid w:val="0094225A"/>
    <w:rsid w:val="009424AF"/>
    <w:rsid w:val="009424DD"/>
    <w:rsid w:val="00942591"/>
    <w:rsid w:val="0094265E"/>
    <w:rsid w:val="009426BB"/>
    <w:rsid w:val="00942716"/>
    <w:rsid w:val="00942835"/>
    <w:rsid w:val="00942904"/>
    <w:rsid w:val="00943257"/>
    <w:rsid w:val="009432B6"/>
    <w:rsid w:val="00943331"/>
    <w:rsid w:val="00943439"/>
    <w:rsid w:val="009436EC"/>
    <w:rsid w:val="009436EF"/>
    <w:rsid w:val="00943710"/>
    <w:rsid w:val="009437B6"/>
    <w:rsid w:val="0094390A"/>
    <w:rsid w:val="00943BDC"/>
    <w:rsid w:val="00943CCF"/>
    <w:rsid w:val="00943E4C"/>
    <w:rsid w:val="00943EBE"/>
    <w:rsid w:val="00943F4B"/>
    <w:rsid w:val="009442F8"/>
    <w:rsid w:val="0094433F"/>
    <w:rsid w:val="009443C1"/>
    <w:rsid w:val="00944477"/>
    <w:rsid w:val="009444BA"/>
    <w:rsid w:val="0094467B"/>
    <w:rsid w:val="009447D9"/>
    <w:rsid w:val="00944A96"/>
    <w:rsid w:val="00944A9F"/>
    <w:rsid w:val="00944B4A"/>
    <w:rsid w:val="00944C78"/>
    <w:rsid w:val="00944CD7"/>
    <w:rsid w:val="00944E1C"/>
    <w:rsid w:val="00944E2C"/>
    <w:rsid w:val="00944E6A"/>
    <w:rsid w:val="00944EB8"/>
    <w:rsid w:val="00944F3A"/>
    <w:rsid w:val="0094511A"/>
    <w:rsid w:val="00945295"/>
    <w:rsid w:val="00945420"/>
    <w:rsid w:val="009456E6"/>
    <w:rsid w:val="0094572A"/>
    <w:rsid w:val="00945749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DC7"/>
    <w:rsid w:val="00946F34"/>
    <w:rsid w:val="009472F1"/>
    <w:rsid w:val="00947400"/>
    <w:rsid w:val="00947415"/>
    <w:rsid w:val="00947437"/>
    <w:rsid w:val="009477B9"/>
    <w:rsid w:val="009478D0"/>
    <w:rsid w:val="0094793C"/>
    <w:rsid w:val="009479CA"/>
    <w:rsid w:val="00947A9C"/>
    <w:rsid w:val="00947AA2"/>
    <w:rsid w:val="00947C9E"/>
    <w:rsid w:val="00947E2A"/>
    <w:rsid w:val="00947E39"/>
    <w:rsid w:val="00947F09"/>
    <w:rsid w:val="00947F9D"/>
    <w:rsid w:val="00950015"/>
    <w:rsid w:val="009500FB"/>
    <w:rsid w:val="009501F4"/>
    <w:rsid w:val="00950215"/>
    <w:rsid w:val="009502AB"/>
    <w:rsid w:val="009502C4"/>
    <w:rsid w:val="0095059B"/>
    <w:rsid w:val="00950827"/>
    <w:rsid w:val="00950865"/>
    <w:rsid w:val="009509FE"/>
    <w:rsid w:val="00950A4B"/>
    <w:rsid w:val="00950A8C"/>
    <w:rsid w:val="00950CA2"/>
    <w:rsid w:val="00951004"/>
    <w:rsid w:val="00951236"/>
    <w:rsid w:val="0095133C"/>
    <w:rsid w:val="0095148C"/>
    <w:rsid w:val="00951492"/>
    <w:rsid w:val="00951498"/>
    <w:rsid w:val="00951518"/>
    <w:rsid w:val="00951572"/>
    <w:rsid w:val="00951844"/>
    <w:rsid w:val="00951A7E"/>
    <w:rsid w:val="00951AF4"/>
    <w:rsid w:val="00951C27"/>
    <w:rsid w:val="00951D32"/>
    <w:rsid w:val="00951D3D"/>
    <w:rsid w:val="00952248"/>
    <w:rsid w:val="00952372"/>
    <w:rsid w:val="009526A7"/>
    <w:rsid w:val="009527DD"/>
    <w:rsid w:val="009527FE"/>
    <w:rsid w:val="0095280E"/>
    <w:rsid w:val="00952967"/>
    <w:rsid w:val="009529E5"/>
    <w:rsid w:val="00952A91"/>
    <w:rsid w:val="00952E09"/>
    <w:rsid w:val="00952E16"/>
    <w:rsid w:val="0095302A"/>
    <w:rsid w:val="00953097"/>
    <w:rsid w:val="009530D6"/>
    <w:rsid w:val="009533D1"/>
    <w:rsid w:val="00953494"/>
    <w:rsid w:val="0095357B"/>
    <w:rsid w:val="00953613"/>
    <w:rsid w:val="00953716"/>
    <w:rsid w:val="009537EF"/>
    <w:rsid w:val="0095389F"/>
    <w:rsid w:val="00953A9A"/>
    <w:rsid w:val="00953AA9"/>
    <w:rsid w:val="00953F4F"/>
    <w:rsid w:val="00954162"/>
    <w:rsid w:val="009543AF"/>
    <w:rsid w:val="00954591"/>
    <w:rsid w:val="009548F2"/>
    <w:rsid w:val="00954970"/>
    <w:rsid w:val="00954A37"/>
    <w:rsid w:val="00954C49"/>
    <w:rsid w:val="00954D7F"/>
    <w:rsid w:val="00954E28"/>
    <w:rsid w:val="0095515A"/>
    <w:rsid w:val="00955229"/>
    <w:rsid w:val="0095522E"/>
    <w:rsid w:val="009553A9"/>
    <w:rsid w:val="009553B2"/>
    <w:rsid w:val="009554A1"/>
    <w:rsid w:val="00955585"/>
    <w:rsid w:val="00955617"/>
    <w:rsid w:val="009556E7"/>
    <w:rsid w:val="009558A0"/>
    <w:rsid w:val="00955D47"/>
    <w:rsid w:val="00955E2B"/>
    <w:rsid w:val="00956384"/>
    <w:rsid w:val="009563B9"/>
    <w:rsid w:val="009564DD"/>
    <w:rsid w:val="00956664"/>
    <w:rsid w:val="0095685C"/>
    <w:rsid w:val="009568D9"/>
    <w:rsid w:val="00956BB5"/>
    <w:rsid w:val="00957082"/>
    <w:rsid w:val="00957152"/>
    <w:rsid w:val="009572CC"/>
    <w:rsid w:val="009573C6"/>
    <w:rsid w:val="009574E5"/>
    <w:rsid w:val="00957562"/>
    <w:rsid w:val="009575A5"/>
    <w:rsid w:val="009575F4"/>
    <w:rsid w:val="00957706"/>
    <w:rsid w:val="00957775"/>
    <w:rsid w:val="00957B02"/>
    <w:rsid w:val="00957BC2"/>
    <w:rsid w:val="00957EE8"/>
    <w:rsid w:val="00957F1E"/>
    <w:rsid w:val="00957F81"/>
    <w:rsid w:val="009600D3"/>
    <w:rsid w:val="00960109"/>
    <w:rsid w:val="0096028F"/>
    <w:rsid w:val="00960645"/>
    <w:rsid w:val="009607F1"/>
    <w:rsid w:val="00960811"/>
    <w:rsid w:val="009608A3"/>
    <w:rsid w:val="00960AB3"/>
    <w:rsid w:val="00960D37"/>
    <w:rsid w:val="00960D9A"/>
    <w:rsid w:val="00960DA6"/>
    <w:rsid w:val="00960DE8"/>
    <w:rsid w:val="00960FEF"/>
    <w:rsid w:val="00961047"/>
    <w:rsid w:val="009610D0"/>
    <w:rsid w:val="0096119C"/>
    <w:rsid w:val="009611C1"/>
    <w:rsid w:val="00961301"/>
    <w:rsid w:val="00961460"/>
    <w:rsid w:val="009614D5"/>
    <w:rsid w:val="00961547"/>
    <w:rsid w:val="009616E3"/>
    <w:rsid w:val="009617F1"/>
    <w:rsid w:val="00961853"/>
    <w:rsid w:val="0096189C"/>
    <w:rsid w:val="00961BB2"/>
    <w:rsid w:val="00961BD5"/>
    <w:rsid w:val="00961DA4"/>
    <w:rsid w:val="00961FC8"/>
    <w:rsid w:val="00962252"/>
    <w:rsid w:val="0096244B"/>
    <w:rsid w:val="0096265C"/>
    <w:rsid w:val="009626F2"/>
    <w:rsid w:val="009627AA"/>
    <w:rsid w:val="00962855"/>
    <w:rsid w:val="00962A6B"/>
    <w:rsid w:val="00962AA5"/>
    <w:rsid w:val="00962AAC"/>
    <w:rsid w:val="00962B86"/>
    <w:rsid w:val="00962C07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5D4"/>
    <w:rsid w:val="009635F3"/>
    <w:rsid w:val="00963808"/>
    <w:rsid w:val="009638A7"/>
    <w:rsid w:val="009638D2"/>
    <w:rsid w:val="00963929"/>
    <w:rsid w:val="00963B6D"/>
    <w:rsid w:val="00963FE2"/>
    <w:rsid w:val="009641D4"/>
    <w:rsid w:val="009642C4"/>
    <w:rsid w:val="00964411"/>
    <w:rsid w:val="0096449D"/>
    <w:rsid w:val="00964774"/>
    <w:rsid w:val="00964DEE"/>
    <w:rsid w:val="009650E1"/>
    <w:rsid w:val="00965270"/>
    <w:rsid w:val="009652EF"/>
    <w:rsid w:val="00965493"/>
    <w:rsid w:val="009654B8"/>
    <w:rsid w:val="009655D7"/>
    <w:rsid w:val="00965935"/>
    <w:rsid w:val="009659D7"/>
    <w:rsid w:val="00965B93"/>
    <w:rsid w:val="00965C05"/>
    <w:rsid w:val="00965D89"/>
    <w:rsid w:val="00965EE7"/>
    <w:rsid w:val="0096604D"/>
    <w:rsid w:val="0096608C"/>
    <w:rsid w:val="0096673C"/>
    <w:rsid w:val="00966AFD"/>
    <w:rsid w:val="00966BE1"/>
    <w:rsid w:val="00966FC9"/>
    <w:rsid w:val="009673F4"/>
    <w:rsid w:val="00967463"/>
    <w:rsid w:val="00967476"/>
    <w:rsid w:val="00967700"/>
    <w:rsid w:val="00967B14"/>
    <w:rsid w:val="00967B27"/>
    <w:rsid w:val="00967C8E"/>
    <w:rsid w:val="00967D19"/>
    <w:rsid w:val="00967EA8"/>
    <w:rsid w:val="00967F4D"/>
    <w:rsid w:val="00970072"/>
    <w:rsid w:val="009702FB"/>
    <w:rsid w:val="009704F5"/>
    <w:rsid w:val="009707D4"/>
    <w:rsid w:val="009708C8"/>
    <w:rsid w:val="009709AD"/>
    <w:rsid w:val="00970BB9"/>
    <w:rsid w:val="00971042"/>
    <w:rsid w:val="0097113E"/>
    <w:rsid w:val="009714BC"/>
    <w:rsid w:val="00971947"/>
    <w:rsid w:val="00971963"/>
    <w:rsid w:val="00971980"/>
    <w:rsid w:val="00971A94"/>
    <w:rsid w:val="00971CFC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AE8"/>
    <w:rsid w:val="00972B5A"/>
    <w:rsid w:val="00972CC9"/>
    <w:rsid w:val="00972CCA"/>
    <w:rsid w:val="00972D2A"/>
    <w:rsid w:val="00972D9E"/>
    <w:rsid w:val="00972E85"/>
    <w:rsid w:val="0097305F"/>
    <w:rsid w:val="009730FA"/>
    <w:rsid w:val="009738A5"/>
    <w:rsid w:val="009738FF"/>
    <w:rsid w:val="009739B6"/>
    <w:rsid w:val="00973A27"/>
    <w:rsid w:val="00973A74"/>
    <w:rsid w:val="00973A91"/>
    <w:rsid w:val="00973C1A"/>
    <w:rsid w:val="00973D21"/>
    <w:rsid w:val="00973DFD"/>
    <w:rsid w:val="00973E84"/>
    <w:rsid w:val="00974033"/>
    <w:rsid w:val="009741C6"/>
    <w:rsid w:val="00974216"/>
    <w:rsid w:val="00974514"/>
    <w:rsid w:val="00974537"/>
    <w:rsid w:val="009747F2"/>
    <w:rsid w:val="009748FE"/>
    <w:rsid w:val="00974AB7"/>
    <w:rsid w:val="00974AF5"/>
    <w:rsid w:val="00974B5C"/>
    <w:rsid w:val="00974C8D"/>
    <w:rsid w:val="00974EA6"/>
    <w:rsid w:val="0097506E"/>
    <w:rsid w:val="009755E6"/>
    <w:rsid w:val="009756C4"/>
    <w:rsid w:val="00975769"/>
    <w:rsid w:val="009757AC"/>
    <w:rsid w:val="00975F2E"/>
    <w:rsid w:val="00976298"/>
    <w:rsid w:val="00976367"/>
    <w:rsid w:val="009763D3"/>
    <w:rsid w:val="0097650A"/>
    <w:rsid w:val="00976608"/>
    <w:rsid w:val="009767C5"/>
    <w:rsid w:val="00976B32"/>
    <w:rsid w:val="00976DF4"/>
    <w:rsid w:val="00976ED2"/>
    <w:rsid w:val="00977017"/>
    <w:rsid w:val="0097739B"/>
    <w:rsid w:val="00977466"/>
    <w:rsid w:val="0097747D"/>
    <w:rsid w:val="009775BD"/>
    <w:rsid w:val="009777AF"/>
    <w:rsid w:val="0097788C"/>
    <w:rsid w:val="009778DF"/>
    <w:rsid w:val="00977922"/>
    <w:rsid w:val="00977988"/>
    <w:rsid w:val="009779DA"/>
    <w:rsid w:val="00977AEC"/>
    <w:rsid w:val="00977C41"/>
    <w:rsid w:val="00977DE8"/>
    <w:rsid w:val="00977E65"/>
    <w:rsid w:val="00977F07"/>
    <w:rsid w:val="009800DD"/>
    <w:rsid w:val="0098017F"/>
    <w:rsid w:val="009801AA"/>
    <w:rsid w:val="00980505"/>
    <w:rsid w:val="009807EC"/>
    <w:rsid w:val="009809C9"/>
    <w:rsid w:val="00980B2B"/>
    <w:rsid w:val="00980C4A"/>
    <w:rsid w:val="00980D46"/>
    <w:rsid w:val="00980F4D"/>
    <w:rsid w:val="00981383"/>
    <w:rsid w:val="00981477"/>
    <w:rsid w:val="0098169A"/>
    <w:rsid w:val="009817AE"/>
    <w:rsid w:val="00981832"/>
    <w:rsid w:val="00981867"/>
    <w:rsid w:val="0098192E"/>
    <w:rsid w:val="00981B9E"/>
    <w:rsid w:val="00981CDD"/>
    <w:rsid w:val="00981D05"/>
    <w:rsid w:val="00981D5E"/>
    <w:rsid w:val="00981E15"/>
    <w:rsid w:val="00981FC2"/>
    <w:rsid w:val="00982265"/>
    <w:rsid w:val="009822C5"/>
    <w:rsid w:val="00982385"/>
    <w:rsid w:val="0098238C"/>
    <w:rsid w:val="00982635"/>
    <w:rsid w:val="00982BA0"/>
    <w:rsid w:val="00982BD4"/>
    <w:rsid w:val="00982C19"/>
    <w:rsid w:val="00982F4C"/>
    <w:rsid w:val="00983024"/>
    <w:rsid w:val="0098319B"/>
    <w:rsid w:val="009831DB"/>
    <w:rsid w:val="009834A5"/>
    <w:rsid w:val="0098352A"/>
    <w:rsid w:val="00983533"/>
    <w:rsid w:val="009835AF"/>
    <w:rsid w:val="00983693"/>
    <w:rsid w:val="00983819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710"/>
    <w:rsid w:val="0098483E"/>
    <w:rsid w:val="00984879"/>
    <w:rsid w:val="009848B5"/>
    <w:rsid w:val="0098497F"/>
    <w:rsid w:val="00984A78"/>
    <w:rsid w:val="00984BBC"/>
    <w:rsid w:val="00984BC4"/>
    <w:rsid w:val="00984BFA"/>
    <w:rsid w:val="009853B4"/>
    <w:rsid w:val="00985454"/>
    <w:rsid w:val="009859AA"/>
    <w:rsid w:val="009859F9"/>
    <w:rsid w:val="00985D69"/>
    <w:rsid w:val="00985D91"/>
    <w:rsid w:val="00985EC8"/>
    <w:rsid w:val="00985FAB"/>
    <w:rsid w:val="00986140"/>
    <w:rsid w:val="009863D1"/>
    <w:rsid w:val="009865EE"/>
    <w:rsid w:val="00986632"/>
    <w:rsid w:val="009866BE"/>
    <w:rsid w:val="00986997"/>
    <w:rsid w:val="009869D7"/>
    <w:rsid w:val="00986D8A"/>
    <w:rsid w:val="00986F20"/>
    <w:rsid w:val="009870DC"/>
    <w:rsid w:val="00987112"/>
    <w:rsid w:val="00987174"/>
    <w:rsid w:val="00987383"/>
    <w:rsid w:val="00987385"/>
    <w:rsid w:val="009873D4"/>
    <w:rsid w:val="0098771B"/>
    <w:rsid w:val="0098773F"/>
    <w:rsid w:val="0098797A"/>
    <w:rsid w:val="00987CAA"/>
    <w:rsid w:val="00987DCC"/>
    <w:rsid w:val="00987DE5"/>
    <w:rsid w:val="00987FEE"/>
    <w:rsid w:val="00990512"/>
    <w:rsid w:val="009905B8"/>
    <w:rsid w:val="009905C2"/>
    <w:rsid w:val="00990878"/>
    <w:rsid w:val="0099090D"/>
    <w:rsid w:val="009909A5"/>
    <w:rsid w:val="00990A1E"/>
    <w:rsid w:val="00990DC0"/>
    <w:rsid w:val="00990DD0"/>
    <w:rsid w:val="00990EEE"/>
    <w:rsid w:val="00990F85"/>
    <w:rsid w:val="00990F90"/>
    <w:rsid w:val="00990F9C"/>
    <w:rsid w:val="00991076"/>
    <w:rsid w:val="00991336"/>
    <w:rsid w:val="00991432"/>
    <w:rsid w:val="00991581"/>
    <w:rsid w:val="0099160F"/>
    <w:rsid w:val="009916E0"/>
    <w:rsid w:val="00991825"/>
    <w:rsid w:val="009918B9"/>
    <w:rsid w:val="009919D1"/>
    <w:rsid w:val="00991C4C"/>
    <w:rsid w:val="00991E3D"/>
    <w:rsid w:val="00991E7B"/>
    <w:rsid w:val="0099209C"/>
    <w:rsid w:val="009920C6"/>
    <w:rsid w:val="0099224C"/>
    <w:rsid w:val="00992478"/>
    <w:rsid w:val="0099273D"/>
    <w:rsid w:val="009928EF"/>
    <w:rsid w:val="00992BEF"/>
    <w:rsid w:val="00992C2A"/>
    <w:rsid w:val="00992D3C"/>
    <w:rsid w:val="00992E9A"/>
    <w:rsid w:val="0099306C"/>
    <w:rsid w:val="009931BC"/>
    <w:rsid w:val="009932BB"/>
    <w:rsid w:val="009932FC"/>
    <w:rsid w:val="009933FE"/>
    <w:rsid w:val="009936AD"/>
    <w:rsid w:val="009936B9"/>
    <w:rsid w:val="009936F4"/>
    <w:rsid w:val="009937DD"/>
    <w:rsid w:val="00993842"/>
    <w:rsid w:val="009938E5"/>
    <w:rsid w:val="0099397D"/>
    <w:rsid w:val="00993B24"/>
    <w:rsid w:val="00993C87"/>
    <w:rsid w:val="00993CCF"/>
    <w:rsid w:val="00993D11"/>
    <w:rsid w:val="00993D7F"/>
    <w:rsid w:val="00993E2B"/>
    <w:rsid w:val="00994192"/>
    <w:rsid w:val="00994269"/>
    <w:rsid w:val="0099493D"/>
    <w:rsid w:val="009949BE"/>
    <w:rsid w:val="00994BBD"/>
    <w:rsid w:val="00994D83"/>
    <w:rsid w:val="00994F06"/>
    <w:rsid w:val="00994FA8"/>
    <w:rsid w:val="009954FE"/>
    <w:rsid w:val="00995624"/>
    <w:rsid w:val="00995815"/>
    <w:rsid w:val="00995C97"/>
    <w:rsid w:val="00995CF5"/>
    <w:rsid w:val="00995F58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82"/>
    <w:rsid w:val="00996EBB"/>
    <w:rsid w:val="0099711C"/>
    <w:rsid w:val="009971A7"/>
    <w:rsid w:val="009977F4"/>
    <w:rsid w:val="00997BC2"/>
    <w:rsid w:val="00997DF5"/>
    <w:rsid w:val="00997FF9"/>
    <w:rsid w:val="009A023B"/>
    <w:rsid w:val="009A07FC"/>
    <w:rsid w:val="009A08B4"/>
    <w:rsid w:val="009A08F2"/>
    <w:rsid w:val="009A0AA6"/>
    <w:rsid w:val="009A0BB6"/>
    <w:rsid w:val="009A0E1E"/>
    <w:rsid w:val="009A0E33"/>
    <w:rsid w:val="009A0F3D"/>
    <w:rsid w:val="009A0F7D"/>
    <w:rsid w:val="009A1035"/>
    <w:rsid w:val="009A11A4"/>
    <w:rsid w:val="009A1244"/>
    <w:rsid w:val="009A130F"/>
    <w:rsid w:val="009A15C0"/>
    <w:rsid w:val="009A1622"/>
    <w:rsid w:val="009A18FD"/>
    <w:rsid w:val="009A19E0"/>
    <w:rsid w:val="009A1A9E"/>
    <w:rsid w:val="009A1C69"/>
    <w:rsid w:val="009A1D19"/>
    <w:rsid w:val="009A1D2B"/>
    <w:rsid w:val="009A1E59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6A6"/>
    <w:rsid w:val="009A3B8B"/>
    <w:rsid w:val="009A3C80"/>
    <w:rsid w:val="009A3C81"/>
    <w:rsid w:val="009A3E11"/>
    <w:rsid w:val="009A401E"/>
    <w:rsid w:val="009A4328"/>
    <w:rsid w:val="009A43A9"/>
    <w:rsid w:val="009A43C8"/>
    <w:rsid w:val="009A44D2"/>
    <w:rsid w:val="009A4632"/>
    <w:rsid w:val="009A47AE"/>
    <w:rsid w:val="009A48D5"/>
    <w:rsid w:val="009A4A95"/>
    <w:rsid w:val="009A4CA7"/>
    <w:rsid w:val="009A4CCF"/>
    <w:rsid w:val="009A4CD3"/>
    <w:rsid w:val="009A4DA8"/>
    <w:rsid w:val="009A5056"/>
    <w:rsid w:val="009A53C6"/>
    <w:rsid w:val="009A569D"/>
    <w:rsid w:val="009A57B8"/>
    <w:rsid w:val="009A5B16"/>
    <w:rsid w:val="009A5C3E"/>
    <w:rsid w:val="009A60C4"/>
    <w:rsid w:val="009A6189"/>
    <w:rsid w:val="009A63C4"/>
    <w:rsid w:val="009A63F7"/>
    <w:rsid w:val="009A6536"/>
    <w:rsid w:val="009A661F"/>
    <w:rsid w:val="009A66E1"/>
    <w:rsid w:val="009A6941"/>
    <w:rsid w:val="009A6B22"/>
    <w:rsid w:val="009A6B96"/>
    <w:rsid w:val="009A6C6C"/>
    <w:rsid w:val="009A6E39"/>
    <w:rsid w:val="009A6EC6"/>
    <w:rsid w:val="009A6F76"/>
    <w:rsid w:val="009A70D3"/>
    <w:rsid w:val="009A70DB"/>
    <w:rsid w:val="009A714B"/>
    <w:rsid w:val="009A730A"/>
    <w:rsid w:val="009A73DF"/>
    <w:rsid w:val="009A7405"/>
    <w:rsid w:val="009A77DF"/>
    <w:rsid w:val="009A78C9"/>
    <w:rsid w:val="009A78DD"/>
    <w:rsid w:val="009A7A53"/>
    <w:rsid w:val="009A7E5B"/>
    <w:rsid w:val="009A7EF8"/>
    <w:rsid w:val="009A7F8B"/>
    <w:rsid w:val="009B024C"/>
    <w:rsid w:val="009B02A4"/>
    <w:rsid w:val="009B0351"/>
    <w:rsid w:val="009B03B0"/>
    <w:rsid w:val="009B0650"/>
    <w:rsid w:val="009B087E"/>
    <w:rsid w:val="009B0BA8"/>
    <w:rsid w:val="009B0CA1"/>
    <w:rsid w:val="009B0CA7"/>
    <w:rsid w:val="009B0E72"/>
    <w:rsid w:val="009B1611"/>
    <w:rsid w:val="009B1673"/>
    <w:rsid w:val="009B1809"/>
    <w:rsid w:val="009B196F"/>
    <w:rsid w:val="009B1C7B"/>
    <w:rsid w:val="009B1CBA"/>
    <w:rsid w:val="009B1DEB"/>
    <w:rsid w:val="009B1E92"/>
    <w:rsid w:val="009B1F57"/>
    <w:rsid w:val="009B1FCD"/>
    <w:rsid w:val="009B247B"/>
    <w:rsid w:val="009B24A5"/>
    <w:rsid w:val="009B259C"/>
    <w:rsid w:val="009B26B7"/>
    <w:rsid w:val="009B26D5"/>
    <w:rsid w:val="009B2A89"/>
    <w:rsid w:val="009B2B80"/>
    <w:rsid w:val="009B2BC3"/>
    <w:rsid w:val="009B2D73"/>
    <w:rsid w:val="009B2DF8"/>
    <w:rsid w:val="009B2EE9"/>
    <w:rsid w:val="009B34D6"/>
    <w:rsid w:val="009B34DB"/>
    <w:rsid w:val="009B354A"/>
    <w:rsid w:val="009B3A39"/>
    <w:rsid w:val="009B3DEB"/>
    <w:rsid w:val="009B3E26"/>
    <w:rsid w:val="009B3E41"/>
    <w:rsid w:val="009B3EA6"/>
    <w:rsid w:val="009B41D7"/>
    <w:rsid w:val="009B4212"/>
    <w:rsid w:val="009B4213"/>
    <w:rsid w:val="009B42D6"/>
    <w:rsid w:val="009B4360"/>
    <w:rsid w:val="009B43CE"/>
    <w:rsid w:val="009B48D8"/>
    <w:rsid w:val="009B491F"/>
    <w:rsid w:val="009B4A4A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901"/>
    <w:rsid w:val="009B5A00"/>
    <w:rsid w:val="009B5A84"/>
    <w:rsid w:val="009B5AE7"/>
    <w:rsid w:val="009B5D72"/>
    <w:rsid w:val="009B5DC9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AB1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44E"/>
    <w:rsid w:val="009C07AB"/>
    <w:rsid w:val="009C07C8"/>
    <w:rsid w:val="009C0843"/>
    <w:rsid w:val="009C0A7D"/>
    <w:rsid w:val="009C0CFD"/>
    <w:rsid w:val="009C0E8F"/>
    <w:rsid w:val="009C0FC6"/>
    <w:rsid w:val="009C1485"/>
    <w:rsid w:val="009C14CC"/>
    <w:rsid w:val="009C170F"/>
    <w:rsid w:val="009C1A7F"/>
    <w:rsid w:val="009C1C22"/>
    <w:rsid w:val="009C1FCE"/>
    <w:rsid w:val="009C21E0"/>
    <w:rsid w:val="009C2267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3E02"/>
    <w:rsid w:val="009C451A"/>
    <w:rsid w:val="009C4945"/>
    <w:rsid w:val="009C49AB"/>
    <w:rsid w:val="009C4EE8"/>
    <w:rsid w:val="009C526E"/>
    <w:rsid w:val="009C54AD"/>
    <w:rsid w:val="009C58A1"/>
    <w:rsid w:val="009C5970"/>
    <w:rsid w:val="009C59AA"/>
    <w:rsid w:val="009C5AD3"/>
    <w:rsid w:val="009C5D1D"/>
    <w:rsid w:val="009C5E34"/>
    <w:rsid w:val="009C5FCE"/>
    <w:rsid w:val="009C600B"/>
    <w:rsid w:val="009C607C"/>
    <w:rsid w:val="009C6099"/>
    <w:rsid w:val="009C6265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6F97"/>
    <w:rsid w:val="009C7211"/>
    <w:rsid w:val="009C736B"/>
    <w:rsid w:val="009C7504"/>
    <w:rsid w:val="009C75F4"/>
    <w:rsid w:val="009C7889"/>
    <w:rsid w:val="009C79DA"/>
    <w:rsid w:val="009C7A60"/>
    <w:rsid w:val="009D01B6"/>
    <w:rsid w:val="009D03EC"/>
    <w:rsid w:val="009D04F1"/>
    <w:rsid w:val="009D050E"/>
    <w:rsid w:val="009D06B0"/>
    <w:rsid w:val="009D06C2"/>
    <w:rsid w:val="009D06E0"/>
    <w:rsid w:val="009D07F9"/>
    <w:rsid w:val="009D0991"/>
    <w:rsid w:val="009D09B6"/>
    <w:rsid w:val="009D0C82"/>
    <w:rsid w:val="009D0E1B"/>
    <w:rsid w:val="009D0ECE"/>
    <w:rsid w:val="009D0FB6"/>
    <w:rsid w:val="009D0FBA"/>
    <w:rsid w:val="009D10C5"/>
    <w:rsid w:val="009D1381"/>
    <w:rsid w:val="009D1674"/>
    <w:rsid w:val="009D16A3"/>
    <w:rsid w:val="009D170B"/>
    <w:rsid w:val="009D171A"/>
    <w:rsid w:val="009D17C0"/>
    <w:rsid w:val="009D17E0"/>
    <w:rsid w:val="009D182E"/>
    <w:rsid w:val="009D18FC"/>
    <w:rsid w:val="009D1A81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241"/>
    <w:rsid w:val="009D2255"/>
    <w:rsid w:val="009D22E7"/>
    <w:rsid w:val="009D2335"/>
    <w:rsid w:val="009D25E5"/>
    <w:rsid w:val="009D2841"/>
    <w:rsid w:val="009D2864"/>
    <w:rsid w:val="009D2916"/>
    <w:rsid w:val="009D2920"/>
    <w:rsid w:val="009D298B"/>
    <w:rsid w:val="009D2A49"/>
    <w:rsid w:val="009D2AC5"/>
    <w:rsid w:val="009D2B53"/>
    <w:rsid w:val="009D2C68"/>
    <w:rsid w:val="009D2C80"/>
    <w:rsid w:val="009D2E49"/>
    <w:rsid w:val="009D2EA1"/>
    <w:rsid w:val="009D30F7"/>
    <w:rsid w:val="009D34CC"/>
    <w:rsid w:val="009D3602"/>
    <w:rsid w:val="009D368A"/>
    <w:rsid w:val="009D39FC"/>
    <w:rsid w:val="009D3B01"/>
    <w:rsid w:val="009D3B30"/>
    <w:rsid w:val="009D3CEC"/>
    <w:rsid w:val="009D4135"/>
    <w:rsid w:val="009D41BD"/>
    <w:rsid w:val="009D45F9"/>
    <w:rsid w:val="009D4717"/>
    <w:rsid w:val="009D4732"/>
    <w:rsid w:val="009D47BB"/>
    <w:rsid w:val="009D4877"/>
    <w:rsid w:val="009D4C42"/>
    <w:rsid w:val="009D4E38"/>
    <w:rsid w:val="009D4F26"/>
    <w:rsid w:val="009D5195"/>
    <w:rsid w:val="009D51BE"/>
    <w:rsid w:val="009D520C"/>
    <w:rsid w:val="009D55F0"/>
    <w:rsid w:val="009D5891"/>
    <w:rsid w:val="009D5988"/>
    <w:rsid w:val="009D5A77"/>
    <w:rsid w:val="009D5E07"/>
    <w:rsid w:val="009D5E95"/>
    <w:rsid w:val="009D6071"/>
    <w:rsid w:val="009D608E"/>
    <w:rsid w:val="009D60E5"/>
    <w:rsid w:val="009D63EA"/>
    <w:rsid w:val="009D64B4"/>
    <w:rsid w:val="009D663E"/>
    <w:rsid w:val="009D66AF"/>
    <w:rsid w:val="009D68C8"/>
    <w:rsid w:val="009D68D2"/>
    <w:rsid w:val="009D69F0"/>
    <w:rsid w:val="009D69F9"/>
    <w:rsid w:val="009D6A1F"/>
    <w:rsid w:val="009D6B17"/>
    <w:rsid w:val="009D6ED7"/>
    <w:rsid w:val="009D6FD4"/>
    <w:rsid w:val="009D7190"/>
    <w:rsid w:val="009D721C"/>
    <w:rsid w:val="009D72D0"/>
    <w:rsid w:val="009D733E"/>
    <w:rsid w:val="009D7490"/>
    <w:rsid w:val="009D7686"/>
    <w:rsid w:val="009D77D6"/>
    <w:rsid w:val="009D79B7"/>
    <w:rsid w:val="009D7A5C"/>
    <w:rsid w:val="009D7ABA"/>
    <w:rsid w:val="009D7D74"/>
    <w:rsid w:val="009D7E3E"/>
    <w:rsid w:val="009D7E85"/>
    <w:rsid w:val="009D7EB6"/>
    <w:rsid w:val="009E013F"/>
    <w:rsid w:val="009E043E"/>
    <w:rsid w:val="009E0819"/>
    <w:rsid w:val="009E0981"/>
    <w:rsid w:val="009E0A33"/>
    <w:rsid w:val="009E0A74"/>
    <w:rsid w:val="009E0BB7"/>
    <w:rsid w:val="009E0BC0"/>
    <w:rsid w:val="009E0C92"/>
    <w:rsid w:val="009E0CB6"/>
    <w:rsid w:val="009E0E04"/>
    <w:rsid w:val="009E0F0E"/>
    <w:rsid w:val="009E11D6"/>
    <w:rsid w:val="009E1249"/>
    <w:rsid w:val="009E1611"/>
    <w:rsid w:val="009E17EB"/>
    <w:rsid w:val="009E19B5"/>
    <w:rsid w:val="009E1A48"/>
    <w:rsid w:val="009E1D4B"/>
    <w:rsid w:val="009E1D70"/>
    <w:rsid w:val="009E1F45"/>
    <w:rsid w:val="009E1FA4"/>
    <w:rsid w:val="009E22E3"/>
    <w:rsid w:val="009E25BF"/>
    <w:rsid w:val="009E2721"/>
    <w:rsid w:val="009E278D"/>
    <w:rsid w:val="009E28DE"/>
    <w:rsid w:val="009E2986"/>
    <w:rsid w:val="009E2BCC"/>
    <w:rsid w:val="009E2CC1"/>
    <w:rsid w:val="009E2DEB"/>
    <w:rsid w:val="009E3087"/>
    <w:rsid w:val="009E3146"/>
    <w:rsid w:val="009E3225"/>
    <w:rsid w:val="009E3586"/>
    <w:rsid w:val="009E3658"/>
    <w:rsid w:val="009E38C9"/>
    <w:rsid w:val="009E3A24"/>
    <w:rsid w:val="009E3AD1"/>
    <w:rsid w:val="009E3B76"/>
    <w:rsid w:val="009E3CDD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27"/>
    <w:rsid w:val="009E573D"/>
    <w:rsid w:val="009E5893"/>
    <w:rsid w:val="009E598A"/>
    <w:rsid w:val="009E5BD0"/>
    <w:rsid w:val="009E5CCE"/>
    <w:rsid w:val="009E5DA7"/>
    <w:rsid w:val="009E5E64"/>
    <w:rsid w:val="009E5F1D"/>
    <w:rsid w:val="009E60BF"/>
    <w:rsid w:val="009E6117"/>
    <w:rsid w:val="009E626E"/>
    <w:rsid w:val="009E640E"/>
    <w:rsid w:val="009E658C"/>
    <w:rsid w:val="009E6947"/>
    <w:rsid w:val="009E6C10"/>
    <w:rsid w:val="009E6D31"/>
    <w:rsid w:val="009E70F5"/>
    <w:rsid w:val="009E719C"/>
    <w:rsid w:val="009E7306"/>
    <w:rsid w:val="009E753E"/>
    <w:rsid w:val="009E7762"/>
    <w:rsid w:val="009E7818"/>
    <w:rsid w:val="009E78D5"/>
    <w:rsid w:val="009E79EE"/>
    <w:rsid w:val="009E7A12"/>
    <w:rsid w:val="009E7E22"/>
    <w:rsid w:val="009E7E2E"/>
    <w:rsid w:val="009F0516"/>
    <w:rsid w:val="009F06E4"/>
    <w:rsid w:val="009F0986"/>
    <w:rsid w:val="009F0DB9"/>
    <w:rsid w:val="009F0F6B"/>
    <w:rsid w:val="009F1066"/>
    <w:rsid w:val="009F11D9"/>
    <w:rsid w:val="009F12AB"/>
    <w:rsid w:val="009F12BE"/>
    <w:rsid w:val="009F1376"/>
    <w:rsid w:val="009F1617"/>
    <w:rsid w:val="009F1719"/>
    <w:rsid w:val="009F17A4"/>
    <w:rsid w:val="009F17DD"/>
    <w:rsid w:val="009F184D"/>
    <w:rsid w:val="009F1971"/>
    <w:rsid w:val="009F1D27"/>
    <w:rsid w:val="009F1D7F"/>
    <w:rsid w:val="009F1DB5"/>
    <w:rsid w:val="009F1E29"/>
    <w:rsid w:val="009F20CD"/>
    <w:rsid w:val="009F20E5"/>
    <w:rsid w:val="009F2118"/>
    <w:rsid w:val="009F217D"/>
    <w:rsid w:val="009F22DD"/>
    <w:rsid w:val="009F23AC"/>
    <w:rsid w:val="009F2421"/>
    <w:rsid w:val="009F2503"/>
    <w:rsid w:val="009F267B"/>
    <w:rsid w:val="009F28AA"/>
    <w:rsid w:val="009F2A79"/>
    <w:rsid w:val="009F2AA9"/>
    <w:rsid w:val="009F2C92"/>
    <w:rsid w:val="009F2CB5"/>
    <w:rsid w:val="009F2CE1"/>
    <w:rsid w:val="009F2CED"/>
    <w:rsid w:val="009F2EE1"/>
    <w:rsid w:val="009F2F27"/>
    <w:rsid w:val="009F3380"/>
    <w:rsid w:val="009F3426"/>
    <w:rsid w:val="009F34C3"/>
    <w:rsid w:val="009F37AC"/>
    <w:rsid w:val="009F3829"/>
    <w:rsid w:val="009F39A8"/>
    <w:rsid w:val="009F3A05"/>
    <w:rsid w:val="009F3A06"/>
    <w:rsid w:val="009F3A69"/>
    <w:rsid w:val="009F3ABF"/>
    <w:rsid w:val="009F3D95"/>
    <w:rsid w:val="009F3F5E"/>
    <w:rsid w:val="009F4121"/>
    <w:rsid w:val="009F4265"/>
    <w:rsid w:val="009F431A"/>
    <w:rsid w:val="009F43D7"/>
    <w:rsid w:val="009F4446"/>
    <w:rsid w:val="009F47A8"/>
    <w:rsid w:val="009F47B4"/>
    <w:rsid w:val="009F4969"/>
    <w:rsid w:val="009F4B99"/>
    <w:rsid w:val="009F4D10"/>
    <w:rsid w:val="009F4DE3"/>
    <w:rsid w:val="009F503C"/>
    <w:rsid w:val="009F50CE"/>
    <w:rsid w:val="009F5135"/>
    <w:rsid w:val="009F5145"/>
    <w:rsid w:val="009F51D5"/>
    <w:rsid w:val="009F51E8"/>
    <w:rsid w:val="009F53B5"/>
    <w:rsid w:val="009F53E7"/>
    <w:rsid w:val="009F54AF"/>
    <w:rsid w:val="009F56FE"/>
    <w:rsid w:val="009F629A"/>
    <w:rsid w:val="009F62E5"/>
    <w:rsid w:val="009F63A3"/>
    <w:rsid w:val="009F6763"/>
    <w:rsid w:val="009F6835"/>
    <w:rsid w:val="009F6866"/>
    <w:rsid w:val="009F69D3"/>
    <w:rsid w:val="009F6A28"/>
    <w:rsid w:val="009F6ABC"/>
    <w:rsid w:val="009F6AC3"/>
    <w:rsid w:val="009F6F28"/>
    <w:rsid w:val="009F7028"/>
    <w:rsid w:val="009F7073"/>
    <w:rsid w:val="009F71D7"/>
    <w:rsid w:val="009F721D"/>
    <w:rsid w:val="009F72AF"/>
    <w:rsid w:val="009F7414"/>
    <w:rsid w:val="009F76E0"/>
    <w:rsid w:val="009F7801"/>
    <w:rsid w:val="009F7814"/>
    <w:rsid w:val="009F79AC"/>
    <w:rsid w:val="009F79DB"/>
    <w:rsid w:val="009F7B63"/>
    <w:rsid w:val="009F7DCB"/>
    <w:rsid w:val="00A000A0"/>
    <w:rsid w:val="00A00145"/>
    <w:rsid w:val="00A002DB"/>
    <w:rsid w:val="00A003EA"/>
    <w:rsid w:val="00A00827"/>
    <w:rsid w:val="00A00971"/>
    <w:rsid w:val="00A00B77"/>
    <w:rsid w:val="00A00C45"/>
    <w:rsid w:val="00A00C61"/>
    <w:rsid w:val="00A00E6C"/>
    <w:rsid w:val="00A00F21"/>
    <w:rsid w:val="00A00FB2"/>
    <w:rsid w:val="00A01157"/>
    <w:rsid w:val="00A011C1"/>
    <w:rsid w:val="00A0126B"/>
    <w:rsid w:val="00A01394"/>
    <w:rsid w:val="00A015E0"/>
    <w:rsid w:val="00A01609"/>
    <w:rsid w:val="00A0162E"/>
    <w:rsid w:val="00A018D9"/>
    <w:rsid w:val="00A01A62"/>
    <w:rsid w:val="00A01A84"/>
    <w:rsid w:val="00A01D97"/>
    <w:rsid w:val="00A01EB9"/>
    <w:rsid w:val="00A020E5"/>
    <w:rsid w:val="00A0219F"/>
    <w:rsid w:val="00A02213"/>
    <w:rsid w:val="00A02254"/>
    <w:rsid w:val="00A02398"/>
    <w:rsid w:val="00A02399"/>
    <w:rsid w:val="00A023C1"/>
    <w:rsid w:val="00A0268F"/>
    <w:rsid w:val="00A02BFE"/>
    <w:rsid w:val="00A02CF7"/>
    <w:rsid w:val="00A02D71"/>
    <w:rsid w:val="00A03007"/>
    <w:rsid w:val="00A031E2"/>
    <w:rsid w:val="00A03290"/>
    <w:rsid w:val="00A035BE"/>
    <w:rsid w:val="00A03CE0"/>
    <w:rsid w:val="00A03E1D"/>
    <w:rsid w:val="00A04674"/>
    <w:rsid w:val="00A04680"/>
    <w:rsid w:val="00A046BD"/>
    <w:rsid w:val="00A04954"/>
    <w:rsid w:val="00A04BAD"/>
    <w:rsid w:val="00A04E3D"/>
    <w:rsid w:val="00A04F38"/>
    <w:rsid w:val="00A05543"/>
    <w:rsid w:val="00A05844"/>
    <w:rsid w:val="00A05905"/>
    <w:rsid w:val="00A059B7"/>
    <w:rsid w:val="00A05A08"/>
    <w:rsid w:val="00A05B19"/>
    <w:rsid w:val="00A05B3F"/>
    <w:rsid w:val="00A0601B"/>
    <w:rsid w:val="00A061B0"/>
    <w:rsid w:val="00A064CD"/>
    <w:rsid w:val="00A06B1D"/>
    <w:rsid w:val="00A06B69"/>
    <w:rsid w:val="00A06BE3"/>
    <w:rsid w:val="00A06C5E"/>
    <w:rsid w:val="00A06E1C"/>
    <w:rsid w:val="00A06F53"/>
    <w:rsid w:val="00A0707C"/>
    <w:rsid w:val="00A07099"/>
    <w:rsid w:val="00A0714D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07DA7"/>
    <w:rsid w:val="00A07E1E"/>
    <w:rsid w:val="00A10101"/>
    <w:rsid w:val="00A1025F"/>
    <w:rsid w:val="00A1031D"/>
    <w:rsid w:val="00A10388"/>
    <w:rsid w:val="00A10575"/>
    <w:rsid w:val="00A10648"/>
    <w:rsid w:val="00A107A2"/>
    <w:rsid w:val="00A108A2"/>
    <w:rsid w:val="00A10974"/>
    <w:rsid w:val="00A109DD"/>
    <w:rsid w:val="00A10B3F"/>
    <w:rsid w:val="00A10C6C"/>
    <w:rsid w:val="00A10CA4"/>
    <w:rsid w:val="00A10E43"/>
    <w:rsid w:val="00A11047"/>
    <w:rsid w:val="00A11154"/>
    <w:rsid w:val="00A1137E"/>
    <w:rsid w:val="00A1139E"/>
    <w:rsid w:val="00A113D5"/>
    <w:rsid w:val="00A11430"/>
    <w:rsid w:val="00A115E6"/>
    <w:rsid w:val="00A11626"/>
    <w:rsid w:val="00A11627"/>
    <w:rsid w:val="00A119E2"/>
    <w:rsid w:val="00A11A6D"/>
    <w:rsid w:val="00A11CC6"/>
    <w:rsid w:val="00A11D22"/>
    <w:rsid w:val="00A11E52"/>
    <w:rsid w:val="00A11F11"/>
    <w:rsid w:val="00A1202A"/>
    <w:rsid w:val="00A12056"/>
    <w:rsid w:val="00A12089"/>
    <w:rsid w:val="00A120BA"/>
    <w:rsid w:val="00A121B9"/>
    <w:rsid w:val="00A123FC"/>
    <w:rsid w:val="00A12453"/>
    <w:rsid w:val="00A12455"/>
    <w:rsid w:val="00A1249D"/>
    <w:rsid w:val="00A12630"/>
    <w:rsid w:val="00A127D9"/>
    <w:rsid w:val="00A128C3"/>
    <w:rsid w:val="00A129CC"/>
    <w:rsid w:val="00A12B28"/>
    <w:rsid w:val="00A12B59"/>
    <w:rsid w:val="00A12B5B"/>
    <w:rsid w:val="00A12CD7"/>
    <w:rsid w:val="00A130D1"/>
    <w:rsid w:val="00A134E5"/>
    <w:rsid w:val="00A13D5D"/>
    <w:rsid w:val="00A13E35"/>
    <w:rsid w:val="00A13F52"/>
    <w:rsid w:val="00A13F7D"/>
    <w:rsid w:val="00A140E3"/>
    <w:rsid w:val="00A1420C"/>
    <w:rsid w:val="00A1443E"/>
    <w:rsid w:val="00A14696"/>
    <w:rsid w:val="00A14709"/>
    <w:rsid w:val="00A14949"/>
    <w:rsid w:val="00A149CD"/>
    <w:rsid w:val="00A14B6A"/>
    <w:rsid w:val="00A14D84"/>
    <w:rsid w:val="00A14E1C"/>
    <w:rsid w:val="00A152FB"/>
    <w:rsid w:val="00A1544E"/>
    <w:rsid w:val="00A155C7"/>
    <w:rsid w:val="00A15691"/>
    <w:rsid w:val="00A1580F"/>
    <w:rsid w:val="00A15837"/>
    <w:rsid w:val="00A15A80"/>
    <w:rsid w:val="00A15B27"/>
    <w:rsid w:val="00A15C07"/>
    <w:rsid w:val="00A15C44"/>
    <w:rsid w:val="00A15CAB"/>
    <w:rsid w:val="00A15CF9"/>
    <w:rsid w:val="00A15D78"/>
    <w:rsid w:val="00A15EE7"/>
    <w:rsid w:val="00A15EEC"/>
    <w:rsid w:val="00A15FE8"/>
    <w:rsid w:val="00A16172"/>
    <w:rsid w:val="00A16450"/>
    <w:rsid w:val="00A16610"/>
    <w:rsid w:val="00A16777"/>
    <w:rsid w:val="00A168CF"/>
    <w:rsid w:val="00A16AE4"/>
    <w:rsid w:val="00A16B5B"/>
    <w:rsid w:val="00A16D2D"/>
    <w:rsid w:val="00A16D7E"/>
    <w:rsid w:val="00A16EB2"/>
    <w:rsid w:val="00A1702C"/>
    <w:rsid w:val="00A174C0"/>
    <w:rsid w:val="00A17645"/>
    <w:rsid w:val="00A17678"/>
    <w:rsid w:val="00A1769C"/>
    <w:rsid w:val="00A17ED2"/>
    <w:rsid w:val="00A17F53"/>
    <w:rsid w:val="00A2006D"/>
    <w:rsid w:val="00A200F9"/>
    <w:rsid w:val="00A203B3"/>
    <w:rsid w:val="00A20844"/>
    <w:rsid w:val="00A20917"/>
    <w:rsid w:val="00A209F2"/>
    <w:rsid w:val="00A20A0A"/>
    <w:rsid w:val="00A20CA4"/>
    <w:rsid w:val="00A20F7C"/>
    <w:rsid w:val="00A21013"/>
    <w:rsid w:val="00A21078"/>
    <w:rsid w:val="00A211B8"/>
    <w:rsid w:val="00A216AE"/>
    <w:rsid w:val="00A21B2C"/>
    <w:rsid w:val="00A21CF7"/>
    <w:rsid w:val="00A21D4E"/>
    <w:rsid w:val="00A21EFF"/>
    <w:rsid w:val="00A21F24"/>
    <w:rsid w:val="00A220A5"/>
    <w:rsid w:val="00A220C9"/>
    <w:rsid w:val="00A2215F"/>
    <w:rsid w:val="00A22399"/>
    <w:rsid w:val="00A22430"/>
    <w:rsid w:val="00A2268E"/>
    <w:rsid w:val="00A226EB"/>
    <w:rsid w:val="00A22ADC"/>
    <w:rsid w:val="00A22AF1"/>
    <w:rsid w:val="00A22C2B"/>
    <w:rsid w:val="00A22CE9"/>
    <w:rsid w:val="00A22EE9"/>
    <w:rsid w:val="00A23183"/>
    <w:rsid w:val="00A23218"/>
    <w:rsid w:val="00A233D4"/>
    <w:rsid w:val="00A234F3"/>
    <w:rsid w:val="00A23550"/>
    <w:rsid w:val="00A235F6"/>
    <w:rsid w:val="00A2388B"/>
    <w:rsid w:val="00A239B1"/>
    <w:rsid w:val="00A23C12"/>
    <w:rsid w:val="00A23D21"/>
    <w:rsid w:val="00A23EFD"/>
    <w:rsid w:val="00A23FAE"/>
    <w:rsid w:val="00A241D0"/>
    <w:rsid w:val="00A24276"/>
    <w:rsid w:val="00A24365"/>
    <w:rsid w:val="00A243AD"/>
    <w:rsid w:val="00A24464"/>
    <w:rsid w:val="00A24708"/>
    <w:rsid w:val="00A247A4"/>
    <w:rsid w:val="00A2483A"/>
    <w:rsid w:val="00A24897"/>
    <w:rsid w:val="00A249AC"/>
    <w:rsid w:val="00A24C4E"/>
    <w:rsid w:val="00A24E99"/>
    <w:rsid w:val="00A250B6"/>
    <w:rsid w:val="00A253B9"/>
    <w:rsid w:val="00A25418"/>
    <w:rsid w:val="00A2550F"/>
    <w:rsid w:val="00A256BB"/>
    <w:rsid w:val="00A256DC"/>
    <w:rsid w:val="00A2584E"/>
    <w:rsid w:val="00A25876"/>
    <w:rsid w:val="00A25911"/>
    <w:rsid w:val="00A25BD2"/>
    <w:rsid w:val="00A25C8A"/>
    <w:rsid w:val="00A265CC"/>
    <w:rsid w:val="00A265FB"/>
    <w:rsid w:val="00A2667E"/>
    <w:rsid w:val="00A2669D"/>
    <w:rsid w:val="00A267ED"/>
    <w:rsid w:val="00A2695E"/>
    <w:rsid w:val="00A27240"/>
    <w:rsid w:val="00A2729F"/>
    <w:rsid w:val="00A275F4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7C5"/>
    <w:rsid w:val="00A3084A"/>
    <w:rsid w:val="00A308B0"/>
    <w:rsid w:val="00A30A34"/>
    <w:rsid w:val="00A30C4C"/>
    <w:rsid w:val="00A30CAB"/>
    <w:rsid w:val="00A30E05"/>
    <w:rsid w:val="00A3108F"/>
    <w:rsid w:val="00A3113B"/>
    <w:rsid w:val="00A3176A"/>
    <w:rsid w:val="00A31842"/>
    <w:rsid w:val="00A31936"/>
    <w:rsid w:val="00A319F3"/>
    <w:rsid w:val="00A31D15"/>
    <w:rsid w:val="00A31D78"/>
    <w:rsid w:val="00A31D8A"/>
    <w:rsid w:val="00A3209A"/>
    <w:rsid w:val="00A320F8"/>
    <w:rsid w:val="00A32134"/>
    <w:rsid w:val="00A32298"/>
    <w:rsid w:val="00A323FB"/>
    <w:rsid w:val="00A32584"/>
    <w:rsid w:val="00A326B0"/>
    <w:rsid w:val="00A32787"/>
    <w:rsid w:val="00A327C3"/>
    <w:rsid w:val="00A32842"/>
    <w:rsid w:val="00A329EC"/>
    <w:rsid w:val="00A32AFD"/>
    <w:rsid w:val="00A32BF1"/>
    <w:rsid w:val="00A32C3C"/>
    <w:rsid w:val="00A32D3B"/>
    <w:rsid w:val="00A32EA7"/>
    <w:rsid w:val="00A330B5"/>
    <w:rsid w:val="00A33194"/>
    <w:rsid w:val="00A33232"/>
    <w:rsid w:val="00A33301"/>
    <w:rsid w:val="00A334B3"/>
    <w:rsid w:val="00A335FE"/>
    <w:rsid w:val="00A3375C"/>
    <w:rsid w:val="00A3379B"/>
    <w:rsid w:val="00A337DA"/>
    <w:rsid w:val="00A337F2"/>
    <w:rsid w:val="00A339E7"/>
    <w:rsid w:val="00A33CB2"/>
    <w:rsid w:val="00A33E19"/>
    <w:rsid w:val="00A33E2C"/>
    <w:rsid w:val="00A33EC5"/>
    <w:rsid w:val="00A33EE6"/>
    <w:rsid w:val="00A33F99"/>
    <w:rsid w:val="00A33FA1"/>
    <w:rsid w:val="00A33FEF"/>
    <w:rsid w:val="00A340B3"/>
    <w:rsid w:val="00A34498"/>
    <w:rsid w:val="00A34581"/>
    <w:rsid w:val="00A34951"/>
    <w:rsid w:val="00A34B4C"/>
    <w:rsid w:val="00A34B7A"/>
    <w:rsid w:val="00A34CE9"/>
    <w:rsid w:val="00A34D66"/>
    <w:rsid w:val="00A34E19"/>
    <w:rsid w:val="00A34E7F"/>
    <w:rsid w:val="00A34FBB"/>
    <w:rsid w:val="00A350AA"/>
    <w:rsid w:val="00A3514A"/>
    <w:rsid w:val="00A353E0"/>
    <w:rsid w:val="00A35494"/>
    <w:rsid w:val="00A35599"/>
    <w:rsid w:val="00A35871"/>
    <w:rsid w:val="00A358CB"/>
    <w:rsid w:val="00A35E16"/>
    <w:rsid w:val="00A35FFD"/>
    <w:rsid w:val="00A36055"/>
    <w:rsid w:val="00A3608C"/>
    <w:rsid w:val="00A362C5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43"/>
    <w:rsid w:val="00A37552"/>
    <w:rsid w:val="00A3764D"/>
    <w:rsid w:val="00A376B9"/>
    <w:rsid w:val="00A3773E"/>
    <w:rsid w:val="00A3777C"/>
    <w:rsid w:val="00A37934"/>
    <w:rsid w:val="00A37941"/>
    <w:rsid w:val="00A37C7F"/>
    <w:rsid w:val="00A37CC6"/>
    <w:rsid w:val="00A40070"/>
    <w:rsid w:val="00A4007F"/>
    <w:rsid w:val="00A401E7"/>
    <w:rsid w:val="00A401F4"/>
    <w:rsid w:val="00A40231"/>
    <w:rsid w:val="00A404C4"/>
    <w:rsid w:val="00A407A5"/>
    <w:rsid w:val="00A40893"/>
    <w:rsid w:val="00A408D6"/>
    <w:rsid w:val="00A40A4A"/>
    <w:rsid w:val="00A40AA0"/>
    <w:rsid w:val="00A40D5D"/>
    <w:rsid w:val="00A40E0C"/>
    <w:rsid w:val="00A40F4B"/>
    <w:rsid w:val="00A41074"/>
    <w:rsid w:val="00A41164"/>
    <w:rsid w:val="00A411BF"/>
    <w:rsid w:val="00A417A4"/>
    <w:rsid w:val="00A41E61"/>
    <w:rsid w:val="00A421D6"/>
    <w:rsid w:val="00A42299"/>
    <w:rsid w:val="00A4230F"/>
    <w:rsid w:val="00A4250C"/>
    <w:rsid w:val="00A426FE"/>
    <w:rsid w:val="00A42E17"/>
    <w:rsid w:val="00A43099"/>
    <w:rsid w:val="00A43434"/>
    <w:rsid w:val="00A43ADA"/>
    <w:rsid w:val="00A43D04"/>
    <w:rsid w:val="00A43D44"/>
    <w:rsid w:val="00A43D50"/>
    <w:rsid w:val="00A43D93"/>
    <w:rsid w:val="00A43EEC"/>
    <w:rsid w:val="00A43F2C"/>
    <w:rsid w:val="00A43F7E"/>
    <w:rsid w:val="00A44348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76"/>
    <w:rsid w:val="00A44ECA"/>
    <w:rsid w:val="00A44EE2"/>
    <w:rsid w:val="00A44EEE"/>
    <w:rsid w:val="00A44F0C"/>
    <w:rsid w:val="00A450FE"/>
    <w:rsid w:val="00A45207"/>
    <w:rsid w:val="00A45425"/>
    <w:rsid w:val="00A454BC"/>
    <w:rsid w:val="00A45582"/>
    <w:rsid w:val="00A455AF"/>
    <w:rsid w:val="00A45691"/>
    <w:rsid w:val="00A4581F"/>
    <w:rsid w:val="00A4585F"/>
    <w:rsid w:val="00A45A5C"/>
    <w:rsid w:val="00A45AC5"/>
    <w:rsid w:val="00A45F8C"/>
    <w:rsid w:val="00A45FD0"/>
    <w:rsid w:val="00A46028"/>
    <w:rsid w:val="00A461F7"/>
    <w:rsid w:val="00A46235"/>
    <w:rsid w:val="00A46382"/>
    <w:rsid w:val="00A463C1"/>
    <w:rsid w:val="00A46405"/>
    <w:rsid w:val="00A4649A"/>
    <w:rsid w:val="00A46567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47A3F"/>
    <w:rsid w:val="00A47A47"/>
    <w:rsid w:val="00A47A53"/>
    <w:rsid w:val="00A50766"/>
    <w:rsid w:val="00A50A42"/>
    <w:rsid w:val="00A50B57"/>
    <w:rsid w:val="00A50CD5"/>
    <w:rsid w:val="00A50DF7"/>
    <w:rsid w:val="00A5179A"/>
    <w:rsid w:val="00A517A2"/>
    <w:rsid w:val="00A517F2"/>
    <w:rsid w:val="00A518A0"/>
    <w:rsid w:val="00A51988"/>
    <w:rsid w:val="00A51ACF"/>
    <w:rsid w:val="00A51B78"/>
    <w:rsid w:val="00A51F2D"/>
    <w:rsid w:val="00A520E3"/>
    <w:rsid w:val="00A5214F"/>
    <w:rsid w:val="00A52184"/>
    <w:rsid w:val="00A5240E"/>
    <w:rsid w:val="00A5245C"/>
    <w:rsid w:val="00A528C8"/>
    <w:rsid w:val="00A528E7"/>
    <w:rsid w:val="00A5295C"/>
    <w:rsid w:val="00A52AB3"/>
    <w:rsid w:val="00A52B64"/>
    <w:rsid w:val="00A52C48"/>
    <w:rsid w:val="00A52E0D"/>
    <w:rsid w:val="00A52E9C"/>
    <w:rsid w:val="00A52F36"/>
    <w:rsid w:val="00A530B4"/>
    <w:rsid w:val="00A53306"/>
    <w:rsid w:val="00A533A0"/>
    <w:rsid w:val="00A53548"/>
    <w:rsid w:val="00A5368C"/>
    <w:rsid w:val="00A53757"/>
    <w:rsid w:val="00A53825"/>
    <w:rsid w:val="00A53827"/>
    <w:rsid w:val="00A538D8"/>
    <w:rsid w:val="00A53C65"/>
    <w:rsid w:val="00A53D69"/>
    <w:rsid w:val="00A540B5"/>
    <w:rsid w:val="00A540BC"/>
    <w:rsid w:val="00A5411E"/>
    <w:rsid w:val="00A5418D"/>
    <w:rsid w:val="00A5425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B4"/>
    <w:rsid w:val="00A54FDE"/>
    <w:rsid w:val="00A5536E"/>
    <w:rsid w:val="00A553BB"/>
    <w:rsid w:val="00A556E5"/>
    <w:rsid w:val="00A55757"/>
    <w:rsid w:val="00A557C1"/>
    <w:rsid w:val="00A5588D"/>
    <w:rsid w:val="00A55A90"/>
    <w:rsid w:val="00A55BA5"/>
    <w:rsid w:val="00A56306"/>
    <w:rsid w:val="00A564BC"/>
    <w:rsid w:val="00A567BF"/>
    <w:rsid w:val="00A567F1"/>
    <w:rsid w:val="00A56875"/>
    <w:rsid w:val="00A56EC1"/>
    <w:rsid w:val="00A57118"/>
    <w:rsid w:val="00A57189"/>
    <w:rsid w:val="00A57538"/>
    <w:rsid w:val="00A57579"/>
    <w:rsid w:val="00A575B9"/>
    <w:rsid w:val="00A575EC"/>
    <w:rsid w:val="00A576AE"/>
    <w:rsid w:val="00A5784D"/>
    <w:rsid w:val="00A57873"/>
    <w:rsid w:val="00A579EE"/>
    <w:rsid w:val="00A60138"/>
    <w:rsid w:val="00A60254"/>
    <w:rsid w:val="00A602B8"/>
    <w:rsid w:val="00A603FD"/>
    <w:rsid w:val="00A6058B"/>
    <w:rsid w:val="00A6059E"/>
    <w:rsid w:val="00A605E7"/>
    <w:rsid w:val="00A60649"/>
    <w:rsid w:val="00A60898"/>
    <w:rsid w:val="00A60900"/>
    <w:rsid w:val="00A60905"/>
    <w:rsid w:val="00A6095F"/>
    <w:rsid w:val="00A609A3"/>
    <w:rsid w:val="00A60C56"/>
    <w:rsid w:val="00A60DE7"/>
    <w:rsid w:val="00A6108E"/>
    <w:rsid w:val="00A611B2"/>
    <w:rsid w:val="00A612F2"/>
    <w:rsid w:val="00A61497"/>
    <w:rsid w:val="00A6152D"/>
    <w:rsid w:val="00A615CC"/>
    <w:rsid w:val="00A616C6"/>
    <w:rsid w:val="00A61A25"/>
    <w:rsid w:val="00A61BD9"/>
    <w:rsid w:val="00A61C71"/>
    <w:rsid w:val="00A61DEF"/>
    <w:rsid w:val="00A61EBC"/>
    <w:rsid w:val="00A62017"/>
    <w:rsid w:val="00A621F2"/>
    <w:rsid w:val="00A62279"/>
    <w:rsid w:val="00A622C2"/>
    <w:rsid w:val="00A622FF"/>
    <w:rsid w:val="00A62625"/>
    <w:rsid w:val="00A626C9"/>
    <w:rsid w:val="00A629AB"/>
    <w:rsid w:val="00A62A2E"/>
    <w:rsid w:val="00A62A95"/>
    <w:rsid w:val="00A62BE6"/>
    <w:rsid w:val="00A62D88"/>
    <w:rsid w:val="00A62DAF"/>
    <w:rsid w:val="00A62EBE"/>
    <w:rsid w:val="00A62F6B"/>
    <w:rsid w:val="00A62FC0"/>
    <w:rsid w:val="00A63007"/>
    <w:rsid w:val="00A6331A"/>
    <w:rsid w:val="00A63436"/>
    <w:rsid w:val="00A635B3"/>
    <w:rsid w:val="00A638B9"/>
    <w:rsid w:val="00A63901"/>
    <w:rsid w:val="00A63909"/>
    <w:rsid w:val="00A63E4E"/>
    <w:rsid w:val="00A6404A"/>
    <w:rsid w:val="00A6421A"/>
    <w:rsid w:val="00A644D7"/>
    <w:rsid w:val="00A6453D"/>
    <w:rsid w:val="00A6458E"/>
    <w:rsid w:val="00A64670"/>
    <w:rsid w:val="00A646DB"/>
    <w:rsid w:val="00A647A3"/>
    <w:rsid w:val="00A64B73"/>
    <w:rsid w:val="00A64C4F"/>
    <w:rsid w:val="00A64D20"/>
    <w:rsid w:val="00A64DA1"/>
    <w:rsid w:val="00A64FC0"/>
    <w:rsid w:val="00A6508A"/>
    <w:rsid w:val="00A650DA"/>
    <w:rsid w:val="00A6529B"/>
    <w:rsid w:val="00A6530B"/>
    <w:rsid w:val="00A65514"/>
    <w:rsid w:val="00A655A1"/>
    <w:rsid w:val="00A6567A"/>
    <w:rsid w:val="00A6577F"/>
    <w:rsid w:val="00A6593A"/>
    <w:rsid w:val="00A659A3"/>
    <w:rsid w:val="00A65A25"/>
    <w:rsid w:val="00A65A37"/>
    <w:rsid w:val="00A65ADB"/>
    <w:rsid w:val="00A65B15"/>
    <w:rsid w:val="00A65D2C"/>
    <w:rsid w:val="00A65E27"/>
    <w:rsid w:val="00A66268"/>
    <w:rsid w:val="00A669D8"/>
    <w:rsid w:val="00A66C93"/>
    <w:rsid w:val="00A66F35"/>
    <w:rsid w:val="00A6734F"/>
    <w:rsid w:val="00A67650"/>
    <w:rsid w:val="00A676D2"/>
    <w:rsid w:val="00A67833"/>
    <w:rsid w:val="00A67940"/>
    <w:rsid w:val="00A679D0"/>
    <w:rsid w:val="00A67A0F"/>
    <w:rsid w:val="00A67AA8"/>
    <w:rsid w:val="00A67BF9"/>
    <w:rsid w:val="00A67D89"/>
    <w:rsid w:val="00A67DB0"/>
    <w:rsid w:val="00A67E3F"/>
    <w:rsid w:val="00A67E79"/>
    <w:rsid w:val="00A67F40"/>
    <w:rsid w:val="00A67FA4"/>
    <w:rsid w:val="00A67FD0"/>
    <w:rsid w:val="00A700FB"/>
    <w:rsid w:val="00A7013A"/>
    <w:rsid w:val="00A70295"/>
    <w:rsid w:val="00A7036D"/>
    <w:rsid w:val="00A705CB"/>
    <w:rsid w:val="00A705CC"/>
    <w:rsid w:val="00A705ED"/>
    <w:rsid w:val="00A706FF"/>
    <w:rsid w:val="00A70A73"/>
    <w:rsid w:val="00A70CFA"/>
    <w:rsid w:val="00A70D32"/>
    <w:rsid w:val="00A70F45"/>
    <w:rsid w:val="00A71039"/>
    <w:rsid w:val="00A7131B"/>
    <w:rsid w:val="00A7136F"/>
    <w:rsid w:val="00A7160C"/>
    <w:rsid w:val="00A716F0"/>
    <w:rsid w:val="00A71AC3"/>
    <w:rsid w:val="00A71B5D"/>
    <w:rsid w:val="00A71C24"/>
    <w:rsid w:val="00A71C8F"/>
    <w:rsid w:val="00A71CA1"/>
    <w:rsid w:val="00A71E89"/>
    <w:rsid w:val="00A720FF"/>
    <w:rsid w:val="00A722F3"/>
    <w:rsid w:val="00A72441"/>
    <w:rsid w:val="00A724F6"/>
    <w:rsid w:val="00A7251C"/>
    <w:rsid w:val="00A72590"/>
    <w:rsid w:val="00A7269F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393"/>
    <w:rsid w:val="00A736A3"/>
    <w:rsid w:val="00A736CD"/>
    <w:rsid w:val="00A7379D"/>
    <w:rsid w:val="00A737FA"/>
    <w:rsid w:val="00A73A88"/>
    <w:rsid w:val="00A73DA4"/>
    <w:rsid w:val="00A73FF6"/>
    <w:rsid w:val="00A74021"/>
    <w:rsid w:val="00A7406F"/>
    <w:rsid w:val="00A74205"/>
    <w:rsid w:val="00A74355"/>
    <w:rsid w:val="00A7445B"/>
    <w:rsid w:val="00A74461"/>
    <w:rsid w:val="00A74746"/>
    <w:rsid w:val="00A74901"/>
    <w:rsid w:val="00A7494F"/>
    <w:rsid w:val="00A74FF5"/>
    <w:rsid w:val="00A7501F"/>
    <w:rsid w:val="00A75047"/>
    <w:rsid w:val="00A7511A"/>
    <w:rsid w:val="00A75268"/>
    <w:rsid w:val="00A75335"/>
    <w:rsid w:val="00A754C2"/>
    <w:rsid w:val="00A7559A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16"/>
    <w:rsid w:val="00A7676C"/>
    <w:rsid w:val="00A769B2"/>
    <w:rsid w:val="00A76D48"/>
    <w:rsid w:val="00A76F39"/>
    <w:rsid w:val="00A77557"/>
    <w:rsid w:val="00A775CD"/>
    <w:rsid w:val="00A776C9"/>
    <w:rsid w:val="00A77B4C"/>
    <w:rsid w:val="00A77B4E"/>
    <w:rsid w:val="00A77B4F"/>
    <w:rsid w:val="00A77C15"/>
    <w:rsid w:val="00A77D85"/>
    <w:rsid w:val="00A77E88"/>
    <w:rsid w:val="00A80141"/>
    <w:rsid w:val="00A801E0"/>
    <w:rsid w:val="00A8042E"/>
    <w:rsid w:val="00A8044A"/>
    <w:rsid w:val="00A8071B"/>
    <w:rsid w:val="00A807A2"/>
    <w:rsid w:val="00A8086B"/>
    <w:rsid w:val="00A808EF"/>
    <w:rsid w:val="00A80A1E"/>
    <w:rsid w:val="00A80A29"/>
    <w:rsid w:val="00A80C97"/>
    <w:rsid w:val="00A80D12"/>
    <w:rsid w:val="00A80D71"/>
    <w:rsid w:val="00A80EA1"/>
    <w:rsid w:val="00A81222"/>
    <w:rsid w:val="00A8129C"/>
    <w:rsid w:val="00A813D4"/>
    <w:rsid w:val="00A813DD"/>
    <w:rsid w:val="00A81516"/>
    <w:rsid w:val="00A81559"/>
    <w:rsid w:val="00A81883"/>
    <w:rsid w:val="00A81995"/>
    <w:rsid w:val="00A819DD"/>
    <w:rsid w:val="00A81A76"/>
    <w:rsid w:val="00A81C89"/>
    <w:rsid w:val="00A8224B"/>
    <w:rsid w:val="00A823A6"/>
    <w:rsid w:val="00A82414"/>
    <w:rsid w:val="00A82775"/>
    <w:rsid w:val="00A82A5A"/>
    <w:rsid w:val="00A82A8E"/>
    <w:rsid w:val="00A82B81"/>
    <w:rsid w:val="00A82DB1"/>
    <w:rsid w:val="00A82EC3"/>
    <w:rsid w:val="00A82F46"/>
    <w:rsid w:val="00A8300B"/>
    <w:rsid w:val="00A8325E"/>
    <w:rsid w:val="00A835B3"/>
    <w:rsid w:val="00A836C8"/>
    <w:rsid w:val="00A83726"/>
    <w:rsid w:val="00A8374B"/>
    <w:rsid w:val="00A838A0"/>
    <w:rsid w:val="00A83A6D"/>
    <w:rsid w:val="00A83BC8"/>
    <w:rsid w:val="00A83C34"/>
    <w:rsid w:val="00A83E25"/>
    <w:rsid w:val="00A83E6D"/>
    <w:rsid w:val="00A83FCF"/>
    <w:rsid w:val="00A8427B"/>
    <w:rsid w:val="00A8429A"/>
    <w:rsid w:val="00A842A8"/>
    <w:rsid w:val="00A8472B"/>
    <w:rsid w:val="00A8474E"/>
    <w:rsid w:val="00A8494E"/>
    <w:rsid w:val="00A84AD4"/>
    <w:rsid w:val="00A84B2C"/>
    <w:rsid w:val="00A852BA"/>
    <w:rsid w:val="00A8551D"/>
    <w:rsid w:val="00A85756"/>
    <w:rsid w:val="00A858DB"/>
    <w:rsid w:val="00A85993"/>
    <w:rsid w:val="00A85C7F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A85"/>
    <w:rsid w:val="00A86B46"/>
    <w:rsid w:val="00A86C1B"/>
    <w:rsid w:val="00A86D37"/>
    <w:rsid w:val="00A86E27"/>
    <w:rsid w:val="00A86FA0"/>
    <w:rsid w:val="00A8702D"/>
    <w:rsid w:val="00A870FA"/>
    <w:rsid w:val="00A873A0"/>
    <w:rsid w:val="00A8747F"/>
    <w:rsid w:val="00A8785B"/>
    <w:rsid w:val="00A87C12"/>
    <w:rsid w:val="00A87E3C"/>
    <w:rsid w:val="00A87E53"/>
    <w:rsid w:val="00A87F98"/>
    <w:rsid w:val="00A90327"/>
    <w:rsid w:val="00A9042C"/>
    <w:rsid w:val="00A90493"/>
    <w:rsid w:val="00A904E0"/>
    <w:rsid w:val="00A90552"/>
    <w:rsid w:val="00A9064E"/>
    <w:rsid w:val="00A90693"/>
    <w:rsid w:val="00A907B0"/>
    <w:rsid w:val="00A90813"/>
    <w:rsid w:val="00A9093E"/>
    <w:rsid w:val="00A90984"/>
    <w:rsid w:val="00A90998"/>
    <w:rsid w:val="00A90B6E"/>
    <w:rsid w:val="00A90FA3"/>
    <w:rsid w:val="00A90FC8"/>
    <w:rsid w:val="00A913A4"/>
    <w:rsid w:val="00A914DC"/>
    <w:rsid w:val="00A91645"/>
    <w:rsid w:val="00A9164B"/>
    <w:rsid w:val="00A916DC"/>
    <w:rsid w:val="00A917B8"/>
    <w:rsid w:val="00A918C4"/>
    <w:rsid w:val="00A9199A"/>
    <w:rsid w:val="00A91A09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A4"/>
    <w:rsid w:val="00A924D3"/>
    <w:rsid w:val="00A92715"/>
    <w:rsid w:val="00A92769"/>
    <w:rsid w:val="00A92B2B"/>
    <w:rsid w:val="00A92B6E"/>
    <w:rsid w:val="00A92CFF"/>
    <w:rsid w:val="00A92D47"/>
    <w:rsid w:val="00A92E4F"/>
    <w:rsid w:val="00A92E89"/>
    <w:rsid w:val="00A92EA7"/>
    <w:rsid w:val="00A92F49"/>
    <w:rsid w:val="00A931ED"/>
    <w:rsid w:val="00A9329F"/>
    <w:rsid w:val="00A93478"/>
    <w:rsid w:val="00A9347C"/>
    <w:rsid w:val="00A9348F"/>
    <w:rsid w:val="00A93504"/>
    <w:rsid w:val="00A93525"/>
    <w:rsid w:val="00A935F0"/>
    <w:rsid w:val="00A9380F"/>
    <w:rsid w:val="00A93858"/>
    <w:rsid w:val="00A93B63"/>
    <w:rsid w:val="00A93E97"/>
    <w:rsid w:val="00A93FA2"/>
    <w:rsid w:val="00A94122"/>
    <w:rsid w:val="00A94329"/>
    <w:rsid w:val="00A94450"/>
    <w:rsid w:val="00A945CD"/>
    <w:rsid w:val="00A947AE"/>
    <w:rsid w:val="00A948B4"/>
    <w:rsid w:val="00A94A89"/>
    <w:rsid w:val="00A94B49"/>
    <w:rsid w:val="00A94B5B"/>
    <w:rsid w:val="00A94EC8"/>
    <w:rsid w:val="00A94F3D"/>
    <w:rsid w:val="00A950B2"/>
    <w:rsid w:val="00A950DC"/>
    <w:rsid w:val="00A95165"/>
    <w:rsid w:val="00A951BB"/>
    <w:rsid w:val="00A951BF"/>
    <w:rsid w:val="00A95218"/>
    <w:rsid w:val="00A952AD"/>
    <w:rsid w:val="00A952CD"/>
    <w:rsid w:val="00A95376"/>
    <w:rsid w:val="00A954BA"/>
    <w:rsid w:val="00A95631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79"/>
    <w:rsid w:val="00A960EF"/>
    <w:rsid w:val="00A9626A"/>
    <w:rsid w:val="00A962A9"/>
    <w:rsid w:val="00A96507"/>
    <w:rsid w:val="00A96539"/>
    <w:rsid w:val="00A96540"/>
    <w:rsid w:val="00A9655B"/>
    <w:rsid w:val="00A965F1"/>
    <w:rsid w:val="00A966EB"/>
    <w:rsid w:val="00A96859"/>
    <w:rsid w:val="00A96BDD"/>
    <w:rsid w:val="00A96DF2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EC3"/>
    <w:rsid w:val="00A97FD3"/>
    <w:rsid w:val="00AA00F2"/>
    <w:rsid w:val="00AA0171"/>
    <w:rsid w:val="00AA0197"/>
    <w:rsid w:val="00AA021A"/>
    <w:rsid w:val="00AA03B9"/>
    <w:rsid w:val="00AA03E8"/>
    <w:rsid w:val="00AA049B"/>
    <w:rsid w:val="00AA065F"/>
    <w:rsid w:val="00AA06DB"/>
    <w:rsid w:val="00AA070E"/>
    <w:rsid w:val="00AA0760"/>
    <w:rsid w:val="00AA07A8"/>
    <w:rsid w:val="00AA0DF7"/>
    <w:rsid w:val="00AA1314"/>
    <w:rsid w:val="00AA13C6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200"/>
    <w:rsid w:val="00AA223B"/>
    <w:rsid w:val="00AA2275"/>
    <w:rsid w:val="00AA284E"/>
    <w:rsid w:val="00AA28E1"/>
    <w:rsid w:val="00AA29E2"/>
    <w:rsid w:val="00AA2A4D"/>
    <w:rsid w:val="00AA2ABA"/>
    <w:rsid w:val="00AA2D9D"/>
    <w:rsid w:val="00AA2DF5"/>
    <w:rsid w:val="00AA2E6E"/>
    <w:rsid w:val="00AA3331"/>
    <w:rsid w:val="00AA3389"/>
    <w:rsid w:val="00AA3425"/>
    <w:rsid w:val="00AA342C"/>
    <w:rsid w:val="00AA3477"/>
    <w:rsid w:val="00AA37C8"/>
    <w:rsid w:val="00AA38BD"/>
    <w:rsid w:val="00AA3AE4"/>
    <w:rsid w:val="00AA3BE3"/>
    <w:rsid w:val="00AA3C9F"/>
    <w:rsid w:val="00AA3F9D"/>
    <w:rsid w:val="00AA3FC6"/>
    <w:rsid w:val="00AA4007"/>
    <w:rsid w:val="00AA412B"/>
    <w:rsid w:val="00AA41C7"/>
    <w:rsid w:val="00AA421C"/>
    <w:rsid w:val="00AA43EE"/>
    <w:rsid w:val="00AA44C4"/>
    <w:rsid w:val="00AA4796"/>
    <w:rsid w:val="00AA4A17"/>
    <w:rsid w:val="00AA4A88"/>
    <w:rsid w:val="00AA4F08"/>
    <w:rsid w:val="00AA4FE4"/>
    <w:rsid w:val="00AA5249"/>
    <w:rsid w:val="00AA5263"/>
    <w:rsid w:val="00AA586F"/>
    <w:rsid w:val="00AA5D5B"/>
    <w:rsid w:val="00AA5E68"/>
    <w:rsid w:val="00AA6151"/>
    <w:rsid w:val="00AA61A9"/>
    <w:rsid w:val="00AA6541"/>
    <w:rsid w:val="00AA6690"/>
    <w:rsid w:val="00AA6ACE"/>
    <w:rsid w:val="00AA6B6C"/>
    <w:rsid w:val="00AA6B7A"/>
    <w:rsid w:val="00AA6E1C"/>
    <w:rsid w:val="00AA6E41"/>
    <w:rsid w:val="00AA6EDF"/>
    <w:rsid w:val="00AA6F82"/>
    <w:rsid w:val="00AA702A"/>
    <w:rsid w:val="00AA706A"/>
    <w:rsid w:val="00AA7325"/>
    <w:rsid w:val="00AA7481"/>
    <w:rsid w:val="00AA7555"/>
    <w:rsid w:val="00AA7590"/>
    <w:rsid w:val="00AA76D5"/>
    <w:rsid w:val="00AA7782"/>
    <w:rsid w:val="00AA7C7B"/>
    <w:rsid w:val="00AA7D57"/>
    <w:rsid w:val="00AA7EE5"/>
    <w:rsid w:val="00AB0087"/>
    <w:rsid w:val="00AB0319"/>
    <w:rsid w:val="00AB049B"/>
    <w:rsid w:val="00AB0592"/>
    <w:rsid w:val="00AB070D"/>
    <w:rsid w:val="00AB08B5"/>
    <w:rsid w:val="00AB08D7"/>
    <w:rsid w:val="00AB0925"/>
    <w:rsid w:val="00AB0CE4"/>
    <w:rsid w:val="00AB0E5B"/>
    <w:rsid w:val="00AB0F32"/>
    <w:rsid w:val="00AB0F6C"/>
    <w:rsid w:val="00AB0F83"/>
    <w:rsid w:val="00AB0F92"/>
    <w:rsid w:val="00AB1070"/>
    <w:rsid w:val="00AB1099"/>
    <w:rsid w:val="00AB10F4"/>
    <w:rsid w:val="00AB13D6"/>
    <w:rsid w:val="00AB14FE"/>
    <w:rsid w:val="00AB1713"/>
    <w:rsid w:val="00AB1791"/>
    <w:rsid w:val="00AB17AE"/>
    <w:rsid w:val="00AB18C6"/>
    <w:rsid w:val="00AB1F7D"/>
    <w:rsid w:val="00AB212D"/>
    <w:rsid w:val="00AB239D"/>
    <w:rsid w:val="00AB25EB"/>
    <w:rsid w:val="00AB26FC"/>
    <w:rsid w:val="00AB2866"/>
    <w:rsid w:val="00AB2A42"/>
    <w:rsid w:val="00AB2C0F"/>
    <w:rsid w:val="00AB2E53"/>
    <w:rsid w:val="00AB2F4A"/>
    <w:rsid w:val="00AB3166"/>
    <w:rsid w:val="00AB336D"/>
    <w:rsid w:val="00AB350D"/>
    <w:rsid w:val="00AB37C0"/>
    <w:rsid w:val="00AB3996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AEF"/>
    <w:rsid w:val="00AB4F0F"/>
    <w:rsid w:val="00AB5034"/>
    <w:rsid w:val="00AB505B"/>
    <w:rsid w:val="00AB507D"/>
    <w:rsid w:val="00AB5300"/>
    <w:rsid w:val="00AB543B"/>
    <w:rsid w:val="00AB545A"/>
    <w:rsid w:val="00AB5690"/>
    <w:rsid w:val="00AB5796"/>
    <w:rsid w:val="00AB58F9"/>
    <w:rsid w:val="00AB5A85"/>
    <w:rsid w:val="00AB5B72"/>
    <w:rsid w:val="00AB5C4A"/>
    <w:rsid w:val="00AB5F68"/>
    <w:rsid w:val="00AB5FC9"/>
    <w:rsid w:val="00AB634E"/>
    <w:rsid w:val="00AB6552"/>
    <w:rsid w:val="00AB663A"/>
    <w:rsid w:val="00AB6747"/>
    <w:rsid w:val="00AB6824"/>
    <w:rsid w:val="00AB6A10"/>
    <w:rsid w:val="00AB6AE8"/>
    <w:rsid w:val="00AB6B40"/>
    <w:rsid w:val="00AB6C26"/>
    <w:rsid w:val="00AB6E82"/>
    <w:rsid w:val="00AB6F2F"/>
    <w:rsid w:val="00AB71D7"/>
    <w:rsid w:val="00AB724F"/>
    <w:rsid w:val="00AB75EB"/>
    <w:rsid w:val="00AB76C0"/>
    <w:rsid w:val="00AB76E8"/>
    <w:rsid w:val="00AB77F7"/>
    <w:rsid w:val="00AB7820"/>
    <w:rsid w:val="00AB7AC3"/>
    <w:rsid w:val="00AB7B0F"/>
    <w:rsid w:val="00AB7BDA"/>
    <w:rsid w:val="00AB7D1D"/>
    <w:rsid w:val="00AB7DFE"/>
    <w:rsid w:val="00AB7EDA"/>
    <w:rsid w:val="00AB7FB2"/>
    <w:rsid w:val="00AC000B"/>
    <w:rsid w:val="00AC0296"/>
    <w:rsid w:val="00AC04A3"/>
    <w:rsid w:val="00AC0848"/>
    <w:rsid w:val="00AC09E6"/>
    <w:rsid w:val="00AC0CE8"/>
    <w:rsid w:val="00AC105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0F7"/>
    <w:rsid w:val="00AC23AE"/>
    <w:rsid w:val="00AC24A5"/>
    <w:rsid w:val="00AC2642"/>
    <w:rsid w:val="00AC2646"/>
    <w:rsid w:val="00AC29D5"/>
    <w:rsid w:val="00AC2BE9"/>
    <w:rsid w:val="00AC2CBF"/>
    <w:rsid w:val="00AC2DE3"/>
    <w:rsid w:val="00AC3091"/>
    <w:rsid w:val="00AC30B4"/>
    <w:rsid w:val="00AC30E9"/>
    <w:rsid w:val="00AC31BF"/>
    <w:rsid w:val="00AC31F8"/>
    <w:rsid w:val="00AC32F2"/>
    <w:rsid w:val="00AC3399"/>
    <w:rsid w:val="00AC367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0F8"/>
    <w:rsid w:val="00AC4402"/>
    <w:rsid w:val="00AC45F3"/>
    <w:rsid w:val="00AC48E9"/>
    <w:rsid w:val="00AC492D"/>
    <w:rsid w:val="00AC49F4"/>
    <w:rsid w:val="00AC4BAB"/>
    <w:rsid w:val="00AC5038"/>
    <w:rsid w:val="00AC53CD"/>
    <w:rsid w:val="00AC54F3"/>
    <w:rsid w:val="00AC5673"/>
    <w:rsid w:val="00AC5825"/>
    <w:rsid w:val="00AC5AEE"/>
    <w:rsid w:val="00AC5E0A"/>
    <w:rsid w:val="00AC5F44"/>
    <w:rsid w:val="00AC5FD6"/>
    <w:rsid w:val="00AC5FF0"/>
    <w:rsid w:val="00AC6074"/>
    <w:rsid w:val="00AC60D3"/>
    <w:rsid w:val="00AC6218"/>
    <w:rsid w:val="00AC6275"/>
    <w:rsid w:val="00AC633E"/>
    <w:rsid w:val="00AC6448"/>
    <w:rsid w:val="00AC64B4"/>
    <w:rsid w:val="00AC64B5"/>
    <w:rsid w:val="00AC65B8"/>
    <w:rsid w:val="00AC65C3"/>
    <w:rsid w:val="00AC6887"/>
    <w:rsid w:val="00AC68DA"/>
    <w:rsid w:val="00AC6D94"/>
    <w:rsid w:val="00AC7276"/>
    <w:rsid w:val="00AC747C"/>
    <w:rsid w:val="00AC75E5"/>
    <w:rsid w:val="00AC77A5"/>
    <w:rsid w:val="00AC7980"/>
    <w:rsid w:val="00AC7B62"/>
    <w:rsid w:val="00AD01D3"/>
    <w:rsid w:val="00AD02D5"/>
    <w:rsid w:val="00AD0387"/>
    <w:rsid w:val="00AD04A5"/>
    <w:rsid w:val="00AD04AD"/>
    <w:rsid w:val="00AD0745"/>
    <w:rsid w:val="00AD0844"/>
    <w:rsid w:val="00AD0C61"/>
    <w:rsid w:val="00AD0D93"/>
    <w:rsid w:val="00AD0E30"/>
    <w:rsid w:val="00AD1002"/>
    <w:rsid w:val="00AD105D"/>
    <w:rsid w:val="00AD113E"/>
    <w:rsid w:val="00AD122E"/>
    <w:rsid w:val="00AD1295"/>
    <w:rsid w:val="00AD1546"/>
    <w:rsid w:val="00AD1A1A"/>
    <w:rsid w:val="00AD1A1E"/>
    <w:rsid w:val="00AD1B19"/>
    <w:rsid w:val="00AD1C5B"/>
    <w:rsid w:val="00AD1D25"/>
    <w:rsid w:val="00AD1D39"/>
    <w:rsid w:val="00AD1EA7"/>
    <w:rsid w:val="00AD1EA9"/>
    <w:rsid w:val="00AD1EBE"/>
    <w:rsid w:val="00AD2155"/>
    <w:rsid w:val="00AD2157"/>
    <w:rsid w:val="00AD218E"/>
    <w:rsid w:val="00AD21E8"/>
    <w:rsid w:val="00AD25E2"/>
    <w:rsid w:val="00AD26EE"/>
    <w:rsid w:val="00AD27DC"/>
    <w:rsid w:val="00AD2861"/>
    <w:rsid w:val="00AD2A42"/>
    <w:rsid w:val="00AD2BB3"/>
    <w:rsid w:val="00AD2CF6"/>
    <w:rsid w:val="00AD2FFA"/>
    <w:rsid w:val="00AD3001"/>
    <w:rsid w:val="00AD302C"/>
    <w:rsid w:val="00AD3158"/>
    <w:rsid w:val="00AD31F9"/>
    <w:rsid w:val="00AD3248"/>
    <w:rsid w:val="00AD3338"/>
    <w:rsid w:val="00AD3462"/>
    <w:rsid w:val="00AD3534"/>
    <w:rsid w:val="00AD38CB"/>
    <w:rsid w:val="00AD3B28"/>
    <w:rsid w:val="00AD41AF"/>
    <w:rsid w:val="00AD41C2"/>
    <w:rsid w:val="00AD4304"/>
    <w:rsid w:val="00AD4318"/>
    <w:rsid w:val="00AD4339"/>
    <w:rsid w:val="00AD4406"/>
    <w:rsid w:val="00AD47A7"/>
    <w:rsid w:val="00AD4A09"/>
    <w:rsid w:val="00AD4A52"/>
    <w:rsid w:val="00AD4B2F"/>
    <w:rsid w:val="00AD4B69"/>
    <w:rsid w:val="00AD4B99"/>
    <w:rsid w:val="00AD4C92"/>
    <w:rsid w:val="00AD4D7E"/>
    <w:rsid w:val="00AD4D8E"/>
    <w:rsid w:val="00AD4EDA"/>
    <w:rsid w:val="00AD5401"/>
    <w:rsid w:val="00AD573E"/>
    <w:rsid w:val="00AD5972"/>
    <w:rsid w:val="00AD59F9"/>
    <w:rsid w:val="00AD5CB8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B"/>
    <w:rsid w:val="00AD6C4F"/>
    <w:rsid w:val="00AD6F4E"/>
    <w:rsid w:val="00AD6F74"/>
    <w:rsid w:val="00AD705C"/>
    <w:rsid w:val="00AD7100"/>
    <w:rsid w:val="00AD713D"/>
    <w:rsid w:val="00AD729C"/>
    <w:rsid w:val="00AD75EE"/>
    <w:rsid w:val="00AD7766"/>
    <w:rsid w:val="00AD77F0"/>
    <w:rsid w:val="00AD7FFC"/>
    <w:rsid w:val="00AE003C"/>
    <w:rsid w:val="00AE00AE"/>
    <w:rsid w:val="00AE03AD"/>
    <w:rsid w:val="00AE0428"/>
    <w:rsid w:val="00AE0553"/>
    <w:rsid w:val="00AE06D8"/>
    <w:rsid w:val="00AE070F"/>
    <w:rsid w:val="00AE083E"/>
    <w:rsid w:val="00AE08E3"/>
    <w:rsid w:val="00AE099B"/>
    <w:rsid w:val="00AE0B98"/>
    <w:rsid w:val="00AE0BBE"/>
    <w:rsid w:val="00AE0C2B"/>
    <w:rsid w:val="00AE0CC1"/>
    <w:rsid w:val="00AE0CD8"/>
    <w:rsid w:val="00AE0F27"/>
    <w:rsid w:val="00AE102E"/>
    <w:rsid w:val="00AE132B"/>
    <w:rsid w:val="00AE13E6"/>
    <w:rsid w:val="00AE1539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2E53"/>
    <w:rsid w:val="00AE3254"/>
    <w:rsid w:val="00AE3321"/>
    <w:rsid w:val="00AE36D9"/>
    <w:rsid w:val="00AE37B6"/>
    <w:rsid w:val="00AE39AD"/>
    <w:rsid w:val="00AE3A62"/>
    <w:rsid w:val="00AE3A74"/>
    <w:rsid w:val="00AE3AB1"/>
    <w:rsid w:val="00AE3AD5"/>
    <w:rsid w:val="00AE3FD0"/>
    <w:rsid w:val="00AE4060"/>
    <w:rsid w:val="00AE4314"/>
    <w:rsid w:val="00AE4658"/>
    <w:rsid w:val="00AE467F"/>
    <w:rsid w:val="00AE4A9A"/>
    <w:rsid w:val="00AE4B06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B76"/>
    <w:rsid w:val="00AE5B95"/>
    <w:rsid w:val="00AE5BAC"/>
    <w:rsid w:val="00AE5C1B"/>
    <w:rsid w:val="00AE5C21"/>
    <w:rsid w:val="00AE5D55"/>
    <w:rsid w:val="00AE6136"/>
    <w:rsid w:val="00AE61B7"/>
    <w:rsid w:val="00AE622B"/>
    <w:rsid w:val="00AE6494"/>
    <w:rsid w:val="00AE64E0"/>
    <w:rsid w:val="00AE653E"/>
    <w:rsid w:val="00AE66F1"/>
    <w:rsid w:val="00AE6774"/>
    <w:rsid w:val="00AE677F"/>
    <w:rsid w:val="00AE6A26"/>
    <w:rsid w:val="00AE6A57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8C6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ABF"/>
    <w:rsid w:val="00AF0CE3"/>
    <w:rsid w:val="00AF0DE4"/>
    <w:rsid w:val="00AF0FAA"/>
    <w:rsid w:val="00AF107E"/>
    <w:rsid w:val="00AF1105"/>
    <w:rsid w:val="00AF1124"/>
    <w:rsid w:val="00AF1250"/>
    <w:rsid w:val="00AF138C"/>
    <w:rsid w:val="00AF163C"/>
    <w:rsid w:val="00AF17C0"/>
    <w:rsid w:val="00AF1852"/>
    <w:rsid w:val="00AF18FF"/>
    <w:rsid w:val="00AF1BDA"/>
    <w:rsid w:val="00AF1BE2"/>
    <w:rsid w:val="00AF1C2E"/>
    <w:rsid w:val="00AF1CAC"/>
    <w:rsid w:val="00AF1CF4"/>
    <w:rsid w:val="00AF1F15"/>
    <w:rsid w:val="00AF1F64"/>
    <w:rsid w:val="00AF1F92"/>
    <w:rsid w:val="00AF2155"/>
    <w:rsid w:val="00AF21F7"/>
    <w:rsid w:val="00AF2313"/>
    <w:rsid w:val="00AF23FC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A4"/>
    <w:rsid w:val="00AF4390"/>
    <w:rsid w:val="00AF4459"/>
    <w:rsid w:val="00AF4489"/>
    <w:rsid w:val="00AF44E6"/>
    <w:rsid w:val="00AF475D"/>
    <w:rsid w:val="00AF4971"/>
    <w:rsid w:val="00AF4AF1"/>
    <w:rsid w:val="00AF4B48"/>
    <w:rsid w:val="00AF4B97"/>
    <w:rsid w:val="00AF4E28"/>
    <w:rsid w:val="00AF4F98"/>
    <w:rsid w:val="00AF5049"/>
    <w:rsid w:val="00AF505C"/>
    <w:rsid w:val="00AF5089"/>
    <w:rsid w:val="00AF5161"/>
    <w:rsid w:val="00AF5187"/>
    <w:rsid w:val="00AF51DD"/>
    <w:rsid w:val="00AF5268"/>
    <w:rsid w:val="00AF52B0"/>
    <w:rsid w:val="00AF577F"/>
    <w:rsid w:val="00AF58E9"/>
    <w:rsid w:val="00AF590A"/>
    <w:rsid w:val="00AF5921"/>
    <w:rsid w:val="00AF5B43"/>
    <w:rsid w:val="00AF5D33"/>
    <w:rsid w:val="00AF5D5F"/>
    <w:rsid w:val="00AF5DC2"/>
    <w:rsid w:val="00AF6053"/>
    <w:rsid w:val="00AF6175"/>
    <w:rsid w:val="00AF61E9"/>
    <w:rsid w:val="00AF6384"/>
    <w:rsid w:val="00AF682C"/>
    <w:rsid w:val="00AF6A2E"/>
    <w:rsid w:val="00AF6AAC"/>
    <w:rsid w:val="00AF6BED"/>
    <w:rsid w:val="00AF6C72"/>
    <w:rsid w:val="00AF6FDF"/>
    <w:rsid w:val="00AF7056"/>
    <w:rsid w:val="00AF725F"/>
    <w:rsid w:val="00AF7509"/>
    <w:rsid w:val="00AF754B"/>
    <w:rsid w:val="00AF7620"/>
    <w:rsid w:val="00AF766F"/>
    <w:rsid w:val="00AF777B"/>
    <w:rsid w:val="00AF7792"/>
    <w:rsid w:val="00AF77C9"/>
    <w:rsid w:val="00AF79E0"/>
    <w:rsid w:val="00AF7BA4"/>
    <w:rsid w:val="00AF7C29"/>
    <w:rsid w:val="00AF7D14"/>
    <w:rsid w:val="00AF7D5C"/>
    <w:rsid w:val="00AF7F54"/>
    <w:rsid w:val="00B00119"/>
    <w:rsid w:val="00B001B1"/>
    <w:rsid w:val="00B001DF"/>
    <w:rsid w:val="00B00366"/>
    <w:rsid w:val="00B003C8"/>
    <w:rsid w:val="00B003F6"/>
    <w:rsid w:val="00B00452"/>
    <w:rsid w:val="00B004BE"/>
    <w:rsid w:val="00B0050C"/>
    <w:rsid w:val="00B00667"/>
    <w:rsid w:val="00B0077E"/>
    <w:rsid w:val="00B0084C"/>
    <w:rsid w:val="00B00A3E"/>
    <w:rsid w:val="00B00B5E"/>
    <w:rsid w:val="00B00C33"/>
    <w:rsid w:val="00B00D82"/>
    <w:rsid w:val="00B00E8F"/>
    <w:rsid w:val="00B00F5C"/>
    <w:rsid w:val="00B00FC4"/>
    <w:rsid w:val="00B0101B"/>
    <w:rsid w:val="00B01232"/>
    <w:rsid w:val="00B01345"/>
    <w:rsid w:val="00B013FB"/>
    <w:rsid w:val="00B01560"/>
    <w:rsid w:val="00B015E4"/>
    <w:rsid w:val="00B016F3"/>
    <w:rsid w:val="00B016FF"/>
    <w:rsid w:val="00B0177D"/>
    <w:rsid w:val="00B01AAE"/>
    <w:rsid w:val="00B02323"/>
    <w:rsid w:val="00B02437"/>
    <w:rsid w:val="00B025EC"/>
    <w:rsid w:val="00B02705"/>
    <w:rsid w:val="00B028E0"/>
    <w:rsid w:val="00B02B7A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C20"/>
    <w:rsid w:val="00B03FC9"/>
    <w:rsid w:val="00B0404A"/>
    <w:rsid w:val="00B04416"/>
    <w:rsid w:val="00B044A8"/>
    <w:rsid w:val="00B044E0"/>
    <w:rsid w:val="00B04523"/>
    <w:rsid w:val="00B047A5"/>
    <w:rsid w:val="00B048DB"/>
    <w:rsid w:val="00B04DB7"/>
    <w:rsid w:val="00B04DC2"/>
    <w:rsid w:val="00B04DE7"/>
    <w:rsid w:val="00B04F5D"/>
    <w:rsid w:val="00B0511F"/>
    <w:rsid w:val="00B051BA"/>
    <w:rsid w:val="00B05212"/>
    <w:rsid w:val="00B052BB"/>
    <w:rsid w:val="00B05316"/>
    <w:rsid w:val="00B05467"/>
    <w:rsid w:val="00B05520"/>
    <w:rsid w:val="00B057FA"/>
    <w:rsid w:val="00B0588C"/>
    <w:rsid w:val="00B05A73"/>
    <w:rsid w:val="00B05D40"/>
    <w:rsid w:val="00B06092"/>
    <w:rsid w:val="00B06195"/>
    <w:rsid w:val="00B061EE"/>
    <w:rsid w:val="00B064AC"/>
    <w:rsid w:val="00B064B7"/>
    <w:rsid w:val="00B0650B"/>
    <w:rsid w:val="00B06733"/>
    <w:rsid w:val="00B06B12"/>
    <w:rsid w:val="00B06F3D"/>
    <w:rsid w:val="00B071DB"/>
    <w:rsid w:val="00B07330"/>
    <w:rsid w:val="00B07FCE"/>
    <w:rsid w:val="00B10004"/>
    <w:rsid w:val="00B100CE"/>
    <w:rsid w:val="00B102FA"/>
    <w:rsid w:val="00B10327"/>
    <w:rsid w:val="00B103BF"/>
    <w:rsid w:val="00B1040A"/>
    <w:rsid w:val="00B104CB"/>
    <w:rsid w:val="00B10542"/>
    <w:rsid w:val="00B10581"/>
    <w:rsid w:val="00B1071D"/>
    <w:rsid w:val="00B1086D"/>
    <w:rsid w:val="00B108ED"/>
    <w:rsid w:val="00B10A1A"/>
    <w:rsid w:val="00B10BE5"/>
    <w:rsid w:val="00B10C66"/>
    <w:rsid w:val="00B10D79"/>
    <w:rsid w:val="00B10F4D"/>
    <w:rsid w:val="00B1118C"/>
    <w:rsid w:val="00B111BA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1BD2"/>
    <w:rsid w:val="00B11CD2"/>
    <w:rsid w:val="00B11D38"/>
    <w:rsid w:val="00B1224D"/>
    <w:rsid w:val="00B122B2"/>
    <w:rsid w:val="00B12319"/>
    <w:rsid w:val="00B12A5B"/>
    <w:rsid w:val="00B12AC4"/>
    <w:rsid w:val="00B12C36"/>
    <w:rsid w:val="00B12C6E"/>
    <w:rsid w:val="00B12CC3"/>
    <w:rsid w:val="00B12CC6"/>
    <w:rsid w:val="00B12FC0"/>
    <w:rsid w:val="00B13125"/>
    <w:rsid w:val="00B13134"/>
    <w:rsid w:val="00B133DE"/>
    <w:rsid w:val="00B13444"/>
    <w:rsid w:val="00B134AD"/>
    <w:rsid w:val="00B134E2"/>
    <w:rsid w:val="00B13A06"/>
    <w:rsid w:val="00B13AE6"/>
    <w:rsid w:val="00B13B2B"/>
    <w:rsid w:val="00B13C3F"/>
    <w:rsid w:val="00B13D58"/>
    <w:rsid w:val="00B13EE0"/>
    <w:rsid w:val="00B140B1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6EE"/>
    <w:rsid w:val="00B1576D"/>
    <w:rsid w:val="00B1591A"/>
    <w:rsid w:val="00B15D9B"/>
    <w:rsid w:val="00B15DB2"/>
    <w:rsid w:val="00B15E00"/>
    <w:rsid w:val="00B15F66"/>
    <w:rsid w:val="00B16031"/>
    <w:rsid w:val="00B16190"/>
    <w:rsid w:val="00B161AD"/>
    <w:rsid w:val="00B16354"/>
    <w:rsid w:val="00B166E7"/>
    <w:rsid w:val="00B16700"/>
    <w:rsid w:val="00B16898"/>
    <w:rsid w:val="00B16D1C"/>
    <w:rsid w:val="00B16D2D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944"/>
    <w:rsid w:val="00B20D54"/>
    <w:rsid w:val="00B20DB5"/>
    <w:rsid w:val="00B20E62"/>
    <w:rsid w:val="00B2103D"/>
    <w:rsid w:val="00B213E6"/>
    <w:rsid w:val="00B214CA"/>
    <w:rsid w:val="00B219FD"/>
    <w:rsid w:val="00B21D3F"/>
    <w:rsid w:val="00B21FCF"/>
    <w:rsid w:val="00B2223E"/>
    <w:rsid w:val="00B22308"/>
    <w:rsid w:val="00B2238D"/>
    <w:rsid w:val="00B2249B"/>
    <w:rsid w:val="00B22555"/>
    <w:rsid w:val="00B229AF"/>
    <w:rsid w:val="00B22CB4"/>
    <w:rsid w:val="00B22D4F"/>
    <w:rsid w:val="00B22E87"/>
    <w:rsid w:val="00B22F2F"/>
    <w:rsid w:val="00B23192"/>
    <w:rsid w:val="00B231BC"/>
    <w:rsid w:val="00B232AF"/>
    <w:rsid w:val="00B23398"/>
    <w:rsid w:val="00B234ED"/>
    <w:rsid w:val="00B23832"/>
    <w:rsid w:val="00B23934"/>
    <w:rsid w:val="00B2399B"/>
    <w:rsid w:val="00B23BB5"/>
    <w:rsid w:val="00B23C95"/>
    <w:rsid w:val="00B23D4F"/>
    <w:rsid w:val="00B2429E"/>
    <w:rsid w:val="00B24429"/>
    <w:rsid w:val="00B246A7"/>
    <w:rsid w:val="00B24975"/>
    <w:rsid w:val="00B24D16"/>
    <w:rsid w:val="00B24F22"/>
    <w:rsid w:val="00B250DC"/>
    <w:rsid w:val="00B25118"/>
    <w:rsid w:val="00B2562E"/>
    <w:rsid w:val="00B257C1"/>
    <w:rsid w:val="00B259A4"/>
    <w:rsid w:val="00B25B0F"/>
    <w:rsid w:val="00B25BFB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429"/>
    <w:rsid w:val="00B2753B"/>
    <w:rsid w:val="00B27544"/>
    <w:rsid w:val="00B275A8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BFB"/>
    <w:rsid w:val="00B30C51"/>
    <w:rsid w:val="00B30DE6"/>
    <w:rsid w:val="00B30EA7"/>
    <w:rsid w:val="00B30EED"/>
    <w:rsid w:val="00B30EF5"/>
    <w:rsid w:val="00B30F22"/>
    <w:rsid w:val="00B31276"/>
    <w:rsid w:val="00B31343"/>
    <w:rsid w:val="00B31358"/>
    <w:rsid w:val="00B3139D"/>
    <w:rsid w:val="00B3149C"/>
    <w:rsid w:val="00B3166A"/>
    <w:rsid w:val="00B31697"/>
    <w:rsid w:val="00B317A8"/>
    <w:rsid w:val="00B317D8"/>
    <w:rsid w:val="00B31BD6"/>
    <w:rsid w:val="00B31C8C"/>
    <w:rsid w:val="00B31E07"/>
    <w:rsid w:val="00B31F70"/>
    <w:rsid w:val="00B3219B"/>
    <w:rsid w:val="00B32368"/>
    <w:rsid w:val="00B32608"/>
    <w:rsid w:val="00B3262C"/>
    <w:rsid w:val="00B32AC9"/>
    <w:rsid w:val="00B32B43"/>
    <w:rsid w:val="00B32B83"/>
    <w:rsid w:val="00B32C09"/>
    <w:rsid w:val="00B32C1A"/>
    <w:rsid w:val="00B32F35"/>
    <w:rsid w:val="00B32F3E"/>
    <w:rsid w:val="00B332D8"/>
    <w:rsid w:val="00B333CA"/>
    <w:rsid w:val="00B334E6"/>
    <w:rsid w:val="00B3374C"/>
    <w:rsid w:val="00B337F4"/>
    <w:rsid w:val="00B33962"/>
    <w:rsid w:val="00B33968"/>
    <w:rsid w:val="00B33974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7FE"/>
    <w:rsid w:val="00B35A12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BE2"/>
    <w:rsid w:val="00B36C29"/>
    <w:rsid w:val="00B36D61"/>
    <w:rsid w:val="00B36DC6"/>
    <w:rsid w:val="00B36E8C"/>
    <w:rsid w:val="00B36FCA"/>
    <w:rsid w:val="00B37311"/>
    <w:rsid w:val="00B37545"/>
    <w:rsid w:val="00B37756"/>
    <w:rsid w:val="00B37799"/>
    <w:rsid w:val="00B3781F"/>
    <w:rsid w:val="00B37C52"/>
    <w:rsid w:val="00B37DC8"/>
    <w:rsid w:val="00B4004D"/>
    <w:rsid w:val="00B40084"/>
    <w:rsid w:val="00B400D5"/>
    <w:rsid w:val="00B401F1"/>
    <w:rsid w:val="00B40697"/>
    <w:rsid w:val="00B40A4C"/>
    <w:rsid w:val="00B40B05"/>
    <w:rsid w:val="00B40D65"/>
    <w:rsid w:val="00B40E0C"/>
    <w:rsid w:val="00B4127B"/>
    <w:rsid w:val="00B4139A"/>
    <w:rsid w:val="00B41456"/>
    <w:rsid w:val="00B41646"/>
    <w:rsid w:val="00B41660"/>
    <w:rsid w:val="00B416FA"/>
    <w:rsid w:val="00B418BB"/>
    <w:rsid w:val="00B41B73"/>
    <w:rsid w:val="00B41BEB"/>
    <w:rsid w:val="00B41C2A"/>
    <w:rsid w:val="00B41FC3"/>
    <w:rsid w:val="00B42252"/>
    <w:rsid w:val="00B422F9"/>
    <w:rsid w:val="00B42383"/>
    <w:rsid w:val="00B424F8"/>
    <w:rsid w:val="00B424FC"/>
    <w:rsid w:val="00B42823"/>
    <w:rsid w:val="00B4289D"/>
    <w:rsid w:val="00B428C2"/>
    <w:rsid w:val="00B42906"/>
    <w:rsid w:val="00B42BB9"/>
    <w:rsid w:val="00B42C99"/>
    <w:rsid w:val="00B43003"/>
    <w:rsid w:val="00B4307D"/>
    <w:rsid w:val="00B430A1"/>
    <w:rsid w:val="00B431B4"/>
    <w:rsid w:val="00B431B6"/>
    <w:rsid w:val="00B432E2"/>
    <w:rsid w:val="00B43368"/>
    <w:rsid w:val="00B43379"/>
    <w:rsid w:val="00B4399A"/>
    <w:rsid w:val="00B439A8"/>
    <w:rsid w:val="00B43C37"/>
    <w:rsid w:val="00B43D53"/>
    <w:rsid w:val="00B43E90"/>
    <w:rsid w:val="00B44104"/>
    <w:rsid w:val="00B441B0"/>
    <w:rsid w:val="00B44273"/>
    <w:rsid w:val="00B4432E"/>
    <w:rsid w:val="00B443CD"/>
    <w:rsid w:val="00B4468C"/>
    <w:rsid w:val="00B446D0"/>
    <w:rsid w:val="00B44793"/>
    <w:rsid w:val="00B447CD"/>
    <w:rsid w:val="00B448B1"/>
    <w:rsid w:val="00B44ACF"/>
    <w:rsid w:val="00B44CE9"/>
    <w:rsid w:val="00B44F7B"/>
    <w:rsid w:val="00B44FBF"/>
    <w:rsid w:val="00B4508B"/>
    <w:rsid w:val="00B450E4"/>
    <w:rsid w:val="00B451C4"/>
    <w:rsid w:val="00B45295"/>
    <w:rsid w:val="00B452B0"/>
    <w:rsid w:val="00B454A9"/>
    <w:rsid w:val="00B45830"/>
    <w:rsid w:val="00B458C2"/>
    <w:rsid w:val="00B45A6C"/>
    <w:rsid w:val="00B45D7B"/>
    <w:rsid w:val="00B45D83"/>
    <w:rsid w:val="00B45D84"/>
    <w:rsid w:val="00B46201"/>
    <w:rsid w:val="00B4632B"/>
    <w:rsid w:val="00B465AA"/>
    <w:rsid w:val="00B4676E"/>
    <w:rsid w:val="00B468D8"/>
    <w:rsid w:val="00B46909"/>
    <w:rsid w:val="00B46BE1"/>
    <w:rsid w:val="00B47049"/>
    <w:rsid w:val="00B47142"/>
    <w:rsid w:val="00B4737A"/>
    <w:rsid w:val="00B47438"/>
    <w:rsid w:val="00B474D3"/>
    <w:rsid w:val="00B47529"/>
    <w:rsid w:val="00B475A4"/>
    <w:rsid w:val="00B47633"/>
    <w:rsid w:val="00B4773C"/>
    <w:rsid w:val="00B47806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0E6C"/>
    <w:rsid w:val="00B515CB"/>
    <w:rsid w:val="00B51854"/>
    <w:rsid w:val="00B51B7E"/>
    <w:rsid w:val="00B51CC6"/>
    <w:rsid w:val="00B51D45"/>
    <w:rsid w:val="00B51D56"/>
    <w:rsid w:val="00B520A6"/>
    <w:rsid w:val="00B5223B"/>
    <w:rsid w:val="00B52605"/>
    <w:rsid w:val="00B526AE"/>
    <w:rsid w:val="00B528DF"/>
    <w:rsid w:val="00B52992"/>
    <w:rsid w:val="00B52AEA"/>
    <w:rsid w:val="00B52B99"/>
    <w:rsid w:val="00B52BCC"/>
    <w:rsid w:val="00B52CA6"/>
    <w:rsid w:val="00B52E7D"/>
    <w:rsid w:val="00B52EB4"/>
    <w:rsid w:val="00B53065"/>
    <w:rsid w:val="00B530B4"/>
    <w:rsid w:val="00B53240"/>
    <w:rsid w:val="00B53311"/>
    <w:rsid w:val="00B53317"/>
    <w:rsid w:val="00B53341"/>
    <w:rsid w:val="00B536CF"/>
    <w:rsid w:val="00B5373F"/>
    <w:rsid w:val="00B5382C"/>
    <w:rsid w:val="00B53882"/>
    <w:rsid w:val="00B538AC"/>
    <w:rsid w:val="00B53A67"/>
    <w:rsid w:val="00B53D29"/>
    <w:rsid w:val="00B53DE5"/>
    <w:rsid w:val="00B53E76"/>
    <w:rsid w:val="00B53F28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3A"/>
    <w:rsid w:val="00B55D77"/>
    <w:rsid w:val="00B55F5F"/>
    <w:rsid w:val="00B560B9"/>
    <w:rsid w:val="00B560F4"/>
    <w:rsid w:val="00B5615E"/>
    <w:rsid w:val="00B566CF"/>
    <w:rsid w:val="00B56784"/>
    <w:rsid w:val="00B56793"/>
    <w:rsid w:val="00B5685E"/>
    <w:rsid w:val="00B56BF5"/>
    <w:rsid w:val="00B56C2A"/>
    <w:rsid w:val="00B56C55"/>
    <w:rsid w:val="00B56CD1"/>
    <w:rsid w:val="00B56D68"/>
    <w:rsid w:val="00B56DE1"/>
    <w:rsid w:val="00B56E5F"/>
    <w:rsid w:val="00B56E9F"/>
    <w:rsid w:val="00B5708A"/>
    <w:rsid w:val="00B57316"/>
    <w:rsid w:val="00B574CE"/>
    <w:rsid w:val="00B57571"/>
    <w:rsid w:val="00B579FC"/>
    <w:rsid w:val="00B57A6B"/>
    <w:rsid w:val="00B57BDE"/>
    <w:rsid w:val="00B57D9D"/>
    <w:rsid w:val="00B57DD8"/>
    <w:rsid w:val="00B6003B"/>
    <w:rsid w:val="00B6007F"/>
    <w:rsid w:val="00B60183"/>
    <w:rsid w:val="00B6022A"/>
    <w:rsid w:val="00B60C42"/>
    <w:rsid w:val="00B60CB3"/>
    <w:rsid w:val="00B60CD6"/>
    <w:rsid w:val="00B611AF"/>
    <w:rsid w:val="00B611B0"/>
    <w:rsid w:val="00B61213"/>
    <w:rsid w:val="00B6126D"/>
    <w:rsid w:val="00B613E0"/>
    <w:rsid w:val="00B617D0"/>
    <w:rsid w:val="00B6187C"/>
    <w:rsid w:val="00B61ABC"/>
    <w:rsid w:val="00B61CA1"/>
    <w:rsid w:val="00B61CAD"/>
    <w:rsid w:val="00B61E56"/>
    <w:rsid w:val="00B61EB9"/>
    <w:rsid w:val="00B62023"/>
    <w:rsid w:val="00B62027"/>
    <w:rsid w:val="00B6207A"/>
    <w:rsid w:val="00B620BA"/>
    <w:rsid w:val="00B620EE"/>
    <w:rsid w:val="00B62165"/>
    <w:rsid w:val="00B62239"/>
    <w:rsid w:val="00B622EA"/>
    <w:rsid w:val="00B623AF"/>
    <w:rsid w:val="00B62413"/>
    <w:rsid w:val="00B62489"/>
    <w:rsid w:val="00B6284F"/>
    <w:rsid w:val="00B62983"/>
    <w:rsid w:val="00B62B14"/>
    <w:rsid w:val="00B63054"/>
    <w:rsid w:val="00B63083"/>
    <w:rsid w:val="00B6332F"/>
    <w:rsid w:val="00B6348B"/>
    <w:rsid w:val="00B634AD"/>
    <w:rsid w:val="00B635D5"/>
    <w:rsid w:val="00B63749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701"/>
    <w:rsid w:val="00B649F2"/>
    <w:rsid w:val="00B64ABC"/>
    <w:rsid w:val="00B64C6B"/>
    <w:rsid w:val="00B64DEE"/>
    <w:rsid w:val="00B64F3B"/>
    <w:rsid w:val="00B651DA"/>
    <w:rsid w:val="00B65292"/>
    <w:rsid w:val="00B65453"/>
    <w:rsid w:val="00B654D7"/>
    <w:rsid w:val="00B655C1"/>
    <w:rsid w:val="00B65705"/>
    <w:rsid w:val="00B65B2E"/>
    <w:rsid w:val="00B65C55"/>
    <w:rsid w:val="00B65CDF"/>
    <w:rsid w:val="00B65F82"/>
    <w:rsid w:val="00B660A8"/>
    <w:rsid w:val="00B66154"/>
    <w:rsid w:val="00B661BE"/>
    <w:rsid w:val="00B662A4"/>
    <w:rsid w:val="00B662EB"/>
    <w:rsid w:val="00B66310"/>
    <w:rsid w:val="00B6675C"/>
    <w:rsid w:val="00B66862"/>
    <w:rsid w:val="00B66919"/>
    <w:rsid w:val="00B669F7"/>
    <w:rsid w:val="00B66B61"/>
    <w:rsid w:val="00B66C2D"/>
    <w:rsid w:val="00B66DDB"/>
    <w:rsid w:val="00B66E1F"/>
    <w:rsid w:val="00B66F02"/>
    <w:rsid w:val="00B670A4"/>
    <w:rsid w:val="00B67160"/>
    <w:rsid w:val="00B67264"/>
    <w:rsid w:val="00B675FB"/>
    <w:rsid w:val="00B67668"/>
    <w:rsid w:val="00B6769B"/>
    <w:rsid w:val="00B677DA"/>
    <w:rsid w:val="00B67A07"/>
    <w:rsid w:val="00B67BC4"/>
    <w:rsid w:val="00B67D66"/>
    <w:rsid w:val="00B67D8D"/>
    <w:rsid w:val="00B7017C"/>
    <w:rsid w:val="00B701E2"/>
    <w:rsid w:val="00B70329"/>
    <w:rsid w:val="00B70621"/>
    <w:rsid w:val="00B706E8"/>
    <w:rsid w:val="00B70763"/>
    <w:rsid w:val="00B7083A"/>
    <w:rsid w:val="00B70925"/>
    <w:rsid w:val="00B70988"/>
    <w:rsid w:val="00B709C4"/>
    <w:rsid w:val="00B70A99"/>
    <w:rsid w:val="00B70BC6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2C4"/>
    <w:rsid w:val="00B7234C"/>
    <w:rsid w:val="00B72364"/>
    <w:rsid w:val="00B7236E"/>
    <w:rsid w:val="00B72388"/>
    <w:rsid w:val="00B72686"/>
    <w:rsid w:val="00B727D3"/>
    <w:rsid w:val="00B7287C"/>
    <w:rsid w:val="00B72894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436"/>
    <w:rsid w:val="00B744A7"/>
    <w:rsid w:val="00B745B6"/>
    <w:rsid w:val="00B746BF"/>
    <w:rsid w:val="00B747A4"/>
    <w:rsid w:val="00B74853"/>
    <w:rsid w:val="00B74864"/>
    <w:rsid w:val="00B74AE5"/>
    <w:rsid w:val="00B74C4F"/>
    <w:rsid w:val="00B74ECE"/>
    <w:rsid w:val="00B751E6"/>
    <w:rsid w:val="00B7522F"/>
    <w:rsid w:val="00B759C8"/>
    <w:rsid w:val="00B75B12"/>
    <w:rsid w:val="00B75C61"/>
    <w:rsid w:val="00B75C91"/>
    <w:rsid w:val="00B75FC3"/>
    <w:rsid w:val="00B76229"/>
    <w:rsid w:val="00B76532"/>
    <w:rsid w:val="00B76658"/>
    <w:rsid w:val="00B76758"/>
    <w:rsid w:val="00B767DF"/>
    <w:rsid w:val="00B76826"/>
    <w:rsid w:val="00B768C4"/>
    <w:rsid w:val="00B76C05"/>
    <w:rsid w:val="00B76C91"/>
    <w:rsid w:val="00B76CD9"/>
    <w:rsid w:val="00B76D09"/>
    <w:rsid w:val="00B7702B"/>
    <w:rsid w:val="00B77143"/>
    <w:rsid w:val="00B77174"/>
    <w:rsid w:val="00B7733F"/>
    <w:rsid w:val="00B77340"/>
    <w:rsid w:val="00B775F5"/>
    <w:rsid w:val="00B77772"/>
    <w:rsid w:val="00B7779A"/>
    <w:rsid w:val="00B77901"/>
    <w:rsid w:val="00B77914"/>
    <w:rsid w:val="00B779B3"/>
    <w:rsid w:val="00B80053"/>
    <w:rsid w:val="00B800DD"/>
    <w:rsid w:val="00B802D6"/>
    <w:rsid w:val="00B80440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0FBB"/>
    <w:rsid w:val="00B8113F"/>
    <w:rsid w:val="00B8140D"/>
    <w:rsid w:val="00B81410"/>
    <w:rsid w:val="00B815E5"/>
    <w:rsid w:val="00B81625"/>
    <w:rsid w:val="00B816A4"/>
    <w:rsid w:val="00B8195D"/>
    <w:rsid w:val="00B81C5A"/>
    <w:rsid w:val="00B81DC6"/>
    <w:rsid w:val="00B81F89"/>
    <w:rsid w:val="00B82206"/>
    <w:rsid w:val="00B8226D"/>
    <w:rsid w:val="00B82403"/>
    <w:rsid w:val="00B8241E"/>
    <w:rsid w:val="00B82554"/>
    <w:rsid w:val="00B829D9"/>
    <w:rsid w:val="00B82A2C"/>
    <w:rsid w:val="00B82E90"/>
    <w:rsid w:val="00B82F45"/>
    <w:rsid w:val="00B832C0"/>
    <w:rsid w:val="00B836A2"/>
    <w:rsid w:val="00B837CA"/>
    <w:rsid w:val="00B83935"/>
    <w:rsid w:val="00B83EA6"/>
    <w:rsid w:val="00B840CC"/>
    <w:rsid w:val="00B8412B"/>
    <w:rsid w:val="00B845E6"/>
    <w:rsid w:val="00B84898"/>
    <w:rsid w:val="00B84BA6"/>
    <w:rsid w:val="00B84C53"/>
    <w:rsid w:val="00B84CC8"/>
    <w:rsid w:val="00B84D43"/>
    <w:rsid w:val="00B84EA8"/>
    <w:rsid w:val="00B84EDC"/>
    <w:rsid w:val="00B851C3"/>
    <w:rsid w:val="00B8560C"/>
    <w:rsid w:val="00B85757"/>
    <w:rsid w:val="00B85792"/>
    <w:rsid w:val="00B857E7"/>
    <w:rsid w:val="00B85924"/>
    <w:rsid w:val="00B85A37"/>
    <w:rsid w:val="00B85A41"/>
    <w:rsid w:val="00B85C84"/>
    <w:rsid w:val="00B85E4C"/>
    <w:rsid w:val="00B860A3"/>
    <w:rsid w:val="00B860AB"/>
    <w:rsid w:val="00B861A7"/>
    <w:rsid w:val="00B861E8"/>
    <w:rsid w:val="00B861F3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A73"/>
    <w:rsid w:val="00B87E2B"/>
    <w:rsid w:val="00B87E46"/>
    <w:rsid w:val="00B87FE4"/>
    <w:rsid w:val="00B9007C"/>
    <w:rsid w:val="00B903CF"/>
    <w:rsid w:val="00B906DE"/>
    <w:rsid w:val="00B90771"/>
    <w:rsid w:val="00B90848"/>
    <w:rsid w:val="00B9089A"/>
    <w:rsid w:val="00B90F6F"/>
    <w:rsid w:val="00B90F8C"/>
    <w:rsid w:val="00B90FC6"/>
    <w:rsid w:val="00B913EE"/>
    <w:rsid w:val="00B918EE"/>
    <w:rsid w:val="00B918FF"/>
    <w:rsid w:val="00B91A26"/>
    <w:rsid w:val="00B91A7E"/>
    <w:rsid w:val="00B91ADF"/>
    <w:rsid w:val="00B91B2D"/>
    <w:rsid w:val="00B91E23"/>
    <w:rsid w:val="00B92022"/>
    <w:rsid w:val="00B9220B"/>
    <w:rsid w:val="00B92228"/>
    <w:rsid w:val="00B92765"/>
    <w:rsid w:val="00B9298D"/>
    <w:rsid w:val="00B92999"/>
    <w:rsid w:val="00B92A60"/>
    <w:rsid w:val="00B92C4A"/>
    <w:rsid w:val="00B92C51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51D"/>
    <w:rsid w:val="00B9469E"/>
    <w:rsid w:val="00B9482D"/>
    <w:rsid w:val="00B94CEA"/>
    <w:rsid w:val="00B94D84"/>
    <w:rsid w:val="00B94D9C"/>
    <w:rsid w:val="00B94E57"/>
    <w:rsid w:val="00B94EFB"/>
    <w:rsid w:val="00B95295"/>
    <w:rsid w:val="00B954ED"/>
    <w:rsid w:val="00B95537"/>
    <w:rsid w:val="00B95854"/>
    <w:rsid w:val="00B95D35"/>
    <w:rsid w:val="00B95D4B"/>
    <w:rsid w:val="00B95F51"/>
    <w:rsid w:val="00B96020"/>
    <w:rsid w:val="00B960D1"/>
    <w:rsid w:val="00B9624B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D6B"/>
    <w:rsid w:val="00B97E17"/>
    <w:rsid w:val="00B97E9E"/>
    <w:rsid w:val="00B97FE5"/>
    <w:rsid w:val="00BA00DC"/>
    <w:rsid w:val="00BA0210"/>
    <w:rsid w:val="00BA02B9"/>
    <w:rsid w:val="00BA035F"/>
    <w:rsid w:val="00BA082A"/>
    <w:rsid w:val="00BA0973"/>
    <w:rsid w:val="00BA0A0C"/>
    <w:rsid w:val="00BA0A62"/>
    <w:rsid w:val="00BA0BF8"/>
    <w:rsid w:val="00BA0CAC"/>
    <w:rsid w:val="00BA0D80"/>
    <w:rsid w:val="00BA0DFB"/>
    <w:rsid w:val="00BA0F18"/>
    <w:rsid w:val="00BA10D2"/>
    <w:rsid w:val="00BA1341"/>
    <w:rsid w:val="00BA139C"/>
    <w:rsid w:val="00BA13AA"/>
    <w:rsid w:val="00BA1526"/>
    <w:rsid w:val="00BA1719"/>
    <w:rsid w:val="00BA1B68"/>
    <w:rsid w:val="00BA1E52"/>
    <w:rsid w:val="00BA1F24"/>
    <w:rsid w:val="00BA20DA"/>
    <w:rsid w:val="00BA212B"/>
    <w:rsid w:val="00BA2298"/>
    <w:rsid w:val="00BA2364"/>
    <w:rsid w:val="00BA23B3"/>
    <w:rsid w:val="00BA26CF"/>
    <w:rsid w:val="00BA2703"/>
    <w:rsid w:val="00BA27CD"/>
    <w:rsid w:val="00BA292D"/>
    <w:rsid w:val="00BA2981"/>
    <w:rsid w:val="00BA2C35"/>
    <w:rsid w:val="00BA32F2"/>
    <w:rsid w:val="00BA375C"/>
    <w:rsid w:val="00BA3842"/>
    <w:rsid w:val="00BA385B"/>
    <w:rsid w:val="00BA3BBE"/>
    <w:rsid w:val="00BA3EFC"/>
    <w:rsid w:val="00BA404C"/>
    <w:rsid w:val="00BA40BD"/>
    <w:rsid w:val="00BA42C1"/>
    <w:rsid w:val="00BA4340"/>
    <w:rsid w:val="00BA4417"/>
    <w:rsid w:val="00BA452C"/>
    <w:rsid w:val="00BA45C7"/>
    <w:rsid w:val="00BA460B"/>
    <w:rsid w:val="00BA4871"/>
    <w:rsid w:val="00BA4913"/>
    <w:rsid w:val="00BA4922"/>
    <w:rsid w:val="00BA4A81"/>
    <w:rsid w:val="00BA4EA7"/>
    <w:rsid w:val="00BA4F5F"/>
    <w:rsid w:val="00BA4FDA"/>
    <w:rsid w:val="00BA51A4"/>
    <w:rsid w:val="00BA5406"/>
    <w:rsid w:val="00BA54A3"/>
    <w:rsid w:val="00BA5522"/>
    <w:rsid w:val="00BA568F"/>
    <w:rsid w:val="00BA5701"/>
    <w:rsid w:val="00BA580C"/>
    <w:rsid w:val="00BA59C6"/>
    <w:rsid w:val="00BA5F81"/>
    <w:rsid w:val="00BA6276"/>
    <w:rsid w:val="00BA62FA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0B1"/>
    <w:rsid w:val="00BA70B7"/>
    <w:rsid w:val="00BA7100"/>
    <w:rsid w:val="00BA74F3"/>
    <w:rsid w:val="00BA7663"/>
    <w:rsid w:val="00BA783F"/>
    <w:rsid w:val="00BA78D1"/>
    <w:rsid w:val="00BA7AB3"/>
    <w:rsid w:val="00BA7B88"/>
    <w:rsid w:val="00BB0058"/>
    <w:rsid w:val="00BB00BD"/>
    <w:rsid w:val="00BB0362"/>
    <w:rsid w:val="00BB03D7"/>
    <w:rsid w:val="00BB045D"/>
    <w:rsid w:val="00BB049E"/>
    <w:rsid w:val="00BB09D0"/>
    <w:rsid w:val="00BB0AEE"/>
    <w:rsid w:val="00BB0CEF"/>
    <w:rsid w:val="00BB0ECF"/>
    <w:rsid w:val="00BB0F0C"/>
    <w:rsid w:val="00BB0FB9"/>
    <w:rsid w:val="00BB102D"/>
    <w:rsid w:val="00BB1B88"/>
    <w:rsid w:val="00BB1C4B"/>
    <w:rsid w:val="00BB1DEC"/>
    <w:rsid w:val="00BB20EB"/>
    <w:rsid w:val="00BB24A3"/>
    <w:rsid w:val="00BB259F"/>
    <w:rsid w:val="00BB25CB"/>
    <w:rsid w:val="00BB284D"/>
    <w:rsid w:val="00BB285D"/>
    <w:rsid w:val="00BB293C"/>
    <w:rsid w:val="00BB297B"/>
    <w:rsid w:val="00BB29AF"/>
    <w:rsid w:val="00BB2A71"/>
    <w:rsid w:val="00BB2CA9"/>
    <w:rsid w:val="00BB2F31"/>
    <w:rsid w:val="00BB310A"/>
    <w:rsid w:val="00BB32E1"/>
    <w:rsid w:val="00BB3377"/>
    <w:rsid w:val="00BB339F"/>
    <w:rsid w:val="00BB3972"/>
    <w:rsid w:val="00BB399A"/>
    <w:rsid w:val="00BB3CA0"/>
    <w:rsid w:val="00BB3E4D"/>
    <w:rsid w:val="00BB4024"/>
    <w:rsid w:val="00BB4070"/>
    <w:rsid w:val="00BB40F1"/>
    <w:rsid w:val="00BB420D"/>
    <w:rsid w:val="00BB43AA"/>
    <w:rsid w:val="00BB43C6"/>
    <w:rsid w:val="00BB4588"/>
    <w:rsid w:val="00BB4AA7"/>
    <w:rsid w:val="00BB4B49"/>
    <w:rsid w:val="00BB4D94"/>
    <w:rsid w:val="00BB50C7"/>
    <w:rsid w:val="00BB51DC"/>
    <w:rsid w:val="00BB545F"/>
    <w:rsid w:val="00BB54B9"/>
    <w:rsid w:val="00BB5821"/>
    <w:rsid w:val="00BB5B44"/>
    <w:rsid w:val="00BB5B8C"/>
    <w:rsid w:val="00BB5CA2"/>
    <w:rsid w:val="00BB5DA1"/>
    <w:rsid w:val="00BB604F"/>
    <w:rsid w:val="00BB60EA"/>
    <w:rsid w:val="00BB61EB"/>
    <w:rsid w:val="00BB62F2"/>
    <w:rsid w:val="00BB6675"/>
    <w:rsid w:val="00BB66B1"/>
    <w:rsid w:val="00BB6873"/>
    <w:rsid w:val="00BB6AA8"/>
    <w:rsid w:val="00BB6E80"/>
    <w:rsid w:val="00BB6EAE"/>
    <w:rsid w:val="00BB7077"/>
    <w:rsid w:val="00BB7175"/>
    <w:rsid w:val="00BB734A"/>
    <w:rsid w:val="00BB77B2"/>
    <w:rsid w:val="00BB7A09"/>
    <w:rsid w:val="00BB7B03"/>
    <w:rsid w:val="00BB7BF9"/>
    <w:rsid w:val="00BB7D3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5CB"/>
    <w:rsid w:val="00BC1926"/>
    <w:rsid w:val="00BC199A"/>
    <w:rsid w:val="00BC1A85"/>
    <w:rsid w:val="00BC1C19"/>
    <w:rsid w:val="00BC1FBE"/>
    <w:rsid w:val="00BC23F8"/>
    <w:rsid w:val="00BC2665"/>
    <w:rsid w:val="00BC280D"/>
    <w:rsid w:val="00BC28E9"/>
    <w:rsid w:val="00BC28F6"/>
    <w:rsid w:val="00BC28FF"/>
    <w:rsid w:val="00BC2918"/>
    <w:rsid w:val="00BC295F"/>
    <w:rsid w:val="00BC2E1F"/>
    <w:rsid w:val="00BC2F0E"/>
    <w:rsid w:val="00BC3034"/>
    <w:rsid w:val="00BC3061"/>
    <w:rsid w:val="00BC3193"/>
    <w:rsid w:val="00BC32A3"/>
    <w:rsid w:val="00BC32B8"/>
    <w:rsid w:val="00BC3445"/>
    <w:rsid w:val="00BC345D"/>
    <w:rsid w:val="00BC35D4"/>
    <w:rsid w:val="00BC36BE"/>
    <w:rsid w:val="00BC38BB"/>
    <w:rsid w:val="00BC3953"/>
    <w:rsid w:val="00BC3A7C"/>
    <w:rsid w:val="00BC3B4B"/>
    <w:rsid w:val="00BC3C8E"/>
    <w:rsid w:val="00BC3D41"/>
    <w:rsid w:val="00BC3D4D"/>
    <w:rsid w:val="00BC3D58"/>
    <w:rsid w:val="00BC407F"/>
    <w:rsid w:val="00BC408F"/>
    <w:rsid w:val="00BC409F"/>
    <w:rsid w:val="00BC40B7"/>
    <w:rsid w:val="00BC41B9"/>
    <w:rsid w:val="00BC41F4"/>
    <w:rsid w:val="00BC435C"/>
    <w:rsid w:val="00BC436C"/>
    <w:rsid w:val="00BC449C"/>
    <w:rsid w:val="00BC456D"/>
    <w:rsid w:val="00BC48AB"/>
    <w:rsid w:val="00BC48DC"/>
    <w:rsid w:val="00BC4CB1"/>
    <w:rsid w:val="00BC4FA2"/>
    <w:rsid w:val="00BC5235"/>
    <w:rsid w:val="00BC5293"/>
    <w:rsid w:val="00BC52A0"/>
    <w:rsid w:val="00BC53D5"/>
    <w:rsid w:val="00BC5400"/>
    <w:rsid w:val="00BC5599"/>
    <w:rsid w:val="00BC5964"/>
    <w:rsid w:val="00BC59D0"/>
    <w:rsid w:val="00BC5A35"/>
    <w:rsid w:val="00BC5E64"/>
    <w:rsid w:val="00BC5F4D"/>
    <w:rsid w:val="00BC5FDD"/>
    <w:rsid w:val="00BC63F7"/>
    <w:rsid w:val="00BC6466"/>
    <w:rsid w:val="00BC65B3"/>
    <w:rsid w:val="00BC6872"/>
    <w:rsid w:val="00BC6B7C"/>
    <w:rsid w:val="00BC6BE4"/>
    <w:rsid w:val="00BC6E23"/>
    <w:rsid w:val="00BC6EA1"/>
    <w:rsid w:val="00BC6F42"/>
    <w:rsid w:val="00BC6F5A"/>
    <w:rsid w:val="00BC6F9B"/>
    <w:rsid w:val="00BC7089"/>
    <w:rsid w:val="00BC70C3"/>
    <w:rsid w:val="00BC7409"/>
    <w:rsid w:val="00BC7863"/>
    <w:rsid w:val="00BC7A3F"/>
    <w:rsid w:val="00BC7A78"/>
    <w:rsid w:val="00BC7B36"/>
    <w:rsid w:val="00BC7BDB"/>
    <w:rsid w:val="00BC7CC9"/>
    <w:rsid w:val="00BC7D0C"/>
    <w:rsid w:val="00BD0307"/>
    <w:rsid w:val="00BD032A"/>
    <w:rsid w:val="00BD03B2"/>
    <w:rsid w:val="00BD0570"/>
    <w:rsid w:val="00BD0576"/>
    <w:rsid w:val="00BD0655"/>
    <w:rsid w:val="00BD0668"/>
    <w:rsid w:val="00BD06DF"/>
    <w:rsid w:val="00BD0ACA"/>
    <w:rsid w:val="00BD0AF0"/>
    <w:rsid w:val="00BD0B58"/>
    <w:rsid w:val="00BD0ECF"/>
    <w:rsid w:val="00BD103F"/>
    <w:rsid w:val="00BD1162"/>
    <w:rsid w:val="00BD14B0"/>
    <w:rsid w:val="00BD15E9"/>
    <w:rsid w:val="00BD16C9"/>
    <w:rsid w:val="00BD1829"/>
    <w:rsid w:val="00BD1AAE"/>
    <w:rsid w:val="00BD1B53"/>
    <w:rsid w:val="00BD1C16"/>
    <w:rsid w:val="00BD1D8B"/>
    <w:rsid w:val="00BD2011"/>
    <w:rsid w:val="00BD2053"/>
    <w:rsid w:val="00BD2174"/>
    <w:rsid w:val="00BD2433"/>
    <w:rsid w:val="00BD25A1"/>
    <w:rsid w:val="00BD2767"/>
    <w:rsid w:val="00BD2CC6"/>
    <w:rsid w:val="00BD2EBD"/>
    <w:rsid w:val="00BD2EEF"/>
    <w:rsid w:val="00BD2FA1"/>
    <w:rsid w:val="00BD3166"/>
    <w:rsid w:val="00BD329C"/>
    <w:rsid w:val="00BD3376"/>
    <w:rsid w:val="00BD33CA"/>
    <w:rsid w:val="00BD361B"/>
    <w:rsid w:val="00BD3741"/>
    <w:rsid w:val="00BD3974"/>
    <w:rsid w:val="00BD39DE"/>
    <w:rsid w:val="00BD3D4C"/>
    <w:rsid w:val="00BD3DA3"/>
    <w:rsid w:val="00BD3DA8"/>
    <w:rsid w:val="00BD3E8D"/>
    <w:rsid w:val="00BD414C"/>
    <w:rsid w:val="00BD4196"/>
    <w:rsid w:val="00BD4314"/>
    <w:rsid w:val="00BD4393"/>
    <w:rsid w:val="00BD43E0"/>
    <w:rsid w:val="00BD44D0"/>
    <w:rsid w:val="00BD454A"/>
    <w:rsid w:val="00BD45D1"/>
    <w:rsid w:val="00BD4637"/>
    <w:rsid w:val="00BD4674"/>
    <w:rsid w:val="00BD482D"/>
    <w:rsid w:val="00BD48D7"/>
    <w:rsid w:val="00BD4A5C"/>
    <w:rsid w:val="00BD4A82"/>
    <w:rsid w:val="00BD4C14"/>
    <w:rsid w:val="00BD4F09"/>
    <w:rsid w:val="00BD4FDE"/>
    <w:rsid w:val="00BD50A5"/>
    <w:rsid w:val="00BD50FC"/>
    <w:rsid w:val="00BD5229"/>
    <w:rsid w:val="00BD5473"/>
    <w:rsid w:val="00BD55B6"/>
    <w:rsid w:val="00BD5855"/>
    <w:rsid w:val="00BD59E5"/>
    <w:rsid w:val="00BD59E8"/>
    <w:rsid w:val="00BD5A52"/>
    <w:rsid w:val="00BD5B37"/>
    <w:rsid w:val="00BD5B4D"/>
    <w:rsid w:val="00BD5CBA"/>
    <w:rsid w:val="00BD5D64"/>
    <w:rsid w:val="00BD5EDA"/>
    <w:rsid w:val="00BD5EFA"/>
    <w:rsid w:val="00BD5FC1"/>
    <w:rsid w:val="00BD66B3"/>
    <w:rsid w:val="00BD6AB0"/>
    <w:rsid w:val="00BD6B70"/>
    <w:rsid w:val="00BD6D37"/>
    <w:rsid w:val="00BD6DED"/>
    <w:rsid w:val="00BD6EB7"/>
    <w:rsid w:val="00BD6F08"/>
    <w:rsid w:val="00BD6FC3"/>
    <w:rsid w:val="00BD6FD5"/>
    <w:rsid w:val="00BD700C"/>
    <w:rsid w:val="00BD73D3"/>
    <w:rsid w:val="00BD7596"/>
    <w:rsid w:val="00BD7662"/>
    <w:rsid w:val="00BD7797"/>
    <w:rsid w:val="00BD77A1"/>
    <w:rsid w:val="00BD792E"/>
    <w:rsid w:val="00BD79D7"/>
    <w:rsid w:val="00BD7B66"/>
    <w:rsid w:val="00BD7CCE"/>
    <w:rsid w:val="00BD7F5A"/>
    <w:rsid w:val="00BE01BF"/>
    <w:rsid w:val="00BE08DD"/>
    <w:rsid w:val="00BE08F6"/>
    <w:rsid w:val="00BE09F1"/>
    <w:rsid w:val="00BE0B34"/>
    <w:rsid w:val="00BE0DA2"/>
    <w:rsid w:val="00BE0EFD"/>
    <w:rsid w:val="00BE13B9"/>
    <w:rsid w:val="00BE17B0"/>
    <w:rsid w:val="00BE17DC"/>
    <w:rsid w:val="00BE190B"/>
    <w:rsid w:val="00BE1929"/>
    <w:rsid w:val="00BE1B47"/>
    <w:rsid w:val="00BE1FC9"/>
    <w:rsid w:val="00BE2128"/>
    <w:rsid w:val="00BE212E"/>
    <w:rsid w:val="00BE2480"/>
    <w:rsid w:val="00BE24D6"/>
    <w:rsid w:val="00BE262E"/>
    <w:rsid w:val="00BE2858"/>
    <w:rsid w:val="00BE2920"/>
    <w:rsid w:val="00BE2A29"/>
    <w:rsid w:val="00BE2AC1"/>
    <w:rsid w:val="00BE2C3D"/>
    <w:rsid w:val="00BE2C6B"/>
    <w:rsid w:val="00BE2C6C"/>
    <w:rsid w:val="00BE2D03"/>
    <w:rsid w:val="00BE2E17"/>
    <w:rsid w:val="00BE305E"/>
    <w:rsid w:val="00BE30FF"/>
    <w:rsid w:val="00BE33FF"/>
    <w:rsid w:val="00BE3418"/>
    <w:rsid w:val="00BE3566"/>
    <w:rsid w:val="00BE35F0"/>
    <w:rsid w:val="00BE3758"/>
    <w:rsid w:val="00BE396E"/>
    <w:rsid w:val="00BE3B2D"/>
    <w:rsid w:val="00BE3B31"/>
    <w:rsid w:val="00BE3B48"/>
    <w:rsid w:val="00BE3B98"/>
    <w:rsid w:val="00BE3BEA"/>
    <w:rsid w:val="00BE3D64"/>
    <w:rsid w:val="00BE3E55"/>
    <w:rsid w:val="00BE441E"/>
    <w:rsid w:val="00BE470D"/>
    <w:rsid w:val="00BE485A"/>
    <w:rsid w:val="00BE48F9"/>
    <w:rsid w:val="00BE4D8F"/>
    <w:rsid w:val="00BE4F63"/>
    <w:rsid w:val="00BE5046"/>
    <w:rsid w:val="00BE519A"/>
    <w:rsid w:val="00BE5301"/>
    <w:rsid w:val="00BE536D"/>
    <w:rsid w:val="00BE53BF"/>
    <w:rsid w:val="00BE554B"/>
    <w:rsid w:val="00BE563F"/>
    <w:rsid w:val="00BE580E"/>
    <w:rsid w:val="00BE5823"/>
    <w:rsid w:val="00BE5C37"/>
    <w:rsid w:val="00BE5CBB"/>
    <w:rsid w:val="00BE5E65"/>
    <w:rsid w:val="00BE5ED4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AA5"/>
    <w:rsid w:val="00BE6AB1"/>
    <w:rsid w:val="00BE6CDC"/>
    <w:rsid w:val="00BE6DC3"/>
    <w:rsid w:val="00BE6E9C"/>
    <w:rsid w:val="00BE7460"/>
    <w:rsid w:val="00BE7489"/>
    <w:rsid w:val="00BE76A3"/>
    <w:rsid w:val="00BE7AA7"/>
    <w:rsid w:val="00BE7CEE"/>
    <w:rsid w:val="00BE7D6D"/>
    <w:rsid w:val="00BE7DE8"/>
    <w:rsid w:val="00BE7E08"/>
    <w:rsid w:val="00BF014C"/>
    <w:rsid w:val="00BF03CC"/>
    <w:rsid w:val="00BF0491"/>
    <w:rsid w:val="00BF0585"/>
    <w:rsid w:val="00BF0604"/>
    <w:rsid w:val="00BF061C"/>
    <w:rsid w:val="00BF0927"/>
    <w:rsid w:val="00BF0B34"/>
    <w:rsid w:val="00BF0B89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774"/>
    <w:rsid w:val="00BF183D"/>
    <w:rsid w:val="00BF1A20"/>
    <w:rsid w:val="00BF1A39"/>
    <w:rsid w:val="00BF1A66"/>
    <w:rsid w:val="00BF1A70"/>
    <w:rsid w:val="00BF1DD3"/>
    <w:rsid w:val="00BF2148"/>
    <w:rsid w:val="00BF21C4"/>
    <w:rsid w:val="00BF23EA"/>
    <w:rsid w:val="00BF2477"/>
    <w:rsid w:val="00BF2517"/>
    <w:rsid w:val="00BF2727"/>
    <w:rsid w:val="00BF2847"/>
    <w:rsid w:val="00BF292E"/>
    <w:rsid w:val="00BF294B"/>
    <w:rsid w:val="00BF294E"/>
    <w:rsid w:val="00BF2C02"/>
    <w:rsid w:val="00BF2E5D"/>
    <w:rsid w:val="00BF3027"/>
    <w:rsid w:val="00BF3151"/>
    <w:rsid w:val="00BF31C1"/>
    <w:rsid w:val="00BF3331"/>
    <w:rsid w:val="00BF35BC"/>
    <w:rsid w:val="00BF3621"/>
    <w:rsid w:val="00BF3695"/>
    <w:rsid w:val="00BF36D7"/>
    <w:rsid w:val="00BF36EC"/>
    <w:rsid w:val="00BF36F9"/>
    <w:rsid w:val="00BF36FB"/>
    <w:rsid w:val="00BF3952"/>
    <w:rsid w:val="00BF43B6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39E"/>
    <w:rsid w:val="00BF6680"/>
    <w:rsid w:val="00BF683C"/>
    <w:rsid w:val="00BF69EF"/>
    <w:rsid w:val="00BF6B90"/>
    <w:rsid w:val="00BF6FEE"/>
    <w:rsid w:val="00BF7126"/>
    <w:rsid w:val="00BF730F"/>
    <w:rsid w:val="00BF745D"/>
    <w:rsid w:val="00BF7736"/>
    <w:rsid w:val="00BF7852"/>
    <w:rsid w:val="00BF7892"/>
    <w:rsid w:val="00BF7AC6"/>
    <w:rsid w:val="00BF7B91"/>
    <w:rsid w:val="00C00729"/>
    <w:rsid w:val="00C0076E"/>
    <w:rsid w:val="00C007F9"/>
    <w:rsid w:val="00C0081C"/>
    <w:rsid w:val="00C0082E"/>
    <w:rsid w:val="00C0094B"/>
    <w:rsid w:val="00C0097A"/>
    <w:rsid w:val="00C00D2A"/>
    <w:rsid w:val="00C01286"/>
    <w:rsid w:val="00C01301"/>
    <w:rsid w:val="00C014D9"/>
    <w:rsid w:val="00C0156A"/>
    <w:rsid w:val="00C01593"/>
    <w:rsid w:val="00C01648"/>
    <w:rsid w:val="00C01752"/>
    <w:rsid w:val="00C01887"/>
    <w:rsid w:val="00C01CEC"/>
    <w:rsid w:val="00C01DC9"/>
    <w:rsid w:val="00C01E42"/>
    <w:rsid w:val="00C01EBD"/>
    <w:rsid w:val="00C01FFF"/>
    <w:rsid w:val="00C022FB"/>
    <w:rsid w:val="00C02471"/>
    <w:rsid w:val="00C024D4"/>
    <w:rsid w:val="00C027A4"/>
    <w:rsid w:val="00C02881"/>
    <w:rsid w:val="00C028AE"/>
    <w:rsid w:val="00C02907"/>
    <w:rsid w:val="00C02B20"/>
    <w:rsid w:val="00C02D23"/>
    <w:rsid w:val="00C02E3D"/>
    <w:rsid w:val="00C02EEE"/>
    <w:rsid w:val="00C0316B"/>
    <w:rsid w:val="00C03464"/>
    <w:rsid w:val="00C0367D"/>
    <w:rsid w:val="00C038C7"/>
    <w:rsid w:val="00C038F8"/>
    <w:rsid w:val="00C03933"/>
    <w:rsid w:val="00C03AD7"/>
    <w:rsid w:val="00C040F9"/>
    <w:rsid w:val="00C04390"/>
    <w:rsid w:val="00C043AB"/>
    <w:rsid w:val="00C044C7"/>
    <w:rsid w:val="00C046DB"/>
    <w:rsid w:val="00C04793"/>
    <w:rsid w:val="00C04A1B"/>
    <w:rsid w:val="00C04A61"/>
    <w:rsid w:val="00C04AD8"/>
    <w:rsid w:val="00C04B11"/>
    <w:rsid w:val="00C04D07"/>
    <w:rsid w:val="00C04DC9"/>
    <w:rsid w:val="00C04DE0"/>
    <w:rsid w:val="00C04DEE"/>
    <w:rsid w:val="00C04FA9"/>
    <w:rsid w:val="00C05004"/>
    <w:rsid w:val="00C051C7"/>
    <w:rsid w:val="00C05295"/>
    <w:rsid w:val="00C0541B"/>
    <w:rsid w:val="00C054E5"/>
    <w:rsid w:val="00C05553"/>
    <w:rsid w:val="00C0555D"/>
    <w:rsid w:val="00C055C1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18D"/>
    <w:rsid w:val="00C07210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A18"/>
    <w:rsid w:val="00C07B49"/>
    <w:rsid w:val="00C07BAC"/>
    <w:rsid w:val="00C07CB3"/>
    <w:rsid w:val="00C07D11"/>
    <w:rsid w:val="00C07F3A"/>
    <w:rsid w:val="00C07F4C"/>
    <w:rsid w:val="00C07F5B"/>
    <w:rsid w:val="00C101E8"/>
    <w:rsid w:val="00C10219"/>
    <w:rsid w:val="00C102ED"/>
    <w:rsid w:val="00C10459"/>
    <w:rsid w:val="00C10519"/>
    <w:rsid w:val="00C105C7"/>
    <w:rsid w:val="00C10629"/>
    <w:rsid w:val="00C10793"/>
    <w:rsid w:val="00C10918"/>
    <w:rsid w:val="00C1093E"/>
    <w:rsid w:val="00C10A24"/>
    <w:rsid w:val="00C10B2C"/>
    <w:rsid w:val="00C10BBC"/>
    <w:rsid w:val="00C10E66"/>
    <w:rsid w:val="00C11167"/>
    <w:rsid w:val="00C111A9"/>
    <w:rsid w:val="00C11916"/>
    <w:rsid w:val="00C11933"/>
    <w:rsid w:val="00C11A43"/>
    <w:rsid w:val="00C11C24"/>
    <w:rsid w:val="00C11E56"/>
    <w:rsid w:val="00C11EE4"/>
    <w:rsid w:val="00C11FC9"/>
    <w:rsid w:val="00C1219E"/>
    <w:rsid w:val="00C12204"/>
    <w:rsid w:val="00C12373"/>
    <w:rsid w:val="00C1257A"/>
    <w:rsid w:val="00C12653"/>
    <w:rsid w:val="00C126F8"/>
    <w:rsid w:val="00C12810"/>
    <w:rsid w:val="00C12B99"/>
    <w:rsid w:val="00C12C33"/>
    <w:rsid w:val="00C12E2F"/>
    <w:rsid w:val="00C12EDD"/>
    <w:rsid w:val="00C13087"/>
    <w:rsid w:val="00C130F0"/>
    <w:rsid w:val="00C1331C"/>
    <w:rsid w:val="00C134DA"/>
    <w:rsid w:val="00C137F8"/>
    <w:rsid w:val="00C138D4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661"/>
    <w:rsid w:val="00C14BA7"/>
    <w:rsid w:val="00C14C24"/>
    <w:rsid w:val="00C14C2B"/>
    <w:rsid w:val="00C14C75"/>
    <w:rsid w:val="00C14D12"/>
    <w:rsid w:val="00C14E9E"/>
    <w:rsid w:val="00C150B1"/>
    <w:rsid w:val="00C15377"/>
    <w:rsid w:val="00C153E3"/>
    <w:rsid w:val="00C1565D"/>
    <w:rsid w:val="00C1588C"/>
    <w:rsid w:val="00C158D7"/>
    <w:rsid w:val="00C1590D"/>
    <w:rsid w:val="00C15EF5"/>
    <w:rsid w:val="00C16279"/>
    <w:rsid w:val="00C16524"/>
    <w:rsid w:val="00C16535"/>
    <w:rsid w:val="00C166DE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3D1"/>
    <w:rsid w:val="00C1748A"/>
    <w:rsid w:val="00C1751B"/>
    <w:rsid w:val="00C17772"/>
    <w:rsid w:val="00C177F0"/>
    <w:rsid w:val="00C1781E"/>
    <w:rsid w:val="00C17954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B72"/>
    <w:rsid w:val="00C20C0B"/>
    <w:rsid w:val="00C20D6D"/>
    <w:rsid w:val="00C21314"/>
    <w:rsid w:val="00C21416"/>
    <w:rsid w:val="00C21752"/>
    <w:rsid w:val="00C21978"/>
    <w:rsid w:val="00C21DE6"/>
    <w:rsid w:val="00C22013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9"/>
    <w:rsid w:val="00C23A5A"/>
    <w:rsid w:val="00C23AD4"/>
    <w:rsid w:val="00C23C09"/>
    <w:rsid w:val="00C23C83"/>
    <w:rsid w:val="00C24224"/>
    <w:rsid w:val="00C242B7"/>
    <w:rsid w:val="00C24346"/>
    <w:rsid w:val="00C24491"/>
    <w:rsid w:val="00C24567"/>
    <w:rsid w:val="00C2482F"/>
    <w:rsid w:val="00C248A9"/>
    <w:rsid w:val="00C249DA"/>
    <w:rsid w:val="00C24A9B"/>
    <w:rsid w:val="00C24B52"/>
    <w:rsid w:val="00C24B8B"/>
    <w:rsid w:val="00C24C37"/>
    <w:rsid w:val="00C24D9D"/>
    <w:rsid w:val="00C24E9D"/>
    <w:rsid w:val="00C24ED8"/>
    <w:rsid w:val="00C24FF0"/>
    <w:rsid w:val="00C25141"/>
    <w:rsid w:val="00C25275"/>
    <w:rsid w:val="00C2537D"/>
    <w:rsid w:val="00C25446"/>
    <w:rsid w:val="00C25580"/>
    <w:rsid w:val="00C257DB"/>
    <w:rsid w:val="00C25AF0"/>
    <w:rsid w:val="00C25B6E"/>
    <w:rsid w:val="00C25C74"/>
    <w:rsid w:val="00C25F44"/>
    <w:rsid w:val="00C26043"/>
    <w:rsid w:val="00C260D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1AE"/>
    <w:rsid w:val="00C302B1"/>
    <w:rsid w:val="00C3054C"/>
    <w:rsid w:val="00C306FC"/>
    <w:rsid w:val="00C3077D"/>
    <w:rsid w:val="00C30859"/>
    <w:rsid w:val="00C3092E"/>
    <w:rsid w:val="00C30A64"/>
    <w:rsid w:val="00C30CA1"/>
    <w:rsid w:val="00C30D3E"/>
    <w:rsid w:val="00C30E0F"/>
    <w:rsid w:val="00C30F4A"/>
    <w:rsid w:val="00C310C1"/>
    <w:rsid w:val="00C31326"/>
    <w:rsid w:val="00C313C1"/>
    <w:rsid w:val="00C319B0"/>
    <w:rsid w:val="00C31A5D"/>
    <w:rsid w:val="00C31B67"/>
    <w:rsid w:val="00C31BAD"/>
    <w:rsid w:val="00C31BB3"/>
    <w:rsid w:val="00C31EF6"/>
    <w:rsid w:val="00C31F27"/>
    <w:rsid w:val="00C323B4"/>
    <w:rsid w:val="00C32630"/>
    <w:rsid w:val="00C3264E"/>
    <w:rsid w:val="00C3275F"/>
    <w:rsid w:val="00C32A9F"/>
    <w:rsid w:val="00C32AAE"/>
    <w:rsid w:val="00C32DB9"/>
    <w:rsid w:val="00C33184"/>
    <w:rsid w:val="00C331EF"/>
    <w:rsid w:val="00C332DB"/>
    <w:rsid w:val="00C332F6"/>
    <w:rsid w:val="00C332F7"/>
    <w:rsid w:val="00C334A7"/>
    <w:rsid w:val="00C33682"/>
    <w:rsid w:val="00C33799"/>
    <w:rsid w:val="00C3379C"/>
    <w:rsid w:val="00C33852"/>
    <w:rsid w:val="00C33E29"/>
    <w:rsid w:val="00C3402B"/>
    <w:rsid w:val="00C34280"/>
    <w:rsid w:val="00C343A5"/>
    <w:rsid w:val="00C343CD"/>
    <w:rsid w:val="00C343DD"/>
    <w:rsid w:val="00C34496"/>
    <w:rsid w:val="00C34525"/>
    <w:rsid w:val="00C34539"/>
    <w:rsid w:val="00C345EC"/>
    <w:rsid w:val="00C346B6"/>
    <w:rsid w:val="00C34836"/>
    <w:rsid w:val="00C34844"/>
    <w:rsid w:val="00C348E7"/>
    <w:rsid w:val="00C3501E"/>
    <w:rsid w:val="00C35397"/>
    <w:rsid w:val="00C354D2"/>
    <w:rsid w:val="00C35526"/>
    <w:rsid w:val="00C35688"/>
    <w:rsid w:val="00C356CA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7F"/>
    <w:rsid w:val="00C36BAC"/>
    <w:rsid w:val="00C36C24"/>
    <w:rsid w:val="00C36C56"/>
    <w:rsid w:val="00C36E50"/>
    <w:rsid w:val="00C3716D"/>
    <w:rsid w:val="00C371D8"/>
    <w:rsid w:val="00C372D5"/>
    <w:rsid w:val="00C37310"/>
    <w:rsid w:val="00C3743A"/>
    <w:rsid w:val="00C3749D"/>
    <w:rsid w:val="00C3756F"/>
    <w:rsid w:val="00C37589"/>
    <w:rsid w:val="00C375A4"/>
    <w:rsid w:val="00C37671"/>
    <w:rsid w:val="00C37776"/>
    <w:rsid w:val="00C377C9"/>
    <w:rsid w:val="00C378FD"/>
    <w:rsid w:val="00C37A94"/>
    <w:rsid w:val="00C37B2F"/>
    <w:rsid w:val="00C37B70"/>
    <w:rsid w:val="00C37E29"/>
    <w:rsid w:val="00C37E41"/>
    <w:rsid w:val="00C37F8D"/>
    <w:rsid w:val="00C4012A"/>
    <w:rsid w:val="00C40165"/>
    <w:rsid w:val="00C40877"/>
    <w:rsid w:val="00C409F4"/>
    <w:rsid w:val="00C40A61"/>
    <w:rsid w:val="00C40B9D"/>
    <w:rsid w:val="00C40D16"/>
    <w:rsid w:val="00C40F9B"/>
    <w:rsid w:val="00C41427"/>
    <w:rsid w:val="00C41456"/>
    <w:rsid w:val="00C415E5"/>
    <w:rsid w:val="00C417DE"/>
    <w:rsid w:val="00C41825"/>
    <w:rsid w:val="00C4199C"/>
    <w:rsid w:val="00C41BE8"/>
    <w:rsid w:val="00C41D72"/>
    <w:rsid w:val="00C41DED"/>
    <w:rsid w:val="00C41F88"/>
    <w:rsid w:val="00C42306"/>
    <w:rsid w:val="00C42614"/>
    <w:rsid w:val="00C42A0A"/>
    <w:rsid w:val="00C42B5C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63E"/>
    <w:rsid w:val="00C44AA3"/>
    <w:rsid w:val="00C44CB9"/>
    <w:rsid w:val="00C44EE0"/>
    <w:rsid w:val="00C4512F"/>
    <w:rsid w:val="00C45295"/>
    <w:rsid w:val="00C45439"/>
    <w:rsid w:val="00C45576"/>
    <w:rsid w:val="00C457F3"/>
    <w:rsid w:val="00C4592F"/>
    <w:rsid w:val="00C459B3"/>
    <w:rsid w:val="00C45D3A"/>
    <w:rsid w:val="00C462B3"/>
    <w:rsid w:val="00C46599"/>
    <w:rsid w:val="00C465D4"/>
    <w:rsid w:val="00C4692A"/>
    <w:rsid w:val="00C46AF9"/>
    <w:rsid w:val="00C46C3D"/>
    <w:rsid w:val="00C46CCE"/>
    <w:rsid w:val="00C46CE9"/>
    <w:rsid w:val="00C46E51"/>
    <w:rsid w:val="00C46E5D"/>
    <w:rsid w:val="00C4702D"/>
    <w:rsid w:val="00C471B8"/>
    <w:rsid w:val="00C471BF"/>
    <w:rsid w:val="00C4726B"/>
    <w:rsid w:val="00C47384"/>
    <w:rsid w:val="00C47565"/>
    <w:rsid w:val="00C475A0"/>
    <w:rsid w:val="00C47736"/>
    <w:rsid w:val="00C479BB"/>
    <w:rsid w:val="00C47A7A"/>
    <w:rsid w:val="00C47B18"/>
    <w:rsid w:val="00C47C53"/>
    <w:rsid w:val="00C47CE7"/>
    <w:rsid w:val="00C5024F"/>
    <w:rsid w:val="00C50637"/>
    <w:rsid w:val="00C5098B"/>
    <w:rsid w:val="00C50A49"/>
    <w:rsid w:val="00C50B98"/>
    <w:rsid w:val="00C50C6C"/>
    <w:rsid w:val="00C50E23"/>
    <w:rsid w:val="00C50F40"/>
    <w:rsid w:val="00C51395"/>
    <w:rsid w:val="00C5157D"/>
    <w:rsid w:val="00C51B2F"/>
    <w:rsid w:val="00C51B5B"/>
    <w:rsid w:val="00C51D02"/>
    <w:rsid w:val="00C51D5C"/>
    <w:rsid w:val="00C51D73"/>
    <w:rsid w:val="00C52334"/>
    <w:rsid w:val="00C52363"/>
    <w:rsid w:val="00C5264A"/>
    <w:rsid w:val="00C526FA"/>
    <w:rsid w:val="00C52713"/>
    <w:rsid w:val="00C52C95"/>
    <w:rsid w:val="00C52DD0"/>
    <w:rsid w:val="00C53051"/>
    <w:rsid w:val="00C53091"/>
    <w:rsid w:val="00C531E4"/>
    <w:rsid w:val="00C53206"/>
    <w:rsid w:val="00C5329D"/>
    <w:rsid w:val="00C532A9"/>
    <w:rsid w:val="00C5334D"/>
    <w:rsid w:val="00C53429"/>
    <w:rsid w:val="00C53631"/>
    <w:rsid w:val="00C53B6F"/>
    <w:rsid w:val="00C53C06"/>
    <w:rsid w:val="00C53C78"/>
    <w:rsid w:val="00C53E4C"/>
    <w:rsid w:val="00C53E59"/>
    <w:rsid w:val="00C53E95"/>
    <w:rsid w:val="00C541D3"/>
    <w:rsid w:val="00C5443B"/>
    <w:rsid w:val="00C544F6"/>
    <w:rsid w:val="00C54580"/>
    <w:rsid w:val="00C54591"/>
    <w:rsid w:val="00C547F1"/>
    <w:rsid w:val="00C54A96"/>
    <w:rsid w:val="00C54EA3"/>
    <w:rsid w:val="00C550A9"/>
    <w:rsid w:val="00C550EF"/>
    <w:rsid w:val="00C550F5"/>
    <w:rsid w:val="00C551C8"/>
    <w:rsid w:val="00C552DB"/>
    <w:rsid w:val="00C55365"/>
    <w:rsid w:val="00C55393"/>
    <w:rsid w:val="00C553F8"/>
    <w:rsid w:val="00C55498"/>
    <w:rsid w:val="00C5553B"/>
    <w:rsid w:val="00C556C2"/>
    <w:rsid w:val="00C5584C"/>
    <w:rsid w:val="00C5592E"/>
    <w:rsid w:val="00C55DC8"/>
    <w:rsid w:val="00C55FC5"/>
    <w:rsid w:val="00C55FFD"/>
    <w:rsid w:val="00C56144"/>
    <w:rsid w:val="00C56273"/>
    <w:rsid w:val="00C563D8"/>
    <w:rsid w:val="00C563F8"/>
    <w:rsid w:val="00C566E4"/>
    <w:rsid w:val="00C569A7"/>
    <w:rsid w:val="00C56F54"/>
    <w:rsid w:val="00C5707C"/>
    <w:rsid w:val="00C5712A"/>
    <w:rsid w:val="00C571B5"/>
    <w:rsid w:val="00C573ED"/>
    <w:rsid w:val="00C5746D"/>
    <w:rsid w:val="00C575D0"/>
    <w:rsid w:val="00C576CF"/>
    <w:rsid w:val="00C577AC"/>
    <w:rsid w:val="00C5785E"/>
    <w:rsid w:val="00C5787C"/>
    <w:rsid w:val="00C57C0A"/>
    <w:rsid w:val="00C57CB2"/>
    <w:rsid w:val="00C57DC4"/>
    <w:rsid w:val="00C57E7C"/>
    <w:rsid w:val="00C57E80"/>
    <w:rsid w:val="00C57F3F"/>
    <w:rsid w:val="00C6009B"/>
    <w:rsid w:val="00C6015B"/>
    <w:rsid w:val="00C6028F"/>
    <w:rsid w:val="00C60617"/>
    <w:rsid w:val="00C60975"/>
    <w:rsid w:val="00C61282"/>
    <w:rsid w:val="00C61562"/>
    <w:rsid w:val="00C615A4"/>
    <w:rsid w:val="00C615DB"/>
    <w:rsid w:val="00C61646"/>
    <w:rsid w:val="00C618DF"/>
    <w:rsid w:val="00C61C20"/>
    <w:rsid w:val="00C61C7D"/>
    <w:rsid w:val="00C61D1D"/>
    <w:rsid w:val="00C61DB1"/>
    <w:rsid w:val="00C61DFE"/>
    <w:rsid w:val="00C62280"/>
    <w:rsid w:val="00C622F5"/>
    <w:rsid w:val="00C62564"/>
    <w:rsid w:val="00C625A4"/>
    <w:rsid w:val="00C62868"/>
    <w:rsid w:val="00C628F4"/>
    <w:rsid w:val="00C62D5F"/>
    <w:rsid w:val="00C62F76"/>
    <w:rsid w:val="00C638DD"/>
    <w:rsid w:val="00C63A60"/>
    <w:rsid w:val="00C63AF5"/>
    <w:rsid w:val="00C63B99"/>
    <w:rsid w:val="00C63CC5"/>
    <w:rsid w:val="00C63DF8"/>
    <w:rsid w:val="00C63E54"/>
    <w:rsid w:val="00C6416C"/>
    <w:rsid w:val="00C64205"/>
    <w:rsid w:val="00C642B6"/>
    <w:rsid w:val="00C64487"/>
    <w:rsid w:val="00C645CC"/>
    <w:rsid w:val="00C646A3"/>
    <w:rsid w:val="00C647F6"/>
    <w:rsid w:val="00C647FF"/>
    <w:rsid w:val="00C64B7F"/>
    <w:rsid w:val="00C64CF5"/>
    <w:rsid w:val="00C64F0A"/>
    <w:rsid w:val="00C64F45"/>
    <w:rsid w:val="00C64F48"/>
    <w:rsid w:val="00C64FC8"/>
    <w:rsid w:val="00C650C1"/>
    <w:rsid w:val="00C65259"/>
    <w:rsid w:val="00C652A2"/>
    <w:rsid w:val="00C6533E"/>
    <w:rsid w:val="00C654C1"/>
    <w:rsid w:val="00C654ED"/>
    <w:rsid w:val="00C655CA"/>
    <w:rsid w:val="00C65610"/>
    <w:rsid w:val="00C656BD"/>
    <w:rsid w:val="00C656F1"/>
    <w:rsid w:val="00C65D1C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6FFE"/>
    <w:rsid w:val="00C670F9"/>
    <w:rsid w:val="00C6744C"/>
    <w:rsid w:val="00C679BD"/>
    <w:rsid w:val="00C67C00"/>
    <w:rsid w:val="00C67D57"/>
    <w:rsid w:val="00C67E93"/>
    <w:rsid w:val="00C67FA8"/>
    <w:rsid w:val="00C67FE9"/>
    <w:rsid w:val="00C700C1"/>
    <w:rsid w:val="00C70135"/>
    <w:rsid w:val="00C702D4"/>
    <w:rsid w:val="00C70356"/>
    <w:rsid w:val="00C706F0"/>
    <w:rsid w:val="00C70707"/>
    <w:rsid w:val="00C707BB"/>
    <w:rsid w:val="00C707EB"/>
    <w:rsid w:val="00C70903"/>
    <w:rsid w:val="00C70A47"/>
    <w:rsid w:val="00C70C17"/>
    <w:rsid w:val="00C70CA1"/>
    <w:rsid w:val="00C70D7E"/>
    <w:rsid w:val="00C70DC7"/>
    <w:rsid w:val="00C716A9"/>
    <w:rsid w:val="00C716BD"/>
    <w:rsid w:val="00C71A59"/>
    <w:rsid w:val="00C71EEF"/>
    <w:rsid w:val="00C71EF0"/>
    <w:rsid w:val="00C72057"/>
    <w:rsid w:val="00C72135"/>
    <w:rsid w:val="00C7243E"/>
    <w:rsid w:val="00C724B9"/>
    <w:rsid w:val="00C72557"/>
    <w:rsid w:val="00C726FE"/>
    <w:rsid w:val="00C7277C"/>
    <w:rsid w:val="00C7282A"/>
    <w:rsid w:val="00C72A0C"/>
    <w:rsid w:val="00C72A69"/>
    <w:rsid w:val="00C72B07"/>
    <w:rsid w:val="00C72D0E"/>
    <w:rsid w:val="00C72D32"/>
    <w:rsid w:val="00C72FD1"/>
    <w:rsid w:val="00C73269"/>
    <w:rsid w:val="00C7329E"/>
    <w:rsid w:val="00C73332"/>
    <w:rsid w:val="00C734BD"/>
    <w:rsid w:val="00C736EB"/>
    <w:rsid w:val="00C73704"/>
    <w:rsid w:val="00C73710"/>
    <w:rsid w:val="00C737B0"/>
    <w:rsid w:val="00C741CA"/>
    <w:rsid w:val="00C74424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619"/>
    <w:rsid w:val="00C756F9"/>
    <w:rsid w:val="00C75728"/>
    <w:rsid w:val="00C7573A"/>
    <w:rsid w:val="00C75819"/>
    <w:rsid w:val="00C758B4"/>
    <w:rsid w:val="00C758BE"/>
    <w:rsid w:val="00C7593A"/>
    <w:rsid w:val="00C75975"/>
    <w:rsid w:val="00C75A82"/>
    <w:rsid w:val="00C75B95"/>
    <w:rsid w:val="00C75CD3"/>
    <w:rsid w:val="00C75D7A"/>
    <w:rsid w:val="00C75F68"/>
    <w:rsid w:val="00C762DB"/>
    <w:rsid w:val="00C763DD"/>
    <w:rsid w:val="00C763E7"/>
    <w:rsid w:val="00C764E7"/>
    <w:rsid w:val="00C76755"/>
    <w:rsid w:val="00C768C5"/>
    <w:rsid w:val="00C76933"/>
    <w:rsid w:val="00C76BEA"/>
    <w:rsid w:val="00C76DEE"/>
    <w:rsid w:val="00C76ED6"/>
    <w:rsid w:val="00C76F15"/>
    <w:rsid w:val="00C770C9"/>
    <w:rsid w:val="00C7712E"/>
    <w:rsid w:val="00C77218"/>
    <w:rsid w:val="00C77236"/>
    <w:rsid w:val="00C7748B"/>
    <w:rsid w:val="00C774EB"/>
    <w:rsid w:val="00C77504"/>
    <w:rsid w:val="00C7753B"/>
    <w:rsid w:val="00C7776B"/>
    <w:rsid w:val="00C77869"/>
    <w:rsid w:val="00C77AE8"/>
    <w:rsid w:val="00C77D6C"/>
    <w:rsid w:val="00C77E4A"/>
    <w:rsid w:val="00C77ED7"/>
    <w:rsid w:val="00C77FD7"/>
    <w:rsid w:val="00C804DD"/>
    <w:rsid w:val="00C80570"/>
    <w:rsid w:val="00C805C1"/>
    <w:rsid w:val="00C8060A"/>
    <w:rsid w:val="00C80627"/>
    <w:rsid w:val="00C809DC"/>
    <w:rsid w:val="00C80AC8"/>
    <w:rsid w:val="00C80B2A"/>
    <w:rsid w:val="00C80B91"/>
    <w:rsid w:val="00C80C75"/>
    <w:rsid w:val="00C80D19"/>
    <w:rsid w:val="00C81343"/>
    <w:rsid w:val="00C81494"/>
    <w:rsid w:val="00C815AB"/>
    <w:rsid w:val="00C815DE"/>
    <w:rsid w:val="00C81A0F"/>
    <w:rsid w:val="00C81A9E"/>
    <w:rsid w:val="00C81E76"/>
    <w:rsid w:val="00C8206A"/>
    <w:rsid w:val="00C820C9"/>
    <w:rsid w:val="00C82117"/>
    <w:rsid w:val="00C821DC"/>
    <w:rsid w:val="00C82282"/>
    <w:rsid w:val="00C82437"/>
    <w:rsid w:val="00C8270E"/>
    <w:rsid w:val="00C82715"/>
    <w:rsid w:val="00C82729"/>
    <w:rsid w:val="00C827F6"/>
    <w:rsid w:val="00C82912"/>
    <w:rsid w:val="00C82C6A"/>
    <w:rsid w:val="00C82CD6"/>
    <w:rsid w:val="00C82D74"/>
    <w:rsid w:val="00C82D77"/>
    <w:rsid w:val="00C830C3"/>
    <w:rsid w:val="00C83195"/>
    <w:rsid w:val="00C837DD"/>
    <w:rsid w:val="00C83D9D"/>
    <w:rsid w:val="00C83E7E"/>
    <w:rsid w:val="00C83F3E"/>
    <w:rsid w:val="00C84098"/>
    <w:rsid w:val="00C84108"/>
    <w:rsid w:val="00C84614"/>
    <w:rsid w:val="00C846FB"/>
    <w:rsid w:val="00C84868"/>
    <w:rsid w:val="00C8498B"/>
    <w:rsid w:val="00C84CA9"/>
    <w:rsid w:val="00C84DAF"/>
    <w:rsid w:val="00C84F35"/>
    <w:rsid w:val="00C85029"/>
    <w:rsid w:val="00C8538B"/>
    <w:rsid w:val="00C853E7"/>
    <w:rsid w:val="00C85403"/>
    <w:rsid w:val="00C85422"/>
    <w:rsid w:val="00C8546E"/>
    <w:rsid w:val="00C85470"/>
    <w:rsid w:val="00C85645"/>
    <w:rsid w:val="00C8567D"/>
    <w:rsid w:val="00C85691"/>
    <w:rsid w:val="00C85694"/>
    <w:rsid w:val="00C8581A"/>
    <w:rsid w:val="00C85898"/>
    <w:rsid w:val="00C858D6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6FE2"/>
    <w:rsid w:val="00C8707E"/>
    <w:rsid w:val="00C870DB"/>
    <w:rsid w:val="00C8716A"/>
    <w:rsid w:val="00C871C5"/>
    <w:rsid w:val="00C87217"/>
    <w:rsid w:val="00C87317"/>
    <w:rsid w:val="00C8740C"/>
    <w:rsid w:val="00C875BC"/>
    <w:rsid w:val="00C876D9"/>
    <w:rsid w:val="00C87861"/>
    <w:rsid w:val="00C87920"/>
    <w:rsid w:val="00C87972"/>
    <w:rsid w:val="00C879AA"/>
    <w:rsid w:val="00C87AD2"/>
    <w:rsid w:val="00C87F19"/>
    <w:rsid w:val="00C87F86"/>
    <w:rsid w:val="00C9011A"/>
    <w:rsid w:val="00C90199"/>
    <w:rsid w:val="00C903D9"/>
    <w:rsid w:val="00C90551"/>
    <w:rsid w:val="00C905D7"/>
    <w:rsid w:val="00C906BB"/>
    <w:rsid w:val="00C909F4"/>
    <w:rsid w:val="00C90A41"/>
    <w:rsid w:val="00C90C44"/>
    <w:rsid w:val="00C90D36"/>
    <w:rsid w:val="00C90D56"/>
    <w:rsid w:val="00C90F0E"/>
    <w:rsid w:val="00C910C5"/>
    <w:rsid w:val="00C91166"/>
    <w:rsid w:val="00C91235"/>
    <w:rsid w:val="00C9132E"/>
    <w:rsid w:val="00C914EA"/>
    <w:rsid w:val="00C914EC"/>
    <w:rsid w:val="00C9159E"/>
    <w:rsid w:val="00C918E3"/>
    <w:rsid w:val="00C919AF"/>
    <w:rsid w:val="00C919E3"/>
    <w:rsid w:val="00C91A08"/>
    <w:rsid w:val="00C91AFB"/>
    <w:rsid w:val="00C91B2A"/>
    <w:rsid w:val="00C91DBA"/>
    <w:rsid w:val="00C91EAB"/>
    <w:rsid w:val="00C91F02"/>
    <w:rsid w:val="00C91FFB"/>
    <w:rsid w:val="00C922D9"/>
    <w:rsid w:val="00C92358"/>
    <w:rsid w:val="00C92638"/>
    <w:rsid w:val="00C926CE"/>
    <w:rsid w:val="00C926DA"/>
    <w:rsid w:val="00C9276B"/>
    <w:rsid w:val="00C92A23"/>
    <w:rsid w:val="00C92B2E"/>
    <w:rsid w:val="00C92BED"/>
    <w:rsid w:val="00C92E5B"/>
    <w:rsid w:val="00C92EB1"/>
    <w:rsid w:val="00C92F0B"/>
    <w:rsid w:val="00C932AB"/>
    <w:rsid w:val="00C932AD"/>
    <w:rsid w:val="00C933B6"/>
    <w:rsid w:val="00C934D5"/>
    <w:rsid w:val="00C93532"/>
    <w:rsid w:val="00C9358C"/>
    <w:rsid w:val="00C9368A"/>
    <w:rsid w:val="00C936C8"/>
    <w:rsid w:val="00C936ED"/>
    <w:rsid w:val="00C937BB"/>
    <w:rsid w:val="00C9390B"/>
    <w:rsid w:val="00C93980"/>
    <w:rsid w:val="00C93AFC"/>
    <w:rsid w:val="00C93B6B"/>
    <w:rsid w:val="00C93BB1"/>
    <w:rsid w:val="00C9400F"/>
    <w:rsid w:val="00C94029"/>
    <w:rsid w:val="00C9408C"/>
    <w:rsid w:val="00C940BE"/>
    <w:rsid w:val="00C941B5"/>
    <w:rsid w:val="00C94224"/>
    <w:rsid w:val="00C943F7"/>
    <w:rsid w:val="00C945E9"/>
    <w:rsid w:val="00C946C6"/>
    <w:rsid w:val="00C94889"/>
    <w:rsid w:val="00C94969"/>
    <w:rsid w:val="00C94C56"/>
    <w:rsid w:val="00C94C90"/>
    <w:rsid w:val="00C94D68"/>
    <w:rsid w:val="00C94E38"/>
    <w:rsid w:val="00C9503D"/>
    <w:rsid w:val="00C953E8"/>
    <w:rsid w:val="00C954C7"/>
    <w:rsid w:val="00C955B1"/>
    <w:rsid w:val="00C95793"/>
    <w:rsid w:val="00C95B3C"/>
    <w:rsid w:val="00C95D23"/>
    <w:rsid w:val="00C95D55"/>
    <w:rsid w:val="00C95FD0"/>
    <w:rsid w:val="00C96058"/>
    <w:rsid w:val="00C960E5"/>
    <w:rsid w:val="00C96320"/>
    <w:rsid w:val="00C9642B"/>
    <w:rsid w:val="00C965D0"/>
    <w:rsid w:val="00C96759"/>
    <w:rsid w:val="00C9680C"/>
    <w:rsid w:val="00C96A46"/>
    <w:rsid w:val="00C96D56"/>
    <w:rsid w:val="00C96F96"/>
    <w:rsid w:val="00C971B3"/>
    <w:rsid w:val="00C972FF"/>
    <w:rsid w:val="00C97365"/>
    <w:rsid w:val="00C97552"/>
    <w:rsid w:val="00C97811"/>
    <w:rsid w:val="00C97903"/>
    <w:rsid w:val="00C9794A"/>
    <w:rsid w:val="00C97A64"/>
    <w:rsid w:val="00C97C47"/>
    <w:rsid w:val="00C97C9C"/>
    <w:rsid w:val="00C97D10"/>
    <w:rsid w:val="00C97D53"/>
    <w:rsid w:val="00CA0185"/>
    <w:rsid w:val="00CA02AB"/>
    <w:rsid w:val="00CA02C9"/>
    <w:rsid w:val="00CA03E8"/>
    <w:rsid w:val="00CA0440"/>
    <w:rsid w:val="00CA04DE"/>
    <w:rsid w:val="00CA0595"/>
    <w:rsid w:val="00CA07C4"/>
    <w:rsid w:val="00CA07FD"/>
    <w:rsid w:val="00CA098D"/>
    <w:rsid w:val="00CA09A9"/>
    <w:rsid w:val="00CA0B9E"/>
    <w:rsid w:val="00CA0C52"/>
    <w:rsid w:val="00CA0D7C"/>
    <w:rsid w:val="00CA0FFC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1F8"/>
    <w:rsid w:val="00CA24C6"/>
    <w:rsid w:val="00CA28AB"/>
    <w:rsid w:val="00CA2AD3"/>
    <w:rsid w:val="00CA2B5D"/>
    <w:rsid w:val="00CA325C"/>
    <w:rsid w:val="00CA326E"/>
    <w:rsid w:val="00CA32FA"/>
    <w:rsid w:val="00CA333E"/>
    <w:rsid w:val="00CA3419"/>
    <w:rsid w:val="00CA34CF"/>
    <w:rsid w:val="00CA3728"/>
    <w:rsid w:val="00CA38AF"/>
    <w:rsid w:val="00CA39BE"/>
    <w:rsid w:val="00CA3D09"/>
    <w:rsid w:val="00CA3F07"/>
    <w:rsid w:val="00CA3F49"/>
    <w:rsid w:val="00CA4529"/>
    <w:rsid w:val="00CA46CA"/>
    <w:rsid w:val="00CA4721"/>
    <w:rsid w:val="00CA4974"/>
    <w:rsid w:val="00CA4C0E"/>
    <w:rsid w:val="00CA4E24"/>
    <w:rsid w:val="00CA4ED8"/>
    <w:rsid w:val="00CA4F32"/>
    <w:rsid w:val="00CA508D"/>
    <w:rsid w:val="00CA5458"/>
    <w:rsid w:val="00CA57FA"/>
    <w:rsid w:val="00CA587F"/>
    <w:rsid w:val="00CA5897"/>
    <w:rsid w:val="00CA5910"/>
    <w:rsid w:val="00CA59E8"/>
    <w:rsid w:val="00CA5B94"/>
    <w:rsid w:val="00CA5E63"/>
    <w:rsid w:val="00CA6148"/>
    <w:rsid w:val="00CA620C"/>
    <w:rsid w:val="00CA671A"/>
    <w:rsid w:val="00CA6849"/>
    <w:rsid w:val="00CA68A1"/>
    <w:rsid w:val="00CA69D3"/>
    <w:rsid w:val="00CA6A8E"/>
    <w:rsid w:val="00CA6B0E"/>
    <w:rsid w:val="00CA712D"/>
    <w:rsid w:val="00CA71F0"/>
    <w:rsid w:val="00CA7244"/>
    <w:rsid w:val="00CA742D"/>
    <w:rsid w:val="00CA743C"/>
    <w:rsid w:val="00CA7562"/>
    <w:rsid w:val="00CA75E5"/>
    <w:rsid w:val="00CA75E7"/>
    <w:rsid w:val="00CA781F"/>
    <w:rsid w:val="00CA7917"/>
    <w:rsid w:val="00CA79BB"/>
    <w:rsid w:val="00CA7A39"/>
    <w:rsid w:val="00CA7A5A"/>
    <w:rsid w:val="00CA7DD7"/>
    <w:rsid w:val="00CB006A"/>
    <w:rsid w:val="00CB024D"/>
    <w:rsid w:val="00CB0448"/>
    <w:rsid w:val="00CB0468"/>
    <w:rsid w:val="00CB06CE"/>
    <w:rsid w:val="00CB06E4"/>
    <w:rsid w:val="00CB0BB1"/>
    <w:rsid w:val="00CB0C9F"/>
    <w:rsid w:val="00CB0D23"/>
    <w:rsid w:val="00CB0EE2"/>
    <w:rsid w:val="00CB0F41"/>
    <w:rsid w:val="00CB0F79"/>
    <w:rsid w:val="00CB11E3"/>
    <w:rsid w:val="00CB15C7"/>
    <w:rsid w:val="00CB167E"/>
    <w:rsid w:val="00CB17B2"/>
    <w:rsid w:val="00CB17C6"/>
    <w:rsid w:val="00CB1823"/>
    <w:rsid w:val="00CB19C0"/>
    <w:rsid w:val="00CB19EE"/>
    <w:rsid w:val="00CB1B89"/>
    <w:rsid w:val="00CB1BA6"/>
    <w:rsid w:val="00CB1D50"/>
    <w:rsid w:val="00CB225F"/>
    <w:rsid w:val="00CB2567"/>
    <w:rsid w:val="00CB259C"/>
    <w:rsid w:val="00CB283C"/>
    <w:rsid w:val="00CB29F8"/>
    <w:rsid w:val="00CB2B7B"/>
    <w:rsid w:val="00CB2BA4"/>
    <w:rsid w:val="00CB2BD0"/>
    <w:rsid w:val="00CB2D64"/>
    <w:rsid w:val="00CB2E53"/>
    <w:rsid w:val="00CB2FEE"/>
    <w:rsid w:val="00CB314C"/>
    <w:rsid w:val="00CB3218"/>
    <w:rsid w:val="00CB32B3"/>
    <w:rsid w:val="00CB32B5"/>
    <w:rsid w:val="00CB354A"/>
    <w:rsid w:val="00CB36E3"/>
    <w:rsid w:val="00CB38E3"/>
    <w:rsid w:val="00CB3900"/>
    <w:rsid w:val="00CB391D"/>
    <w:rsid w:val="00CB39B5"/>
    <w:rsid w:val="00CB3A22"/>
    <w:rsid w:val="00CB3B09"/>
    <w:rsid w:val="00CB3BF5"/>
    <w:rsid w:val="00CB4258"/>
    <w:rsid w:val="00CB4382"/>
    <w:rsid w:val="00CB477C"/>
    <w:rsid w:val="00CB4888"/>
    <w:rsid w:val="00CB4B87"/>
    <w:rsid w:val="00CB504E"/>
    <w:rsid w:val="00CB511E"/>
    <w:rsid w:val="00CB5569"/>
    <w:rsid w:val="00CB55EC"/>
    <w:rsid w:val="00CB579E"/>
    <w:rsid w:val="00CB5946"/>
    <w:rsid w:val="00CB5AD3"/>
    <w:rsid w:val="00CB5B33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63"/>
    <w:rsid w:val="00CB6B89"/>
    <w:rsid w:val="00CB6CB2"/>
    <w:rsid w:val="00CB70CC"/>
    <w:rsid w:val="00CB71AF"/>
    <w:rsid w:val="00CB71C8"/>
    <w:rsid w:val="00CB74AF"/>
    <w:rsid w:val="00CB755B"/>
    <w:rsid w:val="00CB75F5"/>
    <w:rsid w:val="00CB7627"/>
    <w:rsid w:val="00CB7712"/>
    <w:rsid w:val="00CB771E"/>
    <w:rsid w:val="00CB776C"/>
    <w:rsid w:val="00CB78DE"/>
    <w:rsid w:val="00CB790F"/>
    <w:rsid w:val="00CB7945"/>
    <w:rsid w:val="00CB79AD"/>
    <w:rsid w:val="00CB7C17"/>
    <w:rsid w:val="00CB7C71"/>
    <w:rsid w:val="00CB7D54"/>
    <w:rsid w:val="00CB7E64"/>
    <w:rsid w:val="00CB7F1F"/>
    <w:rsid w:val="00CC0145"/>
    <w:rsid w:val="00CC018C"/>
    <w:rsid w:val="00CC025E"/>
    <w:rsid w:val="00CC037C"/>
    <w:rsid w:val="00CC03F1"/>
    <w:rsid w:val="00CC04B1"/>
    <w:rsid w:val="00CC0598"/>
    <w:rsid w:val="00CC076F"/>
    <w:rsid w:val="00CC07B8"/>
    <w:rsid w:val="00CC09FF"/>
    <w:rsid w:val="00CC0A0B"/>
    <w:rsid w:val="00CC0A91"/>
    <w:rsid w:val="00CC0DD7"/>
    <w:rsid w:val="00CC131E"/>
    <w:rsid w:val="00CC1372"/>
    <w:rsid w:val="00CC1407"/>
    <w:rsid w:val="00CC1534"/>
    <w:rsid w:val="00CC15FC"/>
    <w:rsid w:val="00CC178D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1F76"/>
    <w:rsid w:val="00CC2087"/>
    <w:rsid w:val="00CC22D5"/>
    <w:rsid w:val="00CC24E2"/>
    <w:rsid w:val="00CC250C"/>
    <w:rsid w:val="00CC26D4"/>
    <w:rsid w:val="00CC277C"/>
    <w:rsid w:val="00CC2810"/>
    <w:rsid w:val="00CC2892"/>
    <w:rsid w:val="00CC28B5"/>
    <w:rsid w:val="00CC2B16"/>
    <w:rsid w:val="00CC2BE9"/>
    <w:rsid w:val="00CC2D44"/>
    <w:rsid w:val="00CC2ED5"/>
    <w:rsid w:val="00CC2ED9"/>
    <w:rsid w:val="00CC2EE2"/>
    <w:rsid w:val="00CC2FF2"/>
    <w:rsid w:val="00CC318D"/>
    <w:rsid w:val="00CC31C4"/>
    <w:rsid w:val="00CC354C"/>
    <w:rsid w:val="00CC3597"/>
    <w:rsid w:val="00CC38D6"/>
    <w:rsid w:val="00CC39AB"/>
    <w:rsid w:val="00CC3BED"/>
    <w:rsid w:val="00CC3C01"/>
    <w:rsid w:val="00CC3CF1"/>
    <w:rsid w:val="00CC3DE2"/>
    <w:rsid w:val="00CC3E3D"/>
    <w:rsid w:val="00CC3E68"/>
    <w:rsid w:val="00CC3F2D"/>
    <w:rsid w:val="00CC4082"/>
    <w:rsid w:val="00CC435B"/>
    <w:rsid w:val="00CC44DA"/>
    <w:rsid w:val="00CC4620"/>
    <w:rsid w:val="00CC4C85"/>
    <w:rsid w:val="00CC513D"/>
    <w:rsid w:val="00CC516F"/>
    <w:rsid w:val="00CC54A2"/>
    <w:rsid w:val="00CC54A9"/>
    <w:rsid w:val="00CC5588"/>
    <w:rsid w:val="00CC566C"/>
    <w:rsid w:val="00CC5751"/>
    <w:rsid w:val="00CC5921"/>
    <w:rsid w:val="00CC5973"/>
    <w:rsid w:val="00CC5CFA"/>
    <w:rsid w:val="00CC5D98"/>
    <w:rsid w:val="00CC5E68"/>
    <w:rsid w:val="00CC5E8A"/>
    <w:rsid w:val="00CC5F68"/>
    <w:rsid w:val="00CC5FE8"/>
    <w:rsid w:val="00CC5FFE"/>
    <w:rsid w:val="00CC62E9"/>
    <w:rsid w:val="00CC635E"/>
    <w:rsid w:val="00CC66DA"/>
    <w:rsid w:val="00CC691C"/>
    <w:rsid w:val="00CC69B9"/>
    <w:rsid w:val="00CC6BA6"/>
    <w:rsid w:val="00CC6C00"/>
    <w:rsid w:val="00CC6D0A"/>
    <w:rsid w:val="00CC6D0B"/>
    <w:rsid w:val="00CC6D8A"/>
    <w:rsid w:val="00CC6F3D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474"/>
    <w:rsid w:val="00CD0517"/>
    <w:rsid w:val="00CD0602"/>
    <w:rsid w:val="00CD0611"/>
    <w:rsid w:val="00CD064B"/>
    <w:rsid w:val="00CD0695"/>
    <w:rsid w:val="00CD0AA4"/>
    <w:rsid w:val="00CD0B4E"/>
    <w:rsid w:val="00CD0BAE"/>
    <w:rsid w:val="00CD0CA1"/>
    <w:rsid w:val="00CD0CDF"/>
    <w:rsid w:val="00CD0CE6"/>
    <w:rsid w:val="00CD0EA8"/>
    <w:rsid w:val="00CD0FDE"/>
    <w:rsid w:val="00CD1038"/>
    <w:rsid w:val="00CD115F"/>
    <w:rsid w:val="00CD1178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1FCD"/>
    <w:rsid w:val="00CD2506"/>
    <w:rsid w:val="00CD2676"/>
    <w:rsid w:val="00CD2698"/>
    <w:rsid w:val="00CD2A23"/>
    <w:rsid w:val="00CD2C3A"/>
    <w:rsid w:val="00CD2FBA"/>
    <w:rsid w:val="00CD304E"/>
    <w:rsid w:val="00CD3218"/>
    <w:rsid w:val="00CD322E"/>
    <w:rsid w:val="00CD3237"/>
    <w:rsid w:val="00CD3406"/>
    <w:rsid w:val="00CD3474"/>
    <w:rsid w:val="00CD34AD"/>
    <w:rsid w:val="00CD3640"/>
    <w:rsid w:val="00CD36F3"/>
    <w:rsid w:val="00CD37F5"/>
    <w:rsid w:val="00CD3885"/>
    <w:rsid w:val="00CD38EC"/>
    <w:rsid w:val="00CD39C2"/>
    <w:rsid w:val="00CD3D2E"/>
    <w:rsid w:val="00CD3D49"/>
    <w:rsid w:val="00CD3DD7"/>
    <w:rsid w:val="00CD3F51"/>
    <w:rsid w:val="00CD44AE"/>
    <w:rsid w:val="00CD452E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57F"/>
    <w:rsid w:val="00CD5617"/>
    <w:rsid w:val="00CD57C4"/>
    <w:rsid w:val="00CD57F4"/>
    <w:rsid w:val="00CD592B"/>
    <w:rsid w:val="00CD5A5F"/>
    <w:rsid w:val="00CD5B01"/>
    <w:rsid w:val="00CD5CDB"/>
    <w:rsid w:val="00CD6001"/>
    <w:rsid w:val="00CD6075"/>
    <w:rsid w:val="00CD61B4"/>
    <w:rsid w:val="00CD626F"/>
    <w:rsid w:val="00CD6642"/>
    <w:rsid w:val="00CD66AE"/>
    <w:rsid w:val="00CD670A"/>
    <w:rsid w:val="00CD6854"/>
    <w:rsid w:val="00CD6AF0"/>
    <w:rsid w:val="00CD6F0D"/>
    <w:rsid w:val="00CD6FF1"/>
    <w:rsid w:val="00CD71F4"/>
    <w:rsid w:val="00CD73BA"/>
    <w:rsid w:val="00CD74B3"/>
    <w:rsid w:val="00CD763B"/>
    <w:rsid w:val="00CD78BD"/>
    <w:rsid w:val="00CD7962"/>
    <w:rsid w:val="00CD7A00"/>
    <w:rsid w:val="00CD7C3A"/>
    <w:rsid w:val="00CD7CF5"/>
    <w:rsid w:val="00CD7E5F"/>
    <w:rsid w:val="00CD7EE5"/>
    <w:rsid w:val="00CD7EF1"/>
    <w:rsid w:val="00CD7F94"/>
    <w:rsid w:val="00CE039D"/>
    <w:rsid w:val="00CE0476"/>
    <w:rsid w:val="00CE0654"/>
    <w:rsid w:val="00CE07CB"/>
    <w:rsid w:val="00CE0B27"/>
    <w:rsid w:val="00CE0B52"/>
    <w:rsid w:val="00CE0C1C"/>
    <w:rsid w:val="00CE0C72"/>
    <w:rsid w:val="00CE0CAF"/>
    <w:rsid w:val="00CE0E04"/>
    <w:rsid w:val="00CE1074"/>
    <w:rsid w:val="00CE10CD"/>
    <w:rsid w:val="00CE11E2"/>
    <w:rsid w:val="00CE11F0"/>
    <w:rsid w:val="00CE1345"/>
    <w:rsid w:val="00CE1391"/>
    <w:rsid w:val="00CE1400"/>
    <w:rsid w:val="00CE1556"/>
    <w:rsid w:val="00CE16A1"/>
    <w:rsid w:val="00CE181F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B5F"/>
    <w:rsid w:val="00CE2EC6"/>
    <w:rsid w:val="00CE2FC5"/>
    <w:rsid w:val="00CE30F3"/>
    <w:rsid w:val="00CE369B"/>
    <w:rsid w:val="00CE37AF"/>
    <w:rsid w:val="00CE3C51"/>
    <w:rsid w:val="00CE3DF7"/>
    <w:rsid w:val="00CE3F70"/>
    <w:rsid w:val="00CE4108"/>
    <w:rsid w:val="00CE41ED"/>
    <w:rsid w:val="00CE4414"/>
    <w:rsid w:val="00CE4431"/>
    <w:rsid w:val="00CE459B"/>
    <w:rsid w:val="00CE4666"/>
    <w:rsid w:val="00CE481C"/>
    <w:rsid w:val="00CE48AC"/>
    <w:rsid w:val="00CE4CD3"/>
    <w:rsid w:val="00CE505D"/>
    <w:rsid w:val="00CE51BC"/>
    <w:rsid w:val="00CE550C"/>
    <w:rsid w:val="00CE551F"/>
    <w:rsid w:val="00CE554D"/>
    <w:rsid w:val="00CE57E8"/>
    <w:rsid w:val="00CE5C77"/>
    <w:rsid w:val="00CE5EE3"/>
    <w:rsid w:val="00CE6291"/>
    <w:rsid w:val="00CE661D"/>
    <w:rsid w:val="00CE6BEB"/>
    <w:rsid w:val="00CE6C17"/>
    <w:rsid w:val="00CE6C7A"/>
    <w:rsid w:val="00CE6ED5"/>
    <w:rsid w:val="00CE72F1"/>
    <w:rsid w:val="00CE7340"/>
    <w:rsid w:val="00CE7355"/>
    <w:rsid w:val="00CE73CA"/>
    <w:rsid w:val="00CE74B1"/>
    <w:rsid w:val="00CE753A"/>
    <w:rsid w:val="00CE76F1"/>
    <w:rsid w:val="00CE7877"/>
    <w:rsid w:val="00CE78A1"/>
    <w:rsid w:val="00CE78F9"/>
    <w:rsid w:val="00CE7A7D"/>
    <w:rsid w:val="00CE7B7E"/>
    <w:rsid w:val="00CE7C22"/>
    <w:rsid w:val="00CE7CE9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727"/>
    <w:rsid w:val="00CF1AB3"/>
    <w:rsid w:val="00CF1CB7"/>
    <w:rsid w:val="00CF1D02"/>
    <w:rsid w:val="00CF1D1A"/>
    <w:rsid w:val="00CF1F49"/>
    <w:rsid w:val="00CF1FA4"/>
    <w:rsid w:val="00CF22CB"/>
    <w:rsid w:val="00CF23F3"/>
    <w:rsid w:val="00CF240E"/>
    <w:rsid w:val="00CF2471"/>
    <w:rsid w:val="00CF24D0"/>
    <w:rsid w:val="00CF25EC"/>
    <w:rsid w:val="00CF28E8"/>
    <w:rsid w:val="00CF2C0B"/>
    <w:rsid w:val="00CF2DA6"/>
    <w:rsid w:val="00CF30A3"/>
    <w:rsid w:val="00CF30B9"/>
    <w:rsid w:val="00CF318F"/>
    <w:rsid w:val="00CF3230"/>
    <w:rsid w:val="00CF3429"/>
    <w:rsid w:val="00CF347A"/>
    <w:rsid w:val="00CF34C0"/>
    <w:rsid w:val="00CF3550"/>
    <w:rsid w:val="00CF417F"/>
    <w:rsid w:val="00CF4414"/>
    <w:rsid w:val="00CF451F"/>
    <w:rsid w:val="00CF4697"/>
    <w:rsid w:val="00CF4AF3"/>
    <w:rsid w:val="00CF4BDA"/>
    <w:rsid w:val="00CF4E97"/>
    <w:rsid w:val="00CF4EFD"/>
    <w:rsid w:val="00CF5311"/>
    <w:rsid w:val="00CF535A"/>
    <w:rsid w:val="00CF55A1"/>
    <w:rsid w:val="00CF55DC"/>
    <w:rsid w:val="00CF561F"/>
    <w:rsid w:val="00CF5805"/>
    <w:rsid w:val="00CF58D8"/>
    <w:rsid w:val="00CF5E81"/>
    <w:rsid w:val="00CF5F5E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E80"/>
    <w:rsid w:val="00CF7FDE"/>
    <w:rsid w:val="00CF7FDF"/>
    <w:rsid w:val="00D0004C"/>
    <w:rsid w:val="00D00492"/>
    <w:rsid w:val="00D004F3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9D1"/>
    <w:rsid w:val="00D01C53"/>
    <w:rsid w:val="00D01E08"/>
    <w:rsid w:val="00D01E46"/>
    <w:rsid w:val="00D01ECF"/>
    <w:rsid w:val="00D01FA5"/>
    <w:rsid w:val="00D021B6"/>
    <w:rsid w:val="00D02480"/>
    <w:rsid w:val="00D024A5"/>
    <w:rsid w:val="00D024F0"/>
    <w:rsid w:val="00D026E6"/>
    <w:rsid w:val="00D02B78"/>
    <w:rsid w:val="00D02E9D"/>
    <w:rsid w:val="00D02F36"/>
    <w:rsid w:val="00D02F41"/>
    <w:rsid w:val="00D02FDE"/>
    <w:rsid w:val="00D030F9"/>
    <w:rsid w:val="00D03126"/>
    <w:rsid w:val="00D032D9"/>
    <w:rsid w:val="00D03349"/>
    <w:rsid w:val="00D0342E"/>
    <w:rsid w:val="00D03519"/>
    <w:rsid w:val="00D039B5"/>
    <w:rsid w:val="00D03AAA"/>
    <w:rsid w:val="00D03EB6"/>
    <w:rsid w:val="00D03F58"/>
    <w:rsid w:val="00D03FAE"/>
    <w:rsid w:val="00D03FE7"/>
    <w:rsid w:val="00D04026"/>
    <w:rsid w:val="00D0404E"/>
    <w:rsid w:val="00D0406D"/>
    <w:rsid w:val="00D0419F"/>
    <w:rsid w:val="00D0438F"/>
    <w:rsid w:val="00D04464"/>
    <w:rsid w:val="00D04B3F"/>
    <w:rsid w:val="00D04DA4"/>
    <w:rsid w:val="00D04EFD"/>
    <w:rsid w:val="00D04F83"/>
    <w:rsid w:val="00D04FE4"/>
    <w:rsid w:val="00D050A4"/>
    <w:rsid w:val="00D05163"/>
    <w:rsid w:val="00D0518D"/>
    <w:rsid w:val="00D051B9"/>
    <w:rsid w:val="00D05286"/>
    <w:rsid w:val="00D05756"/>
    <w:rsid w:val="00D059D3"/>
    <w:rsid w:val="00D05A11"/>
    <w:rsid w:val="00D05B41"/>
    <w:rsid w:val="00D05CC3"/>
    <w:rsid w:val="00D05F61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031"/>
    <w:rsid w:val="00D07242"/>
    <w:rsid w:val="00D07336"/>
    <w:rsid w:val="00D074C6"/>
    <w:rsid w:val="00D076DA"/>
    <w:rsid w:val="00D07705"/>
    <w:rsid w:val="00D0770B"/>
    <w:rsid w:val="00D07975"/>
    <w:rsid w:val="00D07D5D"/>
    <w:rsid w:val="00D07E34"/>
    <w:rsid w:val="00D07E79"/>
    <w:rsid w:val="00D07E91"/>
    <w:rsid w:val="00D07F4F"/>
    <w:rsid w:val="00D103D5"/>
    <w:rsid w:val="00D104D0"/>
    <w:rsid w:val="00D106DF"/>
    <w:rsid w:val="00D1089A"/>
    <w:rsid w:val="00D108D9"/>
    <w:rsid w:val="00D10B87"/>
    <w:rsid w:val="00D10C4A"/>
    <w:rsid w:val="00D10E4E"/>
    <w:rsid w:val="00D11213"/>
    <w:rsid w:val="00D112E0"/>
    <w:rsid w:val="00D11329"/>
    <w:rsid w:val="00D115C5"/>
    <w:rsid w:val="00D115CD"/>
    <w:rsid w:val="00D11775"/>
    <w:rsid w:val="00D11857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B05"/>
    <w:rsid w:val="00D12CA4"/>
    <w:rsid w:val="00D12D48"/>
    <w:rsid w:val="00D13284"/>
    <w:rsid w:val="00D13541"/>
    <w:rsid w:val="00D13689"/>
    <w:rsid w:val="00D136E9"/>
    <w:rsid w:val="00D1396C"/>
    <w:rsid w:val="00D13AB5"/>
    <w:rsid w:val="00D13D29"/>
    <w:rsid w:val="00D13DC7"/>
    <w:rsid w:val="00D13DD3"/>
    <w:rsid w:val="00D1400F"/>
    <w:rsid w:val="00D14071"/>
    <w:rsid w:val="00D1413F"/>
    <w:rsid w:val="00D14262"/>
    <w:rsid w:val="00D142AA"/>
    <w:rsid w:val="00D14461"/>
    <w:rsid w:val="00D144E6"/>
    <w:rsid w:val="00D14584"/>
    <w:rsid w:val="00D145FE"/>
    <w:rsid w:val="00D14616"/>
    <w:rsid w:val="00D147B5"/>
    <w:rsid w:val="00D149F2"/>
    <w:rsid w:val="00D14AE9"/>
    <w:rsid w:val="00D14B1E"/>
    <w:rsid w:val="00D14B2E"/>
    <w:rsid w:val="00D14B37"/>
    <w:rsid w:val="00D14BA7"/>
    <w:rsid w:val="00D14C6A"/>
    <w:rsid w:val="00D15094"/>
    <w:rsid w:val="00D15112"/>
    <w:rsid w:val="00D152F2"/>
    <w:rsid w:val="00D1532A"/>
    <w:rsid w:val="00D15982"/>
    <w:rsid w:val="00D15A4C"/>
    <w:rsid w:val="00D15BA8"/>
    <w:rsid w:val="00D15C9E"/>
    <w:rsid w:val="00D1621C"/>
    <w:rsid w:val="00D16352"/>
    <w:rsid w:val="00D16560"/>
    <w:rsid w:val="00D16569"/>
    <w:rsid w:val="00D16613"/>
    <w:rsid w:val="00D167C2"/>
    <w:rsid w:val="00D167D4"/>
    <w:rsid w:val="00D168CB"/>
    <w:rsid w:val="00D16966"/>
    <w:rsid w:val="00D16ADA"/>
    <w:rsid w:val="00D16BEE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17FFA"/>
    <w:rsid w:val="00D2000B"/>
    <w:rsid w:val="00D20098"/>
    <w:rsid w:val="00D2015F"/>
    <w:rsid w:val="00D202E0"/>
    <w:rsid w:val="00D20375"/>
    <w:rsid w:val="00D20504"/>
    <w:rsid w:val="00D20611"/>
    <w:rsid w:val="00D20A05"/>
    <w:rsid w:val="00D20B12"/>
    <w:rsid w:val="00D20C3F"/>
    <w:rsid w:val="00D20EE7"/>
    <w:rsid w:val="00D210C6"/>
    <w:rsid w:val="00D2123D"/>
    <w:rsid w:val="00D2139C"/>
    <w:rsid w:val="00D2144C"/>
    <w:rsid w:val="00D21507"/>
    <w:rsid w:val="00D215AC"/>
    <w:rsid w:val="00D21711"/>
    <w:rsid w:val="00D2188C"/>
    <w:rsid w:val="00D218A4"/>
    <w:rsid w:val="00D218C1"/>
    <w:rsid w:val="00D2195E"/>
    <w:rsid w:val="00D219A6"/>
    <w:rsid w:val="00D21C71"/>
    <w:rsid w:val="00D21DA3"/>
    <w:rsid w:val="00D21DDA"/>
    <w:rsid w:val="00D2214F"/>
    <w:rsid w:val="00D221FD"/>
    <w:rsid w:val="00D225DC"/>
    <w:rsid w:val="00D225F4"/>
    <w:rsid w:val="00D227B5"/>
    <w:rsid w:val="00D2281B"/>
    <w:rsid w:val="00D22AB5"/>
    <w:rsid w:val="00D22C44"/>
    <w:rsid w:val="00D22C80"/>
    <w:rsid w:val="00D22E09"/>
    <w:rsid w:val="00D2310C"/>
    <w:rsid w:val="00D2362B"/>
    <w:rsid w:val="00D23873"/>
    <w:rsid w:val="00D238F1"/>
    <w:rsid w:val="00D23909"/>
    <w:rsid w:val="00D23D5B"/>
    <w:rsid w:val="00D23E67"/>
    <w:rsid w:val="00D23F45"/>
    <w:rsid w:val="00D23FC8"/>
    <w:rsid w:val="00D241EB"/>
    <w:rsid w:val="00D2424C"/>
    <w:rsid w:val="00D24270"/>
    <w:rsid w:val="00D243D7"/>
    <w:rsid w:val="00D244EC"/>
    <w:rsid w:val="00D2454A"/>
    <w:rsid w:val="00D24843"/>
    <w:rsid w:val="00D24A13"/>
    <w:rsid w:val="00D24F10"/>
    <w:rsid w:val="00D25073"/>
    <w:rsid w:val="00D2539F"/>
    <w:rsid w:val="00D253C2"/>
    <w:rsid w:val="00D254AA"/>
    <w:rsid w:val="00D254E9"/>
    <w:rsid w:val="00D25572"/>
    <w:rsid w:val="00D258D8"/>
    <w:rsid w:val="00D25D58"/>
    <w:rsid w:val="00D25D77"/>
    <w:rsid w:val="00D25F4E"/>
    <w:rsid w:val="00D25F5D"/>
    <w:rsid w:val="00D26036"/>
    <w:rsid w:val="00D2605C"/>
    <w:rsid w:val="00D26235"/>
    <w:rsid w:val="00D262A5"/>
    <w:rsid w:val="00D263A4"/>
    <w:rsid w:val="00D26591"/>
    <w:rsid w:val="00D265A6"/>
    <w:rsid w:val="00D26855"/>
    <w:rsid w:val="00D26921"/>
    <w:rsid w:val="00D26A4B"/>
    <w:rsid w:val="00D26C59"/>
    <w:rsid w:val="00D26D8C"/>
    <w:rsid w:val="00D26FE7"/>
    <w:rsid w:val="00D27009"/>
    <w:rsid w:val="00D272E6"/>
    <w:rsid w:val="00D27415"/>
    <w:rsid w:val="00D27799"/>
    <w:rsid w:val="00D27806"/>
    <w:rsid w:val="00D2781B"/>
    <w:rsid w:val="00D27835"/>
    <w:rsid w:val="00D278B6"/>
    <w:rsid w:val="00D278B9"/>
    <w:rsid w:val="00D2793B"/>
    <w:rsid w:val="00D27957"/>
    <w:rsid w:val="00D2797B"/>
    <w:rsid w:val="00D27AB3"/>
    <w:rsid w:val="00D27D6A"/>
    <w:rsid w:val="00D27E29"/>
    <w:rsid w:val="00D30050"/>
    <w:rsid w:val="00D3020D"/>
    <w:rsid w:val="00D304E8"/>
    <w:rsid w:val="00D3053D"/>
    <w:rsid w:val="00D30716"/>
    <w:rsid w:val="00D30B5F"/>
    <w:rsid w:val="00D30F6E"/>
    <w:rsid w:val="00D31117"/>
    <w:rsid w:val="00D31152"/>
    <w:rsid w:val="00D31249"/>
    <w:rsid w:val="00D31286"/>
    <w:rsid w:val="00D3155F"/>
    <w:rsid w:val="00D315F9"/>
    <w:rsid w:val="00D317E9"/>
    <w:rsid w:val="00D31877"/>
    <w:rsid w:val="00D31C69"/>
    <w:rsid w:val="00D31DDA"/>
    <w:rsid w:val="00D31E37"/>
    <w:rsid w:val="00D31FE3"/>
    <w:rsid w:val="00D32042"/>
    <w:rsid w:val="00D32171"/>
    <w:rsid w:val="00D32290"/>
    <w:rsid w:val="00D323C3"/>
    <w:rsid w:val="00D3246D"/>
    <w:rsid w:val="00D32559"/>
    <w:rsid w:val="00D325BC"/>
    <w:rsid w:val="00D3268B"/>
    <w:rsid w:val="00D32866"/>
    <w:rsid w:val="00D328CE"/>
    <w:rsid w:val="00D32D93"/>
    <w:rsid w:val="00D33018"/>
    <w:rsid w:val="00D33068"/>
    <w:rsid w:val="00D3309E"/>
    <w:rsid w:val="00D33127"/>
    <w:rsid w:val="00D33192"/>
    <w:rsid w:val="00D331CA"/>
    <w:rsid w:val="00D335AA"/>
    <w:rsid w:val="00D33632"/>
    <w:rsid w:val="00D3364E"/>
    <w:rsid w:val="00D33741"/>
    <w:rsid w:val="00D3388B"/>
    <w:rsid w:val="00D33BD9"/>
    <w:rsid w:val="00D33CE5"/>
    <w:rsid w:val="00D33E5F"/>
    <w:rsid w:val="00D33EB8"/>
    <w:rsid w:val="00D34014"/>
    <w:rsid w:val="00D34235"/>
    <w:rsid w:val="00D3438C"/>
    <w:rsid w:val="00D343EB"/>
    <w:rsid w:val="00D34403"/>
    <w:rsid w:val="00D34514"/>
    <w:rsid w:val="00D34538"/>
    <w:rsid w:val="00D3456C"/>
    <w:rsid w:val="00D346EF"/>
    <w:rsid w:val="00D34776"/>
    <w:rsid w:val="00D34822"/>
    <w:rsid w:val="00D348E6"/>
    <w:rsid w:val="00D34B67"/>
    <w:rsid w:val="00D34BEF"/>
    <w:rsid w:val="00D34ED3"/>
    <w:rsid w:val="00D34EF7"/>
    <w:rsid w:val="00D35074"/>
    <w:rsid w:val="00D352B3"/>
    <w:rsid w:val="00D35702"/>
    <w:rsid w:val="00D3575E"/>
    <w:rsid w:val="00D35A0C"/>
    <w:rsid w:val="00D35A3E"/>
    <w:rsid w:val="00D35A56"/>
    <w:rsid w:val="00D35DF0"/>
    <w:rsid w:val="00D35E5D"/>
    <w:rsid w:val="00D35F35"/>
    <w:rsid w:val="00D35FE6"/>
    <w:rsid w:val="00D362CF"/>
    <w:rsid w:val="00D3654E"/>
    <w:rsid w:val="00D365AB"/>
    <w:rsid w:val="00D36612"/>
    <w:rsid w:val="00D36737"/>
    <w:rsid w:val="00D36967"/>
    <w:rsid w:val="00D369CA"/>
    <w:rsid w:val="00D36A66"/>
    <w:rsid w:val="00D36C3F"/>
    <w:rsid w:val="00D36ED5"/>
    <w:rsid w:val="00D36F70"/>
    <w:rsid w:val="00D370C0"/>
    <w:rsid w:val="00D370E1"/>
    <w:rsid w:val="00D373F5"/>
    <w:rsid w:val="00D37463"/>
    <w:rsid w:val="00D375A1"/>
    <w:rsid w:val="00D37607"/>
    <w:rsid w:val="00D3767C"/>
    <w:rsid w:val="00D37951"/>
    <w:rsid w:val="00D37971"/>
    <w:rsid w:val="00D37A72"/>
    <w:rsid w:val="00D37C49"/>
    <w:rsid w:val="00D37FC3"/>
    <w:rsid w:val="00D401A4"/>
    <w:rsid w:val="00D4027E"/>
    <w:rsid w:val="00D40344"/>
    <w:rsid w:val="00D40381"/>
    <w:rsid w:val="00D40792"/>
    <w:rsid w:val="00D40995"/>
    <w:rsid w:val="00D40A2C"/>
    <w:rsid w:val="00D40C1C"/>
    <w:rsid w:val="00D40D34"/>
    <w:rsid w:val="00D41014"/>
    <w:rsid w:val="00D41155"/>
    <w:rsid w:val="00D414C0"/>
    <w:rsid w:val="00D415CC"/>
    <w:rsid w:val="00D415F1"/>
    <w:rsid w:val="00D41616"/>
    <w:rsid w:val="00D41666"/>
    <w:rsid w:val="00D41A12"/>
    <w:rsid w:val="00D41CD7"/>
    <w:rsid w:val="00D41D0B"/>
    <w:rsid w:val="00D41E75"/>
    <w:rsid w:val="00D424E0"/>
    <w:rsid w:val="00D4251E"/>
    <w:rsid w:val="00D42537"/>
    <w:rsid w:val="00D4276F"/>
    <w:rsid w:val="00D427D4"/>
    <w:rsid w:val="00D42938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9B"/>
    <w:rsid w:val="00D443EC"/>
    <w:rsid w:val="00D44425"/>
    <w:rsid w:val="00D445A4"/>
    <w:rsid w:val="00D445D4"/>
    <w:rsid w:val="00D44603"/>
    <w:rsid w:val="00D44660"/>
    <w:rsid w:val="00D44B73"/>
    <w:rsid w:val="00D44DCA"/>
    <w:rsid w:val="00D44ED0"/>
    <w:rsid w:val="00D451B9"/>
    <w:rsid w:val="00D451CB"/>
    <w:rsid w:val="00D451EE"/>
    <w:rsid w:val="00D45577"/>
    <w:rsid w:val="00D456A0"/>
    <w:rsid w:val="00D45AEC"/>
    <w:rsid w:val="00D45B0A"/>
    <w:rsid w:val="00D45B20"/>
    <w:rsid w:val="00D45C47"/>
    <w:rsid w:val="00D46022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DD4"/>
    <w:rsid w:val="00D46E5D"/>
    <w:rsid w:val="00D47516"/>
    <w:rsid w:val="00D47869"/>
    <w:rsid w:val="00D47A0C"/>
    <w:rsid w:val="00D47B7A"/>
    <w:rsid w:val="00D47CA2"/>
    <w:rsid w:val="00D506B9"/>
    <w:rsid w:val="00D507A0"/>
    <w:rsid w:val="00D508CC"/>
    <w:rsid w:val="00D50987"/>
    <w:rsid w:val="00D50A83"/>
    <w:rsid w:val="00D50AFD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D62"/>
    <w:rsid w:val="00D51E4F"/>
    <w:rsid w:val="00D51FFA"/>
    <w:rsid w:val="00D520EE"/>
    <w:rsid w:val="00D5247F"/>
    <w:rsid w:val="00D52495"/>
    <w:rsid w:val="00D5249F"/>
    <w:rsid w:val="00D52772"/>
    <w:rsid w:val="00D5281D"/>
    <w:rsid w:val="00D52F7C"/>
    <w:rsid w:val="00D52FD7"/>
    <w:rsid w:val="00D532DA"/>
    <w:rsid w:val="00D53475"/>
    <w:rsid w:val="00D536A6"/>
    <w:rsid w:val="00D53751"/>
    <w:rsid w:val="00D539C7"/>
    <w:rsid w:val="00D53C16"/>
    <w:rsid w:val="00D53C55"/>
    <w:rsid w:val="00D53E09"/>
    <w:rsid w:val="00D53FD0"/>
    <w:rsid w:val="00D54006"/>
    <w:rsid w:val="00D54082"/>
    <w:rsid w:val="00D540CF"/>
    <w:rsid w:val="00D54123"/>
    <w:rsid w:val="00D541BE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4EB"/>
    <w:rsid w:val="00D5569C"/>
    <w:rsid w:val="00D55910"/>
    <w:rsid w:val="00D55ABA"/>
    <w:rsid w:val="00D55D8E"/>
    <w:rsid w:val="00D55DD3"/>
    <w:rsid w:val="00D55F27"/>
    <w:rsid w:val="00D56281"/>
    <w:rsid w:val="00D562E3"/>
    <w:rsid w:val="00D56423"/>
    <w:rsid w:val="00D5644C"/>
    <w:rsid w:val="00D5647A"/>
    <w:rsid w:val="00D564CA"/>
    <w:rsid w:val="00D566C3"/>
    <w:rsid w:val="00D566C6"/>
    <w:rsid w:val="00D566F9"/>
    <w:rsid w:val="00D56749"/>
    <w:rsid w:val="00D568F6"/>
    <w:rsid w:val="00D56AFC"/>
    <w:rsid w:val="00D56F1A"/>
    <w:rsid w:val="00D56F60"/>
    <w:rsid w:val="00D56F75"/>
    <w:rsid w:val="00D57131"/>
    <w:rsid w:val="00D571B3"/>
    <w:rsid w:val="00D5736D"/>
    <w:rsid w:val="00D57385"/>
    <w:rsid w:val="00D57427"/>
    <w:rsid w:val="00D5749E"/>
    <w:rsid w:val="00D5775A"/>
    <w:rsid w:val="00D57C2D"/>
    <w:rsid w:val="00D57DBB"/>
    <w:rsid w:val="00D57EF1"/>
    <w:rsid w:val="00D57F41"/>
    <w:rsid w:val="00D600F0"/>
    <w:rsid w:val="00D60153"/>
    <w:rsid w:val="00D60231"/>
    <w:rsid w:val="00D6047C"/>
    <w:rsid w:val="00D604D3"/>
    <w:rsid w:val="00D6053C"/>
    <w:rsid w:val="00D60664"/>
    <w:rsid w:val="00D609FF"/>
    <w:rsid w:val="00D60B62"/>
    <w:rsid w:val="00D60C34"/>
    <w:rsid w:val="00D60E0A"/>
    <w:rsid w:val="00D610E0"/>
    <w:rsid w:val="00D612A9"/>
    <w:rsid w:val="00D61418"/>
    <w:rsid w:val="00D6186C"/>
    <w:rsid w:val="00D61A46"/>
    <w:rsid w:val="00D61A9B"/>
    <w:rsid w:val="00D61C09"/>
    <w:rsid w:val="00D62180"/>
    <w:rsid w:val="00D621B1"/>
    <w:rsid w:val="00D6242B"/>
    <w:rsid w:val="00D624D4"/>
    <w:rsid w:val="00D626B8"/>
    <w:rsid w:val="00D62798"/>
    <w:rsid w:val="00D628F8"/>
    <w:rsid w:val="00D628FE"/>
    <w:rsid w:val="00D62905"/>
    <w:rsid w:val="00D62BC6"/>
    <w:rsid w:val="00D62CA5"/>
    <w:rsid w:val="00D62FC4"/>
    <w:rsid w:val="00D62FF4"/>
    <w:rsid w:val="00D6317D"/>
    <w:rsid w:val="00D63261"/>
    <w:rsid w:val="00D632A0"/>
    <w:rsid w:val="00D63524"/>
    <w:rsid w:val="00D63A0E"/>
    <w:rsid w:val="00D63A62"/>
    <w:rsid w:val="00D63CBB"/>
    <w:rsid w:val="00D63E85"/>
    <w:rsid w:val="00D63ECE"/>
    <w:rsid w:val="00D642A5"/>
    <w:rsid w:val="00D6432F"/>
    <w:rsid w:val="00D6434B"/>
    <w:rsid w:val="00D6467B"/>
    <w:rsid w:val="00D646EF"/>
    <w:rsid w:val="00D64B9A"/>
    <w:rsid w:val="00D64BE5"/>
    <w:rsid w:val="00D64DDF"/>
    <w:rsid w:val="00D64E65"/>
    <w:rsid w:val="00D64EA2"/>
    <w:rsid w:val="00D65184"/>
    <w:rsid w:val="00D653E6"/>
    <w:rsid w:val="00D65452"/>
    <w:rsid w:val="00D654AD"/>
    <w:rsid w:val="00D654E3"/>
    <w:rsid w:val="00D6552E"/>
    <w:rsid w:val="00D65559"/>
    <w:rsid w:val="00D657D0"/>
    <w:rsid w:val="00D658E2"/>
    <w:rsid w:val="00D65A85"/>
    <w:rsid w:val="00D65C9C"/>
    <w:rsid w:val="00D65E75"/>
    <w:rsid w:val="00D65F3A"/>
    <w:rsid w:val="00D6616F"/>
    <w:rsid w:val="00D66184"/>
    <w:rsid w:val="00D66206"/>
    <w:rsid w:val="00D66355"/>
    <w:rsid w:val="00D663DB"/>
    <w:rsid w:val="00D66B2E"/>
    <w:rsid w:val="00D66CB0"/>
    <w:rsid w:val="00D66CC7"/>
    <w:rsid w:val="00D66EEA"/>
    <w:rsid w:val="00D66F31"/>
    <w:rsid w:val="00D67307"/>
    <w:rsid w:val="00D674B1"/>
    <w:rsid w:val="00D679BD"/>
    <w:rsid w:val="00D67ACF"/>
    <w:rsid w:val="00D67B8E"/>
    <w:rsid w:val="00D67E4B"/>
    <w:rsid w:val="00D67EA4"/>
    <w:rsid w:val="00D67F4B"/>
    <w:rsid w:val="00D67F85"/>
    <w:rsid w:val="00D70060"/>
    <w:rsid w:val="00D70099"/>
    <w:rsid w:val="00D7009A"/>
    <w:rsid w:val="00D7013E"/>
    <w:rsid w:val="00D7047F"/>
    <w:rsid w:val="00D70494"/>
    <w:rsid w:val="00D707E7"/>
    <w:rsid w:val="00D70807"/>
    <w:rsid w:val="00D70A05"/>
    <w:rsid w:val="00D70A3C"/>
    <w:rsid w:val="00D70D63"/>
    <w:rsid w:val="00D70FA2"/>
    <w:rsid w:val="00D710DF"/>
    <w:rsid w:val="00D71139"/>
    <w:rsid w:val="00D7116E"/>
    <w:rsid w:val="00D71397"/>
    <w:rsid w:val="00D71471"/>
    <w:rsid w:val="00D71E36"/>
    <w:rsid w:val="00D71FFF"/>
    <w:rsid w:val="00D72128"/>
    <w:rsid w:val="00D72129"/>
    <w:rsid w:val="00D72585"/>
    <w:rsid w:val="00D72A72"/>
    <w:rsid w:val="00D72A8A"/>
    <w:rsid w:val="00D72D43"/>
    <w:rsid w:val="00D72F05"/>
    <w:rsid w:val="00D72FDB"/>
    <w:rsid w:val="00D73155"/>
    <w:rsid w:val="00D731DB"/>
    <w:rsid w:val="00D7327C"/>
    <w:rsid w:val="00D73501"/>
    <w:rsid w:val="00D736B1"/>
    <w:rsid w:val="00D73745"/>
    <w:rsid w:val="00D73996"/>
    <w:rsid w:val="00D73C91"/>
    <w:rsid w:val="00D73D4D"/>
    <w:rsid w:val="00D73E09"/>
    <w:rsid w:val="00D73E49"/>
    <w:rsid w:val="00D741FE"/>
    <w:rsid w:val="00D744A5"/>
    <w:rsid w:val="00D7457F"/>
    <w:rsid w:val="00D745C5"/>
    <w:rsid w:val="00D74A64"/>
    <w:rsid w:val="00D74B26"/>
    <w:rsid w:val="00D74D93"/>
    <w:rsid w:val="00D74F8C"/>
    <w:rsid w:val="00D74FBF"/>
    <w:rsid w:val="00D754C9"/>
    <w:rsid w:val="00D756AF"/>
    <w:rsid w:val="00D7580E"/>
    <w:rsid w:val="00D758FE"/>
    <w:rsid w:val="00D75AC0"/>
    <w:rsid w:val="00D75CE8"/>
    <w:rsid w:val="00D75D51"/>
    <w:rsid w:val="00D75D6E"/>
    <w:rsid w:val="00D75E7B"/>
    <w:rsid w:val="00D75EBA"/>
    <w:rsid w:val="00D76297"/>
    <w:rsid w:val="00D763CC"/>
    <w:rsid w:val="00D76645"/>
    <w:rsid w:val="00D76666"/>
    <w:rsid w:val="00D76863"/>
    <w:rsid w:val="00D7694B"/>
    <w:rsid w:val="00D76985"/>
    <w:rsid w:val="00D76BB5"/>
    <w:rsid w:val="00D76C6C"/>
    <w:rsid w:val="00D76CF5"/>
    <w:rsid w:val="00D76D50"/>
    <w:rsid w:val="00D76D62"/>
    <w:rsid w:val="00D76F66"/>
    <w:rsid w:val="00D77157"/>
    <w:rsid w:val="00D7739E"/>
    <w:rsid w:val="00D7755E"/>
    <w:rsid w:val="00D77772"/>
    <w:rsid w:val="00D7798A"/>
    <w:rsid w:val="00D7799A"/>
    <w:rsid w:val="00D77A7B"/>
    <w:rsid w:val="00D77C06"/>
    <w:rsid w:val="00D77D8D"/>
    <w:rsid w:val="00D77EF8"/>
    <w:rsid w:val="00D77F12"/>
    <w:rsid w:val="00D8018F"/>
    <w:rsid w:val="00D80619"/>
    <w:rsid w:val="00D806EF"/>
    <w:rsid w:val="00D8099E"/>
    <w:rsid w:val="00D809A7"/>
    <w:rsid w:val="00D80A9B"/>
    <w:rsid w:val="00D80AD4"/>
    <w:rsid w:val="00D80C31"/>
    <w:rsid w:val="00D80E0E"/>
    <w:rsid w:val="00D81A85"/>
    <w:rsid w:val="00D81BCA"/>
    <w:rsid w:val="00D81CEE"/>
    <w:rsid w:val="00D820DE"/>
    <w:rsid w:val="00D820EA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04"/>
    <w:rsid w:val="00D8364B"/>
    <w:rsid w:val="00D8369B"/>
    <w:rsid w:val="00D836E3"/>
    <w:rsid w:val="00D83768"/>
    <w:rsid w:val="00D83811"/>
    <w:rsid w:val="00D8394C"/>
    <w:rsid w:val="00D83AD1"/>
    <w:rsid w:val="00D83AD8"/>
    <w:rsid w:val="00D83DF5"/>
    <w:rsid w:val="00D83E5D"/>
    <w:rsid w:val="00D84013"/>
    <w:rsid w:val="00D841C7"/>
    <w:rsid w:val="00D84287"/>
    <w:rsid w:val="00D84714"/>
    <w:rsid w:val="00D84AF3"/>
    <w:rsid w:val="00D84C0F"/>
    <w:rsid w:val="00D84D56"/>
    <w:rsid w:val="00D85011"/>
    <w:rsid w:val="00D85060"/>
    <w:rsid w:val="00D85228"/>
    <w:rsid w:val="00D8557B"/>
    <w:rsid w:val="00D85A06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3BF"/>
    <w:rsid w:val="00D8785C"/>
    <w:rsid w:val="00D87A84"/>
    <w:rsid w:val="00D87B4F"/>
    <w:rsid w:val="00D87EF2"/>
    <w:rsid w:val="00D90007"/>
    <w:rsid w:val="00D900F8"/>
    <w:rsid w:val="00D901A5"/>
    <w:rsid w:val="00D9029F"/>
    <w:rsid w:val="00D90329"/>
    <w:rsid w:val="00D90507"/>
    <w:rsid w:val="00D90591"/>
    <w:rsid w:val="00D905BB"/>
    <w:rsid w:val="00D908BF"/>
    <w:rsid w:val="00D90955"/>
    <w:rsid w:val="00D90986"/>
    <w:rsid w:val="00D90A48"/>
    <w:rsid w:val="00D90AEA"/>
    <w:rsid w:val="00D90D69"/>
    <w:rsid w:val="00D90E1E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025"/>
    <w:rsid w:val="00D92542"/>
    <w:rsid w:val="00D92692"/>
    <w:rsid w:val="00D92B64"/>
    <w:rsid w:val="00D92BB1"/>
    <w:rsid w:val="00D92F01"/>
    <w:rsid w:val="00D93122"/>
    <w:rsid w:val="00D933C6"/>
    <w:rsid w:val="00D9351C"/>
    <w:rsid w:val="00D935A7"/>
    <w:rsid w:val="00D93663"/>
    <w:rsid w:val="00D936D8"/>
    <w:rsid w:val="00D937EB"/>
    <w:rsid w:val="00D9388C"/>
    <w:rsid w:val="00D939A5"/>
    <w:rsid w:val="00D939F0"/>
    <w:rsid w:val="00D93AC9"/>
    <w:rsid w:val="00D93D3A"/>
    <w:rsid w:val="00D9400C"/>
    <w:rsid w:val="00D94201"/>
    <w:rsid w:val="00D9424A"/>
    <w:rsid w:val="00D94430"/>
    <w:rsid w:val="00D946AF"/>
    <w:rsid w:val="00D9483D"/>
    <w:rsid w:val="00D94917"/>
    <w:rsid w:val="00D94C02"/>
    <w:rsid w:val="00D94E57"/>
    <w:rsid w:val="00D950BF"/>
    <w:rsid w:val="00D951F7"/>
    <w:rsid w:val="00D9520C"/>
    <w:rsid w:val="00D9549F"/>
    <w:rsid w:val="00D95546"/>
    <w:rsid w:val="00D955B0"/>
    <w:rsid w:val="00D959AE"/>
    <w:rsid w:val="00D95A76"/>
    <w:rsid w:val="00D95C4E"/>
    <w:rsid w:val="00D95EC4"/>
    <w:rsid w:val="00D9604E"/>
    <w:rsid w:val="00D960FB"/>
    <w:rsid w:val="00D96302"/>
    <w:rsid w:val="00D9673D"/>
    <w:rsid w:val="00D967C5"/>
    <w:rsid w:val="00D967E0"/>
    <w:rsid w:val="00D96DF5"/>
    <w:rsid w:val="00D96EB9"/>
    <w:rsid w:val="00D96FE8"/>
    <w:rsid w:val="00D9706F"/>
    <w:rsid w:val="00D9710E"/>
    <w:rsid w:val="00D972DE"/>
    <w:rsid w:val="00D97314"/>
    <w:rsid w:val="00D97516"/>
    <w:rsid w:val="00D9753D"/>
    <w:rsid w:val="00D9754B"/>
    <w:rsid w:val="00D97790"/>
    <w:rsid w:val="00D977D4"/>
    <w:rsid w:val="00D97A15"/>
    <w:rsid w:val="00D97B45"/>
    <w:rsid w:val="00D97D2A"/>
    <w:rsid w:val="00D97D5F"/>
    <w:rsid w:val="00D97ED2"/>
    <w:rsid w:val="00DA006C"/>
    <w:rsid w:val="00DA01BE"/>
    <w:rsid w:val="00DA02EF"/>
    <w:rsid w:val="00DA0549"/>
    <w:rsid w:val="00DA056F"/>
    <w:rsid w:val="00DA0685"/>
    <w:rsid w:val="00DA0841"/>
    <w:rsid w:val="00DA0CC5"/>
    <w:rsid w:val="00DA0F93"/>
    <w:rsid w:val="00DA11A6"/>
    <w:rsid w:val="00DA12DF"/>
    <w:rsid w:val="00DA1355"/>
    <w:rsid w:val="00DA13D4"/>
    <w:rsid w:val="00DA1487"/>
    <w:rsid w:val="00DA16FE"/>
    <w:rsid w:val="00DA17D2"/>
    <w:rsid w:val="00DA1837"/>
    <w:rsid w:val="00DA1891"/>
    <w:rsid w:val="00DA1936"/>
    <w:rsid w:val="00DA20D7"/>
    <w:rsid w:val="00DA2167"/>
    <w:rsid w:val="00DA2484"/>
    <w:rsid w:val="00DA2908"/>
    <w:rsid w:val="00DA29BF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AF1"/>
    <w:rsid w:val="00DA4D88"/>
    <w:rsid w:val="00DA4DC3"/>
    <w:rsid w:val="00DA4FDF"/>
    <w:rsid w:val="00DA5049"/>
    <w:rsid w:val="00DA5120"/>
    <w:rsid w:val="00DA5158"/>
    <w:rsid w:val="00DA5464"/>
    <w:rsid w:val="00DA5769"/>
    <w:rsid w:val="00DA578B"/>
    <w:rsid w:val="00DA57BA"/>
    <w:rsid w:val="00DA5840"/>
    <w:rsid w:val="00DA5916"/>
    <w:rsid w:val="00DA6361"/>
    <w:rsid w:val="00DA63F2"/>
    <w:rsid w:val="00DA69FD"/>
    <w:rsid w:val="00DA6CE0"/>
    <w:rsid w:val="00DA6DAE"/>
    <w:rsid w:val="00DA6E06"/>
    <w:rsid w:val="00DA6E34"/>
    <w:rsid w:val="00DA7290"/>
    <w:rsid w:val="00DA7882"/>
    <w:rsid w:val="00DA7895"/>
    <w:rsid w:val="00DA7C66"/>
    <w:rsid w:val="00DA7CF9"/>
    <w:rsid w:val="00DA7D3D"/>
    <w:rsid w:val="00DA7DF2"/>
    <w:rsid w:val="00DA7EDD"/>
    <w:rsid w:val="00DB008F"/>
    <w:rsid w:val="00DB00B5"/>
    <w:rsid w:val="00DB0120"/>
    <w:rsid w:val="00DB02D5"/>
    <w:rsid w:val="00DB054B"/>
    <w:rsid w:val="00DB0601"/>
    <w:rsid w:val="00DB08B4"/>
    <w:rsid w:val="00DB09F2"/>
    <w:rsid w:val="00DB0D5C"/>
    <w:rsid w:val="00DB10A0"/>
    <w:rsid w:val="00DB1164"/>
    <w:rsid w:val="00DB16D4"/>
    <w:rsid w:val="00DB1AF1"/>
    <w:rsid w:val="00DB2148"/>
    <w:rsid w:val="00DB214B"/>
    <w:rsid w:val="00DB215F"/>
    <w:rsid w:val="00DB2162"/>
    <w:rsid w:val="00DB219D"/>
    <w:rsid w:val="00DB2227"/>
    <w:rsid w:val="00DB242C"/>
    <w:rsid w:val="00DB246F"/>
    <w:rsid w:val="00DB26BC"/>
    <w:rsid w:val="00DB2779"/>
    <w:rsid w:val="00DB2BEB"/>
    <w:rsid w:val="00DB2BFB"/>
    <w:rsid w:val="00DB2E5C"/>
    <w:rsid w:val="00DB2E88"/>
    <w:rsid w:val="00DB2EA9"/>
    <w:rsid w:val="00DB2F8E"/>
    <w:rsid w:val="00DB308D"/>
    <w:rsid w:val="00DB33B6"/>
    <w:rsid w:val="00DB33C8"/>
    <w:rsid w:val="00DB3A9D"/>
    <w:rsid w:val="00DB3FD7"/>
    <w:rsid w:val="00DB4029"/>
    <w:rsid w:val="00DB49B6"/>
    <w:rsid w:val="00DB4A03"/>
    <w:rsid w:val="00DB4ED3"/>
    <w:rsid w:val="00DB500D"/>
    <w:rsid w:val="00DB5133"/>
    <w:rsid w:val="00DB5165"/>
    <w:rsid w:val="00DB5365"/>
    <w:rsid w:val="00DB5580"/>
    <w:rsid w:val="00DB5621"/>
    <w:rsid w:val="00DB5888"/>
    <w:rsid w:val="00DB591A"/>
    <w:rsid w:val="00DB592F"/>
    <w:rsid w:val="00DB59AF"/>
    <w:rsid w:val="00DB5B49"/>
    <w:rsid w:val="00DB5D30"/>
    <w:rsid w:val="00DB5FB8"/>
    <w:rsid w:val="00DB6020"/>
    <w:rsid w:val="00DB60E4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AA"/>
    <w:rsid w:val="00DB74F6"/>
    <w:rsid w:val="00DB75F2"/>
    <w:rsid w:val="00DB783D"/>
    <w:rsid w:val="00DB7958"/>
    <w:rsid w:val="00DB7A38"/>
    <w:rsid w:val="00DB7D30"/>
    <w:rsid w:val="00DC020F"/>
    <w:rsid w:val="00DC0383"/>
    <w:rsid w:val="00DC0499"/>
    <w:rsid w:val="00DC0562"/>
    <w:rsid w:val="00DC05F1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783"/>
    <w:rsid w:val="00DC188F"/>
    <w:rsid w:val="00DC18EC"/>
    <w:rsid w:val="00DC1A07"/>
    <w:rsid w:val="00DC1ACE"/>
    <w:rsid w:val="00DC1AF3"/>
    <w:rsid w:val="00DC1BF6"/>
    <w:rsid w:val="00DC1CD5"/>
    <w:rsid w:val="00DC1F38"/>
    <w:rsid w:val="00DC1F43"/>
    <w:rsid w:val="00DC1F7A"/>
    <w:rsid w:val="00DC20BB"/>
    <w:rsid w:val="00DC232A"/>
    <w:rsid w:val="00DC2351"/>
    <w:rsid w:val="00DC243F"/>
    <w:rsid w:val="00DC25C5"/>
    <w:rsid w:val="00DC270B"/>
    <w:rsid w:val="00DC2893"/>
    <w:rsid w:val="00DC28DB"/>
    <w:rsid w:val="00DC2C5E"/>
    <w:rsid w:val="00DC2D70"/>
    <w:rsid w:val="00DC2DAC"/>
    <w:rsid w:val="00DC2EDA"/>
    <w:rsid w:val="00DC2FBB"/>
    <w:rsid w:val="00DC303D"/>
    <w:rsid w:val="00DC329F"/>
    <w:rsid w:val="00DC33B1"/>
    <w:rsid w:val="00DC3455"/>
    <w:rsid w:val="00DC3676"/>
    <w:rsid w:val="00DC36D0"/>
    <w:rsid w:val="00DC37E6"/>
    <w:rsid w:val="00DC397D"/>
    <w:rsid w:val="00DC3A02"/>
    <w:rsid w:val="00DC3AE0"/>
    <w:rsid w:val="00DC3BFA"/>
    <w:rsid w:val="00DC3C18"/>
    <w:rsid w:val="00DC3F0D"/>
    <w:rsid w:val="00DC4063"/>
    <w:rsid w:val="00DC4083"/>
    <w:rsid w:val="00DC4089"/>
    <w:rsid w:val="00DC439D"/>
    <w:rsid w:val="00DC4866"/>
    <w:rsid w:val="00DC48DE"/>
    <w:rsid w:val="00DC4E61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751"/>
    <w:rsid w:val="00DC5A11"/>
    <w:rsid w:val="00DC5A75"/>
    <w:rsid w:val="00DC5BB5"/>
    <w:rsid w:val="00DC5C84"/>
    <w:rsid w:val="00DC5DC8"/>
    <w:rsid w:val="00DC5EDE"/>
    <w:rsid w:val="00DC5F1E"/>
    <w:rsid w:val="00DC5FC7"/>
    <w:rsid w:val="00DC641F"/>
    <w:rsid w:val="00DC6496"/>
    <w:rsid w:val="00DC64AE"/>
    <w:rsid w:val="00DC6606"/>
    <w:rsid w:val="00DC6645"/>
    <w:rsid w:val="00DC682B"/>
    <w:rsid w:val="00DC685D"/>
    <w:rsid w:val="00DC68A7"/>
    <w:rsid w:val="00DC694B"/>
    <w:rsid w:val="00DC6BFC"/>
    <w:rsid w:val="00DC6C8C"/>
    <w:rsid w:val="00DC6CA0"/>
    <w:rsid w:val="00DC6EE8"/>
    <w:rsid w:val="00DC70B8"/>
    <w:rsid w:val="00DC70F1"/>
    <w:rsid w:val="00DC7108"/>
    <w:rsid w:val="00DC71D1"/>
    <w:rsid w:val="00DC7211"/>
    <w:rsid w:val="00DC72C5"/>
    <w:rsid w:val="00DC739E"/>
    <w:rsid w:val="00DC7A02"/>
    <w:rsid w:val="00DC7DB4"/>
    <w:rsid w:val="00DC7DCC"/>
    <w:rsid w:val="00DC7FC8"/>
    <w:rsid w:val="00DC7FDC"/>
    <w:rsid w:val="00DD018C"/>
    <w:rsid w:val="00DD024D"/>
    <w:rsid w:val="00DD0290"/>
    <w:rsid w:val="00DD041B"/>
    <w:rsid w:val="00DD0572"/>
    <w:rsid w:val="00DD08D1"/>
    <w:rsid w:val="00DD0B98"/>
    <w:rsid w:val="00DD0BA3"/>
    <w:rsid w:val="00DD0C27"/>
    <w:rsid w:val="00DD0CB0"/>
    <w:rsid w:val="00DD0D01"/>
    <w:rsid w:val="00DD0E60"/>
    <w:rsid w:val="00DD10DF"/>
    <w:rsid w:val="00DD1123"/>
    <w:rsid w:val="00DD1175"/>
    <w:rsid w:val="00DD11BF"/>
    <w:rsid w:val="00DD12B9"/>
    <w:rsid w:val="00DD1439"/>
    <w:rsid w:val="00DD15B2"/>
    <w:rsid w:val="00DD184F"/>
    <w:rsid w:val="00DD1A88"/>
    <w:rsid w:val="00DD1A9E"/>
    <w:rsid w:val="00DD1D18"/>
    <w:rsid w:val="00DD1FC5"/>
    <w:rsid w:val="00DD2003"/>
    <w:rsid w:val="00DD2042"/>
    <w:rsid w:val="00DD209E"/>
    <w:rsid w:val="00DD21F0"/>
    <w:rsid w:val="00DD2248"/>
    <w:rsid w:val="00DD22F9"/>
    <w:rsid w:val="00DD2427"/>
    <w:rsid w:val="00DD2477"/>
    <w:rsid w:val="00DD26EE"/>
    <w:rsid w:val="00DD2969"/>
    <w:rsid w:val="00DD2993"/>
    <w:rsid w:val="00DD2C06"/>
    <w:rsid w:val="00DD2FA2"/>
    <w:rsid w:val="00DD34A6"/>
    <w:rsid w:val="00DD35C9"/>
    <w:rsid w:val="00DD37DF"/>
    <w:rsid w:val="00DD3992"/>
    <w:rsid w:val="00DD3D22"/>
    <w:rsid w:val="00DD3ECE"/>
    <w:rsid w:val="00DD4482"/>
    <w:rsid w:val="00DD47DE"/>
    <w:rsid w:val="00DD49DF"/>
    <w:rsid w:val="00DD4B89"/>
    <w:rsid w:val="00DD4BE9"/>
    <w:rsid w:val="00DD4C5D"/>
    <w:rsid w:val="00DD4EA0"/>
    <w:rsid w:val="00DD4F10"/>
    <w:rsid w:val="00DD50E2"/>
    <w:rsid w:val="00DD50EB"/>
    <w:rsid w:val="00DD5272"/>
    <w:rsid w:val="00DD52B0"/>
    <w:rsid w:val="00DD52FB"/>
    <w:rsid w:val="00DD5564"/>
    <w:rsid w:val="00DD5581"/>
    <w:rsid w:val="00DD58C9"/>
    <w:rsid w:val="00DD5A95"/>
    <w:rsid w:val="00DD5D22"/>
    <w:rsid w:val="00DD5F1F"/>
    <w:rsid w:val="00DD5F3B"/>
    <w:rsid w:val="00DD6226"/>
    <w:rsid w:val="00DD6262"/>
    <w:rsid w:val="00DD62F3"/>
    <w:rsid w:val="00DD62F5"/>
    <w:rsid w:val="00DD638F"/>
    <w:rsid w:val="00DD650A"/>
    <w:rsid w:val="00DD6530"/>
    <w:rsid w:val="00DD672B"/>
    <w:rsid w:val="00DD67C1"/>
    <w:rsid w:val="00DD6968"/>
    <w:rsid w:val="00DD6C36"/>
    <w:rsid w:val="00DD6D28"/>
    <w:rsid w:val="00DD6E63"/>
    <w:rsid w:val="00DD6FF6"/>
    <w:rsid w:val="00DD73C0"/>
    <w:rsid w:val="00DD7670"/>
    <w:rsid w:val="00DD76B3"/>
    <w:rsid w:val="00DD76B4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2FB"/>
    <w:rsid w:val="00DE0324"/>
    <w:rsid w:val="00DE04AD"/>
    <w:rsid w:val="00DE055F"/>
    <w:rsid w:val="00DE06AC"/>
    <w:rsid w:val="00DE08DF"/>
    <w:rsid w:val="00DE0B07"/>
    <w:rsid w:val="00DE0B35"/>
    <w:rsid w:val="00DE0B8B"/>
    <w:rsid w:val="00DE0BB5"/>
    <w:rsid w:val="00DE0E49"/>
    <w:rsid w:val="00DE0FF2"/>
    <w:rsid w:val="00DE1135"/>
    <w:rsid w:val="00DE1187"/>
    <w:rsid w:val="00DE1195"/>
    <w:rsid w:val="00DE11AA"/>
    <w:rsid w:val="00DE12F8"/>
    <w:rsid w:val="00DE1305"/>
    <w:rsid w:val="00DE16A0"/>
    <w:rsid w:val="00DE1740"/>
    <w:rsid w:val="00DE1975"/>
    <w:rsid w:val="00DE1995"/>
    <w:rsid w:val="00DE1BD9"/>
    <w:rsid w:val="00DE1D2B"/>
    <w:rsid w:val="00DE1DCC"/>
    <w:rsid w:val="00DE222C"/>
    <w:rsid w:val="00DE2402"/>
    <w:rsid w:val="00DE249A"/>
    <w:rsid w:val="00DE2700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71"/>
    <w:rsid w:val="00DE3298"/>
    <w:rsid w:val="00DE33B3"/>
    <w:rsid w:val="00DE3723"/>
    <w:rsid w:val="00DE376B"/>
    <w:rsid w:val="00DE3912"/>
    <w:rsid w:val="00DE39C1"/>
    <w:rsid w:val="00DE39E4"/>
    <w:rsid w:val="00DE3AA5"/>
    <w:rsid w:val="00DE3B6D"/>
    <w:rsid w:val="00DE3D8E"/>
    <w:rsid w:val="00DE3EBC"/>
    <w:rsid w:val="00DE4176"/>
    <w:rsid w:val="00DE43D3"/>
    <w:rsid w:val="00DE4524"/>
    <w:rsid w:val="00DE455D"/>
    <w:rsid w:val="00DE46CF"/>
    <w:rsid w:val="00DE4814"/>
    <w:rsid w:val="00DE4829"/>
    <w:rsid w:val="00DE4950"/>
    <w:rsid w:val="00DE4AFE"/>
    <w:rsid w:val="00DE4C98"/>
    <w:rsid w:val="00DE4CF6"/>
    <w:rsid w:val="00DE4D22"/>
    <w:rsid w:val="00DE4DCD"/>
    <w:rsid w:val="00DE50FF"/>
    <w:rsid w:val="00DE52EC"/>
    <w:rsid w:val="00DE5427"/>
    <w:rsid w:val="00DE5448"/>
    <w:rsid w:val="00DE545D"/>
    <w:rsid w:val="00DE58A6"/>
    <w:rsid w:val="00DE5971"/>
    <w:rsid w:val="00DE5C6C"/>
    <w:rsid w:val="00DE5DB7"/>
    <w:rsid w:val="00DE61FC"/>
    <w:rsid w:val="00DE64F8"/>
    <w:rsid w:val="00DE65D6"/>
    <w:rsid w:val="00DE664F"/>
    <w:rsid w:val="00DE6686"/>
    <w:rsid w:val="00DE66E6"/>
    <w:rsid w:val="00DE675F"/>
    <w:rsid w:val="00DE688B"/>
    <w:rsid w:val="00DE69A2"/>
    <w:rsid w:val="00DE6A32"/>
    <w:rsid w:val="00DE6A57"/>
    <w:rsid w:val="00DE6A5F"/>
    <w:rsid w:val="00DE6A86"/>
    <w:rsid w:val="00DE6B13"/>
    <w:rsid w:val="00DE6CC4"/>
    <w:rsid w:val="00DE6D8B"/>
    <w:rsid w:val="00DE6EAA"/>
    <w:rsid w:val="00DE6F9F"/>
    <w:rsid w:val="00DE7139"/>
    <w:rsid w:val="00DE7173"/>
    <w:rsid w:val="00DE73AF"/>
    <w:rsid w:val="00DE73D0"/>
    <w:rsid w:val="00DE7483"/>
    <w:rsid w:val="00DE74BA"/>
    <w:rsid w:val="00DE7624"/>
    <w:rsid w:val="00DE7CC9"/>
    <w:rsid w:val="00DE7F27"/>
    <w:rsid w:val="00DE7F34"/>
    <w:rsid w:val="00DF00CD"/>
    <w:rsid w:val="00DF00EE"/>
    <w:rsid w:val="00DF00EF"/>
    <w:rsid w:val="00DF014A"/>
    <w:rsid w:val="00DF0263"/>
    <w:rsid w:val="00DF02F7"/>
    <w:rsid w:val="00DF0897"/>
    <w:rsid w:val="00DF08E8"/>
    <w:rsid w:val="00DF0D4B"/>
    <w:rsid w:val="00DF0F8B"/>
    <w:rsid w:val="00DF1350"/>
    <w:rsid w:val="00DF138A"/>
    <w:rsid w:val="00DF13DE"/>
    <w:rsid w:val="00DF153A"/>
    <w:rsid w:val="00DF173B"/>
    <w:rsid w:val="00DF176F"/>
    <w:rsid w:val="00DF1878"/>
    <w:rsid w:val="00DF1AE9"/>
    <w:rsid w:val="00DF1AF1"/>
    <w:rsid w:val="00DF1C50"/>
    <w:rsid w:val="00DF1DF4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305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C79"/>
    <w:rsid w:val="00DF5D5B"/>
    <w:rsid w:val="00DF5DA2"/>
    <w:rsid w:val="00DF6002"/>
    <w:rsid w:val="00DF622D"/>
    <w:rsid w:val="00DF62C4"/>
    <w:rsid w:val="00DF6362"/>
    <w:rsid w:val="00DF63DD"/>
    <w:rsid w:val="00DF6549"/>
    <w:rsid w:val="00DF66FA"/>
    <w:rsid w:val="00DF69A0"/>
    <w:rsid w:val="00DF6A20"/>
    <w:rsid w:val="00DF6B97"/>
    <w:rsid w:val="00DF6CDD"/>
    <w:rsid w:val="00DF6EE7"/>
    <w:rsid w:val="00DF6F31"/>
    <w:rsid w:val="00DF7010"/>
    <w:rsid w:val="00DF7452"/>
    <w:rsid w:val="00DF7460"/>
    <w:rsid w:val="00DF7509"/>
    <w:rsid w:val="00DF7935"/>
    <w:rsid w:val="00DF7A59"/>
    <w:rsid w:val="00DF7ABB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4C1"/>
    <w:rsid w:val="00E015E8"/>
    <w:rsid w:val="00E01698"/>
    <w:rsid w:val="00E01A78"/>
    <w:rsid w:val="00E01CE7"/>
    <w:rsid w:val="00E01E65"/>
    <w:rsid w:val="00E01E6D"/>
    <w:rsid w:val="00E020E7"/>
    <w:rsid w:val="00E0210E"/>
    <w:rsid w:val="00E02142"/>
    <w:rsid w:val="00E0231A"/>
    <w:rsid w:val="00E02432"/>
    <w:rsid w:val="00E02748"/>
    <w:rsid w:val="00E0280A"/>
    <w:rsid w:val="00E02885"/>
    <w:rsid w:val="00E0293B"/>
    <w:rsid w:val="00E02ACC"/>
    <w:rsid w:val="00E0307E"/>
    <w:rsid w:val="00E0315A"/>
    <w:rsid w:val="00E031C5"/>
    <w:rsid w:val="00E031DE"/>
    <w:rsid w:val="00E035C2"/>
    <w:rsid w:val="00E035CA"/>
    <w:rsid w:val="00E03995"/>
    <w:rsid w:val="00E03AE0"/>
    <w:rsid w:val="00E03C76"/>
    <w:rsid w:val="00E03DE5"/>
    <w:rsid w:val="00E03FF9"/>
    <w:rsid w:val="00E0406F"/>
    <w:rsid w:val="00E040DA"/>
    <w:rsid w:val="00E0429F"/>
    <w:rsid w:val="00E043C8"/>
    <w:rsid w:val="00E04896"/>
    <w:rsid w:val="00E04C76"/>
    <w:rsid w:val="00E05068"/>
    <w:rsid w:val="00E05137"/>
    <w:rsid w:val="00E05285"/>
    <w:rsid w:val="00E055D3"/>
    <w:rsid w:val="00E0561C"/>
    <w:rsid w:val="00E057B9"/>
    <w:rsid w:val="00E059E6"/>
    <w:rsid w:val="00E05AB1"/>
    <w:rsid w:val="00E05ACC"/>
    <w:rsid w:val="00E05B81"/>
    <w:rsid w:val="00E05C99"/>
    <w:rsid w:val="00E05CCB"/>
    <w:rsid w:val="00E05DA5"/>
    <w:rsid w:val="00E05DFD"/>
    <w:rsid w:val="00E05E98"/>
    <w:rsid w:val="00E05F7D"/>
    <w:rsid w:val="00E06106"/>
    <w:rsid w:val="00E0638C"/>
    <w:rsid w:val="00E06729"/>
    <w:rsid w:val="00E0691C"/>
    <w:rsid w:val="00E06A02"/>
    <w:rsid w:val="00E06A61"/>
    <w:rsid w:val="00E06BDB"/>
    <w:rsid w:val="00E06CAC"/>
    <w:rsid w:val="00E06EE0"/>
    <w:rsid w:val="00E06EF3"/>
    <w:rsid w:val="00E0718F"/>
    <w:rsid w:val="00E07253"/>
    <w:rsid w:val="00E0759A"/>
    <w:rsid w:val="00E075B1"/>
    <w:rsid w:val="00E076CC"/>
    <w:rsid w:val="00E07745"/>
    <w:rsid w:val="00E077A8"/>
    <w:rsid w:val="00E077EE"/>
    <w:rsid w:val="00E0782D"/>
    <w:rsid w:val="00E07B1A"/>
    <w:rsid w:val="00E07B63"/>
    <w:rsid w:val="00E07C7A"/>
    <w:rsid w:val="00E07DCC"/>
    <w:rsid w:val="00E07F0B"/>
    <w:rsid w:val="00E07F39"/>
    <w:rsid w:val="00E10370"/>
    <w:rsid w:val="00E1044F"/>
    <w:rsid w:val="00E10613"/>
    <w:rsid w:val="00E10902"/>
    <w:rsid w:val="00E10B64"/>
    <w:rsid w:val="00E10CE5"/>
    <w:rsid w:val="00E10F44"/>
    <w:rsid w:val="00E111D6"/>
    <w:rsid w:val="00E11266"/>
    <w:rsid w:val="00E112DB"/>
    <w:rsid w:val="00E114C3"/>
    <w:rsid w:val="00E11527"/>
    <w:rsid w:val="00E11622"/>
    <w:rsid w:val="00E11AED"/>
    <w:rsid w:val="00E11C62"/>
    <w:rsid w:val="00E1213E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2FCC"/>
    <w:rsid w:val="00E130CA"/>
    <w:rsid w:val="00E13109"/>
    <w:rsid w:val="00E13122"/>
    <w:rsid w:val="00E136B2"/>
    <w:rsid w:val="00E137D6"/>
    <w:rsid w:val="00E138FD"/>
    <w:rsid w:val="00E13AB0"/>
    <w:rsid w:val="00E13AB4"/>
    <w:rsid w:val="00E13B63"/>
    <w:rsid w:val="00E13F16"/>
    <w:rsid w:val="00E13FBE"/>
    <w:rsid w:val="00E13FE8"/>
    <w:rsid w:val="00E14040"/>
    <w:rsid w:val="00E14096"/>
    <w:rsid w:val="00E1416E"/>
    <w:rsid w:val="00E141F3"/>
    <w:rsid w:val="00E143D1"/>
    <w:rsid w:val="00E144F6"/>
    <w:rsid w:val="00E146E7"/>
    <w:rsid w:val="00E148A8"/>
    <w:rsid w:val="00E14B21"/>
    <w:rsid w:val="00E14C63"/>
    <w:rsid w:val="00E14E0F"/>
    <w:rsid w:val="00E14FF1"/>
    <w:rsid w:val="00E150B6"/>
    <w:rsid w:val="00E15355"/>
    <w:rsid w:val="00E154C4"/>
    <w:rsid w:val="00E15820"/>
    <w:rsid w:val="00E15838"/>
    <w:rsid w:val="00E15864"/>
    <w:rsid w:val="00E15B15"/>
    <w:rsid w:val="00E15B7A"/>
    <w:rsid w:val="00E15CF4"/>
    <w:rsid w:val="00E15E17"/>
    <w:rsid w:val="00E16164"/>
    <w:rsid w:val="00E163C5"/>
    <w:rsid w:val="00E16414"/>
    <w:rsid w:val="00E16511"/>
    <w:rsid w:val="00E168EC"/>
    <w:rsid w:val="00E16966"/>
    <w:rsid w:val="00E1697B"/>
    <w:rsid w:val="00E16991"/>
    <w:rsid w:val="00E16B8D"/>
    <w:rsid w:val="00E16BBC"/>
    <w:rsid w:val="00E16C20"/>
    <w:rsid w:val="00E16C62"/>
    <w:rsid w:val="00E16CCD"/>
    <w:rsid w:val="00E16EAB"/>
    <w:rsid w:val="00E16F3B"/>
    <w:rsid w:val="00E171E6"/>
    <w:rsid w:val="00E1720F"/>
    <w:rsid w:val="00E1722D"/>
    <w:rsid w:val="00E17249"/>
    <w:rsid w:val="00E173A5"/>
    <w:rsid w:val="00E174B6"/>
    <w:rsid w:val="00E17574"/>
    <w:rsid w:val="00E17659"/>
    <w:rsid w:val="00E1793B"/>
    <w:rsid w:val="00E17D5B"/>
    <w:rsid w:val="00E17DE8"/>
    <w:rsid w:val="00E17E08"/>
    <w:rsid w:val="00E17F6E"/>
    <w:rsid w:val="00E17FC9"/>
    <w:rsid w:val="00E2001C"/>
    <w:rsid w:val="00E20210"/>
    <w:rsid w:val="00E202D5"/>
    <w:rsid w:val="00E202FA"/>
    <w:rsid w:val="00E204B5"/>
    <w:rsid w:val="00E2052F"/>
    <w:rsid w:val="00E207C9"/>
    <w:rsid w:val="00E2084A"/>
    <w:rsid w:val="00E20891"/>
    <w:rsid w:val="00E2093A"/>
    <w:rsid w:val="00E20E97"/>
    <w:rsid w:val="00E20F25"/>
    <w:rsid w:val="00E210CE"/>
    <w:rsid w:val="00E21227"/>
    <w:rsid w:val="00E214D9"/>
    <w:rsid w:val="00E216CD"/>
    <w:rsid w:val="00E21A08"/>
    <w:rsid w:val="00E21AB0"/>
    <w:rsid w:val="00E21C4F"/>
    <w:rsid w:val="00E21CCE"/>
    <w:rsid w:val="00E21CD3"/>
    <w:rsid w:val="00E21E8B"/>
    <w:rsid w:val="00E21F35"/>
    <w:rsid w:val="00E2235D"/>
    <w:rsid w:val="00E22583"/>
    <w:rsid w:val="00E225E0"/>
    <w:rsid w:val="00E226E6"/>
    <w:rsid w:val="00E227EF"/>
    <w:rsid w:val="00E22811"/>
    <w:rsid w:val="00E22904"/>
    <w:rsid w:val="00E22ABD"/>
    <w:rsid w:val="00E22CFE"/>
    <w:rsid w:val="00E22ED4"/>
    <w:rsid w:val="00E23077"/>
    <w:rsid w:val="00E231C7"/>
    <w:rsid w:val="00E233AD"/>
    <w:rsid w:val="00E23431"/>
    <w:rsid w:val="00E2378C"/>
    <w:rsid w:val="00E23853"/>
    <w:rsid w:val="00E23970"/>
    <w:rsid w:val="00E23B06"/>
    <w:rsid w:val="00E23B4C"/>
    <w:rsid w:val="00E23DE1"/>
    <w:rsid w:val="00E24113"/>
    <w:rsid w:val="00E2418A"/>
    <w:rsid w:val="00E245EE"/>
    <w:rsid w:val="00E2489C"/>
    <w:rsid w:val="00E248CA"/>
    <w:rsid w:val="00E249D9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9BE"/>
    <w:rsid w:val="00E25A27"/>
    <w:rsid w:val="00E25A73"/>
    <w:rsid w:val="00E25B90"/>
    <w:rsid w:val="00E25BF2"/>
    <w:rsid w:val="00E25BFB"/>
    <w:rsid w:val="00E25CDB"/>
    <w:rsid w:val="00E25D4C"/>
    <w:rsid w:val="00E25DA0"/>
    <w:rsid w:val="00E25E93"/>
    <w:rsid w:val="00E25F4C"/>
    <w:rsid w:val="00E263CF"/>
    <w:rsid w:val="00E26505"/>
    <w:rsid w:val="00E26761"/>
    <w:rsid w:val="00E267AE"/>
    <w:rsid w:val="00E26882"/>
    <w:rsid w:val="00E268C5"/>
    <w:rsid w:val="00E26902"/>
    <w:rsid w:val="00E2692F"/>
    <w:rsid w:val="00E26C65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8BB"/>
    <w:rsid w:val="00E27937"/>
    <w:rsid w:val="00E27CFA"/>
    <w:rsid w:val="00E3006C"/>
    <w:rsid w:val="00E300AE"/>
    <w:rsid w:val="00E30473"/>
    <w:rsid w:val="00E304B2"/>
    <w:rsid w:val="00E304F1"/>
    <w:rsid w:val="00E3055E"/>
    <w:rsid w:val="00E3056C"/>
    <w:rsid w:val="00E3056F"/>
    <w:rsid w:val="00E30727"/>
    <w:rsid w:val="00E3079A"/>
    <w:rsid w:val="00E307A2"/>
    <w:rsid w:val="00E30C75"/>
    <w:rsid w:val="00E30DF2"/>
    <w:rsid w:val="00E310CD"/>
    <w:rsid w:val="00E3110F"/>
    <w:rsid w:val="00E3112C"/>
    <w:rsid w:val="00E3140D"/>
    <w:rsid w:val="00E3143F"/>
    <w:rsid w:val="00E314D6"/>
    <w:rsid w:val="00E31552"/>
    <w:rsid w:val="00E3155F"/>
    <w:rsid w:val="00E3161E"/>
    <w:rsid w:val="00E3190D"/>
    <w:rsid w:val="00E31A59"/>
    <w:rsid w:val="00E31AA6"/>
    <w:rsid w:val="00E31B37"/>
    <w:rsid w:val="00E31D0E"/>
    <w:rsid w:val="00E31D75"/>
    <w:rsid w:val="00E31E98"/>
    <w:rsid w:val="00E3215B"/>
    <w:rsid w:val="00E32164"/>
    <w:rsid w:val="00E3218E"/>
    <w:rsid w:val="00E321C0"/>
    <w:rsid w:val="00E32235"/>
    <w:rsid w:val="00E32396"/>
    <w:rsid w:val="00E324D9"/>
    <w:rsid w:val="00E32614"/>
    <w:rsid w:val="00E32B37"/>
    <w:rsid w:val="00E32B47"/>
    <w:rsid w:val="00E32DAF"/>
    <w:rsid w:val="00E331E7"/>
    <w:rsid w:val="00E333A9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8D9"/>
    <w:rsid w:val="00E34B7F"/>
    <w:rsid w:val="00E34BA2"/>
    <w:rsid w:val="00E34CBA"/>
    <w:rsid w:val="00E34DA4"/>
    <w:rsid w:val="00E34FB1"/>
    <w:rsid w:val="00E35029"/>
    <w:rsid w:val="00E35070"/>
    <w:rsid w:val="00E350CB"/>
    <w:rsid w:val="00E352AF"/>
    <w:rsid w:val="00E35648"/>
    <w:rsid w:val="00E356CF"/>
    <w:rsid w:val="00E35706"/>
    <w:rsid w:val="00E35885"/>
    <w:rsid w:val="00E359C8"/>
    <w:rsid w:val="00E35B8E"/>
    <w:rsid w:val="00E35E03"/>
    <w:rsid w:val="00E363B8"/>
    <w:rsid w:val="00E36566"/>
    <w:rsid w:val="00E365C1"/>
    <w:rsid w:val="00E366E8"/>
    <w:rsid w:val="00E36ABE"/>
    <w:rsid w:val="00E36BD3"/>
    <w:rsid w:val="00E36FDF"/>
    <w:rsid w:val="00E37062"/>
    <w:rsid w:val="00E37457"/>
    <w:rsid w:val="00E378B4"/>
    <w:rsid w:val="00E37A46"/>
    <w:rsid w:val="00E37B2A"/>
    <w:rsid w:val="00E37E05"/>
    <w:rsid w:val="00E37E08"/>
    <w:rsid w:val="00E401D8"/>
    <w:rsid w:val="00E402CA"/>
    <w:rsid w:val="00E404EE"/>
    <w:rsid w:val="00E40541"/>
    <w:rsid w:val="00E4079E"/>
    <w:rsid w:val="00E409C0"/>
    <w:rsid w:val="00E409E1"/>
    <w:rsid w:val="00E40A1B"/>
    <w:rsid w:val="00E40BC0"/>
    <w:rsid w:val="00E40C2B"/>
    <w:rsid w:val="00E40CAE"/>
    <w:rsid w:val="00E40F2B"/>
    <w:rsid w:val="00E4104A"/>
    <w:rsid w:val="00E41154"/>
    <w:rsid w:val="00E4118B"/>
    <w:rsid w:val="00E411EB"/>
    <w:rsid w:val="00E414DB"/>
    <w:rsid w:val="00E41663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3C"/>
    <w:rsid w:val="00E42165"/>
    <w:rsid w:val="00E421CE"/>
    <w:rsid w:val="00E423A8"/>
    <w:rsid w:val="00E4257C"/>
    <w:rsid w:val="00E426FF"/>
    <w:rsid w:val="00E427E9"/>
    <w:rsid w:val="00E42C27"/>
    <w:rsid w:val="00E42C38"/>
    <w:rsid w:val="00E42E6F"/>
    <w:rsid w:val="00E42EAD"/>
    <w:rsid w:val="00E430EE"/>
    <w:rsid w:val="00E432D2"/>
    <w:rsid w:val="00E4390A"/>
    <w:rsid w:val="00E43A0C"/>
    <w:rsid w:val="00E43A28"/>
    <w:rsid w:val="00E43B9E"/>
    <w:rsid w:val="00E43E90"/>
    <w:rsid w:val="00E4422B"/>
    <w:rsid w:val="00E4437A"/>
    <w:rsid w:val="00E4459F"/>
    <w:rsid w:val="00E44846"/>
    <w:rsid w:val="00E44B29"/>
    <w:rsid w:val="00E44B86"/>
    <w:rsid w:val="00E44EC0"/>
    <w:rsid w:val="00E44F25"/>
    <w:rsid w:val="00E44F72"/>
    <w:rsid w:val="00E45038"/>
    <w:rsid w:val="00E4515F"/>
    <w:rsid w:val="00E45277"/>
    <w:rsid w:val="00E4534E"/>
    <w:rsid w:val="00E4546B"/>
    <w:rsid w:val="00E4548E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49E"/>
    <w:rsid w:val="00E464ED"/>
    <w:rsid w:val="00E46A17"/>
    <w:rsid w:val="00E46B17"/>
    <w:rsid w:val="00E46DB2"/>
    <w:rsid w:val="00E46FAF"/>
    <w:rsid w:val="00E471B7"/>
    <w:rsid w:val="00E471EC"/>
    <w:rsid w:val="00E4750C"/>
    <w:rsid w:val="00E47C25"/>
    <w:rsid w:val="00E50006"/>
    <w:rsid w:val="00E505A1"/>
    <w:rsid w:val="00E50622"/>
    <w:rsid w:val="00E507AA"/>
    <w:rsid w:val="00E50974"/>
    <w:rsid w:val="00E50BB9"/>
    <w:rsid w:val="00E50C86"/>
    <w:rsid w:val="00E50C9B"/>
    <w:rsid w:val="00E50DAE"/>
    <w:rsid w:val="00E5127A"/>
    <w:rsid w:val="00E51396"/>
    <w:rsid w:val="00E5145D"/>
    <w:rsid w:val="00E5146D"/>
    <w:rsid w:val="00E51501"/>
    <w:rsid w:val="00E51514"/>
    <w:rsid w:val="00E51527"/>
    <w:rsid w:val="00E515B3"/>
    <w:rsid w:val="00E51657"/>
    <w:rsid w:val="00E51660"/>
    <w:rsid w:val="00E5184E"/>
    <w:rsid w:val="00E519E7"/>
    <w:rsid w:val="00E51C30"/>
    <w:rsid w:val="00E51D39"/>
    <w:rsid w:val="00E51E2A"/>
    <w:rsid w:val="00E51F70"/>
    <w:rsid w:val="00E52114"/>
    <w:rsid w:val="00E52456"/>
    <w:rsid w:val="00E5260F"/>
    <w:rsid w:val="00E52642"/>
    <w:rsid w:val="00E527E5"/>
    <w:rsid w:val="00E52889"/>
    <w:rsid w:val="00E529C1"/>
    <w:rsid w:val="00E52C4A"/>
    <w:rsid w:val="00E52C9D"/>
    <w:rsid w:val="00E52ECC"/>
    <w:rsid w:val="00E533CA"/>
    <w:rsid w:val="00E53427"/>
    <w:rsid w:val="00E5344E"/>
    <w:rsid w:val="00E53693"/>
    <w:rsid w:val="00E53986"/>
    <w:rsid w:val="00E53BFD"/>
    <w:rsid w:val="00E53C1A"/>
    <w:rsid w:val="00E53FA0"/>
    <w:rsid w:val="00E5409F"/>
    <w:rsid w:val="00E54244"/>
    <w:rsid w:val="00E5448F"/>
    <w:rsid w:val="00E544A0"/>
    <w:rsid w:val="00E545C7"/>
    <w:rsid w:val="00E5461B"/>
    <w:rsid w:val="00E546F1"/>
    <w:rsid w:val="00E54751"/>
    <w:rsid w:val="00E5499C"/>
    <w:rsid w:val="00E549CA"/>
    <w:rsid w:val="00E549DF"/>
    <w:rsid w:val="00E54AE0"/>
    <w:rsid w:val="00E54B9E"/>
    <w:rsid w:val="00E54CCD"/>
    <w:rsid w:val="00E54E38"/>
    <w:rsid w:val="00E54E52"/>
    <w:rsid w:val="00E55254"/>
    <w:rsid w:val="00E55327"/>
    <w:rsid w:val="00E55328"/>
    <w:rsid w:val="00E55385"/>
    <w:rsid w:val="00E5573B"/>
    <w:rsid w:val="00E55867"/>
    <w:rsid w:val="00E55AD8"/>
    <w:rsid w:val="00E560CA"/>
    <w:rsid w:val="00E56173"/>
    <w:rsid w:val="00E564EC"/>
    <w:rsid w:val="00E56848"/>
    <w:rsid w:val="00E56891"/>
    <w:rsid w:val="00E568C8"/>
    <w:rsid w:val="00E56966"/>
    <w:rsid w:val="00E56C32"/>
    <w:rsid w:val="00E56CE2"/>
    <w:rsid w:val="00E56E7D"/>
    <w:rsid w:val="00E56F08"/>
    <w:rsid w:val="00E5713F"/>
    <w:rsid w:val="00E57402"/>
    <w:rsid w:val="00E574B7"/>
    <w:rsid w:val="00E5760B"/>
    <w:rsid w:val="00E577DD"/>
    <w:rsid w:val="00E57D8E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B7B"/>
    <w:rsid w:val="00E60C23"/>
    <w:rsid w:val="00E60CC6"/>
    <w:rsid w:val="00E60D30"/>
    <w:rsid w:val="00E60D83"/>
    <w:rsid w:val="00E60DE4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A29"/>
    <w:rsid w:val="00E61AAE"/>
    <w:rsid w:val="00E61BF0"/>
    <w:rsid w:val="00E61DD8"/>
    <w:rsid w:val="00E62163"/>
    <w:rsid w:val="00E621EC"/>
    <w:rsid w:val="00E6231A"/>
    <w:rsid w:val="00E6236C"/>
    <w:rsid w:val="00E626A1"/>
    <w:rsid w:val="00E62704"/>
    <w:rsid w:val="00E62899"/>
    <w:rsid w:val="00E6291C"/>
    <w:rsid w:val="00E6293F"/>
    <w:rsid w:val="00E62B50"/>
    <w:rsid w:val="00E62D97"/>
    <w:rsid w:val="00E62DE3"/>
    <w:rsid w:val="00E62F32"/>
    <w:rsid w:val="00E6302E"/>
    <w:rsid w:val="00E630C2"/>
    <w:rsid w:val="00E63169"/>
    <w:rsid w:val="00E6357F"/>
    <w:rsid w:val="00E6367B"/>
    <w:rsid w:val="00E63C09"/>
    <w:rsid w:val="00E63D75"/>
    <w:rsid w:val="00E63E51"/>
    <w:rsid w:val="00E64A14"/>
    <w:rsid w:val="00E64D21"/>
    <w:rsid w:val="00E65494"/>
    <w:rsid w:val="00E654C1"/>
    <w:rsid w:val="00E65506"/>
    <w:rsid w:val="00E65523"/>
    <w:rsid w:val="00E65543"/>
    <w:rsid w:val="00E65654"/>
    <w:rsid w:val="00E65BAF"/>
    <w:rsid w:val="00E65BFC"/>
    <w:rsid w:val="00E65C96"/>
    <w:rsid w:val="00E65CC2"/>
    <w:rsid w:val="00E66385"/>
    <w:rsid w:val="00E664C8"/>
    <w:rsid w:val="00E6651F"/>
    <w:rsid w:val="00E66550"/>
    <w:rsid w:val="00E667B5"/>
    <w:rsid w:val="00E66827"/>
    <w:rsid w:val="00E66D12"/>
    <w:rsid w:val="00E66E21"/>
    <w:rsid w:val="00E66EEA"/>
    <w:rsid w:val="00E66F07"/>
    <w:rsid w:val="00E670B2"/>
    <w:rsid w:val="00E67197"/>
    <w:rsid w:val="00E67276"/>
    <w:rsid w:val="00E6745E"/>
    <w:rsid w:val="00E6777E"/>
    <w:rsid w:val="00E67860"/>
    <w:rsid w:val="00E67AAE"/>
    <w:rsid w:val="00E67DED"/>
    <w:rsid w:val="00E67E37"/>
    <w:rsid w:val="00E67EE6"/>
    <w:rsid w:val="00E67F13"/>
    <w:rsid w:val="00E700D2"/>
    <w:rsid w:val="00E704EC"/>
    <w:rsid w:val="00E7058F"/>
    <w:rsid w:val="00E705E5"/>
    <w:rsid w:val="00E70870"/>
    <w:rsid w:val="00E7092A"/>
    <w:rsid w:val="00E70955"/>
    <w:rsid w:val="00E70AA9"/>
    <w:rsid w:val="00E70BCC"/>
    <w:rsid w:val="00E70CD5"/>
    <w:rsid w:val="00E70DEA"/>
    <w:rsid w:val="00E70F7A"/>
    <w:rsid w:val="00E71299"/>
    <w:rsid w:val="00E71806"/>
    <w:rsid w:val="00E71851"/>
    <w:rsid w:val="00E71AE8"/>
    <w:rsid w:val="00E71B31"/>
    <w:rsid w:val="00E71B88"/>
    <w:rsid w:val="00E71BC9"/>
    <w:rsid w:val="00E71ED5"/>
    <w:rsid w:val="00E72151"/>
    <w:rsid w:val="00E72155"/>
    <w:rsid w:val="00E722C1"/>
    <w:rsid w:val="00E72708"/>
    <w:rsid w:val="00E72901"/>
    <w:rsid w:val="00E72B06"/>
    <w:rsid w:val="00E72DC7"/>
    <w:rsid w:val="00E731E2"/>
    <w:rsid w:val="00E733AA"/>
    <w:rsid w:val="00E736D8"/>
    <w:rsid w:val="00E7378D"/>
    <w:rsid w:val="00E73AF2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6D4"/>
    <w:rsid w:val="00E74813"/>
    <w:rsid w:val="00E74A11"/>
    <w:rsid w:val="00E74C15"/>
    <w:rsid w:val="00E74D0C"/>
    <w:rsid w:val="00E74D40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33B"/>
    <w:rsid w:val="00E76420"/>
    <w:rsid w:val="00E764A8"/>
    <w:rsid w:val="00E764FC"/>
    <w:rsid w:val="00E766D1"/>
    <w:rsid w:val="00E768A6"/>
    <w:rsid w:val="00E76AA1"/>
    <w:rsid w:val="00E76DD2"/>
    <w:rsid w:val="00E76EC8"/>
    <w:rsid w:val="00E77323"/>
    <w:rsid w:val="00E77372"/>
    <w:rsid w:val="00E775F4"/>
    <w:rsid w:val="00E776E5"/>
    <w:rsid w:val="00E77A07"/>
    <w:rsid w:val="00E77A9C"/>
    <w:rsid w:val="00E77C21"/>
    <w:rsid w:val="00E77C32"/>
    <w:rsid w:val="00E77C96"/>
    <w:rsid w:val="00E801E5"/>
    <w:rsid w:val="00E80229"/>
    <w:rsid w:val="00E8039D"/>
    <w:rsid w:val="00E804D5"/>
    <w:rsid w:val="00E80608"/>
    <w:rsid w:val="00E80B55"/>
    <w:rsid w:val="00E80C3B"/>
    <w:rsid w:val="00E80E24"/>
    <w:rsid w:val="00E80FB6"/>
    <w:rsid w:val="00E80FD1"/>
    <w:rsid w:val="00E81235"/>
    <w:rsid w:val="00E8128E"/>
    <w:rsid w:val="00E81353"/>
    <w:rsid w:val="00E81381"/>
    <w:rsid w:val="00E814D4"/>
    <w:rsid w:val="00E8176A"/>
    <w:rsid w:val="00E81896"/>
    <w:rsid w:val="00E819CC"/>
    <w:rsid w:val="00E819D0"/>
    <w:rsid w:val="00E81A1D"/>
    <w:rsid w:val="00E81B47"/>
    <w:rsid w:val="00E81C07"/>
    <w:rsid w:val="00E81D2A"/>
    <w:rsid w:val="00E81DF1"/>
    <w:rsid w:val="00E81ECF"/>
    <w:rsid w:val="00E82227"/>
    <w:rsid w:val="00E82556"/>
    <w:rsid w:val="00E827A7"/>
    <w:rsid w:val="00E8290A"/>
    <w:rsid w:val="00E82ABE"/>
    <w:rsid w:val="00E82B06"/>
    <w:rsid w:val="00E82DD1"/>
    <w:rsid w:val="00E82DD2"/>
    <w:rsid w:val="00E83245"/>
    <w:rsid w:val="00E83370"/>
    <w:rsid w:val="00E83612"/>
    <w:rsid w:val="00E83649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3E69"/>
    <w:rsid w:val="00E8415C"/>
    <w:rsid w:val="00E841C6"/>
    <w:rsid w:val="00E84461"/>
    <w:rsid w:val="00E84465"/>
    <w:rsid w:val="00E8453A"/>
    <w:rsid w:val="00E847B7"/>
    <w:rsid w:val="00E847BB"/>
    <w:rsid w:val="00E847C2"/>
    <w:rsid w:val="00E84818"/>
    <w:rsid w:val="00E848DC"/>
    <w:rsid w:val="00E84910"/>
    <w:rsid w:val="00E849C6"/>
    <w:rsid w:val="00E84A12"/>
    <w:rsid w:val="00E84B5C"/>
    <w:rsid w:val="00E84C52"/>
    <w:rsid w:val="00E84F33"/>
    <w:rsid w:val="00E84FD5"/>
    <w:rsid w:val="00E8531F"/>
    <w:rsid w:val="00E853D3"/>
    <w:rsid w:val="00E85443"/>
    <w:rsid w:val="00E8555C"/>
    <w:rsid w:val="00E859CE"/>
    <w:rsid w:val="00E85CA9"/>
    <w:rsid w:val="00E85D79"/>
    <w:rsid w:val="00E85E0F"/>
    <w:rsid w:val="00E85F3E"/>
    <w:rsid w:val="00E862A7"/>
    <w:rsid w:val="00E86396"/>
    <w:rsid w:val="00E8648B"/>
    <w:rsid w:val="00E8650C"/>
    <w:rsid w:val="00E86940"/>
    <w:rsid w:val="00E86B5E"/>
    <w:rsid w:val="00E86E3E"/>
    <w:rsid w:val="00E86F56"/>
    <w:rsid w:val="00E87117"/>
    <w:rsid w:val="00E87198"/>
    <w:rsid w:val="00E8719B"/>
    <w:rsid w:val="00E871F9"/>
    <w:rsid w:val="00E8738A"/>
    <w:rsid w:val="00E87659"/>
    <w:rsid w:val="00E87690"/>
    <w:rsid w:val="00E87797"/>
    <w:rsid w:val="00E877BE"/>
    <w:rsid w:val="00E877C5"/>
    <w:rsid w:val="00E877CE"/>
    <w:rsid w:val="00E87ACE"/>
    <w:rsid w:val="00E87B32"/>
    <w:rsid w:val="00E87C4F"/>
    <w:rsid w:val="00E90019"/>
    <w:rsid w:val="00E90120"/>
    <w:rsid w:val="00E90714"/>
    <w:rsid w:val="00E907B0"/>
    <w:rsid w:val="00E90AFA"/>
    <w:rsid w:val="00E90B94"/>
    <w:rsid w:val="00E90C44"/>
    <w:rsid w:val="00E90E79"/>
    <w:rsid w:val="00E90EE9"/>
    <w:rsid w:val="00E911DD"/>
    <w:rsid w:val="00E91388"/>
    <w:rsid w:val="00E913ED"/>
    <w:rsid w:val="00E914EA"/>
    <w:rsid w:val="00E91509"/>
    <w:rsid w:val="00E915B1"/>
    <w:rsid w:val="00E915F7"/>
    <w:rsid w:val="00E916AC"/>
    <w:rsid w:val="00E919AB"/>
    <w:rsid w:val="00E91E04"/>
    <w:rsid w:val="00E920B4"/>
    <w:rsid w:val="00E922C3"/>
    <w:rsid w:val="00E92368"/>
    <w:rsid w:val="00E92448"/>
    <w:rsid w:val="00E924E4"/>
    <w:rsid w:val="00E926B9"/>
    <w:rsid w:val="00E927E1"/>
    <w:rsid w:val="00E928A6"/>
    <w:rsid w:val="00E929C5"/>
    <w:rsid w:val="00E929E0"/>
    <w:rsid w:val="00E92A27"/>
    <w:rsid w:val="00E92AF9"/>
    <w:rsid w:val="00E92B66"/>
    <w:rsid w:val="00E92C78"/>
    <w:rsid w:val="00E9300B"/>
    <w:rsid w:val="00E930BD"/>
    <w:rsid w:val="00E930DC"/>
    <w:rsid w:val="00E93209"/>
    <w:rsid w:val="00E936CE"/>
    <w:rsid w:val="00E936FA"/>
    <w:rsid w:val="00E93A26"/>
    <w:rsid w:val="00E93A62"/>
    <w:rsid w:val="00E93B00"/>
    <w:rsid w:val="00E93B75"/>
    <w:rsid w:val="00E93BA8"/>
    <w:rsid w:val="00E9421D"/>
    <w:rsid w:val="00E94447"/>
    <w:rsid w:val="00E9474B"/>
    <w:rsid w:val="00E9486E"/>
    <w:rsid w:val="00E9491D"/>
    <w:rsid w:val="00E94961"/>
    <w:rsid w:val="00E949BE"/>
    <w:rsid w:val="00E949EC"/>
    <w:rsid w:val="00E94B7A"/>
    <w:rsid w:val="00E94C26"/>
    <w:rsid w:val="00E94DEB"/>
    <w:rsid w:val="00E94DF7"/>
    <w:rsid w:val="00E94E39"/>
    <w:rsid w:val="00E94EB9"/>
    <w:rsid w:val="00E94FCE"/>
    <w:rsid w:val="00E95019"/>
    <w:rsid w:val="00E95062"/>
    <w:rsid w:val="00E952F9"/>
    <w:rsid w:val="00E95441"/>
    <w:rsid w:val="00E954AE"/>
    <w:rsid w:val="00E954FC"/>
    <w:rsid w:val="00E956F2"/>
    <w:rsid w:val="00E958AC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A43"/>
    <w:rsid w:val="00E96C94"/>
    <w:rsid w:val="00E96D1E"/>
    <w:rsid w:val="00E96DA3"/>
    <w:rsid w:val="00E96E0F"/>
    <w:rsid w:val="00E96FAE"/>
    <w:rsid w:val="00E9717B"/>
    <w:rsid w:val="00E973B8"/>
    <w:rsid w:val="00E97467"/>
    <w:rsid w:val="00E9759B"/>
    <w:rsid w:val="00E975A5"/>
    <w:rsid w:val="00E97679"/>
    <w:rsid w:val="00E97B0D"/>
    <w:rsid w:val="00E97B86"/>
    <w:rsid w:val="00EA0048"/>
    <w:rsid w:val="00EA00F0"/>
    <w:rsid w:val="00EA0305"/>
    <w:rsid w:val="00EA04D1"/>
    <w:rsid w:val="00EA04E6"/>
    <w:rsid w:val="00EA0C4C"/>
    <w:rsid w:val="00EA0FA0"/>
    <w:rsid w:val="00EA1112"/>
    <w:rsid w:val="00EA120C"/>
    <w:rsid w:val="00EA1365"/>
    <w:rsid w:val="00EA142C"/>
    <w:rsid w:val="00EA160D"/>
    <w:rsid w:val="00EA1679"/>
    <w:rsid w:val="00EA16B3"/>
    <w:rsid w:val="00EA1E18"/>
    <w:rsid w:val="00EA20FD"/>
    <w:rsid w:val="00EA26D1"/>
    <w:rsid w:val="00EA28C8"/>
    <w:rsid w:val="00EA297B"/>
    <w:rsid w:val="00EA29D3"/>
    <w:rsid w:val="00EA2AA6"/>
    <w:rsid w:val="00EA2B1C"/>
    <w:rsid w:val="00EA2C26"/>
    <w:rsid w:val="00EA323E"/>
    <w:rsid w:val="00EA32BD"/>
    <w:rsid w:val="00EA34F8"/>
    <w:rsid w:val="00EA3510"/>
    <w:rsid w:val="00EA3839"/>
    <w:rsid w:val="00EA388B"/>
    <w:rsid w:val="00EA3B43"/>
    <w:rsid w:val="00EA426C"/>
    <w:rsid w:val="00EA42D0"/>
    <w:rsid w:val="00EA42F2"/>
    <w:rsid w:val="00EA4676"/>
    <w:rsid w:val="00EA48B9"/>
    <w:rsid w:val="00EA4915"/>
    <w:rsid w:val="00EA49AD"/>
    <w:rsid w:val="00EA4A90"/>
    <w:rsid w:val="00EA4BB7"/>
    <w:rsid w:val="00EA4BBC"/>
    <w:rsid w:val="00EA4BE9"/>
    <w:rsid w:val="00EA4EA3"/>
    <w:rsid w:val="00EA5072"/>
    <w:rsid w:val="00EA512C"/>
    <w:rsid w:val="00EA5276"/>
    <w:rsid w:val="00EA5348"/>
    <w:rsid w:val="00EA53F5"/>
    <w:rsid w:val="00EA557B"/>
    <w:rsid w:val="00EA5745"/>
    <w:rsid w:val="00EA57CB"/>
    <w:rsid w:val="00EA58D2"/>
    <w:rsid w:val="00EA59CF"/>
    <w:rsid w:val="00EA5A06"/>
    <w:rsid w:val="00EA5A5D"/>
    <w:rsid w:val="00EA5DC2"/>
    <w:rsid w:val="00EA603A"/>
    <w:rsid w:val="00EA6268"/>
    <w:rsid w:val="00EA6594"/>
    <w:rsid w:val="00EA6783"/>
    <w:rsid w:val="00EA67E7"/>
    <w:rsid w:val="00EA6C27"/>
    <w:rsid w:val="00EA6E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BCC"/>
    <w:rsid w:val="00EA7D20"/>
    <w:rsid w:val="00EA7F14"/>
    <w:rsid w:val="00EA7F47"/>
    <w:rsid w:val="00EA7F5F"/>
    <w:rsid w:val="00EB010E"/>
    <w:rsid w:val="00EB01C2"/>
    <w:rsid w:val="00EB0409"/>
    <w:rsid w:val="00EB0592"/>
    <w:rsid w:val="00EB09D0"/>
    <w:rsid w:val="00EB0B98"/>
    <w:rsid w:val="00EB0C5D"/>
    <w:rsid w:val="00EB0CAD"/>
    <w:rsid w:val="00EB0FA2"/>
    <w:rsid w:val="00EB0FC7"/>
    <w:rsid w:val="00EB122E"/>
    <w:rsid w:val="00EB1325"/>
    <w:rsid w:val="00EB1518"/>
    <w:rsid w:val="00EB1574"/>
    <w:rsid w:val="00EB15C4"/>
    <w:rsid w:val="00EB160B"/>
    <w:rsid w:val="00EB16A9"/>
    <w:rsid w:val="00EB16EF"/>
    <w:rsid w:val="00EB1ACA"/>
    <w:rsid w:val="00EB1E1C"/>
    <w:rsid w:val="00EB1FBC"/>
    <w:rsid w:val="00EB2018"/>
    <w:rsid w:val="00EB2215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E65"/>
    <w:rsid w:val="00EB2F8B"/>
    <w:rsid w:val="00EB2FB7"/>
    <w:rsid w:val="00EB30A0"/>
    <w:rsid w:val="00EB30F6"/>
    <w:rsid w:val="00EB3159"/>
    <w:rsid w:val="00EB3488"/>
    <w:rsid w:val="00EB349E"/>
    <w:rsid w:val="00EB34A7"/>
    <w:rsid w:val="00EB36B6"/>
    <w:rsid w:val="00EB36C7"/>
    <w:rsid w:val="00EB3804"/>
    <w:rsid w:val="00EB3992"/>
    <w:rsid w:val="00EB3A60"/>
    <w:rsid w:val="00EB3CB2"/>
    <w:rsid w:val="00EB3CD4"/>
    <w:rsid w:val="00EB3E82"/>
    <w:rsid w:val="00EB3EB5"/>
    <w:rsid w:val="00EB44A7"/>
    <w:rsid w:val="00EB480A"/>
    <w:rsid w:val="00EB484F"/>
    <w:rsid w:val="00EB48CD"/>
    <w:rsid w:val="00EB49E6"/>
    <w:rsid w:val="00EB4A06"/>
    <w:rsid w:val="00EB4B34"/>
    <w:rsid w:val="00EB4C68"/>
    <w:rsid w:val="00EB4D3D"/>
    <w:rsid w:val="00EB4EDC"/>
    <w:rsid w:val="00EB4F01"/>
    <w:rsid w:val="00EB5432"/>
    <w:rsid w:val="00EB55DF"/>
    <w:rsid w:val="00EB560D"/>
    <w:rsid w:val="00EB568E"/>
    <w:rsid w:val="00EB5945"/>
    <w:rsid w:val="00EB59EC"/>
    <w:rsid w:val="00EB5A73"/>
    <w:rsid w:val="00EB5A9D"/>
    <w:rsid w:val="00EB5BFA"/>
    <w:rsid w:val="00EB5D39"/>
    <w:rsid w:val="00EB5DB8"/>
    <w:rsid w:val="00EB5F9B"/>
    <w:rsid w:val="00EB6022"/>
    <w:rsid w:val="00EB6304"/>
    <w:rsid w:val="00EB6325"/>
    <w:rsid w:val="00EB63D2"/>
    <w:rsid w:val="00EB64D2"/>
    <w:rsid w:val="00EB6697"/>
    <w:rsid w:val="00EB6884"/>
    <w:rsid w:val="00EB6B10"/>
    <w:rsid w:val="00EB6B8D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334"/>
    <w:rsid w:val="00EC0780"/>
    <w:rsid w:val="00EC0B3F"/>
    <w:rsid w:val="00EC0B83"/>
    <w:rsid w:val="00EC0CFC"/>
    <w:rsid w:val="00EC0DC5"/>
    <w:rsid w:val="00EC0EBD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5E8"/>
    <w:rsid w:val="00EC2703"/>
    <w:rsid w:val="00EC277B"/>
    <w:rsid w:val="00EC285E"/>
    <w:rsid w:val="00EC2914"/>
    <w:rsid w:val="00EC29CA"/>
    <w:rsid w:val="00EC2A04"/>
    <w:rsid w:val="00EC2B6C"/>
    <w:rsid w:val="00EC2C5E"/>
    <w:rsid w:val="00EC2C96"/>
    <w:rsid w:val="00EC2D40"/>
    <w:rsid w:val="00EC2E6D"/>
    <w:rsid w:val="00EC3038"/>
    <w:rsid w:val="00EC3075"/>
    <w:rsid w:val="00EC31A1"/>
    <w:rsid w:val="00EC3235"/>
    <w:rsid w:val="00EC344A"/>
    <w:rsid w:val="00EC365F"/>
    <w:rsid w:val="00EC38AA"/>
    <w:rsid w:val="00EC3B9E"/>
    <w:rsid w:val="00EC3F07"/>
    <w:rsid w:val="00EC3FBE"/>
    <w:rsid w:val="00EC412E"/>
    <w:rsid w:val="00EC424F"/>
    <w:rsid w:val="00EC4281"/>
    <w:rsid w:val="00EC42F3"/>
    <w:rsid w:val="00EC45ED"/>
    <w:rsid w:val="00EC4640"/>
    <w:rsid w:val="00EC46B6"/>
    <w:rsid w:val="00EC492E"/>
    <w:rsid w:val="00EC4BC5"/>
    <w:rsid w:val="00EC4CCD"/>
    <w:rsid w:val="00EC4CDC"/>
    <w:rsid w:val="00EC4FAE"/>
    <w:rsid w:val="00EC5017"/>
    <w:rsid w:val="00EC515B"/>
    <w:rsid w:val="00EC51B7"/>
    <w:rsid w:val="00EC534E"/>
    <w:rsid w:val="00EC5422"/>
    <w:rsid w:val="00EC55DC"/>
    <w:rsid w:val="00EC577B"/>
    <w:rsid w:val="00EC5856"/>
    <w:rsid w:val="00EC5B73"/>
    <w:rsid w:val="00EC5DA4"/>
    <w:rsid w:val="00EC6032"/>
    <w:rsid w:val="00EC62F8"/>
    <w:rsid w:val="00EC64AB"/>
    <w:rsid w:val="00EC64CE"/>
    <w:rsid w:val="00EC694B"/>
    <w:rsid w:val="00EC698A"/>
    <w:rsid w:val="00EC6A36"/>
    <w:rsid w:val="00EC6A95"/>
    <w:rsid w:val="00EC6B35"/>
    <w:rsid w:val="00EC6B46"/>
    <w:rsid w:val="00EC6E90"/>
    <w:rsid w:val="00EC6EA3"/>
    <w:rsid w:val="00EC6F6E"/>
    <w:rsid w:val="00EC718C"/>
    <w:rsid w:val="00EC71AD"/>
    <w:rsid w:val="00EC733D"/>
    <w:rsid w:val="00EC7618"/>
    <w:rsid w:val="00EC765C"/>
    <w:rsid w:val="00EC7693"/>
    <w:rsid w:val="00EC77BC"/>
    <w:rsid w:val="00EC7847"/>
    <w:rsid w:val="00EC79A9"/>
    <w:rsid w:val="00EC7BCD"/>
    <w:rsid w:val="00EC7E73"/>
    <w:rsid w:val="00EC7FFC"/>
    <w:rsid w:val="00ED0012"/>
    <w:rsid w:val="00ED0094"/>
    <w:rsid w:val="00ED00BB"/>
    <w:rsid w:val="00ED0237"/>
    <w:rsid w:val="00ED025C"/>
    <w:rsid w:val="00ED04A3"/>
    <w:rsid w:val="00ED057F"/>
    <w:rsid w:val="00ED066B"/>
    <w:rsid w:val="00ED06F9"/>
    <w:rsid w:val="00ED07DC"/>
    <w:rsid w:val="00ED084A"/>
    <w:rsid w:val="00ED0D52"/>
    <w:rsid w:val="00ED1182"/>
    <w:rsid w:val="00ED11A8"/>
    <w:rsid w:val="00ED127C"/>
    <w:rsid w:val="00ED132E"/>
    <w:rsid w:val="00ED1625"/>
    <w:rsid w:val="00ED16C5"/>
    <w:rsid w:val="00ED170F"/>
    <w:rsid w:val="00ED1A5B"/>
    <w:rsid w:val="00ED1C7C"/>
    <w:rsid w:val="00ED1CC3"/>
    <w:rsid w:val="00ED1E43"/>
    <w:rsid w:val="00ED1F01"/>
    <w:rsid w:val="00ED1F74"/>
    <w:rsid w:val="00ED2275"/>
    <w:rsid w:val="00ED22FC"/>
    <w:rsid w:val="00ED2381"/>
    <w:rsid w:val="00ED255E"/>
    <w:rsid w:val="00ED26BF"/>
    <w:rsid w:val="00ED2AEE"/>
    <w:rsid w:val="00ED320E"/>
    <w:rsid w:val="00ED3516"/>
    <w:rsid w:val="00ED3594"/>
    <w:rsid w:val="00ED35ED"/>
    <w:rsid w:val="00ED3647"/>
    <w:rsid w:val="00ED3792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28"/>
    <w:rsid w:val="00ED3FB0"/>
    <w:rsid w:val="00ED4138"/>
    <w:rsid w:val="00ED4199"/>
    <w:rsid w:val="00ED424A"/>
    <w:rsid w:val="00ED42E9"/>
    <w:rsid w:val="00ED46CB"/>
    <w:rsid w:val="00ED48AD"/>
    <w:rsid w:val="00ED4A2F"/>
    <w:rsid w:val="00ED4A62"/>
    <w:rsid w:val="00ED4B11"/>
    <w:rsid w:val="00ED4BDD"/>
    <w:rsid w:val="00ED4E1A"/>
    <w:rsid w:val="00ED4EB8"/>
    <w:rsid w:val="00ED4EC8"/>
    <w:rsid w:val="00ED5101"/>
    <w:rsid w:val="00ED5256"/>
    <w:rsid w:val="00ED529A"/>
    <w:rsid w:val="00ED531D"/>
    <w:rsid w:val="00ED5695"/>
    <w:rsid w:val="00ED57B9"/>
    <w:rsid w:val="00ED58EF"/>
    <w:rsid w:val="00ED59DA"/>
    <w:rsid w:val="00ED5A5C"/>
    <w:rsid w:val="00ED5BD2"/>
    <w:rsid w:val="00ED5E0E"/>
    <w:rsid w:val="00ED6098"/>
    <w:rsid w:val="00ED60FC"/>
    <w:rsid w:val="00ED6146"/>
    <w:rsid w:val="00ED61BF"/>
    <w:rsid w:val="00ED6206"/>
    <w:rsid w:val="00ED6361"/>
    <w:rsid w:val="00ED6635"/>
    <w:rsid w:val="00ED675E"/>
    <w:rsid w:val="00ED68D0"/>
    <w:rsid w:val="00ED697D"/>
    <w:rsid w:val="00ED6B2C"/>
    <w:rsid w:val="00ED6CD2"/>
    <w:rsid w:val="00ED6E94"/>
    <w:rsid w:val="00ED6EB2"/>
    <w:rsid w:val="00ED6ED6"/>
    <w:rsid w:val="00ED6FE0"/>
    <w:rsid w:val="00ED73B1"/>
    <w:rsid w:val="00ED746C"/>
    <w:rsid w:val="00ED7479"/>
    <w:rsid w:val="00ED74BD"/>
    <w:rsid w:val="00ED7534"/>
    <w:rsid w:val="00ED7615"/>
    <w:rsid w:val="00ED7722"/>
    <w:rsid w:val="00ED7758"/>
    <w:rsid w:val="00ED776E"/>
    <w:rsid w:val="00ED783F"/>
    <w:rsid w:val="00ED78C8"/>
    <w:rsid w:val="00ED797A"/>
    <w:rsid w:val="00ED7D8A"/>
    <w:rsid w:val="00EE01CB"/>
    <w:rsid w:val="00EE0533"/>
    <w:rsid w:val="00EE0543"/>
    <w:rsid w:val="00EE0551"/>
    <w:rsid w:val="00EE07CE"/>
    <w:rsid w:val="00EE0D0B"/>
    <w:rsid w:val="00EE14B3"/>
    <w:rsid w:val="00EE15CC"/>
    <w:rsid w:val="00EE1772"/>
    <w:rsid w:val="00EE18A3"/>
    <w:rsid w:val="00EE1AD2"/>
    <w:rsid w:val="00EE1BD8"/>
    <w:rsid w:val="00EE1DE9"/>
    <w:rsid w:val="00EE1E06"/>
    <w:rsid w:val="00EE20B2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2DAB"/>
    <w:rsid w:val="00EE3076"/>
    <w:rsid w:val="00EE33D3"/>
    <w:rsid w:val="00EE3537"/>
    <w:rsid w:val="00EE357D"/>
    <w:rsid w:val="00EE36BE"/>
    <w:rsid w:val="00EE3703"/>
    <w:rsid w:val="00EE373D"/>
    <w:rsid w:val="00EE3C43"/>
    <w:rsid w:val="00EE3E23"/>
    <w:rsid w:val="00EE3E97"/>
    <w:rsid w:val="00EE3EC9"/>
    <w:rsid w:val="00EE3FA8"/>
    <w:rsid w:val="00EE4237"/>
    <w:rsid w:val="00EE4287"/>
    <w:rsid w:val="00EE4398"/>
    <w:rsid w:val="00EE445C"/>
    <w:rsid w:val="00EE459D"/>
    <w:rsid w:val="00EE47CE"/>
    <w:rsid w:val="00EE47D8"/>
    <w:rsid w:val="00EE4AEC"/>
    <w:rsid w:val="00EE4C20"/>
    <w:rsid w:val="00EE4EA4"/>
    <w:rsid w:val="00EE4EB3"/>
    <w:rsid w:val="00EE4FB3"/>
    <w:rsid w:val="00EE51F4"/>
    <w:rsid w:val="00EE52E0"/>
    <w:rsid w:val="00EE54B9"/>
    <w:rsid w:val="00EE54C6"/>
    <w:rsid w:val="00EE553D"/>
    <w:rsid w:val="00EE565B"/>
    <w:rsid w:val="00EE5D96"/>
    <w:rsid w:val="00EE6143"/>
    <w:rsid w:val="00EE6199"/>
    <w:rsid w:val="00EE6313"/>
    <w:rsid w:val="00EE6374"/>
    <w:rsid w:val="00EE652E"/>
    <w:rsid w:val="00EE661C"/>
    <w:rsid w:val="00EE6815"/>
    <w:rsid w:val="00EE686F"/>
    <w:rsid w:val="00EE694C"/>
    <w:rsid w:val="00EE69C7"/>
    <w:rsid w:val="00EE6D2A"/>
    <w:rsid w:val="00EE6D2C"/>
    <w:rsid w:val="00EE6EDD"/>
    <w:rsid w:val="00EE6F3E"/>
    <w:rsid w:val="00EE742B"/>
    <w:rsid w:val="00EE74C4"/>
    <w:rsid w:val="00EE7510"/>
    <w:rsid w:val="00EE7522"/>
    <w:rsid w:val="00EE7524"/>
    <w:rsid w:val="00EE75D3"/>
    <w:rsid w:val="00EE7776"/>
    <w:rsid w:val="00EE7968"/>
    <w:rsid w:val="00EE79FD"/>
    <w:rsid w:val="00EF01A0"/>
    <w:rsid w:val="00EF01A2"/>
    <w:rsid w:val="00EF03CB"/>
    <w:rsid w:val="00EF0524"/>
    <w:rsid w:val="00EF0703"/>
    <w:rsid w:val="00EF07CD"/>
    <w:rsid w:val="00EF07EA"/>
    <w:rsid w:val="00EF0ADF"/>
    <w:rsid w:val="00EF0EE1"/>
    <w:rsid w:val="00EF0FF1"/>
    <w:rsid w:val="00EF10BA"/>
    <w:rsid w:val="00EF1206"/>
    <w:rsid w:val="00EF13B8"/>
    <w:rsid w:val="00EF16F9"/>
    <w:rsid w:val="00EF1944"/>
    <w:rsid w:val="00EF1B04"/>
    <w:rsid w:val="00EF1C50"/>
    <w:rsid w:val="00EF1D4F"/>
    <w:rsid w:val="00EF1DD2"/>
    <w:rsid w:val="00EF1DEF"/>
    <w:rsid w:val="00EF1E3D"/>
    <w:rsid w:val="00EF1F78"/>
    <w:rsid w:val="00EF2267"/>
    <w:rsid w:val="00EF2714"/>
    <w:rsid w:val="00EF27C7"/>
    <w:rsid w:val="00EF2986"/>
    <w:rsid w:val="00EF2A40"/>
    <w:rsid w:val="00EF2C1B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10"/>
    <w:rsid w:val="00EF40B1"/>
    <w:rsid w:val="00EF416F"/>
    <w:rsid w:val="00EF42CB"/>
    <w:rsid w:val="00EF45A2"/>
    <w:rsid w:val="00EF47DA"/>
    <w:rsid w:val="00EF4857"/>
    <w:rsid w:val="00EF4876"/>
    <w:rsid w:val="00EF4887"/>
    <w:rsid w:val="00EF48CF"/>
    <w:rsid w:val="00EF48D4"/>
    <w:rsid w:val="00EF4A53"/>
    <w:rsid w:val="00EF4A69"/>
    <w:rsid w:val="00EF4BC5"/>
    <w:rsid w:val="00EF4E88"/>
    <w:rsid w:val="00EF5009"/>
    <w:rsid w:val="00EF50A3"/>
    <w:rsid w:val="00EF5266"/>
    <w:rsid w:val="00EF5358"/>
    <w:rsid w:val="00EF53F2"/>
    <w:rsid w:val="00EF54FC"/>
    <w:rsid w:val="00EF5879"/>
    <w:rsid w:val="00EF5885"/>
    <w:rsid w:val="00EF58AA"/>
    <w:rsid w:val="00EF5B06"/>
    <w:rsid w:val="00EF5C02"/>
    <w:rsid w:val="00EF5C8B"/>
    <w:rsid w:val="00EF5CDE"/>
    <w:rsid w:val="00EF5E71"/>
    <w:rsid w:val="00EF5EA9"/>
    <w:rsid w:val="00EF6035"/>
    <w:rsid w:val="00EF6287"/>
    <w:rsid w:val="00EF64DA"/>
    <w:rsid w:val="00EF6511"/>
    <w:rsid w:val="00EF65FD"/>
    <w:rsid w:val="00EF6608"/>
    <w:rsid w:val="00EF6621"/>
    <w:rsid w:val="00EF6861"/>
    <w:rsid w:val="00EF6938"/>
    <w:rsid w:val="00EF69B5"/>
    <w:rsid w:val="00EF6B33"/>
    <w:rsid w:val="00EF6BA6"/>
    <w:rsid w:val="00EF6E35"/>
    <w:rsid w:val="00EF6F2A"/>
    <w:rsid w:val="00EF6F42"/>
    <w:rsid w:val="00EF7006"/>
    <w:rsid w:val="00EF71AE"/>
    <w:rsid w:val="00EF735C"/>
    <w:rsid w:val="00EF74CF"/>
    <w:rsid w:val="00EF7504"/>
    <w:rsid w:val="00EF77CE"/>
    <w:rsid w:val="00EF77F0"/>
    <w:rsid w:val="00EF7860"/>
    <w:rsid w:val="00EF78D9"/>
    <w:rsid w:val="00EF7B55"/>
    <w:rsid w:val="00EF7D16"/>
    <w:rsid w:val="00EF7D63"/>
    <w:rsid w:val="00EF7DA2"/>
    <w:rsid w:val="00EF7E34"/>
    <w:rsid w:val="00EF7ECE"/>
    <w:rsid w:val="00F00087"/>
    <w:rsid w:val="00F00236"/>
    <w:rsid w:val="00F0025D"/>
    <w:rsid w:val="00F00281"/>
    <w:rsid w:val="00F003CA"/>
    <w:rsid w:val="00F003F1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0CF"/>
    <w:rsid w:val="00F0222E"/>
    <w:rsid w:val="00F0233B"/>
    <w:rsid w:val="00F0245D"/>
    <w:rsid w:val="00F02518"/>
    <w:rsid w:val="00F0259C"/>
    <w:rsid w:val="00F029D4"/>
    <w:rsid w:val="00F02BD3"/>
    <w:rsid w:val="00F02C5A"/>
    <w:rsid w:val="00F02CB8"/>
    <w:rsid w:val="00F02D70"/>
    <w:rsid w:val="00F02D8B"/>
    <w:rsid w:val="00F02DB0"/>
    <w:rsid w:val="00F02E74"/>
    <w:rsid w:val="00F02F1B"/>
    <w:rsid w:val="00F03063"/>
    <w:rsid w:val="00F03162"/>
    <w:rsid w:val="00F0321D"/>
    <w:rsid w:val="00F03521"/>
    <w:rsid w:val="00F03612"/>
    <w:rsid w:val="00F036C6"/>
    <w:rsid w:val="00F03AB3"/>
    <w:rsid w:val="00F03B94"/>
    <w:rsid w:val="00F03D67"/>
    <w:rsid w:val="00F03E87"/>
    <w:rsid w:val="00F03ECC"/>
    <w:rsid w:val="00F03F24"/>
    <w:rsid w:val="00F0422E"/>
    <w:rsid w:val="00F042A9"/>
    <w:rsid w:val="00F042D2"/>
    <w:rsid w:val="00F04629"/>
    <w:rsid w:val="00F04730"/>
    <w:rsid w:val="00F04DE7"/>
    <w:rsid w:val="00F04E6F"/>
    <w:rsid w:val="00F04F51"/>
    <w:rsid w:val="00F04FAC"/>
    <w:rsid w:val="00F05062"/>
    <w:rsid w:val="00F05703"/>
    <w:rsid w:val="00F057E3"/>
    <w:rsid w:val="00F05A35"/>
    <w:rsid w:val="00F05A81"/>
    <w:rsid w:val="00F05BB8"/>
    <w:rsid w:val="00F05E5D"/>
    <w:rsid w:val="00F06128"/>
    <w:rsid w:val="00F06585"/>
    <w:rsid w:val="00F0678A"/>
    <w:rsid w:val="00F067C7"/>
    <w:rsid w:val="00F06A90"/>
    <w:rsid w:val="00F06B27"/>
    <w:rsid w:val="00F0711E"/>
    <w:rsid w:val="00F0714B"/>
    <w:rsid w:val="00F07422"/>
    <w:rsid w:val="00F07470"/>
    <w:rsid w:val="00F0760E"/>
    <w:rsid w:val="00F076E8"/>
    <w:rsid w:val="00F07C4B"/>
    <w:rsid w:val="00F07CB9"/>
    <w:rsid w:val="00F07CEB"/>
    <w:rsid w:val="00F07CF2"/>
    <w:rsid w:val="00F1019E"/>
    <w:rsid w:val="00F103AD"/>
    <w:rsid w:val="00F10774"/>
    <w:rsid w:val="00F107F8"/>
    <w:rsid w:val="00F10856"/>
    <w:rsid w:val="00F108CA"/>
    <w:rsid w:val="00F1099E"/>
    <w:rsid w:val="00F10B80"/>
    <w:rsid w:val="00F10C14"/>
    <w:rsid w:val="00F10C80"/>
    <w:rsid w:val="00F10DD9"/>
    <w:rsid w:val="00F10E89"/>
    <w:rsid w:val="00F10FBE"/>
    <w:rsid w:val="00F1146A"/>
    <w:rsid w:val="00F116C1"/>
    <w:rsid w:val="00F11A2C"/>
    <w:rsid w:val="00F11B8C"/>
    <w:rsid w:val="00F11BA9"/>
    <w:rsid w:val="00F11BF4"/>
    <w:rsid w:val="00F11F65"/>
    <w:rsid w:val="00F1201E"/>
    <w:rsid w:val="00F120BC"/>
    <w:rsid w:val="00F1215E"/>
    <w:rsid w:val="00F121F6"/>
    <w:rsid w:val="00F12566"/>
    <w:rsid w:val="00F1256A"/>
    <w:rsid w:val="00F12A57"/>
    <w:rsid w:val="00F12D48"/>
    <w:rsid w:val="00F12D81"/>
    <w:rsid w:val="00F12E4E"/>
    <w:rsid w:val="00F12E65"/>
    <w:rsid w:val="00F12E94"/>
    <w:rsid w:val="00F12FA5"/>
    <w:rsid w:val="00F12FE9"/>
    <w:rsid w:val="00F13147"/>
    <w:rsid w:val="00F1327C"/>
    <w:rsid w:val="00F134F7"/>
    <w:rsid w:val="00F1364F"/>
    <w:rsid w:val="00F139A5"/>
    <w:rsid w:val="00F13E03"/>
    <w:rsid w:val="00F13E85"/>
    <w:rsid w:val="00F13F14"/>
    <w:rsid w:val="00F13FE0"/>
    <w:rsid w:val="00F14563"/>
    <w:rsid w:val="00F14572"/>
    <w:rsid w:val="00F14A8D"/>
    <w:rsid w:val="00F14C2A"/>
    <w:rsid w:val="00F14C63"/>
    <w:rsid w:val="00F14F74"/>
    <w:rsid w:val="00F1500A"/>
    <w:rsid w:val="00F151FD"/>
    <w:rsid w:val="00F15235"/>
    <w:rsid w:val="00F15275"/>
    <w:rsid w:val="00F152EE"/>
    <w:rsid w:val="00F15451"/>
    <w:rsid w:val="00F155DF"/>
    <w:rsid w:val="00F15878"/>
    <w:rsid w:val="00F15B09"/>
    <w:rsid w:val="00F15B3E"/>
    <w:rsid w:val="00F15B54"/>
    <w:rsid w:val="00F15D49"/>
    <w:rsid w:val="00F15F24"/>
    <w:rsid w:val="00F15F5A"/>
    <w:rsid w:val="00F15F6F"/>
    <w:rsid w:val="00F160ED"/>
    <w:rsid w:val="00F16554"/>
    <w:rsid w:val="00F16754"/>
    <w:rsid w:val="00F16969"/>
    <w:rsid w:val="00F16E9B"/>
    <w:rsid w:val="00F17246"/>
    <w:rsid w:val="00F17837"/>
    <w:rsid w:val="00F17846"/>
    <w:rsid w:val="00F17873"/>
    <w:rsid w:val="00F1793C"/>
    <w:rsid w:val="00F179A3"/>
    <w:rsid w:val="00F17FA2"/>
    <w:rsid w:val="00F17FD7"/>
    <w:rsid w:val="00F2000C"/>
    <w:rsid w:val="00F20333"/>
    <w:rsid w:val="00F204B8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604"/>
    <w:rsid w:val="00F2179A"/>
    <w:rsid w:val="00F2197A"/>
    <w:rsid w:val="00F21AC7"/>
    <w:rsid w:val="00F21D08"/>
    <w:rsid w:val="00F21E89"/>
    <w:rsid w:val="00F22430"/>
    <w:rsid w:val="00F22538"/>
    <w:rsid w:val="00F225CF"/>
    <w:rsid w:val="00F22969"/>
    <w:rsid w:val="00F22A61"/>
    <w:rsid w:val="00F22B20"/>
    <w:rsid w:val="00F22C56"/>
    <w:rsid w:val="00F2318F"/>
    <w:rsid w:val="00F23195"/>
    <w:rsid w:val="00F231D3"/>
    <w:rsid w:val="00F2327A"/>
    <w:rsid w:val="00F23553"/>
    <w:rsid w:val="00F237F7"/>
    <w:rsid w:val="00F239CD"/>
    <w:rsid w:val="00F23B62"/>
    <w:rsid w:val="00F23C2D"/>
    <w:rsid w:val="00F23C94"/>
    <w:rsid w:val="00F23F77"/>
    <w:rsid w:val="00F23F93"/>
    <w:rsid w:val="00F240CF"/>
    <w:rsid w:val="00F24122"/>
    <w:rsid w:val="00F24239"/>
    <w:rsid w:val="00F24368"/>
    <w:rsid w:val="00F24504"/>
    <w:rsid w:val="00F24769"/>
    <w:rsid w:val="00F249A1"/>
    <w:rsid w:val="00F249CF"/>
    <w:rsid w:val="00F24B82"/>
    <w:rsid w:val="00F24C5F"/>
    <w:rsid w:val="00F24CC9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86E"/>
    <w:rsid w:val="00F2798C"/>
    <w:rsid w:val="00F27C44"/>
    <w:rsid w:val="00F27C85"/>
    <w:rsid w:val="00F27D6B"/>
    <w:rsid w:val="00F27E39"/>
    <w:rsid w:val="00F27E3F"/>
    <w:rsid w:val="00F27EB4"/>
    <w:rsid w:val="00F3021D"/>
    <w:rsid w:val="00F30334"/>
    <w:rsid w:val="00F3042C"/>
    <w:rsid w:val="00F306C8"/>
    <w:rsid w:val="00F3083F"/>
    <w:rsid w:val="00F30BA9"/>
    <w:rsid w:val="00F30C65"/>
    <w:rsid w:val="00F30CE7"/>
    <w:rsid w:val="00F30D0A"/>
    <w:rsid w:val="00F310F1"/>
    <w:rsid w:val="00F312CE"/>
    <w:rsid w:val="00F31512"/>
    <w:rsid w:val="00F3162F"/>
    <w:rsid w:val="00F31B96"/>
    <w:rsid w:val="00F31B9D"/>
    <w:rsid w:val="00F31BCA"/>
    <w:rsid w:val="00F32006"/>
    <w:rsid w:val="00F32038"/>
    <w:rsid w:val="00F32170"/>
    <w:rsid w:val="00F3220F"/>
    <w:rsid w:val="00F32291"/>
    <w:rsid w:val="00F3229E"/>
    <w:rsid w:val="00F32384"/>
    <w:rsid w:val="00F325AD"/>
    <w:rsid w:val="00F325C1"/>
    <w:rsid w:val="00F32632"/>
    <w:rsid w:val="00F3266E"/>
    <w:rsid w:val="00F3267E"/>
    <w:rsid w:val="00F32695"/>
    <w:rsid w:val="00F32868"/>
    <w:rsid w:val="00F329AB"/>
    <w:rsid w:val="00F32A01"/>
    <w:rsid w:val="00F32C6D"/>
    <w:rsid w:val="00F32E47"/>
    <w:rsid w:val="00F32ED8"/>
    <w:rsid w:val="00F33421"/>
    <w:rsid w:val="00F336B8"/>
    <w:rsid w:val="00F3381F"/>
    <w:rsid w:val="00F33828"/>
    <w:rsid w:val="00F33915"/>
    <w:rsid w:val="00F33A3C"/>
    <w:rsid w:val="00F33BDE"/>
    <w:rsid w:val="00F33C12"/>
    <w:rsid w:val="00F33C23"/>
    <w:rsid w:val="00F33DBB"/>
    <w:rsid w:val="00F340C1"/>
    <w:rsid w:val="00F342A4"/>
    <w:rsid w:val="00F34367"/>
    <w:rsid w:val="00F345A2"/>
    <w:rsid w:val="00F3499F"/>
    <w:rsid w:val="00F34DD2"/>
    <w:rsid w:val="00F35175"/>
    <w:rsid w:val="00F35271"/>
    <w:rsid w:val="00F352A6"/>
    <w:rsid w:val="00F352C8"/>
    <w:rsid w:val="00F3535B"/>
    <w:rsid w:val="00F35489"/>
    <w:rsid w:val="00F354B2"/>
    <w:rsid w:val="00F358FC"/>
    <w:rsid w:val="00F3593E"/>
    <w:rsid w:val="00F35990"/>
    <w:rsid w:val="00F35C21"/>
    <w:rsid w:val="00F35C8C"/>
    <w:rsid w:val="00F35FEF"/>
    <w:rsid w:val="00F360CE"/>
    <w:rsid w:val="00F361B5"/>
    <w:rsid w:val="00F36258"/>
    <w:rsid w:val="00F36382"/>
    <w:rsid w:val="00F363FB"/>
    <w:rsid w:val="00F366B3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43E"/>
    <w:rsid w:val="00F375AD"/>
    <w:rsid w:val="00F376D9"/>
    <w:rsid w:val="00F376F6"/>
    <w:rsid w:val="00F3776A"/>
    <w:rsid w:val="00F378CA"/>
    <w:rsid w:val="00F37904"/>
    <w:rsid w:val="00F37966"/>
    <w:rsid w:val="00F379FD"/>
    <w:rsid w:val="00F37D61"/>
    <w:rsid w:val="00F37DA6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2A9F"/>
    <w:rsid w:val="00F430EB"/>
    <w:rsid w:val="00F43107"/>
    <w:rsid w:val="00F4315E"/>
    <w:rsid w:val="00F4323B"/>
    <w:rsid w:val="00F432BE"/>
    <w:rsid w:val="00F43457"/>
    <w:rsid w:val="00F43669"/>
    <w:rsid w:val="00F43714"/>
    <w:rsid w:val="00F43715"/>
    <w:rsid w:val="00F43B7D"/>
    <w:rsid w:val="00F43D5B"/>
    <w:rsid w:val="00F43E38"/>
    <w:rsid w:val="00F43EB3"/>
    <w:rsid w:val="00F44077"/>
    <w:rsid w:val="00F440A4"/>
    <w:rsid w:val="00F440D9"/>
    <w:rsid w:val="00F441D6"/>
    <w:rsid w:val="00F441DB"/>
    <w:rsid w:val="00F4420F"/>
    <w:rsid w:val="00F4459A"/>
    <w:rsid w:val="00F44759"/>
    <w:rsid w:val="00F447E2"/>
    <w:rsid w:val="00F44971"/>
    <w:rsid w:val="00F449C6"/>
    <w:rsid w:val="00F45013"/>
    <w:rsid w:val="00F4503D"/>
    <w:rsid w:val="00F450D2"/>
    <w:rsid w:val="00F45100"/>
    <w:rsid w:val="00F454EF"/>
    <w:rsid w:val="00F45566"/>
    <w:rsid w:val="00F456C3"/>
    <w:rsid w:val="00F45A58"/>
    <w:rsid w:val="00F45ABB"/>
    <w:rsid w:val="00F45B53"/>
    <w:rsid w:val="00F45CBD"/>
    <w:rsid w:val="00F45D11"/>
    <w:rsid w:val="00F45E3D"/>
    <w:rsid w:val="00F46167"/>
    <w:rsid w:val="00F46321"/>
    <w:rsid w:val="00F46389"/>
    <w:rsid w:val="00F46396"/>
    <w:rsid w:val="00F4647B"/>
    <w:rsid w:val="00F4647E"/>
    <w:rsid w:val="00F465B5"/>
    <w:rsid w:val="00F46815"/>
    <w:rsid w:val="00F46896"/>
    <w:rsid w:val="00F468A9"/>
    <w:rsid w:val="00F46AAD"/>
    <w:rsid w:val="00F46C5B"/>
    <w:rsid w:val="00F46D33"/>
    <w:rsid w:val="00F46FFE"/>
    <w:rsid w:val="00F47018"/>
    <w:rsid w:val="00F47192"/>
    <w:rsid w:val="00F472E7"/>
    <w:rsid w:val="00F474C6"/>
    <w:rsid w:val="00F47713"/>
    <w:rsid w:val="00F47846"/>
    <w:rsid w:val="00F47847"/>
    <w:rsid w:val="00F478B9"/>
    <w:rsid w:val="00F47A01"/>
    <w:rsid w:val="00F47A13"/>
    <w:rsid w:val="00F47C39"/>
    <w:rsid w:val="00F47D7D"/>
    <w:rsid w:val="00F47E68"/>
    <w:rsid w:val="00F47F08"/>
    <w:rsid w:val="00F5030E"/>
    <w:rsid w:val="00F50341"/>
    <w:rsid w:val="00F50407"/>
    <w:rsid w:val="00F5043B"/>
    <w:rsid w:val="00F504DC"/>
    <w:rsid w:val="00F505AE"/>
    <w:rsid w:val="00F5065B"/>
    <w:rsid w:val="00F50729"/>
    <w:rsid w:val="00F5079C"/>
    <w:rsid w:val="00F507BE"/>
    <w:rsid w:val="00F50B62"/>
    <w:rsid w:val="00F50DD0"/>
    <w:rsid w:val="00F511A4"/>
    <w:rsid w:val="00F512FD"/>
    <w:rsid w:val="00F515F5"/>
    <w:rsid w:val="00F5178C"/>
    <w:rsid w:val="00F517A9"/>
    <w:rsid w:val="00F51868"/>
    <w:rsid w:val="00F519D7"/>
    <w:rsid w:val="00F51A50"/>
    <w:rsid w:val="00F51AD7"/>
    <w:rsid w:val="00F51F5E"/>
    <w:rsid w:val="00F51FBB"/>
    <w:rsid w:val="00F52168"/>
    <w:rsid w:val="00F5223F"/>
    <w:rsid w:val="00F52464"/>
    <w:rsid w:val="00F5270C"/>
    <w:rsid w:val="00F52A17"/>
    <w:rsid w:val="00F52A4F"/>
    <w:rsid w:val="00F52BC4"/>
    <w:rsid w:val="00F52D25"/>
    <w:rsid w:val="00F53004"/>
    <w:rsid w:val="00F5316C"/>
    <w:rsid w:val="00F5320F"/>
    <w:rsid w:val="00F53230"/>
    <w:rsid w:val="00F53550"/>
    <w:rsid w:val="00F53650"/>
    <w:rsid w:val="00F5376B"/>
    <w:rsid w:val="00F5399A"/>
    <w:rsid w:val="00F53AA7"/>
    <w:rsid w:val="00F53BF3"/>
    <w:rsid w:val="00F53C4B"/>
    <w:rsid w:val="00F53C83"/>
    <w:rsid w:val="00F53D11"/>
    <w:rsid w:val="00F53D5E"/>
    <w:rsid w:val="00F53EFC"/>
    <w:rsid w:val="00F5414C"/>
    <w:rsid w:val="00F54320"/>
    <w:rsid w:val="00F543F5"/>
    <w:rsid w:val="00F546DE"/>
    <w:rsid w:val="00F5480E"/>
    <w:rsid w:val="00F54B85"/>
    <w:rsid w:val="00F550AC"/>
    <w:rsid w:val="00F551DD"/>
    <w:rsid w:val="00F552C8"/>
    <w:rsid w:val="00F559A3"/>
    <w:rsid w:val="00F55A0C"/>
    <w:rsid w:val="00F55BAA"/>
    <w:rsid w:val="00F55CD6"/>
    <w:rsid w:val="00F55F1F"/>
    <w:rsid w:val="00F55F53"/>
    <w:rsid w:val="00F564EB"/>
    <w:rsid w:val="00F56604"/>
    <w:rsid w:val="00F56709"/>
    <w:rsid w:val="00F5677C"/>
    <w:rsid w:val="00F56869"/>
    <w:rsid w:val="00F569CA"/>
    <w:rsid w:val="00F569CD"/>
    <w:rsid w:val="00F56AC9"/>
    <w:rsid w:val="00F56D71"/>
    <w:rsid w:val="00F56FC9"/>
    <w:rsid w:val="00F57405"/>
    <w:rsid w:val="00F57487"/>
    <w:rsid w:val="00F575D7"/>
    <w:rsid w:val="00F575E5"/>
    <w:rsid w:val="00F57627"/>
    <w:rsid w:val="00F57B32"/>
    <w:rsid w:val="00F57B79"/>
    <w:rsid w:val="00F57E7C"/>
    <w:rsid w:val="00F57FED"/>
    <w:rsid w:val="00F600C6"/>
    <w:rsid w:val="00F600E0"/>
    <w:rsid w:val="00F600E4"/>
    <w:rsid w:val="00F601D0"/>
    <w:rsid w:val="00F6027B"/>
    <w:rsid w:val="00F6032D"/>
    <w:rsid w:val="00F603B2"/>
    <w:rsid w:val="00F6061F"/>
    <w:rsid w:val="00F60634"/>
    <w:rsid w:val="00F60810"/>
    <w:rsid w:val="00F609DA"/>
    <w:rsid w:val="00F60A49"/>
    <w:rsid w:val="00F60A51"/>
    <w:rsid w:val="00F60A86"/>
    <w:rsid w:val="00F60E34"/>
    <w:rsid w:val="00F61023"/>
    <w:rsid w:val="00F610BD"/>
    <w:rsid w:val="00F613D4"/>
    <w:rsid w:val="00F614EF"/>
    <w:rsid w:val="00F61547"/>
    <w:rsid w:val="00F61861"/>
    <w:rsid w:val="00F61981"/>
    <w:rsid w:val="00F61A84"/>
    <w:rsid w:val="00F61B3E"/>
    <w:rsid w:val="00F61BE5"/>
    <w:rsid w:val="00F61EBF"/>
    <w:rsid w:val="00F621DF"/>
    <w:rsid w:val="00F623BE"/>
    <w:rsid w:val="00F6242C"/>
    <w:rsid w:val="00F62501"/>
    <w:rsid w:val="00F625FD"/>
    <w:rsid w:val="00F62673"/>
    <w:rsid w:val="00F626E8"/>
    <w:rsid w:val="00F62A4E"/>
    <w:rsid w:val="00F62D00"/>
    <w:rsid w:val="00F6304A"/>
    <w:rsid w:val="00F631C4"/>
    <w:rsid w:val="00F63211"/>
    <w:rsid w:val="00F6342D"/>
    <w:rsid w:val="00F63615"/>
    <w:rsid w:val="00F63773"/>
    <w:rsid w:val="00F63B62"/>
    <w:rsid w:val="00F63E2A"/>
    <w:rsid w:val="00F641BC"/>
    <w:rsid w:val="00F641E8"/>
    <w:rsid w:val="00F6475A"/>
    <w:rsid w:val="00F648F5"/>
    <w:rsid w:val="00F64B89"/>
    <w:rsid w:val="00F64CD9"/>
    <w:rsid w:val="00F64FAE"/>
    <w:rsid w:val="00F65368"/>
    <w:rsid w:val="00F656A2"/>
    <w:rsid w:val="00F6577F"/>
    <w:rsid w:val="00F65968"/>
    <w:rsid w:val="00F65A25"/>
    <w:rsid w:val="00F65D23"/>
    <w:rsid w:val="00F65DC4"/>
    <w:rsid w:val="00F65F91"/>
    <w:rsid w:val="00F6603A"/>
    <w:rsid w:val="00F66048"/>
    <w:rsid w:val="00F6606A"/>
    <w:rsid w:val="00F66209"/>
    <w:rsid w:val="00F664BC"/>
    <w:rsid w:val="00F664ED"/>
    <w:rsid w:val="00F66547"/>
    <w:rsid w:val="00F665CE"/>
    <w:rsid w:val="00F667F0"/>
    <w:rsid w:val="00F6681F"/>
    <w:rsid w:val="00F66896"/>
    <w:rsid w:val="00F6689E"/>
    <w:rsid w:val="00F668BE"/>
    <w:rsid w:val="00F66C8B"/>
    <w:rsid w:val="00F66F5D"/>
    <w:rsid w:val="00F670CD"/>
    <w:rsid w:val="00F67133"/>
    <w:rsid w:val="00F6714D"/>
    <w:rsid w:val="00F6715F"/>
    <w:rsid w:val="00F672B6"/>
    <w:rsid w:val="00F673F2"/>
    <w:rsid w:val="00F6745F"/>
    <w:rsid w:val="00F674DE"/>
    <w:rsid w:val="00F6750B"/>
    <w:rsid w:val="00F677E4"/>
    <w:rsid w:val="00F67988"/>
    <w:rsid w:val="00F6798E"/>
    <w:rsid w:val="00F67995"/>
    <w:rsid w:val="00F6799D"/>
    <w:rsid w:val="00F679A1"/>
    <w:rsid w:val="00F679D8"/>
    <w:rsid w:val="00F67AE3"/>
    <w:rsid w:val="00F67B73"/>
    <w:rsid w:val="00F67D14"/>
    <w:rsid w:val="00F67D8F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ED9"/>
    <w:rsid w:val="00F71F5A"/>
    <w:rsid w:val="00F7256F"/>
    <w:rsid w:val="00F725D1"/>
    <w:rsid w:val="00F72998"/>
    <w:rsid w:val="00F72BEC"/>
    <w:rsid w:val="00F72C17"/>
    <w:rsid w:val="00F72C71"/>
    <w:rsid w:val="00F72C96"/>
    <w:rsid w:val="00F72CD9"/>
    <w:rsid w:val="00F72D34"/>
    <w:rsid w:val="00F72D42"/>
    <w:rsid w:val="00F72DA3"/>
    <w:rsid w:val="00F7301F"/>
    <w:rsid w:val="00F731A7"/>
    <w:rsid w:val="00F734A9"/>
    <w:rsid w:val="00F73509"/>
    <w:rsid w:val="00F7360F"/>
    <w:rsid w:val="00F738AE"/>
    <w:rsid w:val="00F73A36"/>
    <w:rsid w:val="00F73B99"/>
    <w:rsid w:val="00F742EF"/>
    <w:rsid w:val="00F74381"/>
    <w:rsid w:val="00F7438A"/>
    <w:rsid w:val="00F7487B"/>
    <w:rsid w:val="00F748FB"/>
    <w:rsid w:val="00F7490A"/>
    <w:rsid w:val="00F7493A"/>
    <w:rsid w:val="00F74A94"/>
    <w:rsid w:val="00F74AEB"/>
    <w:rsid w:val="00F74BB3"/>
    <w:rsid w:val="00F74E0F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A52"/>
    <w:rsid w:val="00F75B2D"/>
    <w:rsid w:val="00F75B9C"/>
    <w:rsid w:val="00F75CD1"/>
    <w:rsid w:val="00F75DB6"/>
    <w:rsid w:val="00F760EF"/>
    <w:rsid w:val="00F763EE"/>
    <w:rsid w:val="00F76488"/>
    <w:rsid w:val="00F7666E"/>
    <w:rsid w:val="00F766A9"/>
    <w:rsid w:val="00F767B4"/>
    <w:rsid w:val="00F76A95"/>
    <w:rsid w:val="00F76C24"/>
    <w:rsid w:val="00F76DB2"/>
    <w:rsid w:val="00F76E4D"/>
    <w:rsid w:val="00F76E9C"/>
    <w:rsid w:val="00F771DB"/>
    <w:rsid w:val="00F77233"/>
    <w:rsid w:val="00F7728E"/>
    <w:rsid w:val="00F774FE"/>
    <w:rsid w:val="00F7760F"/>
    <w:rsid w:val="00F777BD"/>
    <w:rsid w:val="00F77945"/>
    <w:rsid w:val="00F77D5D"/>
    <w:rsid w:val="00F77DD5"/>
    <w:rsid w:val="00F80070"/>
    <w:rsid w:val="00F800C6"/>
    <w:rsid w:val="00F80170"/>
    <w:rsid w:val="00F802E2"/>
    <w:rsid w:val="00F8045D"/>
    <w:rsid w:val="00F804F1"/>
    <w:rsid w:val="00F80703"/>
    <w:rsid w:val="00F807F0"/>
    <w:rsid w:val="00F808EC"/>
    <w:rsid w:val="00F80D99"/>
    <w:rsid w:val="00F81225"/>
    <w:rsid w:val="00F8145B"/>
    <w:rsid w:val="00F81460"/>
    <w:rsid w:val="00F814B7"/>
    <w:rsid w:val="00F814E0"/>
    <w:rsid w:val="00F817E0"/>
    <w:rsid w:val="00F8185E"/>
    <w:rsid w:val="00F819C8"/>
    <w:rsid w:val="00F81A97"/>
    <w:rsid w:val="00F81B65"/>
    <w:rsid w:val="00F81C69"/>
    <w:rsid w:val="00F81E27"/>
    <w:rsid w:val="00F820BA"/>
    <w:rsid w:val="00F82169"/>
    <w:rsid w:val="00F8220D"/>
    <w:rsid w:val="00F82359"/>
    <w:rsid w:val="00F823D3"/>
    <w:rsid w:val="00F82610"/>
    <w:rsid w:val="00F826D5"/>
    <w:rsid w:val="00F8282A"/>
    <w:rsid w:val="00F82846"/>
    <w:rsid w:val="00F82959"/>
    <w:rsid w:val="00F82A3D"/>
    <w:rsid w:val="00F82B11"/>
    <w:rsid w:val="00F82C5B"/>
    <w:rsid w:val="00F82CE2"/>
    <w:rsid w:val="00F82D1D"/>
    <w:rsid w:val="00F82DDF"/>
    <w:rsid w:val="00F82E77"/>
    <w:rsid w:val="00F82F43"/>
    <w:rsid w:val="00F8314E"/>
    <w:rsid w:val="00F8326F"/>
    <w:rsid w:val="00F83278"/>
    <w:rsid w:val="00F832E0"/>
    <w:rsid w:val="00F833FA"/>
    <w:rsid w:val="00F8366C"/>
    <w:rsid w:val="00F83881"/>
    <w:rsid w:val="00F8398D"/>
    <w:rsid w:val="00F83C71"/>
    <w:rsid w:val="00F83E3D"/>
    <w:rsid w:val="00F83EB4"/>
    <w:rsid w:val="00F84018"/>
    <w:rsid w:val="00F841F9"/>
    <w:rsid w:val="00F8424B"/>
    <w:rsid w:val="00F842CA"/>
    <w:rsid w:val="00F842EC"/>
    <w:rsid w:val="00F84541"/>
    <w:rsid w:val="00F8470D"/>
    <w:rsid w:val="00F8471D"/>
    <w:rsid w:val="00F847DD"/>
    <w:rsid w:val="00F847E2"/>
    <w:rsid w:val="00F84885"/>
    <w:rsid w:val="00F84937"/>
    <w:rsid w:val="00F849B9"/>
    <w:rsid w:val="00F849EC"/>
    <w:rsid w:val="00F84A36"/>
    <w:rsid w:val="00F84BBD"/>
    <w:rsid w:val="00F84C80"/>
    <w:rsid w:val="00F84CEF"/>
    <w:rsid w:val="00F84D16"/>
    <w:rsid w:val="00F84F51"/>
    <w:rsid w:val="00F84FAC"/>
    <w:rsid w:val="00F85224"/>
    <w:rsid w:val="00F853AE"/>
    <w:rsid w:val="00F854AD"/>
    <w:rsid w:val="00F85624"/>
    <w:rsid w:val="00F85737"/>
    <w:rsid w:val="00F85766"/>
    <w:rsid w:val="00F8588B"/>
    <w:rsid w:val="00F85969"/>
    <w:rsid w:val="00F859CC"/>
    <w:rsid w:val="00F85A0C"/>
    <w:rsid w:val="00F85A86"/>
    <w:rsid w:val="00F85AA2"/>
    <w:rsid w:val="00F85B70"/>
    <w:rsid w:val="00F85B8D"/>
    <w:rsid w:val="00F85BB7"/>
    <w:rsid w:val="00F85C2F"/>
    <w:rsid w:val="00F85CF1"/>
    <w:rsid w:val="00F85E16"/>
    <w:rsid w:val="00F85F20"/>
    <w:rsid w:val="00F86186"/>
    <w:rsid w:val="00F8628F"/>
    <w:rsid w:val="00F86290"/>
    <w:rsid w:val="00F863A9"/>
    <w:rsid w:val="00F863B7"/>
    <w:rsid w:val="00F865C4"/>
    <w:rsid w:val="00F8664E"/>
    <w:rsid w:val="00F866DB"/>
    <w:rsid w:val="00F86D87"/>
    <w:rsid w:val="00F86E95"/>
    <w:rsid w:val="00F86EE4"/>
    <w:rsid w:val="00F8710A"/>
    <w:rsid w:val="00F872C2"/>
    <w:rsid w:val="00F872D3"/>
    <w:rsid w:val="00F874A8"/>
    <w:rsid w:val="00F876C2"/>
    <w:rsid w:val="00F878AE"/>
    <w:rsid w:val="00F8792E"/>
    <w:rsid w:val="00F87D60"/>
    <w:rsid w:val="00F9001B"/>
    <w:rsid w:val="00F90281"/>
    <w:rsid w:val="00F90322"/>
    <w:rsid w:val="00F90472"/>
    <w:rsid w:val="00F90520"/>
    <w:rsid w:val="00F9057B"/>
    <w:rsid w:val="00F905FA"/>
    <w:rsid w:val="00F90626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82"/>
    <w:rsid w:val="00F927FB"/>
    <w:rsid w:val="00F92A72"/>
    <w:rsid w:val="00F92B8A"/>
    <w:rsid w:val="00F92E61"/>
    <w:rsid w:val="00F92EBB"/>
    <w:rsid w:val="00F92ED8"/>
    <w:rsid w:val="00F930E9"/>
    <w:rsid w:val="00F932E7"/>
    <w:rsid w:val="00F9354B"/>
    <w:rsid w:val="00F935DD"/>
    <w:rsid w:val="00F93720"/>
    <w:rsid w:val="00F93AF2"/>
    <w:rsid w:val="00F93BDD"/>
    <w:rsid w:val="00F93BF8"/>
    <w:rsid w:val="00F93EA0"/>
    <w:rsid w:val="00F9405C"/>
    <w:rsid w:val="00F94197"/>
    <w:rsid w:val="00F94551"/>
    <w:rsid w:val="00F94A67"/>
    <w:rsid w:val="00F94B2D"/>
    <w:rsid w:val="00F94B35"/>
    <w:rsid w:val="00F94C26"/>
    <w:rsid w:val="00F95002"/>
    <w:rsid w:val="00F95116"/>
    <w:rsid w:val="00F95452"/>
    <w:rsid w:val="00F95637"/>
    <w:rsid w:val="00F95680"/>
    <w:rsid w:val="00F956B7"/>
    <w:rsid w:val="00F957DE"/>
    <w:rsid w:val="00F9592D"/>
    <w:rsid w:val="00F95961"/>
    <w:rsid w:val="00F9598F"/>
    <w:rsid w:val="00F95E33"/>
    <w:rsid w:val="00F961D0"/>
    <w:rsid w:val="00F96398"/>
    <w:rsid w:val="00F9639C"/>
    <w:rsid w:val="00F963E3"/>
    <w:rsid w:val="00F963F8"/>
    <w:rsid w:val="00F96554"/>
    <w:rsid w:val="00F96745"/>
    <w:rsid w:val="00F96A72"/>
    <w:rsid w:val="00F96B40"/>
    <w:rsid w:val="00F96BC0"/>
    <w:rsid w:val="00F96E32"/>
    <w:rsid w:val="00F96E90"/>
    <w:rsid w:val="00F96EBF"/>
    <w:rsid w:val="00F96F42"/>
    <w:rsid w:val="00F96F92"/>
    <w:rsid w:val="00F970AE"/>
    <w:rsid w:val="00F971B9"/>
    <w:rsid w:val="00F97410"/>
    <w:rsid w:val="00F975CC"/>
    <w:rsid w:val="00F9760C"/>
    <w:rsid w:val="00F9768C"/>
    <w:rsid w:val="00F97917"/>
    <w:rsid w:val="00F97BBF"/>
    <w:rsid w:val="00F97C70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772"/>
    <w:rsid w:val="00FA09C3"/>
    <w:rsid w:val="00FA0A32"/>
    <w:rsid w:val="00FA0BA2"/>
    <w:rsid w:val="00FA0D34"/>
    <w:rsid w:val="00FA0EBD"/>
    <w:rsid w:val="00FA1252"/>
    <w:rsid w:val="00FA133F"/>
    <w:rsid w:val="00FA13C0"/>
    <w:rsid w:val="00FA146C"/>
    <w:rsid w:val="00FA1552"/>
    <w:rsid w:val="00FA161C"/>
    <w:rsid w:val="00FA16F2"/>
    <w:rsid w:val="00FA197E"/>
    <w:rsid w:val="00FA1A08"/>
    <w:rsid w:val="00FA1AC9"/>
    <w:rsid w:val="00FA1AD0"/>
    <w:rsid w:val="00FA1AE9"/>
    <w:rsid w:val="00FA1E1E"/>
    <w:rsid w:val="00FA1EC2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6CB"/>
    <w:rsid w:val="00FA285A"/>
    <w:rsid w:val="00FA29DC"/>
    <w:rsid w:val="00FA2B1D"/>
    <w:rsid w:val="00FA2C69"/>
    <w:rsid w:val="00FA2F16"/>
    <w:rsid w:val="00FA31BD"/>
    <w:rsid w:val="00FA35C3"/>
    <w:rsid w:val="00FA387B"/>
    <w:rsid w:val="00FA38AD"/>
    <w:rsid w:val="00FA3ABD"/>
    <w:rsid w:val="00FA3C64"/>
    <w:rsid w:val="00FA3F8C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85"/>
    <w:rsid w:val="00FA51F3"/>
    <w:rsid w:val="00FA543B"/>
    <w:rsid w:val="00FA5981"/>
    <w:rsid w:val="00FA59BD"/>
    <w:rsid w:val="00FA5B4B"/>
    <w:rsid w:val="00FA5D75"/>
    <w:rsid w:val="00FA5DC1"/>
    <w:rsid w:val="00FA5DFD"/>
    <w:rsid w:val="00FA6063"/>
    <w:rsid w:val="00FA61CE"/>
    <w:rsid w:val="00FA6431"/>
    <w:rsid w:val="00FA6601"/>
    <w:rsid w:val="00FA6799"/>
    <w:rsid w:val="00FA6C1E"/>
    <w:rsid w:val="00FA6D1A"/>
    <w:rsid w:val="00FA6DA9"/>
    <w:rsid w:val="00FA7105"/>
    <w:rsid w:val="00FA7157"/>
    <w:rsid w:val="00FA72A8"/>
    <w:rsid w:val="00FA76DA"/>
    <w:rsid w:val="00FA7747"/>
    <w:rsid w:val="00FA7831"/>
    <w:rsid w:val="00FA785E"/>
    <w:rsid w:val="00FA7A53"/>
    <w:rsid w:val="00FA7B7C"/>
    <w:rsid w:val="00FA7C53"/>
    <w:rsid w:val="00FA7C5C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861"/>
    <w:rsid w:val="00FB09D2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B6F"/>
    <w:rsid w:val="00FB1C39"/>
    <w:rsid w:val="00FB1D3A"/>
    <w:rsid w:val="00FB1DC5"/>
    <w:rsid w:val="00FB1FC8"/>
    <w:rsid w:val="00FB24CB"/>
    <w:rsid w:val="00FB253A"/>
    <w:rsid w:val="00FB2594"/>
    <w:rsid w:val="00FB26DC"/>
    <w:rsid w:val="00FB2763"/>
    <w:rsid w:val="00FB2944"/>
    <w:rsid w:val="00FB2A04"/>
    <w:rsid w:val="00FB2C47"/>
    <w:rsid w:val="00FB2EAE"/>
    <w:rsid w:val="00FB3238"/>
    <w:rsid w:val="00FB3316"/>
    <w:rsid w:val="00FB3356"/>
    <w:rsid w:val="00FB346D"/>
    <w:rsid w:val="00FB368B"/>
    <w:rsid w:val="00FB3A76"/>
    <w:rsid w:val="00FB3AE3"/>
    <w:rsid w:val="00FB3B7F"/>
    <w:rsid w:val="00FB3D33"/>
    <w:rsid w:val="00FB3E29"/>
    <w:rsid w:val="00FB3EDC"/>
    <w:rsid w:val="00FB404A"/>
    <w:rsid w:val="00FB416A"/>
    <w:rsid w:val="00FB42B7"/>
    <w:rsid w:val="00FB43F4"/>
    <w:rsid w:val="00FB44A4"/>
    <w:rsid w:val="00FB44ED"/>
    <w:rsid w:val="00FB466D"/>
    <w:rsid w:val="00FB499C"/>
    <w:rsid w:val="00FB4A53"/>
    <w:rsid w:val="00FB4BB3"/>
    <w:rsid w:val="00FB4F1A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2A0"/>
    <w:rsid w:val="00FB6592"/>
    <w:rsid w:val="00FB668D"/>
    <w:rsid w:val="00FB678E"/>
    <w:rsid w:val="00FB699B"/>
    <w:rsid w:val="00FB6A87"/>
    <w:rsid w:val="00FB6DED"/>
    <w:rsid w:val="00FB6F33"/>
    <w:rsid w:val="00FB7013"/>
    <w:rsid w:val="00FB71E7"/>
    <w:rsid w:val="00FB73EE"/>
    <w:rsid w:val="00FB745D"/>
    <w:rsid w:val="00FB7464"/>
    <w:rsid w:val="00FB752A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13B"/>
    <w:rsid w:val="00FC02E3"/>
    <w:rsid w:val="00FC02FE"/>
    <w:rsid w:val="00FC049A"/>
    <w:rsid w:val="00FC0741"/>
    <w:rsid w:val="00FC0B06"/>
    <w:rsid w:val="00FC0BC4"/>
    <w:rsid w:val="00FC0BFA"/>
    <w:rsid w:val="00FC0CAC"/>
    <w:rsid w:val="00FC102F"/>
    <w:rsid w:val="00FC1131"/>
    <w:rsid w:val="00FC1497"/>
    <w:rsid w:val="00FC166A"/>
    <w:rsid w:val="00FC1775"/>
    <w:rsid w:val="00FC18DE"/>
    <w:rsid w:val="00FC1915"/>
    <w:rsid w:val="00FC1B89"/>
    <w:rsid w:val="00FC1BC1"/>
    <w:rsid w:val="00FC1C44"/>
    <w:rsid w:val="00FC1CDC"/>
    <w:rsid w:val="00FC2073"/>
    <w:rsid w:val="00FC20ED"/>
    <w:rsid w:val="00FC23D3"/>
    <w:rsid w:val="00FC256D"/>
    <w:rsid w:val="00FC26DF"/>
    <w:rsid w:val="00FC284D"/>
    <w:rsid w:val="00FC2931"/>
    <w:rsid w:val="00FC29B0"/>
    <w:rsid w:val="00FC29C6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937"/>
    <w:rsid w:val="00FC3A25"/>
    <w:rsid w:val="00FC3A30"/>
    <w:rsid w:val="00FC3A8F"/>
    <w:rsid w:val="00FC3BBB"/>
    <w:rsid w:val="00FC3CA0"/>
    <w:rsid w:val="00FC3CEE"/>
    <w:rsid w:val="00FC3CF0"/>
    <w:rsid w:val="00FC3EF1"/>
    <w:rsid w:val="00FC3F4E"/>
    <w:rsid w:val="00FC4084"/>
    <w:rsid w:val="00FC4169"/>
    <w:rsid w:val="00FC423B"/>
    <w:rsid w:val="00FC427D"/>
    <w:rsid w:val="00FC449E"/>
    <w:rsid w:val="00FC454D"/>
    <w:rsid w:val="00FC482F"/>
    <w:rsid w:val="00FC48B1"/>
    <w:rsid w:val="00FC49A1"/>
    <w:rsid w:val="00FC4A72"/>
    <w:rsid w:val="00FC4A98"/>
    <w:rsid w:val="00FC4C13"/>
    <w:rsid w:val="00FC5182"/>
    <w:rsid w:val="00FC5202"/>
    <w:rsid w:val="00FC55BA"/>
    <w:rsid w:val="00FC598E"/>
    <w:rsid w:val="00FC5A1C"/>
    <w:rsid w:val="00FC5A83"/>
    <w:rsid w:val="00FC5B08"/>
    <w:rsid w:val="00FC5C1F"/>
    <w:rsid w:val="00FC5C9E"/>
    <w:rsid w:val="00FC5E1E"/>
    <w:rsid w:val="00FC6000"/>
    <w:rsid w:val="00FC626E"/>
    <w:rsid w:val="00FC63AD"/>
    <w:rsid w:val="00FC63BE"/>
    <w:rsid w:val="00FC6661"/>
    <w:rsid w:val="00FC68BF"/>
    <w:rsid w:val="00FC6982"/>
    <w:rsid w:val="00FC6DD9"/>
    <w:rsid w:val="00FC6F5F"/>
    <w:rsid w:val="00FC727F"/>
    <w:rsid w:val="00FC731F"/>
    <w:rsid w:val="00FC74E0"/>
    <w:rsid w:val="00FC771A"/>
    <w:rsid w:val="00FC7905"/>
    <w:rsid w:val="00FC7A9E"/>
    <w:rsid w:val="00FC7BEC"/>
    <w:rsid w:val="00FC7D7F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431"/>
    <w:rsid w:val="00FD197C"/>
    <w:rsid w:val="00FD1A11"/>
    <w:rsid w:val="00FD1B05"/>
    <w:rsid w:val="00FD1B7A"/>
    <w:rsid w:val="00FD1DE3"/>
    <w:rsid w:val="00FD1EE6"/>
    <w:rsid w:val="00FD1F3A"/>
    <w:rsid w:val="00FD2001"/>
    <w:rsid w:val="00FD201E"/>
    <w:rsid w:val="00FD2344"/>
    <w:rsid w:val="00FD25BA"/>
    <w:rsid w:val="00FD267C"/>
    <w:rsid w:val="00FD2CD0"/>
    <w:rsid w:val="00FD2D13"/>
    <w:rsid w:val="00FD2FBD"/>
    <w:rsid w:val="00FD31C3"/>
    <w:rsid w:val="00FD38DA"/>
    <w:rsid w:val="00FD39C5"/>
    <w:rsid w:val="00FD3AAE"/>
    <w:rsid w:val="00FD3BC4"/>
    <w:rsid w:val="00FD3BCF"/>
    <w:rsid w:val="00FD3E56"/>
    <w:rsid w:val="00FD4188"/>
    <w:rsid w:val="00FD4897"/>
    <w:rsid w:val="00FD48C2"/>
    <w:rsid w:val="00FD4A56"/>
    <w:rsid w:val="00FD4C1F"/>
    <w:rsid w:val="00FD4F45"/>
    <w:rsid w:val="00FD4F8C"/>
    <w:rsid w:val="00FD5071"/>
    <w:rsid w:val="00FD50A1"/>
    <w:rsid w:val="00FD5257"/>
    <w:rsid w:val="00FD53B3"/>
    <w:rsid w:val="00FD5528"/>
    <w:rsid w:val="00FD562C"/>
    <w:rsid w:val="00FD568D"/>
    <w:rsid w:val="00FD56CE"/>
    <w:rsid w:val="00FD5713"/>
    <w:rsid w:val="00FD5A03"/>
    <w:rsid w:val="00FD5C04"/>
    <w:rsid w:val="00FD5C6C"/>
    <w:rsid w:val="00FD5DD2"/>
    <w:rsid w:val="00FD6102"/>
    <w:rsid w:val="00FD623D"/>
    <w:rsid w:val="00FD62EE"/>
    <w:rsid w:val="00FD62F3"/>
    <w:rsid w:val="00FD65E1"/>
    <w:rsid w:val="00FD66F9"/>
    <w:rsid w:val="00FD7229"/>
    <w:rsid w:val="00FD7248"/>
    <w:rsid w:val="00FD74EB"/>
    <w:rsid w:val="00FD78E6"/>
    <w:rsid w:val="00FD7C61"/>
    <w:rsid w:val="00FD7EE3"/>
    <w:rsid w:val="00FE044E"/>
    <w:rsid w:val="00FE051F"/>
    <w:rsid w:val="00FE069B"/>
    <w:rsid w:val="00FE078C"/>
    <w:rsid w:val="00FE0AD9"/>
    <w:rsid w:val="00FE0BF4"/>
    <w:rsid w:val="00FE0E48"/>
    <w:rsid w:val="00FE0EB5"/>
    <w:rsid w:val="00FE0ECF"/>
    <w:rsid w:val="00FE10DB"/>
    <w:rsid w:val="00FE11AC"/>
    <w:rsid w:val="00FE1240"/>
    <w:rsid w:val="00FE1460"/>
    <w:rsid w:val="00FE18E1"/>
    <w:rsid w:val="00FE19FF"/>
    <w:rsid w:val="00FE1E3F"/>
    <w:rsid w:val="00FE1EC1"/>
    <w:rsid w:val="00FE2147"/>
    <w:rsid w:val="00FE2552"/>
    <w:rsid w:val="00FE282D"/>
    <w:rsid w:val="00FE28EF"/>
    <w:rsid w:val="00FE2914"/>
    <w:rsid w:val="00FE29B6"/>
    <w:rsid w:val="00FE2A87"/>
    <w:rsid w:val="00FE2DDD"/>
    <w:rsid w:val="00FE311D"/>
    <w:rsid w:val="00FE34B7"/>
    <w:rsid w:val="00FE34C3"/>
    <w:rsid w:val="00FE3512"/>
    <w:rsid w:val="00FE3519"/>
    <w:rsid w:val="00FE361E"/>
    <w:rsid w:val="00FE3620"/>
    <w:rsid w:val="00FE3958"/>
    <w:rsid w:val="00FE3AAC"/>
    <w:rsid w:val="00FE3BCF"/>
    <w:rsid w:val="00FE3D44"/>
    <w:rsid w:val="00FE3EA6"/>
    <w:rsid w:val="00FE41F8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1F8"/>
    <w:rsid w:val="00FE68A9"/>
    <w:rsid w:val="00FE6AAE"/>
    <w:rsid w:val="00FE6AF3"/>
    <w:rsid w:val="00FE6B84"/>
    <w:rsid w:val="00FE7009"/>
    <w:rsid w:val="00FE70EE"/>
    <w:rsid w:val="00FE7318"/>
    <w:rsid w:val="00FE740E"/>
    <w:rsid w:val="00FE79AB"/>
    <w:rsid w:val="00FE7A85"/>
    <w:rsid w:val="00FE7B3F"/>
    <w:rsid w:val="00FE7C71"/>
    <w:rsid w:val="00FE7CAF"/>
    <w:rsid w:val="00FE7D57"/>
    <w:rsid w:val="00FE7FD9"/>
    <w:rsid w:val="00FF01E6"/>
    <w:rsid w:val="00FF0257"/>
    <w:rsid w:val="00FF02A9"/>
    <w:rsid w:val="00FF03D4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1CF"/>
    <w:rsid w:val="00FF12DC"/>
    <w:rsid w:val="00FF132E"/>
    <w:rsid w:val="00FF13A0"/>
    <w:rsid w:val="00FF14B2"/>
    <w:rsid w:val="00FF14D8"/>
    <w:rsid w:val="00FF170F"/>
    <w:rsid w:val="00FF17EF"/>
    <w:rsid w:val="00FF18BE"/>
    <w:rsid w:val="00FF19D8"/>
    <w:rsid w:val="00FF1A6E"/>
    <w:rsid w:val="00FF1BEA"/>
    <w:rsid w:val="00FF1CBF"/>
    <w:rsid w:val="00FF1F14"/>
    <w:rsid w:val="00FF21CB"/>
    <w:rsid w:val="00FF24D2"/>
    <w:rsid w:val="00FF26A5"/>
    <w:rsid w:val="00FF2750"/>
    <w:rsid w:val="00FF275F"/>
    <w:rsid w:val="00FF27DD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5E8"/>
    <w:rsid w:val="00FF37CE"/>
    <w:rsid w:val="00FF37D2"/>
    <w:rsid w:val="00FF3827"/>
    <w:rsid w:val="00FF3897"/>
    <w:rsid w:val="00FF3939"/>
    <w:rsid w:val="00FF3A8C"/>
    <w:rsid w:val="00FF3AB7"/>
    <w:rsid w:val="00FF3AE1"/>
    <w:rsid w:val="00FF3B4C"/>
    <w:rsid w:val="00FF3BCE"/>
    <w:rsid w:val="00FF3CC0"/>
    <w:rsid w:val="00FF3EAA"/>
    <w:rsid w:val="00FF3F84"/>
    <w:rsid w:val="00FF4010"/>
    <w:rsid w:val="00FF40CC"/>
    <w:rsid w:val="00FF4285"/>
    <w:rsid w:val="00FF4320"/>
    <w:rsid w:val="00FF43DD"/>
    <w:rsid w:val="00FF445B"/>
    <w:rsid w:val="00FF46E0"/>
    <w:rsid w:val="00FF471B"/>
    <w:rsid w:val="00FF4927"/>
    <w:rsid w:val="00FF4972"/>
    <w:rsid w:val="00FF505B"/>
    <w:rsid w:val="00FF53AD"/>
    <w:rsid w:val="00FF54F3"/>
    <w:rsid w:val="00FF5530"/>
    <w:rsid w:val="00FF58CD"/>
    <w:rsid w:val="00FF599F"/>
    <w:rsid w:val="00FF5A3C"/>
    <w:rsid w:val="00FF5AE0"/>
    <w:rsid w:val="00FF5E72"/>
    <w:rsid w:val="00FF615A"/>
    <w:rsid w:val="00FF627B"/>
    <w:rsid w:val="00FF6337"/>
    <w:rsid w:val="00FF63DF"/>
    <w:rsid w:val="00FF6411"/>
    <w:rsid w:val="00FF6529"/>
    <w:rsid w:val="00FF6560"/>
    <w:rsid w:val="00FF6631"/>
    <w:rsid w:val="00FF6987"/>
    <w:rsid w:val="00FF6AD5"/>
    <w:rsid w:val="00FF6B4C"/>
    <w:rsid w:val="00FF6BAD"/>
    <w:rsid w:val="00FF6BD9"/>
    <w:rsid w:val="00FF6C1C"/>
    <w:rsid w:val="00FF6D4A"/>
    <w:rsid w:val="00FF6D94"/>
    <w:rsid w:val="00FF6F01"/>
    <w:rsid w:val="00FF73D4"/>
    <w:rsid w:val="00FF7403"/>
    <w:rsid w:val="00FF769D"/>
    <w:rsid w:val="00FF77DC"/>
    <w:rsid w:val="00FF78B8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10CADF-6089-4DA4-84F6-DC3E7707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4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ac7e9014f593f9dc57dccddfa1a96b7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23abbbeae4b4f32ee9c7f2b667af04e2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2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26475A-AEF7-4C8B-AD73-E7A3FD3E77C4}"/>
</file>

<file path=customXml/itemProps4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8005</TotalTime>
  <Pages>1</Pages>
  <Words>4165</Words>
  <Characters>23741</Characters>
  <Application>Microsoft Office Word</Application>
  <DocSecurity>4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Tanin Likhittienthong</cp:lastModifiedBy>
  <cp:revision>4141</cp:revision>
  <cp:lastPrinted>2025-11-17T00:49:00Z</cp:lastPrinted>
  <dcterms:created xsi:type="dcterms:W3CDTF">2024-04-05T10:06:00Z</dcterms:created>
  <dcterms:modified xsi:type="dcterms:W3CDTF">2026-08-06T08:30:00Z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</Properties>
</file>