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744370E9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5E127B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580879B3" w14:textId="6B55E5D1" w:rsidR="00AD3B26" w:rsidRPr="00F203A2" w:rsidRDefault="00634D49" w:rsidP="00760C80">
      <w:pPr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แมเนจเม้นท์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</w:p>
    <w:p w14:paraId="68858AE2" w14:textId="69BFDA5B" w:rsidR="00CD30ED" w:rsidRPr="009A264B" w:rsidRDefault="00CD30ED" w:rsidP="009A264B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="0076066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เวล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แมเนจเม้นท์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          คอร์ปอเรชั่น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(กลุ่มบริษัท) ซึ่งประกอบด้วย งบฐานะการเงินรวมและเฉพาะบริษัท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="00F922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วันที่ </w:t>
      </w:r>
      <w:r w:rsidR="001156E0">
        <w:rPr>
          <w:rFonts w:ascii="BrowalliaUPC" w:hAnsi="BrowalliaUPC" w:cs="BrowalliaUPC"/>
          <w:sz w:val="28"/>
          <w:szCs w:val="28"/>
          <w:lang w:bidi="th-TH"/>
        </w:rPr>
        <w:t>30</w:t>
      </w:r>
      <w:r w:rsidR="001156E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F922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92277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="00106FF2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1156E0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1156E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1156E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หกเดือนสิ้นสุดวันที่ </w:t>
      </w:r>
      <w:r w:rsidR="001156E0">
        <w:rPr>
          <w:rFonts w:ascii="BrowalliaUPC" w:hAnsi="BrowalliaUPC" w:cs="BrowalliaUPC"/>
          <w:sz w:val="28"/>
          <w:szCs w:val="28"/>
          <w:lang w:bidi="th-TH"/>
        </w:rPr>
        <w:t>30</w:t>
      </w:r>
      <w:r w:rsidR="001156E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 </w:t>
      </w:r>
      <w:r w:rsidR="001156E0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1156E0"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="001156E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งบกระแสเงินสดรวมและเฉพาะบริษัท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1156E0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เดือนสิ้นสุดวันเดียวกัน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</w:t>
      </w:r>
      <w:r w:rsidR="00D710D4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</w:t>
      </w:r>
      <w:r w:rsidR="0075155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D710D4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9A264B" w:rsidRDefault="003F5A96" w:rsidP="009A264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59A13237" w:rsidR="00556CE8" w:rsidRPr="00F203A2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9E12D8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60C80">
        <w:rPr>
          <w:rFonts w:ascii="BrowalliaUPC" w:hAnsi="BrowalliaUPC" w:cs="BrowalliaUPC"/>
          <w:sz w:val="28"/>
          <w:szCs w:val="28"/>
          <w:lang w:bidi="th-TH"/>
        </w:rPr>
        <w:br/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2FEE3DB" w14:textId="77777777" w:rsidR="00760C80" w:rsidRDefault="00760C80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3841699" w14:textId="77777777" w:rsidR="00BC6A6D" w:rsidRDefault="00BC6A6D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57C78FD6" w14:textId="77777777" w:rsidR="00BC6A6D" w:rsidRDefault="00BC6A6D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82579F5" w14:textId="77777777" w:rsidR="00BC6A6D" w:rsidRDefault="00BC6A6D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E3E68B0" w14:textId="77777777" w:rsidR="006E53B2" w:rsidRPr="00F203A2" w:rsidRDefault="006E53B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F714EE2" w14:textId="6214555D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2F86C278" w14:textId="77777777" w:rsidR="003B373D" w:rsidRPr="00F203A2" w:rsidRDefault="003B373D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Pr="00F203A2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651475" w:rsidRDefault="00142624" w:rsidP="00651475">
      <w:pPr>
        <w:shd w:val="clear" w:color="auto" w:fill="FFFFFF" w:themeFill="background1"/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65147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E77BB8E" w:rsidR="00D15EA5" w:rsidRPr="00F203A2" w:rsidRDefault="00735EF0" w:rsidP="00651475">
      <w:pPr>
        <w:shd w:val="clear" w:color="auto" w:fill="FFFFFF" w:themeFill="background1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1156E0" w:rsidRPr="004962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6E53B2" w:rsidRPr="004962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E53B2" w:rsidRPr="004962B8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98854" w14:textId="77777777" w:rsidR="00FA758B" w:rsidRDefault="00FA758B">
      <w:r>
        <w:separator/>
      </w:r>
    </w:p>
  </w:endnote>
  <w:endnote w:type="continuationSeparator" w:id="0">
    <w:p w14:paraId="779B1F7B" w14:textId="77777777" w:rsidR="00FA758B" w:rsidRDefault="00FA758B">
      <w:r>
        <w:continuationSeparator/>
      </w:r>
    </w:p>
  </w:endnote>
  <w:endnote w:type="continuationNotice" w:id="1">
    <w:p w14:paraId="2D1DFFEC" w14:textId="77777777" w:rsidR="00FA758B" w:rsidRDefault="00FA75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25639" w14:textId="77777777" w:rsidR="00FA758B" w:rsidRDefault="00FA758B">
      <w:bookmarkStart w:id="0" w:name="_Hlk482348182"/>
      <w:bookmarkEnd w:id="0"/>
      <w:r>
        <w:separator/>
      </w:r>
    </w:p>
  </w:footnote>
  <w:footnote w:type="continuationSeparator" w:id="0">
    <w:p w14:paraId="7D194A39" w14:textId="77777777" w:rsidR="00FA758B" w:rsidRDefault="00FA758B">
      <w:r>
        <w:continuationSeparator/>
      </w:r>
    </w:p>
  </w:footnote>
  <w:footnote w:type="continuationNotice" w:id="1">
    <w:p w14:paraId="3CE55072" w14:textId="77777777" w:rsidR="00FA758B" w:rsidRDefault="00FA75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BAE23B8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98AB67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7D2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4F9D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E5EA3"/>
    <w:rsid w:val="000F0E92"/>
    <w:rsid w:val="000F3AAB"/>
    <w:rsid w:val="000F63D0"/>
    <w:rsid w:val="000F6E25"/>
    <w:rsid w:val="001011DF"/>
    <w:rsid w:val="00106668"/>
    <w:rsid w:val="00106FF2"/>
    <w:rsid w:val="00110122"/>
    <w:rsid w:val="001104D8"/>
    <w:rsid w:val="00112B69"/>
    <w:rsid w:val="00113F18"/>
    <w:rsid w:val="001156E0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48FA"/>
    <w:rsid w:val="00146598"/>
    <w:rsid w:val="00146894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1051"/>
    <w:rsid w:val="0017278D"/>
    <w:rsid w:val="001729B7"/>
    <w:rsid w:val="00172D14"/>
    <w:rsid w:val="0017499A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35B1"/>
    <w:rsid w:val="001B4277"/>
    <w:rsid w:val="001B7036"/>
    <w:rsid w:val="001B7388"/>
    <w:rsid w:val="001B7404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DF1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82E"/>
    <w:rsid w:val="00247969"/>
    <w:rsid w:val="002505B6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A4D"/>
    <w:rsid w:val="00290F59"/>
    <w:rsid w:val="00296739"/>
    <w:rsid w:val="00296BC0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C710E"/>
    <w:rsid w:val="002D1B2B"/>
    <w:rsid w:val="002D351C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574F1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373D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E69EA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3F64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2380"/>
    <w:rsid w:val="00433186"/>
    <w:rsid w:val="004331CF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1AD7"/>
    <w:rsid w:val="00452E7B"/>
    <w:rsid w:val="00453099"/>
    <w:rsid w:val="004546FA"/>
    <w:rsid w:val="00454EF0"/>
    <w:rsid w:val="00456A76"/>
    <w:rsid w:val="00456EA9"/>
    <w:rsid w:val="0046251E"/>
    <w:rsid w:val="00462BCB"/>
    <w:rsid w:val="00463364"/>
    <w:rsid w:val="00467253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62B8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15AD"/>
    <w:rsid w:val="004E25C2"/>
    <w:rsid w:val="004E6FA1"/>
    <w:rsid w:val="004F1A16"/>
    <w:rsid w:val="004F207F"/>
    <w:rsid w:val="004F3D4D"/>
    <w:rsid w:val="004F5D91"/>
    <w:rsid w:val="004F6441"/>
    <w:rsid w:val="0050040C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262BE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3AA0"/>
    <w:rsid w:val="00585CE6"/>
    <w:rsid w:val="00591F0D"/>
    <w:rsid w:val="00593A48"/>
    <w:rsid w:val="00593CFB"/>
    <w:rsid w:val="00594DA2"/>
    <w:rsid w:val="00594DA3"/>
    <w:rsid w:val="0059748A"/>
    <w:rsid w:val="005A1D30"/>
    <w:rsid w:val="005A2273"/>
    <w:rsid w:val="005A29D0"/>
    <w:rsid w:val="005A2BA7"/>
    <w:rsid w:val="005A2F6F"/>
    <w:rsid w:val="005A398D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34F2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1475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436"/>
    <w:rsid w:val="006B05B6"/>
    <w:rsid w:val="006B06A2"/>
    <w:rsid w:val="006B6B17"/>
    <w:rsid w:val="006C0290"/>
    <w:rsid w:val="006C14E6"/>
    <w:rsid w:val="006C3932"/>
    <w:rsid w:val="006C3D37"/>
    <w:rsid w:val="006C436D"/>
    <w:rsid w:val="006C529D"/>
    <w:rsid w:val="006C6376"/>
    <w:rsid w:val="006C714E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53B2"/>
    <w:rsid w:val="006E6346"/>
    <w:rsid w:val="006F110A"/>
    <w:rsid w:val="006F17C7"/>
    <w:rsid w:val="006F1B19"/>
    <w:rsid w:val="006F29ED"/>
    <w:rsid w:val="006F4C8F"/>
    <w:rsid w:val="006F4F77"/>
    <w:rsid w:val="006F53EE"/>
    <w:rsid w:val="006F562A"/>
    <w:rsid w:val="0070147C"/>
    <w:rsid w:val="00702E07"/>
    <w:rsid w:val="007064E7"/>
    <w:rsid w:val="007077A3"/>
    <w:rsid w:val="007109E6"/>
    <w:rsid w:val="00712CAC"/>
    <w:rsid w:val="00714FD6"/>
    <w:rsid w:val="007172C0"/>
    <w:rsid w:val="00721302"/>
    <w:rsid w:val="007223B7"/>
    <w:rsid w:val="00723602"/>
    <w:rsid w:val="00725D8E"/>
    <w:rsid w:val="007265F7"/>
    <w:rsid w:val="00731894"/>
    <w:rsid w:val="00734885"/>
    <w:rsid w:val="0073512F"/>
    <w:rsid w:val="00735EF0"/>
    <w:rsid w:val="0074191C"/>
    <w:rsid w:val="00744C5B"/>
    <w:rsid w:val="00746796"/>
    <w:rsid w:val="00746D91"/>
    <w:rsid w:val="00751554"/>
    <w:rsid w:val="00753202"/>
    <w:rsid w:val="0075405B"/>
    <w:rsid w:val="0075598A"/>
    <w:rsid w:val="0075673D"/>
    <w:rsid w:val="00756ABB"/>
    <w:rsid w:val="00757F76"/>
    <w:rsid w:val="00760660"/>
    <w:rsid w:val="00760C80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227F"/>
    <w:rsid w:val="007825E9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2DE6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E7F52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381F"/>
    <w:rsid w:val="00814180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55B6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06B1"/>
    <w:rsid w:val="008C2BE6"/>
    <w:rsid w:val="008C49AE"/>
    <w:rsid w:val="008C59F7"/>
    <w:rsid w:val="008D14F0"/>
    <w:rsid w:val="008D1DF4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6ACE"/>
    <w:rsid w:val="00911593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2567E"/>
    <w:rsid w:val="00931605"/>
    <w:rsid w:val="00931D7A"/>
    <w:rsid w:val="00935D8D"/>
    <w:rsid w:val="00942FE8"/>
    <w:rsid w:val="0095408B"/>
    <w:rsid w:val="009545C7"/>
    <w:rsid w:val="00957E70"/>
    <w:rsid w:val="00961F71"/>
    <w:rsid w:val="00962D8F"/>
    <w:rsid w:val="00966F16"/>
    <w:rsid w:val="00970DAB"/>
    <w:rsid w:val="0097321D"/>
    <w:rsid w:val="00973827"/>
    <w:rsid w:val="00974FF6"/>
    <w:rsid w:val="0098363B"/>
    <w:rsid w:val="00983955"/>
    <w:rsid w:val="0098643A"/>
    <w:rsid w:val="00987666"/>
    <w:rsid w:val="009919C7"/>
    <w:rsid w:val="00992531"/>
    <w:rsid w:val="00995CD5"/>
    <w:rsid w:val="00997537"/>
    <w:rsid w:val="009A1787"/>
    <w:rsid w:val="009A264B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2D8"/>
    <w:rsid w:val="009E1A0D"/>
    <w:rsid w:val="009E2437"/>
    <w:rsid w:val="009E255C"/>
    <w:rsid w:val="009E278C"/>
    <w:rsid w:val="009E29C3"/>
    <w:rsid w:val="009E2A1C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4893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0E5"/>
    <w:rsid w:val="00A4585A"/>
    <w:rsid w:val="00A4641C"/>
    <w:rsid w:val="00A470AC"/>
    <w:rsid w:val="00A473FE"/>
    <w:rsid w:val="00A47873"/>
    <w:rsid w:val="00A56187"/>
    <w:rsid w:val="00A60F49"/>
    <w:rsid w:val="00A61E15"/>
    <w:rsid w:val="00A66F91"/>
    <w:rsid w:val="00A70229"/>
    <w:rsid w:val="00A70B65"/>
    <w:rsid w:val="00A7239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3AAE"/>
    <w:rsid w:val="00AB49C1"/>
    <w:rsid w:val="00AB4C2E"/>
    <w:rsid w:val="00AB6568"/>
    <w:rsid w:val="00AB690D"/>
    <w:rsid w:val="00AC107E"/>
    <w:rsid w:val="00AC1F39"/>
    <w:rsid w:val="00AC2B57"/>
    <w:rsid w:val="00AC31D4"/>
    <w:rsid w:val="00AC5765"/>
    <w:rsid w:val="00AC6098"/>
    <w:rsid w:val="00AD0492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3B2A"/>
    <w:rsid w:val="00AF5B87"/>
    <w:rsid w:val="00AF7092"/>
    <w:rsid w:val="00AF7554"/>
    <w:rsid w:val="00B012F6"/>
    <w:rsid w:val="00B01474"/>
    <w:rsid w:val="00B02ACB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2B21"/>
    <w:rsid w:val="00B83039"/>
    <w:rsid w:val="00B83825"/>
    <w:rsid w:val="00B854BA"/>
    <w:rsid w:val="00B87CDC"/>
    <w:rsid w:val="00B91A8C"/>
    <w:rsid w:val="00B936FD"/>
    <w:rsid w:val="00B95BFC"/>
    <w:rsid w:val="00B95D97"/>
    <w:rsid w:val="00BA290E"/>
    <w:rsid w:val="00BA2F43"/>
    <w:rsid w:val="00BA5B00"/>
    <w:rsid w:val="00BA74AA"/>
    <w:rsid w:val="00BB1A07"/>
    <w:rsid w:val="00BB2559"/>
    <w:rsid w:val="00BB29D7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C6A6D"/>
    <w:rsid w:val="00BD1B7B"/>
    <w:rsid w:val="00BD1BB7"/>
    <w:rsid w:val="00BD2A32"/>
    <w:rsid w:val="00BD2B0D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2D6"/>
    <w:rsid w:val="00BF6CE1"/>
    <w:rsid w:val="00BF6E1B"/>
    <w:rsid w:val="00C0296A"/>
    <w:rsid w:val="00C03283"/>
    <w:rsid w:val="00C034E8"/>
    <w:rsid w:val="00C03940"/>
    <w:rsid w:val="00C03B3E"/>
    <w:rsid w:val="00C043E7"/>
    <w:rsid w:val="00C04EAC"/>
    <w:rsid w:val="00C065BF"/>
    <w:rsid w:val="00C06939"/>
    <w:rsid w:val="00C120AA"/>
    <w:rsid w:val="00C155A6"/>
    <w:rsid w:val="00C173BF"/>
    <w:rsid w:val="00C21E3B"/>
    <w:rsid w:val="00C303CC"/>
    <w:rsid w:val="00C30D33"/>
    <w:rsid w:val="00C3462C"/>
    <w:rsid w:val="00C34D69"/>
    <w:rsid w:val="00C35B1A"/>
    <w:rsid w:val="00C41501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2D5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36CA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3563"/>
    <w:rsid w:val="00D0541E"/>
    <w:rsid w:val="00D078C4"/>
    <w:rsid w:val="00D103E1"/>
    <w:rsid w:val="00D144E3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718F"/>
    <w:rsid w:val="00D406C5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65CA"/>
    <w:rsid w:val="00D675F1"/>
    <w:rsid w:val="00D675F4"/>
    <w:rsid w:val="00D67DE3"/>
    <w:rsid w:val="00D67F9F"/>
    <w:rsid w:val="00D710D4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A645E"/>
    <w:rsid w:val="00DB13FB"/>
    <w:rsid w:val="00DB308D"/>
    <w:rsid w:val="00DB313A"/>
    <w:rsid w:val="00DB404B"/>
    <w:rsid w:val="00DB5F40"/>
    <w:rsid w:val="00DB6B8C"/>
    <w:rsid w:val="00DC0292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4D5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3E2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3DB6"/>
    <w:rsid w:val="00E94497"/>
    <w:rsid w:val="00E95344"/>
    <w:rsid w:val="00EA1631"/>
    <w:rsid w:val="00EA2B6F"/>
    <w:rsid w:val="00EA34D6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10A"/>
    <w:rsid w:val="00EC69CF"/>
    <w:rsid w:val="00EC79BE"/>
    <w:rsid w:val="00ED080A"/>
    <w:rsid w:val="00ED2359"/>
    <w:rsid w:val="00ED30D4"/>
    <w:rsid w:val="00ED50F3"/>
    <w:rsid w:val="00ED59EC"/>
    <w:rsid w:val="00ED7477"/>
    <w:rsid w:val="00EE0F65"/>
    <w:rsid w:val="00EE2171"/>
    <w:rsid w:val="00EE2F33"/>
    <w:rsid w:val="00EE2FA7"/>
    <w:rsid w:val="00EE44DA"/>
    <w:rsid w:val="00EE5277"/>
    <w:rsid w:val="00EE59BD"/>
    <w:rsid w:val="00EE7E9F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0AB4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85E2E"/>
    <w:rsid w:val="00F909CD"/>
    <w:rsid w:val="00F91142"/>
    <w:rsid w:val="00F92277"/>
    <w:rsid w:val="00F974D1"/>
    <w:rsid w:val="00F97986"/>
    <w:rsid w:val="00FA121E"/>
    <w:rsid w:val="00FA16E0"/>
    <w:rsid w:val="00FA38E9"/>
    <w:rsid w:val="00FA5F55"/>
    <w:rsid w:val="00FA758B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09BC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3" ma:contentTypeDescription="Create a new document." ma:contentTypeScope="" ma:versionID="a7e2885f8795369fcbe6c6591d06c691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2bc86bd17bda043455624f171fb137bb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5849a1ba-e9f9-4b4b-b4ac-f429c5f92afe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5FAB0B-74C3-45BE-91D0-1C692E2C7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19</cp:revision>
  <cp:lastPrinted>2024-08-02T13:28:00Z</cp:lastPrinted>
  <dcterms:created xsi:type="dcterms:W3CDTF">2025-11-06T16:51:00Z</dcterms:created>
  <dcterms:modified xsi:type="dcterms:W3CDTF">2026-08-11T10:10:00Z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