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15C66D84" w14:textId="7574F031" w:rsidR="00C86D0F" w:rsidRPr="00D35F64" w:rsidRDefault="00926867" w:rsidP="00120D03">
      <w:pPr>
        <w:pStyle w:val="BodyText"/>
        <w:spacing w:after="0" w:line="360" w:lineRule="auto"/>
        <w:ind w:right="-35"/>
        <w:rPr>
          <w:rFonts w:ascii="Arial" w:hAnsi="Arial"/>
          <w:b/>
          <w:bCs/>
          <w:sz w:val="32"/>
          <w:szCs w:val="32"/>
          <w:lang w:val="en-US"/>
        </w:rPr>
      </w:pPr>
      <w:r w:rsidRPr="00FE181C">
        <w:rPr>
          <w:rFonts w:ascii="Arial" w:hAnsi="Arial"/>
          <w:b/>
          <w:bCs/>
          <w:sz w:val="19"/>
          <w:szCs w:val="19"/>
        </w:rPr>
        <w:t>To the Board of Director</w:t>
      </w:r>
      <w:r w:rsidR="008E2C42" w:rsidRPr="00FE181C">
        <w:rPr>
          <w:rFonts w:ascii="Arial" w:hAnsi="Arial"/>
          <w:b/>
          <w:bCs/>
          <w:sz w:val="19"/>
          <w:szCs w:val="19"/>
        </w:rPr>
        <w:t>s</w:t>
      </w:r>
      <w:r w:rsidRPr="00FE181C">
        <w:rPr>
          <w:rFonts w:ascii="Arial" w:hAnsi="Arial"/>
          <w:b/>
          <w:bCs/>
          <w:sz w:val="19"/>
          <w:szCs w:val="19"/>
        </w:rPr>
        <w:t xml:space="preserve"> and the Shareholders of</w:t>
      </w:r>
      <w:r w:rsidR="005720F4" w:rsidRPr="00FE181C">
        <w:rPr>
          <w:rFonts w:ascii="Arial" w:hAnsi="Arial"/>
          <w:sz w:val="19"/>
          <w:szCs w:val="19"/>
        </w:rPr>
        <w:t xml:space="preserve"> </w:t>
      </w:r>
      <w:r w:rsidR="002525F8" w:rsidRPr="00FE181C">
        <w:rPr>
          <w:rFonts w:ascii="Arial" w:hAnsi="Arial"/>
          <w:b/>
          <w:bCs/>
          <w:sz w:val="19"/>
          <w:szCs w:val="19"/>
        </w:rPr>
        <w:t>Well Management Corporation</w:t>
      </w:r>
      <w:r w:rsidR="008B56FE">
        <w:rPr>
          <w:rFonts w:ascii="Arial" w:hAnsi="Arial"/>
          <w:b/>
          <w:bCs/>
          <w:sz w:val="19"/>
          <w:szCs w:val="19"/>
        </w:rPr>
        <w:t xml:space="preserve"> </w:t>
      </w:r>
      <w:r w:rsidR="00455B09">
        <w:rPr>
          <w:rFonts w:ascii="Arial" w:hAnsi="Arial"/>
          <w:b/>
          <w:bCs/>
          <w:sz w:val="19"/>
          <w:szCs w:val="19"/>
        </w:rPr>
        <w:br/>
        <w:t xml:space="preserve">      </w:t>
      </w:r>
      <w:r w:rsidR="008B56FE">
        <w:rPr>
          <w:rFonts w:ascii="Arial" w:hAnsi="Arial"/>
          <w:b/>
          <w:bCs/>
          <w:sz w:val="19"/>
          <w:szCs w:val="19"/>
        </w:rPr>
        <w:t>Public</w:t>
      </w:r>
      <w:r w:rsidR="00455B09">
        <w:rPr>
          <w:rFonts w:ascii="Arial" w:hAnsi="Arial"/>
          <w:b/>
          <w:bCs/>
          <w:sz w:val="19"/>
          <w:szCs w:val="19"/>
        </w:rPr>
        <w:t xml:space="preserve"> Company Limited</w:t>
      </w:r>
      <w:r w:rsidR="002525F8" w:rsidRPr="00FE181C">
        <w:rPr>
          <w:rFonts w:ascii="Arial" w:hAnsi="Arial"/>
          <w:b/>
          <w:bCs/>
          <w:sz w:val="19"/>
          <w:szCs w:val="19"/>
        </w:rPr>
        <w:br/>
      </w:r>
    </w:p>
    <w:p w14:paraId="654D2423" w14:textId="1F26018F" w:rsidR="00E27C90" w:rsidRPr="008179D8" w:rsidRDefault="003E6F85" w:rsidP="00E27C90">
      <w:pPr>
        <w:pStyle w:val="BodyText"/>
        <w:spacing w:line="360" w:lineRule="auto"/>
        <w:jc w:val="thaiDistribute"/>
        <w:rPr>
          <w:rFonts w:ascii="Arial" w:hAnsi="Arial" w:cstheme="minorBidi"/>
          <w:sz w:val="19"/>
          <w:szCs w:val="24"/>
          <w:lang w:bidi="th-TH"/>
        </w:rPr>
      </w:pPr>
      <w:r w:rsidRPr="00FE181C">
        <w:rPr>
          <w:rFonts w:ascii="Arial" w:hAnsi="Arial"/>
          <w:sz w:val="19"/>
          <w:szCs w:val="19"/>
        </w:rPr>
        <w:t xml:space="preserve">I </w:t>
      </w:r>
      <w:r w:rsidR="00E27C90" w:rsidRPr="00FE181C">
        <w:rPr>
          <w:rFonts w:ascii="Arial" w:hAnsi="Arial"/>
          <w:sz w:val="19"/>
          <w:szCs w:val="19"/>
        </w:rPr>
        <w:t>have reviewed the</w:t>
      </w:r>
      <w:r w:rsidR="009A1392">
        <w:rPr>
          <w:rFonts w:ascii="Arial" w:hAnsi="Arial" w:cstheme="minorBidi" w:hint="cs"/>
          <w:sz w:val="19"/>
          <w:szCs w:val="24"/>
          <w:cs/>
          <w:lang w:bidi="th-TH"/>
        </w:rPr>
        <w:t xml:space="preserve"> </w:t>
      </w:r>
      <w:r w:rsidR="009A1392">
        <w:rPr>
          <w:rFonts w:ascii="Arial" w:hAnsi="Arial" w:cstheme="minorBidi"/>
          <w:sz w:val="19"/>
          <w:szCs w:val="24"/>
          <w:lang w:val="en-US" w:bidi="th-TH"/>
        </w:rPr>
        <w:t>interim</w:t>
      </w:r>
      <w:r w:rsidR="00E27C90" w:rsidRPr="00FE181C">
        <w:rPr>
          <w:rFonts w:ascii="Arial" w:hAnsi="Arial"/>
          <w:sz w:val="19"/>
          <w:szCs w:val="19"/>
          <w:cs/>
          <w:lang w:bidi="th-TH"/>
        </w:rPr>
        <w:t xml:space="preserve"> </w:t>
      </w:r>
      <w:r w:rsidR="00E27C90" w:rsidRPr="00FE181C">
        <w:rPr>
          <w:rFonts w:ascii="Arial" w:hAnsi="Arial"/>
          <w:sz w:val="19"/>
          <w:szCs w:val="19"/>
        </w:rPr>
        <w:t xml:space="preserve">consolidated and separate </w:t>
      </w:r>
      <w:r w:rsidR="00906D33" w:rsidRPr="00FE181C">
        <w:rPr>
          <w:rFonts w:ascii="Arial" w:hAnsi="Arial" w:cs="Browallia New"/>
          <w:sz w:val="19"/>
          <w:szCs w:val="24"/>
          <w:lang w:val="en-US" w:bidi="th-TH"/>
        </w:rPr>
        <w:t>financial information</w:t>
      </w:r>
      <w:r w:rsidR="00E27C90" w:rsidRPr="00FE181C">
        <w:rPr>
          <w:rFonts w:ascii="Arial" w:hAnsi="Arial"/>
          <w:sz w:val="19"/>
          <w:szCs w:val="19"/>
        </w:rPr>
        <w:t xml:space="preserve"> of Well Management Corporation Public Company Limited and its subsidiaries (</w:t>
      </w:r>
      <w:r w:rsidR="00F72B22">
        <w:rPr>
          <w:rFonts w:ascii="Arial" w:hAnsi="Arial"/>
          <w:sz w:val="19"/>
          <w:szCs w:val="19"/>
        </w:rPr>
        <w:t>T</w:t>
      </w:r>
      <w:r w:rsidR="00E27C90" w:rsidRPr="00FE181C">
        <w:rPr>
          <w:rFonts w:ascii="Arial" w:hAnsi="Arial"/>
          <w:sz w:val="19"/>
          <w:szCs w:val="19"/>
        </w:rPr>
        <w: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EF29F6">
        <w:rPr>
          <w:rFonts w:ascii="Arial" w:hAnsi="Arial" w:cstheme="minorBidi"/>
          <w:sz w:val="19"/>
          <w:szCs w:val="24"/>
          <w:lang w:bidi="th-TH"/>
        </w:rPr>
        <w:t>30 June</w:t>
      </w:r>
      <w:r w:rsidR="00D6777E">
        <w:rPr>
          <w:rFonts w:ascii="Arial" w:hAnsi="Arial"/>
          <w:sz w:val="19"/>
          <w:szCs w:val="19"/>
        </w:rPr>
        <w:t xml:space="preserve"> 2026</w:t>
      </w:r>
      <w:r w:rsidR="00E27C90" w:rsidRPr="00FE181C">
        <w:rPr>
          <w:rFonts w:ascii="Arial" w:hAnsi="Arial"/>
          <w:sz w:val="19"/>
          <w:szCs w:val="19"/>
        </w:rPr>
        <w:t>, the related consolidated and separate statements of comprehensive income</w:t>
      </w:r>
      <w:r w:rsidR="00EF29F6">
        <w:rPr>
          <w:rFonts w:ascii="Arial" w:hAnsi="Arial"/>
          <w:sz w:val="19"/>
          <w:szCs w:val="19"/>
        </w:rPr>
        <w:t xml:space="preserve"> for the three-month and six-month period ended 30 June 2026</w:t>
      </w:r>
      <w:r w:rsidR="00E27C90" w:rsidRPr="00FE181C">
        <w:rPr>
          <w:rFonts w:ascii="Arial" w:hAnsi="Arial"/>
          <w:sz w:val="19"/>
          <w:szCs w:val="19"/>
        </w:rPr>
        <w:t xml:space="preserve">, </w:t>
      </w:r>
      <w:r w:rsidR="00A072AB">
        <w:rPr>
          <w:rFonts w:ascii="Arial" w:hAnsi="Arial"/>
          <w:sz w:val="19"/>
          <w:szCs w:val="19"/>
        </w:rPr>
        <w:t>the</w:t>
      </w:r>
      <w:r w:rsidR="004E5C4A">
        <w:rPr>
          <w:rFonts w:ascii="Arial" w:hAnsi="Arial"/>
          <w:sz w:val="19"/>
          <w:szCs w:val="19"/>
        </w:rPr>
        <w:t xml:space="preserve"> consolidated and separate</w:t>
      </w:r>
      <w:r w:rsidR="00A072AB">
        <w:rPr>
          <w:rFonts w:ascii="Arial" w:hAnsi="Arial"/>
          <w:sz w:val="19"/>
          <w:szCs w:val="19"/>
        </w:rPr>
        <w:t xml:space="preserve"> statement</w:t>
      </w:r>
      <w:r w:rsidR="004E5C4A">
        <w:rPr>
          <w:rFonts w:ascii="Arial" w:hAnsi="Arial"/>
          <w:sz w:val="19"/>
          <w:szCs w:val="19"/>
        </w:rPr>
        <w:t>s</w:t>
      </w:r>
      <w:r w:rsidR="00A072AB">
        <w:rPr>
          <w:rFonts w:ascii="Arial" w:hAnsi="Arial"/>
          <w:sz w:val="19"/>
          <w:szCs w:val="19"/>
        </w:rPr>
        <w:t xml:space="preserve"> of </w:t>
      </w:r>
      <w:r w:rsidR="00E27C90" w:rsidRPr="00FE181C">
        <w:rPr>
          <w:rFonts w:ascii="Arial" w:hAnsi="Arial"/>
          <w:sz w:val="19"/>
          <w:szCs w:val="19"/>
        </w:rPr>
        <w:t xml:space="preserve">changes in equity, and cash flows </w:t>
      </w:r>
      <w:r w:rsidR="006800B1" w:rsidRPr="006800B1">
        <w:rPr>
          <w:rFonts w:ascii="Arial" w:hAnsi="Arial"/>
          <w:sz w:val="19"/>
          <w:szCs w:val="19"/>
        </w:rPr>
        <w:t>for the</w:t>
      </w:r>
      <w:r w:rsidR="00EF0CA8">
        <w:rPr>
          <w:rFonts w:ascii="Arial" w:hAnsi="Arial" w:cstheme="minorBidi" w:hint="cs"/>
          <w:sz w:val="19"/>
          <w:szCs w:val="24"/>
          <w:cs/>
          <w:lang w:bidi="th-TH"/>
        </w:rPr>
        <w:t xml:space="preserve"> </w:t>
      </w:r>
      <w:r w:rsidR="00EF29F6">
        <w:rPr>
          <w:rFonts w:ascii="Arial" w:hAnsi="Arial" w:cstheme="minorBidi"/>
          <w:sz w:val="19"/>
          <w:szCs w:val="24"/>
          <w:lang w:bidi="th-TH"/>
        </w:rPr>
        <w:t>six</w:t>
      </w:r>
      <w:r w:rsidR="006800B1" w:rsidRPr="006800B1">
        <w:rPr>
          <w:rFonts w:ascii="Arial" w:hAnsi="Arial"/>
          <w:sz w:val="19"/>
          <w:szCs w:val="19"/>
        </w:rPr>
        <w:t>-month period then ended</w:t>
      </w:r>
      <w:r w:rsidR="00E27C90" w:rsidRPr="00FE181C">
        <w:rPr>
          <w:rFonts w:ascii="Arial" w:hAnsi="Arial"/>
          <w:sz w:val="19"/>
          <w:szCs w:val="19"/>
        </w:rPr>
        <w:t xml:space="preserve">, and the condensed notes to the interim financial </w:t>
      </w:r>
      <w:r w:rsidR="00D35F64">
        <w:rPr>
          <w:rFonts w:ascii="Arial" w:hAnsi="Arial"/>
          <w:sz w:val="19"/>
          <w:szCs w:val="19"/>
          <w:lang w:val="en-US"/>
        </w:rPr>
        <w:t>information</w:t>
      </w:r>
      <w:r w:rsidR="00E27C90" w:rsidRPr="00FE181C">
        <w:rPr>
          <w:rFonts w:ascii="Arial" w:hAnsi="Arial"/>
          <w:sz w:val="19"/>
          <w:szCs w:val="19"/>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506337A4"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10BE9C12"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Default="00F264B5" w:rsidP="00E11C05">
      <w:pPr>
        <w:pStyle w:val="BodyText"/>
        <w:spacing w:after="0" w:line="360" w:lineRule="auto"/>
        <w:jc w:val="thaiDistribute"/>
        <w:rPr>
          <w:rFonts w:ascii="Arial" w:hAnsi="Arial"/>
          <w:sz w:val="19"/>
          <w:szCs w:val="19"/>
        </w:rPr>
      </w:pPr>
    </w:p>
    <w:p w14:paraId="20C6D689" w14:textId="77777777" w:rsidR="0041415A" w:rsidRDefault="0041415A" w:rsidP="00E11C05">
      <w:pPr>
        <w:pStyle w:val="BodyText"/>
        <w:spacing w:after="0" w:line="360" w:lineRule="auto"/>
        <w:jc w:val="thaiDistribute"/>
        <w:rPr>
          <w:rFonts w:ascii="Arial" w:hAnsi="Arial"/>
          <w:sz w:val="19"/>
          <w:szCs w:val="19"/>
        </w:rPr>
      </w:pPr>
    </w:p>
    <w:p w14:paraId="19FAB58C" w14:textId="77777777" w:rsidR="0041415A" w:rsidRDefault="0041415A" w:rsidP="00E11C05">
      <w:pPr>
        <w:pStyle w:val="BodyText"/>
        <w:spacing w:after="0" w:line="360" w:lineRule="auto"/>
        <w:jc w:val="thaiDistribute"/>
        <w:rPr>
          <w:rFonts w:ascii="Arial" w:hAnsi="Arial"/>
          <w:sz w:val="19"/>
          <w:szCs w:val="19"/>
        </w:rPr>
      </w:pPr>
    </w:p>
    <w:p w14:paraId="6DE8B115" w14:textId="77777777" w:rsidR="008906C8" w:rsidRPr="00FE181C" w:rsidRDefault="008906C8" w:rsidP="00E11C05">
      <w:pPr>
        <w:pStyle w:val="BodyText"/>
        <w:spacing w:after="0" w:line="360" w:lineRule="auto"/>
        <w:jc w:val="thaiDistribute"/>
        <w:rPr>
          <w:rFonts w:ascii="Arial" w:hAnsi="Arial"/>
          <w:sz w:val="19"/>
          <w:szCs w:val="19"/>
        </w:rPr>
      </w:pPr>
    </w:p>
    <w:p w14:paraId="011371BC" w14:textId="5E42FBFF"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1559F99B"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Based on my review, nothing has come to my attention that causes me to believe that the accompanying interim</w:t>
      </w:r>
      <w:r w:rsidR="00EC74A3">
        <w:rPr>
          <w:rFonts w:ascii="Arial" w:hAnsi="Arial" w:cstheme="minorBidi" w:hint="cs"/>
          <w:sz w:val="19"/>
          <w:szCs w:val="24"/>
          <w:cs/>
          <w:lang w:bidi="th-TH"/>
        </w:rPr>
        <w:t xml:space="preserve"> </w:t>
      </w:r>
      <w:r w:rsidR="00EC74A3">
        <w:rPr>
          <w:rFonts w:ascii="Arial" w:hAnsi="Arial" w:cstheme="minorBidi"/>
          <w:sz w:val="19"/>
          <w:szCs w:val="24"/>
          <w:lang w:val="en-US" w:bidi="th-TH"/>
        </w:rPr>
        <w:t>con</w:t>
      </w:r>
      <w:r w:rsidR="007C5DA3">
        <w:rPr>
          <w:rFonts w:ascii="Arial" w:hAnsi="Arial" w:cstheme="minorBidi"/>
          <w:sz w:val="19"/>
          <w:szCs w:val="24"/>
          <w:lang w:val="en-US" w:bidi="th-TH"/>
        </w:rPr>
        <w:t>solidated and separate</w:t>
      </w:r>
      <w:r w:rsidRPr="00FE181C">
        <w:rPr>
          <w:rFonts w:ascii="Arial" w:hAnsi="Arial"/>
          <w:sz w:val="19"/>
          <w:szCs w:val="19"/>
        </w:rPr>
        <w:t xml:space="preserve"> financial information is not prepared, in all material respects, in accordance with Thai Accounting Standard 34, “Interim Financial Reporting”.</w:t>
      </w:r>
    </w:p>
    <w:p w14:paraId="1F3D5948" w14:textId="77777777" w:rsidR="009763EA" w:rsidRPr="00FE181C" w:rsidRDefault="009763EA" w:rsidP="009763EA">
      <w:pPr>
        <w:pStyle w:val="BodyText"/>
        <w:spacing w:after="0" w:line="360" w:lineRule="auto"/>
        <w:jc w:val="thaiDistribute"/>
        <w:rPr>
          <w:rFonts w:ascii="Arial" w:hAnsi="Arial"/>
          <w:sz w:val="24"/>
          <w:szCs w:val="24"/>
        </w:rPr>
      </w:pPr>
    </w:p>
    <w:p w14:paraId="055D4FDF" w14:textId="77777777" w:rsidR="00E04487" w:rsidRDefault="00E04487" w:rsidP="009763EA">
      <w:pPr>
        <w:pStyle w:val="BodyText"/>
        <w:spacing w:after="0" w:line="360" w:lineRule="auto"/>
        <w:jc w:val="thaiDistribute"/>
        <w:rPr>
          <w:rFonts w:ascii="Arial" w:hAnsi="Arial"/>
          <w:sz w:val="32"/>
          <w:szCs w:val="32"/>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5F3EC9" w:rsidRDefault="00CC0B53" w:rsidP="009763EA">
      <w:pPr>
        <w:pStyle w:val="BodyText"/>
        <w:spacing w:after="0" w:line="360" w:lineRule="auto"/>
        <w:rPr>
          <w:rFonts w:ascii="Arial" w:hAnsi="Arial"/>
          <w:sz w:val="20"/>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0B7D409C" w:rsidR="00D15EA5" w:rsidRPr="00FE181C" w:rsidRDefault="003B447F" w:rsidP="005D1529">
      <w:pPr>
        <w:spacing w:after="0" w:line="360" w:lineRule="auto"/>
        <w:jc w:val="thaiDistribute"/>
        <w:rPr>
          <w:rFonts w:ascii="Arial" w:hAnsi="Arial"/>
          <w:sz w:val="19"/>
          <w:szCs w:val="19"/>
        </w:rPr>
      </w:pPr>
      <w:r>
        <w:rPr>
          <w:rFonts w:ascii="Arial" w:hAnsi="Arial" w:cs="Browallia New"/>
          <w:sz w:val="19"/>
          <w:szCs w:val="24"/>
          <w:lang w:val="en-US" w:bidi="th-TH"/>
        </w:rPr>
        <w:t>11</w:t>
      </w:r>
      <w:r w:rsidR="00EF29F6" w:rsidRPr="0061447B">
        <w:rPr>
          <w:rFonts w:ascii="Arial" w:hAnsi="Arial" w:cs="Browallia New"/>
          <w:sz w:val="19"/>
          <w:szCs w:val="24"/>
          <w:lang w:val="en-US" w:bidi="th-TH"/>
        </w:rPr>
        <w:t xml:space="preserve"> August</w:t>
      </w:r>
      <w:r w:rsidR="008906C8" w:rsidRPr="0061447B">
        <w:rPr>
          <w:rFonts w:ascii="Arial" w:hAnsi="Arial" w:cs="Browallia New"/>
          <w:sz w:val="19"/>
          <w:szCs w:val="24"/>
          <w:lang w:val="en-US" w:bidi="th-TH"/>
        </w:rPr>
        <w:t xml:space="preserve"> 2026</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0882" w14:textId="77777777" w:rsidR="00B361E7" w:rsidRDefault="00B361E7">
      <w:r>
        <w:separator/>
      </w:r>
    </w:p>
  </w:endnote>
  <w:endnote w:type="continuationSeparator" w:id="0">
    <w:p w14:paraId="41E9E889" w14:textId="77777777" w:rsidR="00B361E7" w:rsidRDefault="00B361E7">
      <w:r>
        <w:continuationSeparator/>
      </w:r>
    </w:p>
  </w:endnote>
  <w:endnote w:type="continuationNotice" w:id="1">
    <w:p w14:paraId="7088DAA6" w14:textId="77777777" w:rsidR="00B361E7" w:rsidRDefault="00B36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2C26D" w14:textId="77777777" w:rsidR="00B361E7" w:rsidRDefault="00B361E7">
      <w:bookmarkStart w:id="0" w:name="_Hlk482348182"/>
      <w:bookmarkEnd w:id="0"/>
      <w:r>
        <w:separator/>
      </w:r>
    </w:p>
  </w:footnote>
  <w:footnote w:type="continuationSeparator" w:id="0">
    <w:p w14:paraId="491542AA" w14:textId="77777777" w:rsidR="00B361E7" w:rsidRDefault="00B361E7">
      <w:r>
        <w:continuationSeparator/>
      </w:r>
    </w:p>
  </w:footnote>
  <w:footnote w:type="continuationNotice" w:id="1">
    <w:p w14:paraId="7B9E634D" w14:textId="77777777" w:rsidR="00B361E7" w:rsidRDefault="00B361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1513D15"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6516DFC1"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7934D7F9"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7D2"/>
    <w:rsid w:val="00004B8D"/>
    <w:rsid w:val="00012623"/>
    <w:rsid w:val="000130CA"/>
    <w:rsid w:val="000162B0"/>
    <w:rsid w:val="00016EDE"/>
    <w:rsid w:val="00021C15"/>
    <w:rsid w:val="000223D9"/>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4670"/>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A79"/>
    <w:rsid w:val="00093D51"/>
    <w:rsid w:val="00094333"/>
    <w:rsid w:val="00096B52"/>
    <w:rsid w:val="00097FAB"/>
    <w:rsid w:val="000A17EA"/>
    <w:rsid w:val="000A201A"/>
    <w:rsid w:val="000A347E"/>
    <w:rsid w:val="000A6546"/>
    <w:rsid w:val="000B557F"/>
    <w:rsid w:val="000B65E3"/>
    <w:rsid w:val="000B6A73"/>
    <w:rsid w:val="000B7090"/>
    <w:rsid w:val="000C5E5F"/>
    <w:rsid w:val="000D20CC"/>
    <w:rsid w:val="000D5DEE"/>
    <w:rsid w:val="000E2293"/>
    <w:rsid w:val="000E51E8"/>
    <w:rsid w:val="000E52CE"/>
    <w:rsid w:val="000E56A6"/>
    <w:rsid w:val="000E6239"/>
    <w:rsid w:val="000F3AAB"/>
    <w:rsid w:val="000F6399"/>
    <w:rsid w:val="000F6A9D"/>
    <w:rsid w:val="000F6C12"/>
    <w:rsid w:val="000F6E25"/>
    <w:rsid w:val="000F7702"/>
    <w:rsid w:val="00100B3D"/>
    <w:rsid w:val="001011DF"/>
    <w:rsid w:val="0010215C"/>
    <w:rsid w:val="0010340D"/>
    <w:rsid w:val="001036AA"/>
    <w:rsid w:val="00107668"/>
    <w:rsid w:val="00112B69"/>
    <w:rsid w:val="00115599"/>
    <w:rsid w:val="00116F78"/>
    <w:rsid w:val="00120D03"/>
    <w:rsid w:val="00121C3C"/>
    <w:rsid w:val="001259C9"/>
    <w:rsid w:val="001269C3"/>
    <w:rsid w:val="001316D3"/>
    <w:rsid w:val="00132C40"/>
    <w:rsid w:val="001345AA"/>
    <w:rsid w:val="001355D2"/>
    <w:rsid w:val="00142539"/>
    <w:rsid w:val="00143A67"/>
    <w:rsid w:val="0015360D"/>
    <w:rsid w:val="001554CD"/>
    <w:rsid w:val="00155A91"/>
    <w:rsid w:val="00155E24"/>
    <w:rsid w:val="001613E2"/>
    <w:rsid w:val="001618B7"/>
    <w:rsid w:val="0016456A"/>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A558F"/>
    <w:rsid w:val="001B198C"/>
    <w:rsid w:val="001B23A3"/>
    <w:rsid w:val="001B2C4D"/>
    <w:rsid w:val="001B4D76"/>
    <w:rsid w:val="001B5B91"/>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0B44"/>
    <w:rsid w:val="001F17E1"/>
    <w:rsid w:val="001F427F"/>
    <w:rsid w:val="001F44CB"/>
    <w:rsid w:val="001F4523"/>
    <w:rsid w:val="00200470"/>
    <w:rsid w:val="00200536"/>
    <w:rsid w:val="0020097C"/>
    <w:rsid w:val="00212CD3"/>
    <w:rsid w:val="00213B2E"/>
    <w:rsid w:val="002140CD"/>
    <w:rsid w:val="00216161"/>
    <w:rsid w:val="002167B6"/>
    <w:rsid w:val="00216B02"/>
    <w:rsid w:val="002176F8"/>
    <w:rsid w:val="00221684"/>
    <w:rsid w:val="002237C7"/>
    <w:rsid w:val="00223EE7"/>
    <w:rsid w:val="0022405F"/>
    <w:rsid w:val="0022518C"/>
    <w:rsid w:val="00225336"/>
    <w:rsid w:val="00225753"/>
    <w:rsid w:val="00235A09"/>
    <w:rsid w:val="0023673B"/>
    <w:rsid w:val="00237A7E"/>
    <w:rsid w:val="002417D6"/>
    <w:rsid w:val="00241F16"/>
    <w:rsid w:val="00243EE1"/>
    <w:rsid w:val="00245910"/>
    <w:rsid w:val="00246D70"/>
    <w:rsid w:val="00247969"/>
    <w:rsid w:val="0025227E"/>
    <w:rsid w:val="00252332"/>
    <w:rsid w:val="002525F8"/>
    <w:rsid w:val="00256977"/>
    <w:rsid w:val="0026182A"/>
    <w:rsid w:val="00265C6D"/>
    <w:rsid w:val="00270177"/>
    <w:rsid w:val="0027040F"/>
    <w:rsid w:val="00274F0B"/>
    <w:rsid w:val="00276C62"/>
    <w:rsid w:val="00277EBE"/>
    <w:rsid w:val="002827CF"/>
    <w:rsid w:val="002838FB"/>
    <w:rsid w:val="00285249"/>
    <w:rsid w:val="00286AC5"/>
    <w:rsid w:val="00296C08"/>
    <w:rsid w:val="002A252E"/>
    <w:rsid w:val="002A362C"/>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22F1"/>
    <w:rsid w:val="00333880"/>
    <w:rsid w:val="003339DF"/>
    <w:rsid w:val="00335E5B"/>
    <w:rsid w:val="00336E39"/>
    <w:rsid w:val="00340563"/>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23A9"/>
    <w:rsid w:val="00396DFE"/>
    <w:rsid w:val="003978B3"/>
    <w:rsid w:val="003A0477"/>
    <w:rsid w:val="003A1DAA"/>
    <w:rsid w:val="003A1EBA"/>
    <w:rsid w:val="003A3B31"/>
    <w:rsid w:val="003B10D1"/>
    <w:rsid w:val="003B19DC"/>
    <w:rsid w:val="003B447F"/>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42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0A1F"/>
    <w:rsid w:val="00413275"/>
    <w:rsid w:val="0041415A"/>
    <w:rsid w:val="00414A6B"/>
    <w:rsid w:val="00416281"/>
    <w:rsid w:val="00416FF3"/>
    <w:rsid w:val="00417F96"/>
    <w:rsid w:val="00421706"/>
    <w:rsid w:val="00422353"/>
    <w:rsid w:val="00423AF1"/>
    <w:rsid w:val="00425D25"/>
    <w:rsid w:val="00426915"/>
    <w:rsid w:val="004323A2"/>
    <w:rsid w:val="0043385D"/>
    <w:rsid w:val="00433F63"/>
    <w:rsid w:val="00434C91"/>
    <w:rsid w:val="00435788"/>
    <w:rsid w:val="004359E6"/>
    <w:rsid w:val="00442207"/>
    <w:rsid w:val="004435FD"/>
    <w:rsid w:val="00443CE3"/>
    <w:rsid w:val="00452E7B"/>
    <w:rsid w:val="0045304B"/>
    <w:rsid w:val="00453550"/>
    <w:rsid w:val="0045461D"/>
    <w:rsid w:val="004546FA"/>
    <w:rsid w:val="00455B09"/>
    <w:rsid w:val="00455F9D"/>
    <w:rsid w:val="004572A8"/>
    <w:rsid w:val="00457417"/>
    <w:rsid w:val="00461664"/>
    <w:rsid w:val="00461AAC"/>
    <w:rsid w:val="0046275B"/>
    <w:rsid w:val="0046438A"/>
    <w:rsid w:val="00464E39"/>
    <w:rsid w:val="00467A5A"/>
    <w:rsid w:val="004717C6"/>
    <w:rsid w:val="004722A3"/>
    <w:rsid w:val="004752DF"/>
    <w:rsid w:val="00475727"/>
    <w:rsid w:val="00481AB1"/>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5C4A"/>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569D"/>
    <w:rsid w:val="005261F2"/>
    <w:rsid w:val="005321DA"/>
    <w:rsid w:val="00532C05"/>
    <w:rsid w:val="00533B11"/>
    <w:rsid w:val="00533C53"/>
    <w:rsid w:val="005414A0"/>
    <w:rsid w:val="00542E2A"/>
    <w:rsid w:val="005446A0"/>
    <w:rsid w:val="005459E9"/>
    <w:rsid w:val="00547541"/>
    <w:rsid w:val="00551365"/>
    <w:rsid w:val="00551D42"/>
    <w:rsid w:val="00554C43"/>
    <w:rsid w:val="005627FF"/>
    <w:rsid w:val="00562A42"/>
    <w:rsid w:val="0056360A"/>
    <w:rsid w:val="005720F4"/>
    <w:rsid w:val="00572341"/>
    <w:rsid w:val="005760E1"/>
    <w:rsid w:val="0057628E"/>
    <w:rsid w:val="00577908"/>
    <w:rsid w:val="00577D61"/>
    <w:rsid w:val="00580225"/>
    <w:rsid w:val="00580CAA"/>
    <w:rsid w:val="005822AC"/>
    <w:rsid w:val="00583AA0"/>
    <w:rsid w:val="0058503D"/>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3EC9"/>
    <w:rsid w:val="005F4D62"/>
    <w:rsid w:val="005F756B"/>
    <w:rsid w:val="00603439"/>
    <w:rsid w:val="0060368B"/>
    <w:rsid w:val="006055FE"/>
    <w:rsid w:val="006074CA"/>
    <w:rsid w:val="0060796F"/>
    <w:rsid w:val="00610E50"/>
    <w:rsid w:val="00610ED7"/>
    <w:rsid w:val="00611259"/>
    <w:rsid w:val="0061447B"/>
    <w:rsid w:val="0061640C"/>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2F3B"/>
    <w:rsid w:val="006560B8"/>
    <w:rsid w:val="006659CA"/>
    <w:rsid w:val="00666764"/>
    <w:rsid w:val="0066694B"/>
    <w:rsid w:val="00667DB6"/>
    <w:rsid w:val="00670ABB"/>
    <w:rsid w:val="00673045"/>
    <w:rsid w:val="00673B03"/>
    <w:rsid w:val="00674258"/>
    <w:rsid w:val="006758B7"/>
    <w:rsid w:val="006771E8"/>
    <w:rsid w:val="006772D8"/>
    <w:rsid w:val="00677C01"/>
    <w:rsid w:val="006800B1"/>
    <w:rsid w:val="00683CC7"/>
    <w:rsid w:val="006842A8"/>
    <w:rsid w:val="006852E6"/>
    <w:rsid w:val="00685D0B"/>
    <w:rsid w:val="00692CA5"/>
    <w:rsid w:val="006932D7"/>
    <w:rsid w:val="0069690F"/>
    <w:rsid w:val="006A128D"/>
    <w:rsid w:val="006A134D"/>
    <w:rsid w:val="006A23D9"/>
    <w:rsid w:val="006A439D"/>
    <w:rsid w:val="006A61A6"/>
    <w:rsid w:val="006A68BE"/>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589C"/>
    <w:rsid w:val="006F686B"/>
    <w:rsid w:val="0070147C"/>
    <w:rsid w:val="00702989"/>
    <w:rsid w:val="00702E07"/>
    <w:rsid w:val="00706CC4"/>
    <w:rsid w:val="00710562"/>
    <w:rsid w:val="00711234"/>
    <w:rsid w:val="00714FD6"/>
    <w:rsid w:val="007154F9"/>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40A7"/>
    <w:rsid w:val="00766985"/>
    <w:rsid w:val="007679AB"/>
    <w:rsid w:val="00771738"/>
    <w:rsid w:val="00771B85"/>
    <w:rsid w:val="00771C5B"/>
    <w:rsid w:val="00775DA6"/>
    <w:rsid w:val="00780622"/>
    <w:rsid w:val="0078139C"/>
    <w:rsid w:val="0078170A"/>
    <w:rsid w:val="007825E9"/>
    <w:rsid w:val="00782691"/>
    <w:rsid w:val="00785B8B"/>
    <w:rsid w:val="00790956"/>
    <w:rsid w:val="0079502D"/>
    <w:rsid w:val="00795D05"/>
    <w:rsid w:val="00796034"/>
    <w:rsid w:val="007A0755"/>
    <w:rsid w:val="007A0BDF"/>
    <w:rsid w:val="007A1E24"/>
    <w:rsid w:val="007A2DE6"/>
    <w:rsid w:val="007A31D9"/>
    <w:rsid w:val="007A38F8"/>
    <w:rsid w:val="007A74F9"/>
    <w:rsid w:val="007B3C51"/>
    <w:rsid w:val="007B40B8"/>
    <w:rsid w:val="007B5627"/>
    <w:rsid w:val="007B7CDF"/>
    <w:rsid w:val="007C5DA3"/>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179D8"/>
    <w:rsid w:val="00820E17"/>
    <w:rsid w:val="00822182"/>
    <w:rsid w:val="008225A5"/>
    <w:rsid w:val="00827B71"/>
    <w:rsid w:val="00830DAC"/>
    <w:rsid w:val="0083134C"/>
    <w:rsid w:val="0083184F"/>
    <w:rsid w:val="0083188B"/>
    <w:rsid w:val="00832987"/>
    <w:rsid w:val="00832A8C"/>
    <w:rsid w:val="00832F51"/>
    <w:rsid w:val="0083606B"/>
    <w:rsid w:val="00840E47"/>
    <w:rsid w:val="00843100"/>
    <w:rsid w:val="0084551F"/>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1E40"/>
    <w:rsid w:val="008723F1"/>
    <w:rsid w:val="00872E73"/>
    <w:rsid w:val="00873D1D"/>
    <w:rsid w:val="008756DB"/>
    <w:rsid w:val="00877BB9"/>
    <w:rsid w:val="00880E66"/>
    <w:rsid w:val="00881429"/>
    <w:rsid w:val="00882E7C"/>
    <w:rsid w:val="00884FF7"/>
    <w:rsid w:val="00885166"/>
    <w:rsid w:val="008906C8"/>
    <w:rsid w:val="008946EC"/>
    <w:rsid w:val="00894ACE"/>
    <w:rsid w:val="008954D8"/>
    <w:rsid w:val="008969EE"/>
    <w:rsid w:val="00896DCE"/>
    <w:rsid w:val="008A4140"/>
    <w:rsid w:val="008A45A7"/>
    <w:rsid w:val="008A5571"/>
    <w:rsid w:val="008B19D9"/>
    <w:rsid w:val="008B1FD3"/>
    <w:rsid w:val="008B204B"/>
    <w:rsid w:val="008B303A"/>
    <w:rsid w:val="008B56FE"/>
    <w:rsid w:val="008B7EC6"/>
    <w:rsid w:val="008C3CA9"/>
    <w:rsid w:val="008C49AE"/>
    <w:rsid w:val="008C59F7"/>
    <w:rsid w:val="008C6F19"/>
    <w:rsid w:val="008D253E"/>
    <w:rsid w:val="008D429A"/>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0DF"/>
    <w:rsid w:val="009309D5"/>
    <w:rsid w:val="009315FF"/>
    <w:rsid w:val="00931D7A"/>
    <w:rsid w:val="00932155"/>
    <w:rsid w:val="00935D8D"/>
    <w:rsid w:val="0093635D"/>
    <w:rsid w:val="00941A01"/>
    <w:rsid w:val="00942583"/>
    <w:rsid w:val="00942E90"/>
    <w:rsid w:val="00942FE8"/>
    <w:rsid w:val="00945FA8"/>
    <w:rsid w:val="0094631D"/>
    <w:rsid w:val="00952457"/>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392"/>
    <w:rsid w:val="009A1787"/>
    <w:rsid w:val="009A19E7"/>
    <w:rsid w:val="009A1BFA"/>
    <w:rsid w:val="009A4F5A"/>
    <w:rsid w:val="009A5DEA"/>
    <w:rsid w:val="009A6C0B"/>
    <w:rsid w:val="009A720A"/>
    <w:rsid w:val="009B1F44"/>
    <w:rsid w:val="009B4573"/>
    <w:rsid w:val="009C002A"/>
    <w:rsid w:val="009C19C3"/>
    <w:rsid w:val="009C6836"/>
    <w:rsid w:val="009C7149"/>
    <w:rsid w:val="009D020A"/>
    <w:rsid w:val="009D1B07"/>
    <w:rsid w:val="009D25C9"/>
    <w:rsid w:val="009E278C"/>
    <w:rsid w:val="009E32A0"/>
    <w:rsid w:val="009E462A"/>
    <w:rsid w:val="009E6DDE"/>
    <w:rsid w:val="009E742E"/>
    <w:rsid w:val="009F2221"/>
    <w:rsid w:val="009F48C1"/>
    <w:rsid w:val="009F6EDC"/>
    <w:rsid w:val="00A0023A"/>
    <w:rsid w:val="00A035CE"/>
    <w:rsid w:val="00A04AD0"/>
    <w:rsid w:val="00A0537F"/>
    <w:rsid w:val="00A0602E"/>
    <w:rsid w:val="00A06C1F"/>
    <w:rsid w:val="00A072AB"/>
    <w:rsid w:val="00A07FFA"/>
    <w:rsid w:val="00A11FB4"/>
    <w:rsid w:val="00A14D4F"/>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2FC1"/>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4122"/>
    <w:rsid w:val="00A918D1"/>
    <w:rsid w:val="00A92167"/>
    <w:rsid w:val="00A938CA"/>
    <w:rsid w:val="00A93A9A"/>
    <w:rsid w:val="00A95828"/>
    <w:rsid w:val="00A97D44"/>
    <w:rsid w:val="00A97D53"/>
    <w:rsid w:val="00AA19CF"/>
    <w:rsid w:val="00AA3AB3"/>
    <w:rsid w:val="00AA533A"/>
    <w:rsid w:val="00AA5C16"/>
    <w:rsid w:val="00AA776C"/>
    <w:rsid w:val="00AB0ACB"/>
    <w:rsid w:val="00AB2116"/>
    <w:rsid w:val="00AC13DE"/>
    <w:rsid w:val="00AC31D4"/>
    <w:rsid w:val="00AC3B19"/>
    <w:rsid w:val="00AC4679"/>
    <w:rsid w:val="00AC6098"/>
    <w:rsid w:val="00AC65F3"/>
    <w:rsid w:val="00AD036E"/>
    <w:rsid w:val="00AD121B"/>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177D1"/>
    <w:rsid w:val="00B20513"/>
    <w:rsid w:val="00B208C1"/>
    <w:rsid w:val="00B24A45"/>
    <w:rsid w:val="00B25B92"/>
    <w:rsid w:val="00B26948"/>
    <w:rsid w:val="00B302A7"/>
    <w:rsid w:val="00B316CF"/>
    <w:rsid w:val="00B319F0"/>
    <w:rsid w:val="00B32C8C"/>
    <w:rsid w:val="00B34469"/>
    <w:rsid w:val="00B344BE"/>
    <w:rsid w:val="00B34D51"/>
    <w:rsid w:val="00B361E7"/>
    <w:rsid w:val="00B36A0E"/>
    <w:rsid w:val="00B36BA1"/>
    <w:rsid w:val="00B40D67"/>
    <w:rsid w:val="00B415B1"/>
    <w:rsid w:val="00B43C45"/>
    <w:rsid w:val="00B50027"/>
    <w:rsid w:val="00B5117F"/>
    <w:rsid w:val="00B52654"/>
    <w:rsid w:val="00B52DD2"/>
    <w:rsid w:val="00B55EE8"/>
    <w:rsid w:val="00B56E6C"/>
    <w:rsid w:val="00B5714E"/>
    <w:rsid w:val="00B6367D"/>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4E42"/>
    <w:rsid w:val="00BB580D"/>
    <w:rsid w:val="00BB6DAD"/>
    <w:rsid w:val="00BB7346"/>
    <w:rsid w:val="00BC11D6"/>
    <w:rsid w:val="00BC14A5"/>
    <w:rsid w:val="00BC1555"/>
    <w:rsid w:val="00BC1DEB"/>
    <w:rsid w:val="00BC1E05"/>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4EAC"/>
    <w:rsid w:val="00C06939"/>
    <w:rsid w:val="00C10298"/>
    <w:rsid w:val="00C102D9"/>
    <w:rsid w:val="00C142C6"/>
    <w:rsid w:val="00C1598C"/>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67CDB"/>
    <w:rsid w:val="00C70893"/>
    <w:rsid w:val="00C75075"/>
    <w:rsid w:val="00C76C6C"/>
    <w:rsid w:val="00C77EBE"/>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A732D"/>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D446B"/>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595"/>
    <w:rsid w:val="00D3089E"/>
    <w:rsid w:val="00D316CC"/>
    <w:rsid w:val="00D31D7A"/>
    <w:rsid w:val="00D31F9F"/>
    <w:rsid w:val="00D3263C"/>
    <w:rsid w:val="00D33D2F"/>
    <w:rsid w:val="00D33E60"/>
    <w:rsid w:val="00D35F64"/>
    <w:rsid w:val="00D3699C"/>
    <w:rsid w:val="00D420A1"/>
    <w:rsid w:val="00D44D77"/>
    <w:rsid w:val="00D4501D"/>
    <w:rsid w:val="00D45155"/>
    <w:rsid w:val="00D460E7"/>
    <w:rsid w:val="00D47C85"/>
    <w:rsid w:val="00D545AD"/>
    <w:rsid w:val="00D54E9D"/>
    <w:rsid w:val="00D61A8B"/>
    <w:rsid w:val="00D6262C"/>
    <w:rsid w:val="00D63ABC"/>
    <w:rsid w:val="00D66D82"/>
    <w:rsid w:val="00D675F1"/>
    <w:rsid w:val="00D6777E"/>
    <w:rsid w:val="00D71974"/>
    <w:rsid w:val="00D72F26"/>
    <w:rsid w:val="00D73B96"/>
    <w:rsid w:val="00D76834"/>
    <w:rsid w:val="00D76C00"/>
    <w:rsid w:val="00D7723E"/>
    <w:rsid w:val="00D778EF"/>
    <w:rsid w:val="00D80807"/>
    <w:rsid w:val="00D80F67"/>
    <w:rsid w:val="00D8355D"/>
    <w:rsid w:val="00D84EFD"/>
    <w:rsid w:val="00D86917"/>
    <w:rsid w:val="00D86AB6"/>
    <w:rsid w:val="00D900C6"/>
    <w:rsid w:val="00D90702"/>
    <w:rsid w:val="00D92F9A"/>
    <w:rsid w:val="00D9427D"/>
    <w:rsid w:val="00D95784"/>
    <w:rsid w:val="00D9590D"/>
    <w:rsid w:val="00D96128"/>
    <w:rsid w:val="00D9614E"/>
    <w:rsid w:val="00D9634C"/>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3F2E"/>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1123"/>
    <w:rsid w:val="00E925B5"/>
    <w:rsid w:val="00E950A6"/>
    <w:rsid w:val="00E957A8"/>
    <w:rsid w:val="00EA2625"/>
    <w:rsid w:val="00EA2B6F"/>
    <w:rsid w:val="00EA6D2B"/>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C74A3"/>
    <w:rsid w:val="00EE0F65"/>
    <w:rsid w:val="00EE14A6"/>
    <w:rsid w:val="00EE45A9"/>
    <w:rsid w:val="00EF0130"/>
    <w:rsid w:val="00EF0CA8"/>
    <w:rsid w:val="00EF29F6"/>
    <w:rsid w:val="00EF4168"/>
    <w:rsid w:val="00EF4888"/>
    <w:rsid w:val="00EF4DA6"/>
    <w:rsid w:val="00EF6FA3"/>
    <w:rsid w:val="00F05618"/>
    <w:rsid w:val="00F117C7"/>
    <w:rsid w:val="00F127A3"/>
    <w:rsid w:val="00F132E3"/>
    <w:rsid w:val="00F2152A"/>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2B22"/>
    <w:rsid w:val="00F7308F"/>
    <w:rsid w:val="00F730E3"/>
    <w:rsid w:val="00F755E9"/>
    <w:rsid w:val="00F776CB"/>
    <w:rsid w:val="00F81306"/>
    <w:rsid w:val="00F832C7"/>
    <w:rsid w:val="00F83F21"/>
    <w:rsid w:val="00F84D39"/>
    <w:rsid w:val="00F84FB5"/>
    <w:rsid w:val="00F8547C"/>
    <w:rsid w:val="00F85E2E"/>
    <w:rsid w:val="00F909CD"/>
    <w:rsid w:val="00F915DA"/>
    <w:rsid w:val="00F91B7F"/>
    <w:rsid w:val="00F95707"/>
    <w:rsid w:val="00F974D1"/>
    <w:rsid w:val="00FA03A3"/>
    <w:rsid w:val="00FA16E0"/>
    <w:rsid w:val="00FA207E"/>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F7F6234-7212-4CFF-8AF4-10386DBB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3" ma:contentTypeDescription="Create a new document." ma:contentTypeScope="" ma:versionID="a7e2885f8795369fcbe6c6591d06c691">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2bc86bd17bda043455624f171fb137bb"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4BFB5-431F-44D9-BE41-03D5F402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463</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411</cp:revision>
  <cp:lastPrinted>2024-08-03T03:28:00Z</cp:lastPrinted>
  <dcterms:created xsi:type="dcterms:W3CDTF">2022-05-18T01:32:00Z</dcterms:created>
  <dcterms:modified xsi:type="dcterms:W3CDTF">2026-08-11T10:11:00Z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