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DE0CEB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5A2FDC1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DE0CEB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6A7A8E8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DE0CEB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D8DB395" w:rsidR="00BA310A" w:rsidRPr="00DE0CEB" w:rsidRDefault="004A6C28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7C8CC" w14:textId="77777777" w:rsidR="00BA310A" w:rsidRPr="00DE0CEB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DE0CEB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EE3690" w14:textId="19F9AA2C" w:rsidR="00231458" w:rsidRPr="00DE0CEB" w:rsidRDefault="004A6C2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B0214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BFAC0CB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DE0CEB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C07B6D1" w14:textId="10558B87" w:rsidR="00231458" w:rsidRPr="00DE0CEB" w:rsidRDefault="004A6C2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FD3550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2F92F" w14:textId="77777777" w:rsidR="00231458" w:rsidRPr="00DE0CE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C3056" w:rsidRPr="00DE0CEB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EB4512" w14:textId="5C6D0AA2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C5B7FB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22FD626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3056" w:rsidRPr="00DE0CEB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FB9C994" w14:textId="028DF009" w:rsidR="00CC3056" w:rsidRPr="00DE0CEB" w:rsidRDefault="00D60B82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76E4AC" w14:textId="77777777" w:rsidR="00CC3056" w:rsidRPr="00DE0CEB" w:rsidRDefault="00CC3056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D2F63EA" w14:textId="1EA0821C" w:rsidR="00CC3056" w:rsidRPr="00DE0CEB" w:rsidRDefault="005F2FEE" w:rsidP="00CC30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5F2FEE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5F2FEE" w:rsidRPr="00DE0CEB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5124EA8" w14:textId="62D80419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6058F9" w14:textId="77777777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422F68" w14:textId="44F37F01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F2FEE" w:rsidRPr="00DE0CEB" w14:paraId="4C030A3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BACD370" w14:textId="7E4192C2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382E8D" w14:textId="77777777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65EC046" w14:textId="06774B4A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DE0CEB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5F2FEE" w:rsidRPr="00DE0CEB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82AC474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DA8A34" w14:textId="77777777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4EDFF" w14:textId="166A9898" w:rsidR="005F2FEE" w:rsidRPr="00DE0CEB" w:rsidRDefault="005F2FEE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07578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  <w:r w:rsidRPr="0040757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4C3E5C" w:rsidRPr="00DE0CEB" w14:paraId="04C0569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9E0C20D" w14:textId="61C7AAF0" w:rsidR="004C3E5C" w:rsidRDefault="004C3E5C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E813448" w14:textId="77777777" w:rsidR="004C3E5C" w:rsidRPr="00DE0CEB" w:rsidRDefault="004C3E5C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DBF738B" w14:textId="232577C3" w:rsidR="004C3E5C" w:rsidRPr="00407578" w:rsidRDefault="004C3E5C" w:rsidP="005F2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4C3E5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มาตรฐานการรายงานทางการเงินที่ยังไม่ได้ใช้</w:t>
            </w:r>
          </w:p>
        </w:tc>
      </w:tr>
      <w:tr w:rsidR="008D0D70" w:rsidRPr="00DE0CEB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B4598C1" w14:textId="65C8E385" w:rsidR="008D0D70" w:rsidRPr="00DE0CEB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DE0CE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</w:rPr>
        <w:br w:type="page"/>
      </w:r>
      <w:r w:rsidRPr="00DE0CEB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DE0CEB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12AEA25B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2F16A9">
        <w:rPr>
          <w:rFonts w:ascii="Angsana New" w:hAnsi="Angsana New"/>
          <w:color w:val="000000"/>
          <w:sz w:val="30"/>
          <w:szCs w:val="30"/>
        </w:rPr>
        <w:t>11</w:t>
      </w:r>
      <w:r w:rsidR="00431220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5F2FEE">
        <w:rPr>
          <w:rFonts w:ascii="Angsana New" w:hAnsi="Angsana New" w:hint="cs"/>
          <w:color w:val="000000"/>
          <w:sz w:val="30"/>
          <w:szCs w:val="30"/>
          <w:cs/>
        </w:rPr>
        <w:t>สิงหา</w:t>
      </w:r>
      <w:r w:rsidR="00885CFA">
        <w:rPr>
          <w:rFonts w:ascii="Angsana New" w:hAnsi="Angsana New" w:hint="cs"/>
          <w:color w:val="000000"/>
          <w:sz w:val="30"/>
          <w:szCs w:val="30"/>
          <w:cs/>
        </w:rPr>
        <w:t>คม</w:t>
      </w:r>
      <w:r w:rsidR="003A16DB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569</w:t>
      </w:r>
    </w:p>
    <w:p w14:paraId="3359F79B" w14:textId="4056115D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494D4994" w:rsidR="00BA310A" w:rsidRPr="00DE0CEB" w:rsidRDefault="004A6C28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2615A74D" w:rsidR="00D01BB7" w:rsidRPr="00DE0CEB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3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4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DE0CEB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DE0CE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DE0CEB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DE0CEB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31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Pr="00DE0CEB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E0CEB">
        <w:rPr>
          <w:rFonts w:ascii="Angsana New" w:hAnsi="Angsana New"/>
          <w:color w:val="000000"/>
          <w:sz w:val="30"/>
          <w:szCs w:val="30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568</w:t>
      </w:r>
    </w:p>
    <w:p w14:paraId="3113A2F6" w14:textId="77777777" w:rsidR="00BA310A" w:rsidRPr="00DE0CEB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0D6CBA18" w:rsidR="00352E5E" w:rsidRPr="00DE0CEB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DE0CEB">
        <w:rPr>
          <w:rFonts w:ascii="Angsana New" w:hAnsi="Angsana New" w:hint="cs"/>
          <w:sz w:val="30"/>
          <w:szCs w:val="30"/>
          <w:cs/>
        </w:rPr>
        <w:t>ง</w:t>
      </w:r>
      <w:r w:rsidRPr="00DE0CEB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DE0CEB">
        <w:rPr>
          <w:rFonts w:ascii="Angsana New" w:hAnsi="Angsana New" w:hint="cs"/>
          <w:sz w:val="30"/>
          <w:szCs w:val="30"/>
          <w:cs/>
        </w:rPr>
        <w:t>ที่</w:t>
      </w:r>
      <w:r w:rsidRPr="00DE0CE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DE0CEB">
        <w:rPr>
          <w:rFonts w:ascii="Angsana New" w:hAnsi="Angsana New" w:hint="cs"/>
          <w:sz w:val="30"/>
          <w:szCs w:val="30"/>
          <w:cs/>
        </w:rPr>
        <w:t>ไว้</w:t>
      </w:r>
      <w:r w:rsidRPr="00DE0CE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4A6C28" w:rsidRPr="004A6C28">
        <w:rPr>
          <w:rFonts w:ascii="Angsana New" w:hAnsi="Angsana New"/>
          <w:sz w:val="30"/>
          <w:szCs w:val="30"/>
        </w:rPr>
        <w:t>31</w:t>
      </w:r>
      <w:r w:rsidRPr="00DE0CEB">
        <w:rPr>
          <w:rFonts w:ascii="Angsana New" w:hAnsi="Angsana New"/>
          <w:sz w:val="30"/>
          <w:szCs w:val="30"/>
        </w:rPr>
        <w:t xml:space="preserve"> </w:t>
      </w:r>
      <w:r w:rsidRPr="00DE0C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568</w:t>
      </w:r>
    </w:p>
    <w:p w14:paraId="5DDC2337" w14:textId="77777777" w:rsidR="00277445" w:rsidRPr="00DE0CEB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6F236AEA" w:rsidR="00CF51DC" w:rsidRPr="00DE0CEB" w:rsidRDefault="004A6C28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DE0CEB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6D6E54BF" w:rsidR="00811F3F" w:rsidRPr="00DE0CEB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DE0CEB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DE0CEB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DE0CEB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5F2FEE">
        <w:rPr>
          <w:rFonts w:ascii="Angsana New" w:hAnsi="Angsana New" w:cs="Angsana New" w:hint="cs"/>
          <w:color w:val="000000"/>
          <w:cs/>
          <w:lang w:val="en-US"/>
        </w:rPr>
        <w:t>หก</w:t>
      </w:r>
      <w:r w:rsidR="006D476A" w:rsidRPr="00BF2B6E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="006D476A" w:rsidRPr="00BF2B6E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5F2FEE">
        <w:rPr>
          <w:rFonts w:ascii="Angsana New" w:hAnsi="Angsana New" w:cs="Angsana New"/>
          <w:color w:val="000000"/>
          <w:lang w:val="en-US"/>
        </w:rPr>
        <w:t xml:space="preserve">30 </w:t>
      </w:r>
      <w:r w:rsidR="005F2FEE">
        <w:rPr>
          <w:rFonts w:ascii="Angsana New" w:hAnsi="Angsana New" w:cs="Angsana New"/>
          <w:color w:val="000000"/>
          <w:cs/>
          <w:lang w:val="en-US"/>
        </w:rPr>
        <w:t>มิถุนายน</w:t>
      </w:r>
      <w:r w:rsidR="006D476A" w:rsidRPr="00BF2B6E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DE0CEB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DE0CEB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270"/>
        <w:gridCol w:w="1099"/>
        <w:gridCol w:w="73"/>
        <w:gridCol w:w="197"/>
        <w:gridCol w:w="73"/>
        <w:gridCol w:w="1159"/>
        <w:gridCol w:w="32"/>
        <w:gridCol w:w="242"/>
        <w:gridCol w:w="32"/>
        <w:gridCol w:w="1230"/>
        <w:gridCol w:w="19"/>
      </w:tblGrid>
      <w:tr w:rsidR="00811F3F" w:rsidRPr="00DE0CEB" w14:paraId="6D4DF312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D817D6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4"/>
          </w:tcPr>
          <w:p w14:paraId="4BB43A99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5C38CE2E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pct"/>
            <w:gridSpan w:val="5"/>
          </w:tcPr>
          <w:p w14:paraId="0A4AA94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76A" w:rsidRPr="00DE0CEB" w14:paraId="73E1B653" w14:textId="77777777" w:rsidTr="006D476A">
        <w:trPr>
          <w:gridAfter w:val="1"/>
          <w:wAfter w:w="10" w:type="pct"/>
          <w:trHeight w:val="434"/>
        </w:trPr>
        <w:tc>
          <w:tcPr>
            <w:tcW w:w="2016" w:type="pct"/>
          </w:tcPr>
          <w:p w14:paraId="6272DC4B" w14:textId="2F66CD4C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F2FE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BF2B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F2FE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F2FE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B7A12AB" w14:textId="193E91AE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452B19C4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188408F" w14:textId="6B919B53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32164F3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2A7E31" w14:textId="4F6169C7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6" w:type="pct"/>
            <w:gridSpan w:val="2"/>
          </w:tcPr>
          <w:p w14:paraId="0037F553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7DCB1B42" w14:textId="6753D1E8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11F3F" w:rsidRPr="00DE0CEB" w14:paraId="721988C8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351C866A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73" w:type="pct"/>
            <w:gridSpan w:val="11"/>
          </w:tcPr>
          <w:p w14:paraId="225D588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DE0CEB" w14:paraId="3E1151CD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8A14FC6" w14:textId="77777777" w:rsidR="00811F3F" w:rsidRPr="00DE0CEB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3F7E472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7C9668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8A2FB8F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2F9966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F97161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7F5D6C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372FC124" w14:textId="77777777" w:rsidR="00811F3F" w:rsidRPr="00DE0CEB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6A9" w:rsidRPr="00DE0CEB" w14:paraId="189ECA1D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397C0981" w14:textId="13C7F35A" w:rsidR="002F16A9" w:rsidRPr="00DE0CEB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0F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24" w:type="pct"/>
          </w:tcPr>
          <w:p w14:paraId="66856025" w14:textId="6FC2935F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C653D2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48A53BD" w14:textId="05C5BC79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BB5933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599D57" w14:textId="281841C3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6" w:type="pct"/>
            <w:gridSpan w:val="2"/>
          </w:tcPr>
          <w:p w14:paraId="4FF60C10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D39AC96" w14:textId="34139292" w:rsidR="002F16A9" w:rsidRPr="006D476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</w:p>
        </w:tc>
      </w:tr>
      <w:tr w:rsidR="002F16A9" w:rsidRPr="00DE0CEB" w14:paraId="4E45DA0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17693754" w14:textId="4D0FD602" w:rsidR="002F16A9" w:rsidRPr="00CC0FAD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2FE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24" w:type="pct"/>
          </w:tcPr>
          <w:p w14:paraId="3A7C5999" w14:textId="169C9601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861261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57BFE3C" w14:textId="790D0CCC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D52C52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122E89" w14:textId="17017BF8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6" w:type="pct"/>
            <w:gridSpan w:val="2"/>
          </w:tcPr>
          <w:p w14:paraId="6D903B6C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1448F9A" w14:textId="5F25E4B9" w:rsidR="002F16A9" w:rsidRPr="006D476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402</w:t>
            </w:r>
          </w:p>
        </w:tc>
      </w:tr>
      <w:tr w:rsidR="002F16A9" w:rsidRPr="00DE0CEB" w14:paraId="34516C3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55D2381F" w14:textId="22C9F829" w:rsidR="002F16A9" w:rsidRPr="00407578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75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24" w:type="pct"/>
          </w:tcPr>
          <w:p w14:paraId="7CBFF405" w14:textId="10336CD2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016032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D44C16" w14:textId="36834693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0F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177AD7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45FD3B" w14:textId="3E2AD322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63,526</w:t>
            </w:r>
          </w:p>
        </w:tc>
        <w:tc>
          <w:tcPr>
            <w:tcW w:w="146" w:type="pct"/>
            <w:gridSpan w:val="2"/>
          </w:tcPr>
          <w:p w14:paraId="23107BDB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4A6C359C" w14:textId="4C6C5E18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83,815</w:t>
            </w:r>
          </w:p>
        </w:tc>
      </w:tr>
      <w:tr w:rsidR="002F16A9" w:rsidRPr="00DE0CEB" w14:paraId="1C78F67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4CD0E0E0" w14:textId="77777777" w:rsidR="002F16A9" w:rsidRPr="00407578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44FD196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2823AA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FECDEC3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D2ACCE8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03DA0B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4D091EB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07AA782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6A9" w:rsidRPr="00DE0CEB" w14:paraId="3C86D7EA" w14:textId="77777777" w:rsidTr="006D476A">
        <w:trPr>
          <w:gridAfter w:val="1"/>
          <w:wAfter w:w="10" w:type="pct"/>
        </w:trPr>
        <w:tc>
          <w:tcPr>
            <w:tcW w:w="2016" w:type="pct"/>
          </w:tcPr>
          <w:p w14:paraId="47ABD2C9" w14:textId="77777777" w:rsidR="002F16A9" w:rsidRPr="00407578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5C24555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EA9F5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4BEF1E00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5EC097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14:paraId="610F2B7B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E040A97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C1714D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6A9" w:rsidRPr="00DE0CEB" w14:paraId="164714D1" w14:textId="77777777" w:rsidTr="002B0022">
        <w:trPr>
          <w:trHeight w:val="137"/>
        </w:trPr>
        <w:tc>
          <w:tcPr>
            <w:tcW w:w="2016" w:type="pct"/>
          </w:tcPr>
          <w:p w14:paraId="48B85233" w14:textId="77777777" w:rsidR="002F16A9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</w:rPr>
            </w:pPr>
          </w:p>
          <w:p w14:paraId="50E1C3C4" w14:textId="2D490AAB" w:rsidR="002F16A9" w:rsidRPr="00DE0CEB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685DD6D8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6" w:type="pct"/>
            <w:gridSpan w:val="7"/>
          </w:tcPr>
          <w:p w14:paraId="730808D0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6A9" w:rsidRPr="00DE0CEB" w14:paraId="215D6FFC" w14:textId="77777777" w:rsidTr="002B0022">
        <w:trPr>
          <w:trHeight w:val="137"/>
        </w:trPr>
        <w:tc>
          <w:tcPr>
            <w:tcW w:w="2016" w:type="pct"/>
          </w:tcPr>
          <w:p w14:paraId="3FF65624" w14:textId="1AFED77B" w:rsidR="002F16A9" w:rsidRPr="00DE0CEB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E0CE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853701A" w14:textId="638983E8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4008B28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77698D75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5F1DB184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  <w:gridSpan w:val="3"/>
          </w:tcPr>
          <w:p w14:paraId="112FFB75" w14:textId="5B4EDDC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6" w:type="pct"/>
            <w:gridSpan w:val="2"/>
          </w:tcPr>
          <w:p w14:paraId="78CE7D8F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6" w:type="pct"/>
            <w:gridSpan w:val="2"/>
          </w:tcPr>
          <w:p w14:paraId="24B3D0C9" w14:textId="1F67E5E9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2F16A9" w:rsidRPr="00DE0CEB" w14:paraId="6648C494" w14:textId="77777777" w:rsidTr="002B0022">
        <w:trPr>
          <w:trHeight w:val="137"/>
        </w:trPr>
        <w:tc>
          <w:tcPr>
            <w:tcW w:w="2016" w:type="pct"/>
          </w:tcPr>
          <w:p w14:paraId="189DDC88" w14:textId="77777777" w:rsidR="002F16A9" w:rsidRPr="00DE0CEB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12"/>
          </w:tcPr>
          <w:p w14:paraId="7B2219E8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F16A9" w:rsidRPr="00DE0CEB" w14:paraId="1449DA41" w14:textId="77777777" w:rsidTr="002B0022">
        <w:tc>
          <w:tcPr>
            <w:tcW w:w="2016" w:type="pct"/>
          </w:tcPr>
          <w:p w14:paraId="10AA3FCE" w14:textId="77777777" w:rsidR="002F16A9" w:rsidRPr="00DE0CEB" w:rsidRDefault="002F16A9" w:rsidP="002F16A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55C51C6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71BA0426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83E2350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2DD7121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6A9" w:rsidRPr="00DE0CEB" w14:paraId="3C57413A" w14:textId="77777777" w:rsidTr="002B0022">
        <w:tc>
          <w:tcPr>
            <w:tcW w:w="2016" w:type="pct"/>
          </w:tcPr>
          <w:p w14:paraId="7046AC3A" w14:textId="77777777" w:rsidR="002F16A9" w:rsidRPr="00DE0CEB" w:rsidRDefault="002F16A9" w:rsidP="002F16A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A4587D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FE3B7E2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E123856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5C080FE9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16A9" w:rsidRPr="00DE0CEB" w14:paraId="0212FC18" w14:textId="77777777" w:rsidTr="002B0022">
        <w:tc>
          <w:tcPr>
            <w:tcW w:w="2016" w:type="pct"/>
          </w:tcPr>
          <w:p w14:paraId="7A6E10E7" w14:textId="6522460F" w:rsidR="002F16A9" w:rsidRPr="00DE0CEB" w:rsidRDefault="002F16A9" w:rsidP="002F16A9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24" w:type="pct"/>
          </w:tcPr>
          <w:p w14:paraId="6B8B6F04" w14:textId="77777777" w:rsidR="002F16A9" w:rsidRPr="00DE0CEB" w:rsidRDefault="002F16A9" w:rsidP="002F1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B58A667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02F48188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7919F626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74051567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6A9" w:rsidRPr="00DE0CEB" w14:paraId="695F5544" w14:textId="77777777" w:rsidTr="00BD0F5A">
        <w:tc>
          <w:tcPr>
            <w:tcW w:w="2016" w:type="pct"/>
          </w:tcPr>
          <w:p w14:paraId="2D5DD8F2" w14:textId="012A2CFE" w:rsidR="002F16A9" w:rsidRPr="00DE0CEB" w:rsidRDefault="002F16A9" w:rsidP="002F16A9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="00594DE7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(รวม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DE0CEB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0D0839CF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34,539</w:t>
            </w:r>
          </w:p>
        </w:tc>
        <w:tc>
          <w:tcPr>
            <w:tcW w:w="144" w:type="pct"/>
          </w:tcPr>
          <w:p w14:paraId="532E700A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62DA49D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33,682</w:t>
            </w:r>
          </w:p>
        </w:tc>
        <w:tc>
          <w:tcPr>
            <w:tcW w:w="144" w:type="pct"/>
            <w:gridSpan w:val="2"/>
          </w:tcPr>
          <w:p w14:paraId="3BE753A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34809E9C" w14:textId="4C25C44B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34,539</w:t>
            </w:r>
          </w:p>
        </w:tc>
        <w:tc>
          <w:tcPr>
            <w:tcW w:w="146" w:type="pct"/>
            <w:gridSpan w:val="2"/>
          </w:tcPr>
          <w:p w14:paraId="45518CF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</w:tcPr>
          <w:p w14:paraId="64995504" w14:textId="615B2A25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33,682</w:t>
            </w:r>
          </w:p>
        </w:tc>
      </w:tr>
      <w:tr w:rsidR="002F16A9" w:rsidRPr="00DE0CEB" w14:paraId="74E63B41" w14:textId="77777777" w:rsidTr="00BD0F5A">
        <w:tc>
          <w:tcPr>
            <w:tcW w:w="2016" w:type="pct"/>
          </w:tcPr>
          <w:p w14:paraId="0956F13E" w14:textId="77777777" w:rsidR="002F16A9" w:rsidRPr="00DE0CEB" w:rsidRDefault="002F16A9" w:rsidP="002F16A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40E41A44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  <w:tc>
          <w:tcPr>
            <w:tcW w:w="144" w:type="pct"/>
          </w:tcPr>
          <w:p w14:paraId="07958BB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6B8343DD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  <w:tc>
          <w:tcPr>
            <w:tcW w:w="144" w:type="pct"/>
            <w:gridSpan w:val="2"/>
          </w:tcPr>
          <w:p w14:paraId="6FAF7838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bottom w:val="single" w:sz="4" w:space="0" w:color="auto"/>
            </w:tcBorders>
          </w:tcPr>
          <w:p w14:paraId="39A3F594" w14:textId="11157508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  <w:tc>
          <w:tcPr>
            <w:tcW w:w="146" w:type="pct"/>
            <w:gridSpan w:val="2"/>
          </w:tcPr>
          <w:p w14:paraId="621104B5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</w:tcPr>
          <w:p w14:paraId="41EE7AB5" w14:textId="41E1353D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</w:tr>
      <w:tr w:rsidR="002F16A9" w:rsidRPr="00DE0CEB" w14:paraId="3FCF5E41" w14:textId="77777777" w:rsidTr="00BD0F5A">
        <w:tc>
          <w:tcPr>
            <w:tcW w:w="2016" w:type="pct"/>
          </w:tcPr>
          <w:p w14:paraId="3F7C3416" w14:textId="77777777" w:rsidR="002F16A9" w:rsidRPr="00DE0CEB" w:rsidRDefault="002F16A9" w:rsidP="002F16A9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7A6314A1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35,974</w:t>
            </w:r>
          </w:p>
        </w:tc>
        <w:tc>
          <w:tcPr>
            <w:tcW w:w="144" w:type="pct"/>
          </w:tcPr>
          <w:p w14:paraId="2907295E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1F20B918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35,127</w:t>
            </w:r>
          </w:p>
        </w:tc>
        <w:tc>
          <w:tcPr>
            <w:tcW w:w="144" w:type="pct"/>
            <w:gridSpan w:val="2"/>
          </w:tcPr>
          <w:p w14:paraId="084E971F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08486B" w14:textId="775925A0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35,974</w:t>
            </w:r>
          </w:p>
        </w:tc>
        <w:tc>
          <w:tcPr>
            <w:tcW w:w="146" w:type="pct"/>
            <w:gridSpan w:val="2"/>
          </w:tcPr>
          <w:p w14:paraId="3ACF07A4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64DF18" w14:textId="40DF670C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35,127</w:t>
            </w:r>
          </w:p>
        </w:tc>
      </w:tr>
      <w:tr w:rsidR="002F16A9" w:rsidRPr="00DE0CEB" w14:paraId="5D4D0AC6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F92E27F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23CF3A2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475B4A65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441D58B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3CA9E899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6A9" w:rsidRPr="00DE0CEB" w14:paraId="69FF0831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16E0908F" w14:textId="644320CC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2EAEE001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14A590C0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46A6069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0015204" w14:textId="699F0592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DB4544B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6A12B036" w14:textId="58810B65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16A9" w:rsidRPr="00DE0CEB" w14:paraId="2E8B1A36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7B3DC019" w14:textId="3CBCCC06" w:rsidR="002F16A9" w:rsidRPr="004F4770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ขายสินค้าสำเร็จรูป</w:t>
            </w:r>
          </w:p>
        </w:tc>
        <w:tc>
          <w:tcPr>
            <w:tcW w:w="624" w:type="pct"/>
          </w:tcPr>
          <w:p w14:paraId="0AFF7253" w14:textId="0D1B5D44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4" w:type="pct"/>
          </w:tcPr>
          <w:p w14:paraId="04D19BB8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784F92D8" w14:textId="1237A10F" w:rsidR="002F16A9" w:rsidRPr="00D3444C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FC160BB" w14:textId="77777777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58A8ADF0" w14:textId="1683E4C5" w:rsidR="002F16A9" w:rsidRPr="00DE0CEB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6" w:type="pct"/>
            <w:gridSpan w:val="2"/>
          </w:tcPr>
          <w:p w14:paraId="5A25BF61" w14:textId="77777777" w:rsidR="002F16A9" w:rsidRPr="00DE0CEB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752BDB5B" w14:textId="285B70CC" w:rsidR="002F16A9" w:rsidRPr="00D3444C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F16A9" w:rsidRPr="00DE0CEB" w14:paraId="211A1D0B" w14:textId="77777777" w:rsidTr="002B0022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6" w:type="pct"/>
          </w:tcPr>
          <w:p w14:paraId="3E60B0B6" w14:textId="06B503BF" w:rsidR="002F16A9" w:rsidRPr="00BD0F5A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0F5A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5B91000E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E2522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44" w:type="pct"/>
          </w:tcPr>
          <w:p w14:paraId="17F9EA09" w14:textId="77777777" w:rsidR="002F16A9" w:rsidRPr="00BD0F5A" w:rsidRDefault="002F16A9" w:rsidP="002F16A9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6" w:type="pct"/>
          </w:tcPr>
          <w:p w14:paraId="69940B5F" w14:textId="687881E3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842B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4" w:type="pct"/>
            <w:gridSpan w:val="2"/>
          </w:tcPr>
          <w:p w14:paraId="6F852CE0" w14:textId="77777777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3"/>
          </w:tcPr>
          <w:p w14:paraId="631786C2" w14:textId="18910322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E2522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46" w:type="pct"/>
            <w:gridSpan w:val="2"/>
          </w:tcPr>
          <w:p w14:paraId="1899A435" w14:textId="77777777" w:rsidR="002F16A9" w:rsidRPr="00BD0F5A" w:rsidRDefault="002F16A9" w:rsidP="002F16A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6" w:type="pct"/>
            <w:gridSpan w:val="2"/>
          </w:tcPr>
          <w:p w14:paraId="593D5607" w14:textId="5D94AB1D" w:rsidR="002F16A9" w:rsidRPr="00BD0F5A" w:rsidRDefault="002F16A9" w:rsidP="002F1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842BE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</w:tbl>
    <w:p w14:paraId="7A47A893" w14:textId="2A1B021F" w:rsidR="007F6C42" w:rsidRPr="00DE0CEB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76EE6155" w:rsidR="00811F3F" w:rsidRPr="00DE0CEB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DE0CEB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5F2FEE">
        <w:rPr>
          <w:rFonts w:ascii="Angsana New" w:hAnsi="Angsana New"/>
          <w:sz w:val="30"/>
          <w:szCs w:val="30"/>
        </w:rPr>
        <w:t xml:space="preserve">30 </w:t>
      </w:r>
      <w:r w:rsidR="005F2FEE">
        <w:rPr>
          <w:rFonts w:ascii="Angsana New" w:hAnsi="Angsana New"/>
          <w:sz w:val="30"/>
          <w:szCs w:val="30"/>
          <w:cs/>
        </w:rPr>
        <w:t>มิถุนายน</w:t>
      </w:r>
      <w:r w:rsidR="006D476A" w:rsidRPr="00BF2B6E">
        <w:rPr>
          <w:rFonts w:ascii="Angsana New" w:hAnsi="Angsana New" w:hint="cs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sz w:val="30"/>
          <w:szCs w:val="30"/>
        </w:rPr>
        <w:t>2</w:t>
      </w:r>
      <w:r w:rsidR="00F64E09" w:rsidRPr="00F64E09">
        <w:rPr>
          <w:rFonts w:ascii="Angsana New" w:hAnsi="Angsana New"/>
          <w:sz w:val="30"/>
          <w:szCs w:val="30"/>
        </w:rPr>
        <w:t>569</w:t>
      </w:r>
      <w:r w:rsidRPr="00DE0CEB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DE0CEB">
        <w:rPr>
          <w:rFonts w:ascii="Angsana New" w:hAnsi="Angsana New"/>
          <w:sz w:val="30"/>
          <w:szCs w:val="30"/>
        </w:rPr>
        <w:t xml:space="preserve"> </w:t>
      </w:r>
      <w:r w:rsidR="00482F28" w:rsidRPr="00DE0CEB">
        <w:rPr>
          <w:rFonts w:ascii="Angsana New" w:hAnsi="Angsana New" w:hint="cs"/>
          <w:sz w:val="30"/>
          <w:szCs w:val="30"/>
          <w:cs/>
        </w:rPr>
        <w:t>วันที่</w:t>
      </w:r>
      <w:r w:rsidRPr="00DE0CEB">
        <w:rPr>
          <w:rFonts w:ascii="Angsana New" w:hAnsi="Angsana New" w:hint="cs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 w:hint="cs"/>
          <w:sz w:val="30"/>
          <w:szCs w:val="30"/>
        </w:rPr>
        <w:t>31</w:t>
      </w:r>
      <w:r w:rsidRPr="00DE0CE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6C28" w:rsidRPr="004A6C28">
        <w:rPr>
          <w:rFonts w:ascii="Angsana New" w:hAnsi="Angsana New"/>
          <w:color w:val="000000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</w:rPr>
        <w:t>568</w:t>
      </w:r>
      <w:r w:rsidRPr="00DE0CE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DE0CEB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DE0CEB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DE0CE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DE0CE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76A" w:rsidRPr="00DE0CEB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6D476A" w:rsidRPr="00DE0CEB" w:rsidRDefault="006D476A" w:rsidP="006D476A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7F3F776A" w:rsidR="006D476A" w:rsidRPr="00DE0CEB" w:rsidRDefault="005F2FEE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1EEC6A8B" w14:textId="77777777" w:rsidR="006D476A" w:rsidRPr="00DE0CEB" w:rsidRDefault="006D476A" w:rsidP="006D47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59DF78AF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6D476A" w:rsidRPr="00DE0CEB" w:rsidRDefault="006D476A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478067DE" w:rsidR="006D476A" w:rsidRPr="00DE0CEB" w:rsidRDefault="005F2FEE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6F16ECDF" w14:textId="77777777" w:rsidR="006D476A" w:rsidRPr="00DE0CEB" w:rsidRDefault="006D476A" w:rsidP="006D476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2B905501" w:rsidR="006D476A" w:rsidRPr="00DE0CEB" w:rsidRDefault="004A6C28" w:rsidP="006D47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31</w:t>
            </w:r>
            <w:r w:rsidR="006D476A" w:rsidRPr="00DE0C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FD9" w:rsidRPr="00DE0CEB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6EB71117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48F03CF5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23291B87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3A96B1DE" w14:textId="77777777" w:rsidR="00310FD9" w:rsidRPr="00DE0CEB" w:rsidRDefault="00310FD9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773261FD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238629C2" w14:textId="77777777" w:rsidR="00310FD9" w:rsidRPr="00DE0CEB" w:rsidRDefault="00310FD9" w:rsidP="00310FD9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2E9A81C5" w:rsidR="00310FD9" w:rsidRPr="00DE0CEB" w:rsidRDefault="004A6C28" w:rsidP="00310F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64E09" w:rsidRPr="00F64E09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  <w:r w:rsidR="00F64E09" w:rsidRPr="00F64E09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40C3B" w:rsidRPr="00DE0CEB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0C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DE0CEB" w14:paraId="5DCCF89F" w14:textId="77777777" w:rsidTr="00515627">
        <w:tc>
          <w:tcPr>
            <w:tcW w:w="1980" w:type="pct"/>
          </w:tcPr>
          <w:p w14:paraId="7454BC5F" w14:textId="21875D6B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DE0CEB" w14:paraId="2DDB24B5" w14:textId="77777777" w:rsidTr="00515627">
        <w:tc>
          <w:tcPr>
            <w:tcW w:w="1980" w:type="pct"/>
          </w:tcPr>
          <w:p w14:paraId="650F8597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A74A2" w:rsidRPr="00DE0CEB" w14:paraId="69E0CAEC" w14:textId="77777777" w:rsidTr="00515627">
        <w:tc>
          <w:tcPr>
            <w:tcW w:w="1980" w:type="pct"/>
          </w:tcPr>
          <w:p w14:paraId="4B1C09FF" w14:textId="77777777" w:rsidR="000A74A2" w:rsidRPr="00DE0CEB" w:rsidRDefault="000A74A2" w:rsidP="000A74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43ECF3B4" w:rsidR="000A74A2" w:rsidRPr="00BD0F5A" w:rsidRDefault="002F16A9" w:rsidP="00FD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4189677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B6406D3" w:rsidR="000A74A2" w:rsidRPr="00D3444C" w:rsidRDefault="000A74A2" w:rsidP="00D344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444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8B2E15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68EF6B1C" w:rsidR="000A74A2" w:rsidRPr="00BD0F5A" w:rsidRDefault="002F16A9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44,357</w:t>
            </w:r>
          </w:p>
        </w:tc>
        <w:tc>
          <w:tcPr>
            <w:tcW w:w="142" w:type="pct"/>
          </w:tcPr>
          <w:p w14:paraId="68B2B48B" w14:textId="77777777" w:rsidR="000A74A2" w:rsidRPr="00BD0F5A" w:rsidRDefault="000A74A2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076641A8" w:rsidR="000A74A2" w:rsidRPr="00BD0F5A" w:rsidRDefault="00F64E09" w:rsidP="000A7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4E09">
              <w:rPr>
                <w:rFonts w:ascii="Angsana New" w:hAnsi="Angsana New"/>
                <w:sz w:val="30"/>
                <w:szCs w:val="30"/>
              </w:rPr>
              <w:t>4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1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F64E09">
              <w:rPr>
                <w:rFonts w:ascii="Angsana New" w:hAnsi="Angsana New"/>
                <w:sz w:val="30"/>
                <w:szCs w:val="30"/>
              </w:rPr>
              <w:t>6</w:t>
            </w:r>
            <w:r w:rsidR="004A6C28" w:rsidRPr="004A6C28">
              <w:rPr>
                <w:rFonts w:ascii="Angsana New" w:hAnsi="Angsana New"/>
                <w:sz w:val="30"/>
                <w:szCs w:val="30"/>
              </w:rPr>
              <w:t>0</w:t>
            </w:r>
            <w:r w:rsidRPr="00F64E0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40C3B" w:rsidRPr="00DE0CEB" w14:paraId="2220F9CC" w14:textId="77777777" w:rsidTr="00515627">
        <w:tc>
          <w:tcPr>
            <w:tcW w:w="1980" w:type="pct"/>
          </w:tcPr>
          <w:p w14:paraId="6FD5B87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B1365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9CB246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8B62E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28D58FAA" w14:textId="77777777" w:rsidTr="00515627">
        <w:tc>
          <w:tcPr>
            <w:tcW w:w="1980" w:type="pct"/>
          </w:tcPr>
          <w:p w14:paraId="661BC752" w14:textId="6E0AB9D2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C3B" w:rsidRPr="00DE0CEB" w14:paraId="4CB8AB87" w14:textId="77777777" w:rsidTr="00515627">
        <w:tc>
          <w:tcPr>
            <w:tcW w:w="1980" w:type="pct"/>
          </w:tcPr>
          <w:p w14:paraId="7D77EF91" w14:textId="77777777" w:rsidR="00340C3B" w:rsidRPr="00DE0CEB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340C3B" w:rsidRPr="00DE0CEB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340C3B" w:rsidRPr="00DE0CEB" w:rsidRDefault="00340C3B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627" w:rsidRPr="00DE0CEB" w14:paraId="25358A3C" w14:textId="77777777" w:rsidTr="00515627">
        <w:tc>
          <w:tcPr>
            <w:tcW w:w="1980" w:type="pct"/>
          </w:tcPr>
          <w:p w14:paraId="6399329B" w14:textId="757D640B" w:rsidR="00515627" w:rsidRPr="00DE0CEB" w:rsidRDefault="00515627" w:rsidP="00515627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="00F64E09" w:rsidRPr="00F64E09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DE0CEB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126CE462" w:rsidR="00515627" w:rsidRPr="00BD0F5A" w:rsidRDefault="002F16A9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2,693</w:t>
            </w:r>
          </w:p>
        </w:tc>
        <w:tc>
          <w:tcPr>
            <w:tcW w:w="142" w:type="pct"/>
          </w:tcPr>
          <w:p w14:paraId="715D1B2D" w14:textId="77777777" w:rsidR="00515627" w:rsidRPr="00BD0F5A" w:rsidRDefault="00515627" w:rsidP="00515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21174647" w:rsidR="00515627" w:rsidRPr="00BD0F5A" w:rsidRDefault="004A6C2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</w:rPr>
              <w:t>23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40D94B02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613869BA" w:rsidR="00515627" w:rsidRPr="00BD0F5A" w:rsidRDefault="002F16A9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2,693</w:t>
            </w:r>
          </w:p>
        </w:tc>
        <w:tc>
          <w:tcPr>
            <w:tcW w:w="142" w:type="pct"/>
          </w:tcPr>
          <w:p w14:paraId="2E406095" w14:textId="77777777" w:rsidR="00515627" w:rsidRPr="00BD0F5A" w:rsidRDefault="00515627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4A200B00" w:rsidR="00515627" w:rsidRPr="00BD0F5A" w:rsidRDefault="004A6C28" w:rsidP="009F1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C28">
              <w:rPr>
                <w:rFonts w:ascii="Angsana New" w:hAnsi="Angsana New"/>
                <w:sz w:val="30"/>
                <w:szCs w:val="30"/>
              </w:rPr>
              <w:t>3</w:t>
            </w:r>
            <w:r w:rsidR="00D30E8F">
              <w:rPr>
                <w:rFonts w:ascii="Angsana New" w:hAnsi="Angsana New"/>
                <w:sz w:val="30"/>
                <w:szCs w:val="30"/>
              </w:rPr>
              <w:t>,</w:t>
            </w:r>
            <w:r w:rsidRPr="004A6C28">
              <w:rPr>
                <w:rFonts w:ascii="Angsana New" w:hAnsi="Angsana New"/>
                <w:sz w:val="30"/>
                <w:szCs w:val="30"/>
              </w:rPr>
              <w:t>23</w:t>
            </w:r>
            <w:r w:rsidR="00F64E09" w:rsidRPr="00F64E0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75E95E7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172D08C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DE35DA" w14:textId="77777777" w:rsidR="004400C6" w:rsidRDefault="004400C6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333B482" w14:textId="77777777" w:rsidR="00375464" w:rsidRDefault="00375464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2888DE5B" w:rsidR="006A3980" w:rsidRPr="00DE0CEB" w:rsidRDefault="004A6C2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4A6C28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 </w:t>
      </w:r>
      <w:r w:rsidR="006A3980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4EE07721" w:rsidR="008079B6" w:rsidRPr="00BC6E27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2"/>
          <w:szCs w:val="3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6D476A" w:rsidRPr="00DE0CEB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542080FD" w:rsidR="006D476A" w:rsidRPr="00DE0CEB" w:rsidRDefault="006D476A" w:rsidP="006D47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F2F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BF2B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BF2B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64E09" w:rsidRPr="00F64E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20" w:type="dxa"/>
            <w:vAlign w:val="bottom"/>
          </w:tcPr>
          <w:p w14:paraId="5C7AF86B" w14:textId="77777777" w:rsidR="006D476A" w:rsidRPr="00DE0CEB" w:rsidRDefault="006D476A" w:rsidP="006D476A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6D476A" w:rsidRPr="00DE0CEB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E0C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E0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6D476A" w:rsidRPr="00DE0CEB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DE0C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DE0CEB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DE0CEB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DE0CEB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0C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DE0CEB" w14:paraId="693EE464" w14:textId="77777777" w:rsidTr="00315B71">
        <w:trPr>
          <w:cantSplit/>
        </w:trPr>
        <w:tc>
          <w:tcPr>
            <w:tcW w:w="4500" w:type="dxa"/>
          </w:tcPr>
          <w:p w14:paraId="6211F50C" w14:textId="2A419F60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7AE0BD61" w:rsidR="000A74A2" w:rsidRPr="00DE0CEB" w:rsidRDefault="002F16A9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10,811</w:t>
            </w:r>
          </w:p>
        </w:tc>
        <w:tc>
          <w:tcPr>
            <w:tcW w:w="180" w:type="dxa"/>
          </w:tcPr>
          <w:p w14:paraId="4BD779A3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3FB66C2E" w:rsidR="000A74A2" w:rsidRPr="00DE0CEB" w:rsidRDefault="002F16A9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10,072</w:t>
            </w:r>
          </w:p>
        </w:tc>
      </w:tr>
      <w:tr w:rsidR="000A74A2" w:rsidRPr="00DE0CEB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DE0CEB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E0CE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E0C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77FAD879" w:rsidR="000A74A2" w:rsidRPr="00DE0CEB" w:rsidRDefault="002F16A9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45,752</w:t>
            </w:r>
          </w:p>
        </w:tc>
        <w:tc>
          <w:tcPr>
            <w:tcW w:w="180" w:type="dxa"/>
          </w:tcPr>
          <w:p w14:paraId="19A010F9" w14:textId="77777777" w:rsidR="000A74A2" w:rsidRPr="00DE0CEB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21BE2B21" w:rsidR="000A74A2" w:rsidRPr="00DE0CEB" w:rsidRDefault="002F16A9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44,864</w:t>
            </w:r>
          </w:p>
        </w:tc>
      </w:tr>
      <w:tr w:rsidR="00BC6E27" w:rsidRPr="00DE0CEB" w14:paraId="17AE57B0" w14:textId="77777777" w:rsidTr="00315B71">
        <w:trPr>
          <w:cantSplit/>
        </w:trPr>
        <w:tc>
          <w:tcPr>
            <w:tcW w:w="4500" w:type="dxa"/>
          </w:tcPr>
          <w:p w14:paraId="15922402" w14:textId="48AB624B" w:rsidR="00BC6E27" w:rsidRPr="00DE0CEB" w:rsidRDefault="00BC6E27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DE0CE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720" w:type="dxa"/>
          </w:tcPr>
          <w:p w14:paraId="227C1554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0D4AFEA0" w14:textId="1789686F" w:rsidR="00BC6E27" w:rsidRDefault="002F16A9" w:rsidP="00CE09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1170211" w14:textId="77777777" w:rsidR="00BC6E27" w:rsidRPr="00DE0CEB" w:rsidRDefault="00BC6E27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B6F3A8" w14:textId="0D781CD4" w:rsidR="00BC6E27" w:rsidRDefault="002F16A9" w:rsidP="00FD1D68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091EED8F" w14:textId="77777777" w:rsidR="00BA310A" w:rsidRPr="00BC6E27" w:rsidRDefault="00BA310A" w:rsidP="006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color w:val="000000"/>
          <w:sz w:val="32"/>
          <w:szCs w:val="32"/>
        </w:rPr>
      </w:pPr>
    </w:p>
    <w:p w14:paraId="5E0B2F44" w14:textId="401F030A" w:rsidR="004339C6" w:rsidRPr="0023678B" w:rsidRDefault="004339C6" w:rsidP="00647164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</w:t>
      </w:r>
      <w:r w:rsidR="005C0D81"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DE0CE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DE0CE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และอุปกรณ์เป็น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ระยะเวลา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647164"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="00647164"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647164"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5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</w:t>
      </w:r>
      <w:r w:rsidR="00647164"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สั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ญญา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23678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23678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23678B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2"/>
          <w:szCs w:val="32"/>
          <w:lang w:val="en-US" w:bidi="th-TH"/>
        </w:rPr>
      </w:pPr>
    </w:p>
    <w:p w14:paraId="4B97DE95" w14:textId="79358466" w:rsidR="0067788E" w:rsidRPr="00DE0CEB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</w:t>
      </w:r>
      <w:r w:rsidR="00165C15"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 w:bidi="th-TH"/>
        </w:rPr>
        <w:t>ระหว่าง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  <w:r w:rsidR="00F64E09" w:rsidRPr="00F64E09">
        <w:rPr>
          <w:rFonts w:ascii="Angsana New" w:hAnsi="Angsana New"/>
          <w:color w:val="000000"/>
          <w:sz w:val="30"/>
          <w:szCs w:val="30"/>
          <w:lang w:val="en-US" w:bidi="th-TH"/>
        </w:rPr>
        <w:t>569</w:t>
      </w:r>
      <w:r w:rsidRPr="0023678B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กระแสเงินสดจ่ายทั้งหมดของสัญญาเช่า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กลุ่มบริษัท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มีจำนวน</w:t>
      </w:r>
      <w:r w:rsidR="00816446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2F16A9">
        <w:rPr>
          <w:rFonts w:ascii="Angsana New" w:hAnsi="Angsana New"/>
          <w:color w:val="000000"/>
          <w:spacing w:val="-8"/>
          <w:sz w:val="30"/>
          <w:szCs w:val="30"/>
        </w:rPr>
        <w:t>11.19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="002C291B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23678B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</w:t>
      </w:r>
      <w:r w:rsidR="00E44EE8"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2F16A9">
        <w:rPr>
          <w:rFonts w:ascii="Angsana New" w:hAnsi="Angsana New"/>
          <w:color w:val="000000"/>
          <w:spacing w:val="-8"/>
          <w:sz w:val="30"/>
          <w:szCs w:val="30"/>
        </w:rPr>
        <w:t>11.06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23678B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78B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ตามลำดับ</w:t>
      </w:r>
    </w:p>
    <w:p w14:paraId="7B0D75A2" w14:textId="38EACBC2" w:rsidR="003808DB" w:rsidRPr="005B0023" w:rsidRDefault="003808DB" w:rsidP="00D60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492BBB34" w14:textId="204D55BC" w:rsidR="00CC3056" w:rsidRPr="00DE0CEB" w:rsidRDefault="00D60B82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C0DCB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CC3056" w:rsidRPr="007C0DC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C3056" w:rsidRPr="007C0DC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DE0CE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DE0CEB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DE0CE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DE0CEB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2833A10B" w14:textId="74307647" w:rsidR="00E529D1" w:rsidRDefault="00BD3AF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คอนกรีตมวลเบา</w:t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/>
      </w:r>
      <w:r w:rsid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</w:t>
      </w:r>
      <w:r w:rsidR="005B4CBB" w:rsidRPr="005B4CB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โครงหลังคาสำเร็จรูป</w:t>
      </w:r>
      <w:r w:rsidR="005B4CBB" w:rsidRPr="005B4CB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 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DE0CEB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DE0CEB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DE0CE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</w:t>
      </w:r>
      <w:r w:rsidR="009772F2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และโครงหลังคาสำเร็จรูป</w:t>
      </w:r>
    </w:p>
    <w:p w14:paraId="7357936F" w14:textId="77777777" w:rsidR="00CC3056" w:rsidRDefault="00CC3056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5DE8F170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62E7FB80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6D9B5A02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E5146DD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064C28B7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6FC67E47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43AF3AD5" w14:textId="77777777" w:rsidR="0034465D" w:rsidRDefault="0034465D" w:rsidP="00CC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07E3E346" w14:textId="2A596F60" w:rsidR="00E529D1" w:rsidRPr="00DE0CEB" w:rsidRDefault="00627C3F" w:rsidP="00627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 xml:space="preserve">           </w:t>
      </w:r>
      <w:r w:rsidR="00E529D1" w:rsidRPr="005742A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4EB8C675" w:rsidR="004B5388" w:rsidRPr="00DE0CEB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281678BE" w14:textId="4C89113E" w:rsidR="00F92AD3" w:rsidRDefault="00E529D1" w:rsidP="00844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F92AD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DE0CEB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379C679" w14:textId="40276192" w:rsidR="003808DB" w:rsidRPr="008442AF" w:rsidRDefault="0075003E" w:rsidP="00844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>
        <w:rPr>
          <w:noProof/>
        </w:rPr>
        <w:drawing>
          <wp:inline distT="0" distB="0" distL="0" distR="0" wp14:anchorId="6069408F" wp14:editId="31205346">
            <wp:extent cx="6099175" cy="3430905"/>
            <wp:effectExtent l="0" t="0" r="0" b="0"/>
            <wp:docPr id="27698403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984034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3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A546" w14:textId="75B5AF5C" w:rsidR="00BA310A" w:rsidRPr="00F92AD3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92AD3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34465D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0"/>
          <w:szCs w:val="20"/>
          <w:cs/>
        </w:rPr>
      </w:pPr>
    </w:p>
    <w:p w14:paraId="7CA0C6E8" w14:textId="058A6748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F92AD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F92AD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92AD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คอนกรีตมวล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="00654F10">
        <w:rPr>
          <w:rFonts w:ascii="Angsana New" w:hAnsi="Angsana New"/>
          <w:color w:val="000000"/>
          <w:sz w:val="30"/>
          <w:szCs w:val="30"/>
          <w:cs/>
        </w:rPr>
        <w:br/>
      </w:r>
      <w:r w:rsidR="00654F10" w:rsidRPr="00654F10">
        <w:rPr>
          <w:rFonts w:ascii="Angsana New" w:hAnsi="Angsana New" w:hint="cs"/>
          <w:color w:val="000000"/>
          <w:sz w:val="30"/>
          <w:szCs w:val="30"/>
          <w:cs/>
        </w:rPr>
        <w:t>และโครงหลังคาสำเร็จรูป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F92AD3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F92AD3">
        <w:rPr>
          <w:rFonts w:ascii="Angsana New" w:hAnsi="Angsana New"/>
          <w:color w:val="000000"/>
          <w:sz w:val="30"/>
          <w:szCs w:val="30"/>
          <w:cs/>
        </w:rPr>
        <w:t>เดือนมกราคม</w:t>
      </w:r>
      <w:r w:rsidR="00396885">
        <w:rPr>
          <w:rFonts w:ascii="Angsana New" w:hAnsi="Angsana New" w:hint="cs"/>
          <w:color w:val="000000"/>
          <w:sz w:val="30"/>
          <w:szCs w:val="30"/>
          <w:cs/>
        </w:rPr>
        <w:t>ถึงมิถุนายน</w:t>
      </w:r>
    </w:p>
    <w:p w14:paraId="16786E08" w14:textId="77777777" w:rsidR="006D476A" w:rsidRDefault="006D476A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09A2234" w14:textId="3789B57B" w:rsidR="00D3444C" w:rsidRDefault="00D60B82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815255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3444C" w:rsidRPr="00D3444C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12817EE0" w14:textId="1EC9509E" w:rsidR="00D3444C" w:rsidRPr="00236874" w:rsidRDefault="00D3444C" w:rsidP="00D34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236874">
        <w:rPr>
          <w:rFonts w:ascii="Angsana New" w:hAnsi="Angsana New"/>
          <w:sz w:val="30"/>
          <w:szCs w:val="30"/>
        </w:rPr>
        <w:t>256</w:t>
      </w:r>
      <w:r w:rsidR="00CC0594">
        <w:rPr>
          <w:rFonts w:ascii="Angsana New" w:hAnsi="Angsana New"/>
          <w:sz w:val="30"/>
          <w:szCs w:val="30"/>
        </w:rPr>
        <w:t>9</w:t>
      </w:r>
      <w:r w:rsidRPr="0023687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236874">
        <w:rPr>
          <w:rFonts w:ascii="Angsana New" w:hAnsi="Angsana New"/>
          <w:sz w:val="30"/>
          <w:szCs w:val="30"/>
        </w:rPr>
        <w:t>256</w:t>
      </w:r>
      <w:r w:rsidR="00CC0594">
        <w:rPr>
          <w:rFonts w:ascii="Angsana New" w:hAnsi="Angsana New"/>
          <w:sz w:val="30"/>
          <w:szCs w:val="30"/>
        </w:rPr>
        <w:t>8</w:t>
      </w:r>
      <w:r w:rsidRPr="002368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CED169E" w14:textId="77777777" w:rsidR="00D3444C" w:rsidRPr="00164871" w:rsidRDefault="00D3444C" w:rsidP="00D344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D3444C" w:rsidRPr="00236874" w:rsidDel="00D43E7A" w14:paraId="6E2CCD0B" w14:textId="77777777" w:rsidTr="000B4E7E">
        <w:trPr>
          <w:trHeight w:val="434"/>
          <w:tblHeader/>
        </w:trPr>
        <w:tc>
          <w:tcPr>
            <w:tcW w:w="2624" w:type="dxa"/>
            <w:vAlign w:val="bottom"/>
          </w:tcPr>
          <w:p w14:paraId="7E896A8F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78C9F4DE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76C3F1D7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5621B56C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6639D4DC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53A7F9F3" w14:textId="77777777" w:rsidR="00D3444C" w:rsidRPr="00236874" w:rsidDel="00D43E7A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3444C" w:rsidRPr="00236874" w14:paraId="0C054C6A" w14:textId="77777777" w:rsidTr="000B4E7E">
        <w:trPr>
          <w:trHeight w:val="441"/>
          <w:tblHeader/>
        </w:trPr>
        <w:tc>
          <w:tcPr>
            <w:tcW w:w="2624" w:type="dxa"/>
          </w:tcPr>
          <w:p w14:paraId="47C3232B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24291259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6B19F1F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7324A57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5F5AE2E4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3CBF2543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44C" w:rsidRPr="00236874" w14:paraId="227F542E" w14:textId="77777777" w:rsidTr="000B4E7E">
        <w:trPr>
          <w:trHeight w:val="423"/>
        </w:trPr>
        <w:tc>
          <w:tcPr>
            <w:tcW w:w="2624" w:type="dxa"/>
          </w:tcPr>
          <w:p w14:paraId="42514684" w14:textId="66E9E08D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3687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CC059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790" w:type="dxa"/>
          </w:tcPr>
          <w:p w14:paraId="430AFEC9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17DD2DC7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1B31ED15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5610489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5F7E7AA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44C" w:rsidRPr="00236874" w14:paraId="31D410D0" w14:textId="77777777" w:rsidTr="000B4E7E">
        <w:trPr>
          <w:trHeight w:val="423"/>
        </w:trPr>
        <w:tc>
          <w:tcPr>
            <w:tcW w:w="2624" w:type="dxa"/>
          </w:tcPr>
          <w:p w14:paraId="09CD2003" w14:textId="0F72155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CC0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90" w:type="dxa"/>
          </w:tcPr>
          <w:p w14:paraId="1D51C884" w14:textId="6F700285" w:rsidR="00D3444C" w:rsidRPr="00236874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D3444C" w:rsidRPr="002368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444C" w:rsidRPr="0023687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D3444C"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CC0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57" w:type="dxa"/>
          </w:tcPr>
          <w:p w14:paraId="658636FC" w14:textId="5E0C3AD4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CC05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5" w:type="dxa"/>
          </w:tcPr>
          <w:p w14:paraId="68F842E0" w14:textId="23DEC4E4" w:rsidR="00D3444C" w:rsidRPr="00236874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248" w:type="dxa"/>
          </w:tcPr>
          <w:p w14:paraId="172A89B5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5F1A1AB" w14:textId="4E5A21AA" w:rsidR="00D3444C" w:rsidRPr="00236874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259,851</w:t>
            </w:r>
          </w:p>
        </w:tc>
      </w:tr>
      <w:tr w:rsidR="00D3444C" w:rsidRPr="00236874" w14:paraId="62AC43ED" w14:textId="77777777" w:rsidTr="000B4E7E">
        <w:trPr>
          <w:trHeight w:val="423"/>
        </w:trPr>
        <w:tc>
          <w:tcPr>
            <w:tcW w:w="2624" w:type="dxa"/>
          </w:tcPr>
          <w:p w14:paraId="2F95C06C" w14:textId="4A2C4191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CC0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90" w:type="dxa"/>
          </w:tcPr>
          <w:p w14:paraId="1F03C64E" w14:textId="43DDB3F1" w:rsidR="00D3444C" w:rsidRPr="00D9616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C0DCB">
              <w:rPr>
                <w:rFonts w:ascii="Angsana New" w:hAnsi="Angsana New"/>
                <w:sz w:val="30"/>
                <w:szCs w:val="30"/>
              </w:rPr>
              <w:t>18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CC0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57" w:type="dxa"/>
          </w:tcPr>
          <w:p w14:paraId="6EDB545B" w14:textId="1EED8250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CC05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F4025D6" w14:textId="0AEEA984" w:rsidR="00D3444C" w:rsidRPr="00D96164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(0.18)</w:t>
            </w:r>
          </w:p>
        </w:tc>
        <w:tc>
          <w:tcPr>
            <w:tcW w:w="248" w:type="dxa"/>
          </w:tcPr>
          <w:p w14:paraId="0AF86979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6F2FBA1" w14:textId="4159C111" w:rsidR="00D3444C" w:rsidRPr="00236874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(146,166)</w:t>
            </w:r>
          </w:p>
        </w:tc>
      </w:tr>
      <w:tr w:rsidR="00D3444C" w:rsidRPr="00236874" w14:paraId="3DB6C94F" w14:textId="77777777" w:rsidTr="000B4E7E">
        <w:trPr>
          <w:trHeight w:val="423"/>
        </w:trPr>
        <w:tc>
          <w:tcPr>
            <w:tcW w:w="2624" w:type="dxa"/>
          </w:tcPr>
          <w:p w14:paraId="05B6BF6E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4EDA9AC1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336FB601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5FA620AC" w14:textId="6D60BFED" w:rsidR="00D3444C" w:rsidRPr="007C0DCB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DCB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48" w:type="dxa"/>
          </w:tcPr>
          <w:p w14:paraId="03405E4C" w14:textId="77777777" w:rsidR="00D3444C" w:rsidRPr="00236874" w:rsidRDefault="00D3444C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76E4E18" w14:textId="635CEDE6" w:rsidR="00D3444C" w:rsidRPr="007C0DCB" w:rsidRDefault="007C0DCB" w:rsidP="000B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DCB">
              <w:rPr>
                <w:rFonts w:ascii="Angsana New" w:hAnsi="Angsana New"/>
                <w:b/>
                <w:bCs/>
                <w:sz w:val="30"/>
                <w:szCs w:val="30"/>
              </w:rPr>
              <w:t>113,685</w:t>
            </w:r>
          </w:p>
        </w:tc>
      </w:tr>
      <w:tr w:rsidR="00CC0594" w:rsidRPr="00236874" w14:paraId="0C1E42FE" w14:textId="77777777" w:rsidTr="000B4E7E">
        <w:trPr>
          <w:trHeight w:val="423"/>
        </w:trPr>
        <w:tc>
          <w:tcPr>
            <w:tcW w:w="2624" w:type="dxa"/>
          </w:tcPr>
          <w:p w14:paraId="2855BD55" w14:textId="6625E350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lastRenderedPageBreak/>
              <w:t xml:space="preserve">ปี </w:t>
            </w:r>
            <w:r w:rsidRPr="0023687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2568</w:t>
            </w:r>
          </w:p>
        </w:tc>
        <w:tc>
          <w:tcPr>
            <w:tcW w:w="1790" w:type="dxa"/>
          </w:tcPr>
          <w:p w14:paraId="7C4D335A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38B7FCDB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056C2C76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F2689C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BA3F5EC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594" w:rsidRPr="00236874" w14:paraId="455121B2" w14:textId="77777777" w:rsidTr="000B4E7E">
        <w:trPr>
          <w:trHeight w:val="423"/>
        </w:trPr>
        <w:tc>
          <w:tcPr>
            <w:tcW w:w="2624" w:type="dxa"/>
          </w:tcPr>
          <w:p w14:paraId="7FFCBF3F" w14:textId="2D8B9A5E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1E41BDD6" w14:textId="2800AF6B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57" w:type="dxa"/>
          </w:tcPr>
          <w:p w14:paraId="5B1C8E96" w14:textId="36427792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45" w:type="dxa"/>
          </w:tcPr>
          <w:p w14:paraId="7196F425" w14:textId="10E327E6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8" w:type="dxa"/>
          </w:tcPr>
          <w:p w14:paraId="47211F9C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CC67A5D" w14:textId="0D7A62C4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CC0594" w:rsidRPr="00236874" w14:paraId="4113884D" w14:textId="77777777" w:rsidTr="000B4E7E">
        <w:trPr>
          <w:trHeight w:val="423"/>
        </w:trPr>
        <w:tc>
          <w:tcPr>
            <w:tcW w:w="2624" w:type="dxa"/>
          </w:tcPr>
          <w:p w14:paraId="54867052" w14:textId="48C83BA3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448FDEA5" w14:textId="7E33C564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19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5E5D2626" w14:textId="66E9DF38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368D6136" w14:textId="73B7FD6C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36874">
              <w:rPr>
                <w:rFonts w:ascii="Angsana New" w:hAnsi="Angsana New"/>
                <w:sz w:val="30"/>
                <w:szCs w:val="30"/>
              </w:rPr>
              <w:t>0.26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68D7338D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2E18762" w14:textId="3AD9D5ED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(222,309)</w:t>
            </w:r>
          </w:p>
        </w:tc>
      </w:tr>
      <w:tr w:rsidR="00CC0594" w:rsidRPr="00236874" w14:paraId="7B353605" w14:textId="77777777" w:rsidTr="000B4E7E">
        <w:trPr>
          <w:trHeight w:val="423"/>
        </w:trPr>
        <w:tc>
          <w:tcPr>
            <w:tcW w:w="2624" w:type="dxa"/>
          </w:tcPr>
          <w:p w14:paraId="2560D9AD" w14:textId="1927EDE6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0F8B8450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765FA8F5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EE1AC2D" w14:textId="0D5145A1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D96164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8" w:type="dxa"/>
          </w:tcPr>
          <w:p w14:paraId="429706DA" w14:textId="77777777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6EE9E21" w14:textId="5CB63FA5" w:rsidR="00CC0594" w:rsidRPr="00236874" w:rsidRDefault="00CC0594" w:rsidP="00CC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205,208</w:t>
            </w:r>
          </w:p>
        </w:tc>
      </w:tr>
    </w:tbl>
    <w:p w14:paraId="319B3A93" w14:textId="77777777" w:rsidR="00D3444C" w:rsidRDefault="00D3444C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8C8D01E" w14:textId="2B22F531" w:rsidR="00EB5D07" w:rsidRPr="00DE0CEB" w:rsidRDefault="00D3444C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EB5D07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836804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0557A68" w14:textId="2212B9F4" w:rsidR="00061A2E" w:rsidRPr="00DE0CEB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DE0CEB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836804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4"/>
          <w:szCs w:val="24"/>
          <w:lang w:val="x-none" w:eastAsia="x-none"/>
        </w:rPr>
      </w:pPr>
    </w:p>
    <w:p w14:paraId="6D1BE4C2" w14:textId="19A9B603" w:rsidR="00D60B82" w:rsidRDefault="008941B0" w:rsidP="00CC0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8941B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8941B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8941B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55E3E15" w14:textId="77777777" w:rsidR="00D60B82" w:rsidRDefault="00D60B82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1140"/>
        <w:gridCol w:w="1098"/>
        <w:gridCol w:w="1780"/>
        <w:gridCol w:w="326"/>
        <w:gridCol w:w="1810"/>
      </w:tblGrid>
      <w:tr w:rsidR="002248D3" w:rsidRPr="005B0023" w14:paraId="6DB08769" w14:textId="77777777" w:rsidTr="0044168E">
        <w:trPr>
          <w:trHeight w:val="379"/>
        </w:trPr>
        <w:tc>
          <w:tcPr>
            <w:tcW w:w="4436" w:type="dxa"/>
            <w:gridSpan w:val="3"/>
          </w:tcPr>
          <w:p w14:paraId="04607F6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050391D8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6" w:type="dxa"/>
            <w:gridSpan w:val="3"/>
          </w:tcPr>
          <w:p w14:paraId="74FECAA1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D73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73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2248D3" w:rsidRPr="005B0023" w14:paraId="1FBD4272" w14:textId="77777777" w:rsidTr="0044168E">
        <w:trPr>
          <w:trHeight w:val="379"/>
        </w:trPr>
        <w:tc>
          <w:tcPr>
            <w:tcW w:w="4436" w:type="dxa"/>
            <w:gridSpan w:val="3"/>
          </w:tcPr>
          <w:p w14:paraId="2847A9F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</w:tcPr>
          <w:p w14:paraId="6050A5C6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10F4817D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26" w:type="dxa"/>
          </w:tcPr>
          <w:p w14:paraId="0F1842BF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30C564EA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248D3" w:rsidRPr="005B0023" w14:paraId="6B203373" w14:textId="77777777" w:rsidTr="0044168E">
        <w:trPr>
          <w:trHeight w:val="379"/>
        </w:trPr>
        <w:tc>
          <w:tcPr>
            <w:tcW w:w="4436" w:type="dxa"/>
            <w:gridSpan w:val="3"/>
            <w:vAlign w:val="bottom"/>
          </w:tcPr>
          <w:p w14:paraId="3AAAD64C" w14:textId="22D635FE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8" w:type="dxa"/>
            <w:vAlign w:val="bottom"/>
          </w:tcPr>
          <w:p w14:paraId="46EBF501" w14:textId="68F0B4D1" w:rsidR="002248D3" w:rsidRPr="00D73BB4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65230792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การเงินที่</w:t>
            </w:r>
          </w:p>
          <w:p w14:paraId="0BE64E93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326" w:type="dxa"/>
          </w:tcPr>
          <w:p w14:paraId="1D610B69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2EFF82DA" w14:textId="77777777" w:rsidR="002248D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4BB885" w14:textId="77777777" w:rsidR="002248D3" w:rsidRDefault="002248D3" w:rsidP="00EF4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F27931" w14:textId="77777777" w:rsidR="002248D3" w:rsidRPr="00ED4353" w:rsidRDefault="002248D3" w:rsidP="00EF4E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353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ED435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D435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248D3" w:rsidRPr="005B0023" w14:paraId="67561C93" w14:textId="77777777" w:rsidTr="0044168E">
        <w:trPr>
          <w:trHeight w:val="379"/>
        </w:trPr>
        <w:tc>
          <w:tcPr>
            <w:tcW w:w="4436" w:type="dxa"/>
            <w:gridSpan w:val="3"/>
          </w:tcPr>
          <w:p w14:paraId="4D62BD2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FFEB304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6" w:type="dxa"/>
            <w:gridSpan w:val="3"/>
          </w:tcPr>
          <w:p w14:paraId="49268F59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435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43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48D3" w:rsidRPr="005B0023" w14:paraId="49D67A3A" w14:textId="77777777" w:rsidTr="0044168E">
        <w:trPr>
          <w:trHeight w:val="379"/>
        </w:trPr>
        <w:tc>
          <w:tcPr>
            <w:tcW w:w="4436" w:type="dxa"/>
            <w:gridSpan w:val="3"/>
          </w:tcPr>
          <w:p w14:paraId="6D932C09" w14:textId="39332266" w:rsidR="002248D3" w:rsidRPr="00ED4353" w:rsidRDefault="00440FD1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48D3"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14:paraId="420D400B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115EB9B2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7A069104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68F63EDC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2EA85157" w14:textId="77777777" w:rsidTr="0044168E">
        <w:trPr>
          <w:trHeight w:val="379"/>
        </w:trPr>
        <w:tc>
          <w:tcPr>
            <w:tcW w:w="4436" w:type="dxa"/>
            <w:gridSpan w:val="3"/>
          </w:tcPr>
          <w:p w14:paraId="441BEA06" w14:textId="77777777" w:rsidR="002248D3" w:rsidRPr="00ED435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7DEDB1AE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2C667AF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308467A3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6288A17E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1693B26C" w14:textId="77777777" w:rsidTr="0044168E">
        <w:trPr>
          <w:trHeight w:val="379"/>
        </w:trPr>
        <w:tc>
          <w:tcPr>
            <w:tcW w:w="4436" w:type="dxa"/>
            <w:gridSpan w:val="3"/>
          </w:tcPr>
          <w:p w14:paraId="0A454608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1E9C6911" w14:textId="6EFBD174" w:rsidR="002248D3" w:rsidRPr="00C140E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0" w:type="dxa"/>
          </w:tcPr>
          <w:p w14:paraId="71776194" w14:textId="04917266" w:rsidR="002248D3" w:rsidRPr="006C09E5" w:rsidRDefault="007C0DCB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326" w:type="dxa"/>
          </w:tcPr>
          <w:p w14:paraId="0BE751A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4433E98D" w14:textId="591F0BAE" w:rsidR="002248D3" w:rsidRPr="006C09E5" w:rsidRDefault="0034465D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335,690</w:t>
            </w:r>
          </w:p>
        </w:tc>
      </w:tr>
      <w:tr w:rsidR="002248D3" w:rsidRPr="005B0023" w14:paraId="05768FA7" w14:textId="77777777" w:rsidTr="0044168E">
        <w:trPr>
          <w:trHeight w:val="379"/>
        </w:trPr>
        <w:tc>
          <w:tcPr>
            <w:tcW w:w="4436" w:type="dxa"/>
            <w:gridSpan w:val="3"/>
          </w:tcPr>
          <w:p w14:paraId="3B3097CD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23C60A6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71549D96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62E892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5250EBE5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29C94E9D" w14:textId="77777777" w:rsidTr="0044168E">
        <w:trPr>
          <w:trHeight w:val="379"/>
        </w:trPr>
        <w:tc>
          <w:tcPr>
            <w:tcW w:w="4436" w:type="dxa"/>
            <w:gridSpan w:val="3"/>
          </w:tcPr>
          <w:p w14:paraId="3071BCE1" w14:textId="56D775FC" w:rsidR="002248D3" w:rsidRPr="00632BA1" w:rsidRDefault="00440FD1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248D3" w:rsidRPr="00ED43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8" w:type="dxa"/>
          </w:tcPr>
          <w:p w14:paraId="1667DAF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947ACF7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3DC34FE7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8DD3866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12B4C717" w14:textId="77777777" w:rsidTr="0044168E">
        <w:trPr>
          <w:trHeight w:val="379"/>
        </w:trPr>
        <w:tc>
          <w:tcPr>
            <w:tcW w:w="4436" w:type="dxa"/>
            <w:gridSpan w:val="3"/>
          </w:tcPr>
          <w:p w14:paraId="2AD9A14C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D43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</w:tcPr>
          <w:p w14:paraId="7A0DA64A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78B1623C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481293A7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BB75140" w14:textId="77777777" w:rsidR="002248D3" w:rsidRPr="006C09E5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D3" w:rsidRPr="005B0023" w14:paraId="7E4662F6" w14:textId="77777777" w:rsidTr="0044168E">
        <w:trPr>
          <w:trHeight w:val="379"/>
        </w:trPr>
        <w:tc>
          <w:tcPr>
            <w:tcW w:w="4436" w:type="dxa"/>
            <w:gridSpan w:val="3"/>
          </w:tcPr>
          <w:p w14:paraId="3C4671BB" w14:textId="77777777" w:rsidR="002248D3" w:rsidRPr="00632BA1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32BA1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</w:tcPr>
          <w:p w14:paraId="7585EB7F" w14:textId="4D9F3CD6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0" w:type="dxa"/>
          </w:tcPr>
          <w:p w14:paraId="2DA85BCD" w14:textId="3B5E1C8E" w:rsidR="002248D3" w:rsidRPr="006C09E5" w:rsidRDefault="00D261F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1FE">
              <w:rPr>
                <w:rFonts w:ascii="Angsana New" w:hAnsi="Angsana New"/>
                <w:sz w:val="30"/>
                <w:szCs w:val="30"/>
              </w:rPr>
              <w:t>472,700</w:t>
            </w:r>
          </w:p>
        </w:tc>
        <w:tc>
          <w:tcPr>
            <w:tcW w:w="326" w:type="dxa"/>
          </w:tcPr>
          <w:p w14:paraId="2ED69A45" w14:textId="77777777" w:rsidR="002248D3" w:rsidRPr="005B0023" w:rsidRDefault="002248D3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79E917E3" w14:textId="27808494" w:rsidR="002248D3" w:rsidRPr="006C09E5" w:rsidRDefault="00D261F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1FE">
              <w:rPr>
                <w:rFonts w:ascii="Angsana New" w:hAnsi="Angsana New"/>
                <w:sz w:val="30"/>
                <w:szCs w:val="30"/>
              </w:rPr>
              <w:t>449,467</w:t>
            </w:r>
          </w:p>
        </w:tc>
      </w:tr>
      <w:tr w:rsidR="0044168E" w:rsidRPr="005B0023" w14:paraId="1A66C463" w14:textId="77777777" w:rsidTr="0044168E">
        <w:trPr>
          <w:trHeight w:val="379"/>
        </w:trPr>
        <w:tc>
          <w:tcPr>
            <w:tcW w:w="4436" w:type="dxa"/>
            <w:gridSpan w:val="3"/>
          </w:tcPr>
          <w:p w14:paraId="2A8DA317" w14:textId="77777777" w:rsidR="0044168E" w:rsidRPr="00632BA1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6B6672D" w14:textId="77777777" w:rsidR="0044168E" w:rsidRPr="00C140E3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0" w:type="dxa"/>
          </w:tcPr>
          <w:p w14:paraId="6EA0D734" w14:textId="77777777" w:rsidR="0044168E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2B6CC606" w14:textId="77777777" w:rsidR="0044168E" w:rsidRPr="005B0023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06F5AFD2" w14:textId="77777777" w:rsidR="0044168E" w:rsidRDefault="0044168E" w:rsidP="00EF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68E" w14:paraId="1DDCFB47" w14:textId="77777777" w:rsidTr="0044168E">
        <w:trPr>
          <w:tblHeader/>
        </w:trPr>
        <w:tc>
          <w:tcPr>
            <w:tcW w:w="3060" w:type="dxa"/>
            <w:hideMark/>
          </w:tcPr>
          <w:p w14:paraId="091C2EB9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36" w:type="dxa"/>
          </w:tcPr>
          <w:p w14:paraId="193922AF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54" w:type="dxa"/>
            <w:gridSpan w:val="5"/>
            <w:hideMark/>
          </w:tcPr>
          <w:p w14:paraId="3FF4653F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00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44168E" w:rsidRPr="0091030C" w14:paraId="07809B57" w14:textId="77777777" w:rsidTr="0044168E">
        <w:tc>
          <w:tcPr>
            <w:tcW w:w="3060" w:type="dxa"/>
            <w:hideMark/>
          </w:tcPr>
          <w:p w14:paraId="41A0A105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0092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A4E0892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6154" w:type="dxa"/>
            <w:gridSpan w:val="5"/>
            <w:hideMark/>
          </w:tcPr>
          <w:p w14:paraId="2EAB9505" w14:textId="77777777" w:rsidR="0044168E" w:rsidRPr="00610092" w:rsidRDefault="0044168E" w:rsidP="00EF4EA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</w:p>
        </w:tc>
      </w:tr>
    </w:tbl>
    <w:p w14:paraId="2CE18300" w14:textId="20828848" w:rsidR="00BA310A" w:rsidRPr="00DE0CEB" w:rsidRDefault="0039292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7</w:t>
      </w:r>
      <w:r w:rsidR="00BA310A" w:rsidRPr="00DE0CEB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DE0CE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 w:rsidRPr="00DE0CEB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Pr="00DE0CEB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6D476A" w:rsidRPr="00926AB7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2551F5CB" w:rsidR="006D476A" w:rsidRPr="00926AB7" w:rsidRDefault="006D476A" w:rsidP="006D47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F2B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5F2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BF2B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4A6C28" w:rsidRPr="004A6C28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</w:t>
            </w:r>
            <w:r w:rsidR="00F64E09" w:rsidRPr="00F64E0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56</w:t>
            </w:r>
            <w:r w:rsidR="00F64E09" w:rsidRPr="00F64E09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620" w:type="dxa"/>
            <w:vAlign w:val="bottom"/>
          </w:tcPr>
          <w:p w14:paraId="04259550" w14:textId="77777777" w:rsidR="006D476A" w:rsidRPr="00926AB7" w:rsidRDefault="006D476A" w:rsidP="006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26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2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6D476A" w:rsidRPr="00926AB7" w:rsidRDefault="006D476A" w:rsidP="006D476A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26A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:rsidRPr="00926AB7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926AB7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6A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0799" w:rsidRPr="00926AB7" w14:paraId="46F11CE7" w14:textId="77777777" w:rsidTr="003808DB">
        <w:trPr>
          <w:cantSplit/>
        </w:trPr>
        <w:tc>
          <w:tcPr>
            <w:tcW w:w="5580" w:type="dxa"/>
          </w:tcPr>
          <w:p w14:paraId="1DA88158" w14:textId="518CD43D" w:rsidR="004E0799" w:rsidRPr="00926AB7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926AB7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926AB7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594" w:rsidRPr="00926AB7" w14:paraId="73A7912F" w14:textId="77777777" w:rsidTr="003808DB">
        <w:trPr>
          <w:cantSplit/>
        </w:trPr>
        <w:tc>
          <w:tcPr>
            <w:tcW w:w="5580" w:type="dxa"/>
          </w:tcPr>
          <w:p w14:paraId="29D3EA89" w14:textId="71126C5D" w:rsidR="00CC0594" w:rsidRPr="00926AB7" w:rsidRDefault="00CC0594" w:rsidP="00CC059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vAlign w:val="bottom"/>
          </w:tcPr>
          <w:p w14:paraId="4A2B7C3A" w14:textId="4336872A" w:rsidR="00CC0594" w:rsidRPr="00926AB7" w:rsidRDefault="007C0DCB" w:rsidP="00CC059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4,459</w:t>
            </w:r>
          </w:p>
        </w:tc>
        <w:tc>
          <w:tcPr>
            <w:tcW w:w="270" w:type="dxa"/>
          </w:tcPr>
          <w:p w14:paraId="01498A53" w14:textId="77777777" w:rsidR="00CC0594" w:rsidRPr="00926AB7" w:rsidRDefault="00CC0594" w:rsidP="00CC059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4C500A" w14:textId="629E44A1" w:rsidR="00CC0594" w:rsidRPr="00926AB7" w:rsidRDefault="007C0DCB" w:rsidP="00CC059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4,334</w:t>
            </w:r>
          </w:p>
        </w:tc>
      </w:tr>
      <w:tr w:rsidR="003808DB" w:rsidRPr="00926AB7" w14:paraId="14B1D7E5" w14:textId="77777777" w:rsidTr="003808DB">
        <w:trPr>
          <w:cantSplit/>
        </w:trPr>
        <w:tc>
          <w:tcPr>
            <w:tcW w:w="5580" w:type="dxa"/>
          </w:tcPr>
          <w:p w14:paraId="14421ED0" w14:textId="63EFAFA9" w:rsidR="003808DB" w:rsidRPr="00926AB7" w:rsidRDefault="003808DB" w:rsidP="00F92AD3">
            <w:pPr>
              <w:spacing w:line="240" w:lineRule="auto"/>
              <w:ind w:left="197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7A4D7EC" w14:textId="7BA20A11" w:rsidR="003808DB" w:rsidRPr="00CC0594" w:rsidRDefault="007C0DCB" w:rsidP="007C0D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9FC41B8" w14:textId="77777777" w:rsidR="003808DB" w:rsidRPr="00926AB7" w:rsidRDefault="003808DB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71E02B" w14:textId="666A64E6" w:rsidR="003808DB" w:rsidRPr="00CC0594" w:rsidRDefault="007C0DCB" w:rsidP="007C0D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F92AD3" w:rsidRPr="00926AB7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F92AD3" w:rsidRPr="00926AB7" w:rsidRDefault="00F92AD3" w:rsidP="00F92AD3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7CB7BB09" w:rsidR="00F92AD3" w:rsidRPr="00926AB7" w:rsidRDefault="007C0DCB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4,469</w:t>
            </w:r>
          </w:p>
        </w:tc>
        <w:tc>
          <w:tcPr>
            <w:tcW w:w="270" w:type="dxa"/>
          </w:tcPr>
          <w:p w14:paraId="6D2162CF" w14:textId="77777777" w:rsidR="00F92AD3" w:rsidRPr="00926AB7" w:rsidRDefault="00F92AD3" w:rsidP="00F92AD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0F4AA096" w:rsidR="00F92AD3" w:rsidRPr="00926AB7" w:rsidRDefault="007C0DCB" w:rsidP="00F92AD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4,344</w:t>
            </w:r>
          </w:p>
        </w:tc>
      </w:tr>
      <w:tr w:rsidR="001F5193" w:rsidRPr="00926AB7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CA39E5" w:rsidRPr="00926AB7" w:rsidRDefault="00CA39E5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5193" w:rsidRPr="00926AB7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1F5193" w:rsidRPr="00926AB7" w:rsidRDefault="001F5193" w:rsidP="001F5193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26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6A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1F5193" w:rsidRPr="00926AB7" w:rsidRDefault="001F5193" w:rsidP="001F5193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34DE" w:rsidRPr="00926AB7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CD34DE" w:rsidRPr="00926AB7" w:rsidRDefault="00CD34DE" w:rsidP="00CD34D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06AEB1C3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628AECE3" w:rsidR="00CD34DE" w:rsidRPr="00926AB7" w:rsidRDefault="00CD34DE" w:rsidP="00CD34D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644E" w:rsidRPr="00926AB7" w14:paraId="6219642B" w14:textId="77777777" w:rsidTr="00C66251">
        <w:trPr>
          <w:cantSplit/>
        </w:trPr>
        <w:tc>
          <w:tcPr>
            <w:tcW w:w="5580" w:type="dxa"/>
          </w:tcPr>
          <w:p w14:paraId="3860E061" w14:textId="6B5C6E16" w:rsidR="00D2644E" w:rsidRPr="00926AB7" w:rsidRDefault="00D2644E" w:rsidP="00D2644E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926AB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4E02C191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</w:t>
            </w:r>
          </w:p>
        </w:tc>
        <w:tc>
          <w:tcPr>
            <w:tcW w:w="270" w:type="dxa"/>
          </w:tcPr>
          <w:p w14:paraId="6A3C54F1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9389C7" w14:textId="5AC8C06D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2,349</w:t>
            </w:r>
          </w:p>
        </w:tc>
      </w:tr>
      <w:tr w:rsidR="00D2644E" w:rsidRPr="00926AB7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D2644E" w:rsidRPr="00926AB7" w:rsidRDefault="00D2644E" w:rsidP="00D264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2FFB9021" w:rsidR="00D2644E" w:rsidRPr="007C0DCB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359,371</w:t>
            </w:r>
          </w:p>
        </w:tc>
        <w:tc>
          <w:tcPr>
            <w:tcW w:w="270" w:type="dxa"/>
          </w:tcPr>
          <w:p w14:paraId="2EF22551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57799262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359,371</w:t>
            </w:r>
          </w:p>
        </w:tc>
      </w:tr>
      <w:tr w:rsidR="00D2644E" w:rsidRPr="00926AB7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D2644E" w:rsidRPr="00926AB7" w:rsidRDefault="00D2644E" w:rsidP="00D2644E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26AB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4BB0E08C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2,690</w:t>
            </w:r>
          </w:p>
        </w:tc>
        <w:tc>
          <w:tcPr>
            <w:tcW w:w="270" w:type="dxa"/>
          </w:tcPr>
          <w:p w14:paraId="5B1124CD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3612F85F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2,329</w:t>
            </w:r>
          </w:p>
        </w:tc>
      </w:tr>
      <w:tr w:rsidR="00D2644E" w:rsidRPr="00926AB7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D2644E" w:rsidRPr="00926AB7" w:rsidRDefault="00D2644E" w:rsidP="00D2644E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6AB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126D5E30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364,410</w:t>
            </w:r>
          </w:p>
        </w:tc>
        <w:tc>
          <w:tcPr>
            <w:tcW w:w="270" w:type="dxa"/>
          </w:tcPr>
          <w:p w14:paraId="4B78EFFF" w14:textId="77777777" w:rsidR="00D2644E" w:rsidRPr="00926AB7" w:rsidRDefault="00D2644E" w:rsidP="00D2644E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36FC387B" w:rsidR="00D2644E" w:rsidRPr="00926AB7" w:rsidRDefault="007C0DCB" w:rsidP="00D2644E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364,049</w:t>
            </w:r>
          </w:p>
        </w:tc>
      </w:tr>
    </w:tbl>
    <w:p w14:paraId="17F3399A" w14:textId="77777777" w:rsidR="00C7712F" w:rsidRPr="00926AB7" w:rsidRDefault="00C7712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6A511B11" w:rsidR="00BA310A" w:rsidRPr="00926AB7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926AB7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76A111DB" w14:textId="77777777" w:rsidR="00BB0EE0" w:rsidRPr="00926AB7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6A29C3DC" w:rsidR="003A4109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5F2FEE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30 </w:t>
      </w:r>
      <w:r w:rsidR="005F2FEE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มิถุนายน</w:t>
      </w:r>
      <w:r w:rsidR="006D476A" w:rsidRPr="00F9030C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569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6B1DD9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B45176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6B1D5B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6B1D5B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เดือน</w:t>
      </w:r>
      <w:r w:rsidR="006B1DD9">
        <w:rPr>
          <w:rFonts w:ascii="Angsana New" w:hAnsi="Angsana New" w:hint="cs"/>
          <w:color w:val="000000"/>
          <w:spacing w:val="5"/>
          <w:sz w:val="30"/>
          <w:szCs w:val="30"/>
          <w:cs/>
        </w:rPr>
        <w:t>ถึง</w:t>
      </w:r>
      <w:r w:rsidR="00F1510E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2A5158" w:rsidRPr="00926AB7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A55B95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="00CF4072" w:rsidRPr="00926AB7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="00F64E09" w:rsidRPr="00F64E09">
        <w:rPr>
          <w:rFonts w:ascii="Angsana New" w:hAnsi="Angsana New"/>
          <w:color w:val="000000"/>
          <w:spacing w:val="5"/>
          <w:sz w:val="30"/>
          <w:szCs w:val="30"/>
        </w:rPr>
        <w:t>57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0</w:t>
      </w:r>
      <w:r w:rsidR="00910E66" w:rsidRPr="00926AB7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926AB7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926AB7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2901A5FE" w14:textId="77777777" w:rsidR="00FA2B75" w:rsidRPr="00926AB7" w:rsidRDefault="00FA2B75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E6A1E" w14:textId="1B0586B5" w:rsidR="00407578" w:rsidRPr="008B3C89" w:rsidRDefault="00392929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8B3C89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407578" w:rsidRPr="008B3C8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07578" w:rsidRPr="008B3C8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</w:p>
    <w:p w14:paraId="65C66D72" w14:textId="5AC58A10" w:rsidR="00407578" w:rsidRPr="008B3C89" w:rsidRDefault="00407578" w:rsidP="0040757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color w:val="000000"/>
          <w:sz w:val="24"/>
          <w:szCs w:val="24"/>
        </w:rPr>
      </w:pPr>
      <w:r w:rsidRPr="008B3C8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7BAA43DB" w14:textId="76ECE29B" w:rsidR="00D30E8F" w:rsidRPr="00DC36AF" w:rsidRDefault="00392929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 w:rsidRPr="008B3C89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8</w:t>
      </w:r>
      <w:r w:rsidR="00D30E8F" w:rsidRPr="008B3C89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8B3C89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1</w:t>
      </w:r>
      <w:r w:rsidR="00D30E8F" w:rsidRPr="008B3C89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8B3C89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กรณีคำฟ้องเพิกถอนนิติกรรมการจดทะเบียนซื้อขายที่ดิน</w:t>
      </w:r>
      <w:r w:rsidR="00D30E8F" w:rsidRPr="008B3C89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8B3C89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นส</w:t>
      </w:r>
      <w:r w:rsidR="00D30E8F" w:rsidRPr="008B3C89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8B3C89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3</w:t>
      </w:r>
      <w:r w:rsidR="00D30E8F" w:rsidRPr="008B3C89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</w:t>
      </w:r>
    </w:p>
    <w:p w14:paraId="4DFA132E" w14:textId="77777777" w:rsidR="00D30E8F" w:rsidRPr="000203F2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DBEB7D6" w14:textId="10C42E25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เมื่อวันที่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4"/>
          <w:sz w:val="30"/>
          <w:szCs w:val="30"/>
        </w:rPr>
        <w:t>5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กรกฎาคม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4"/>
          <w:sz w:val="30"/>
          <w:szCs w:val="30"/>
        </w:rPr>
        <w:t>2567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โจทก์ในฐานะผู้จัดการมรดกร่วมยื่นฟ้องต่อศาลจังหวัดสระบุรี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4"/>
          <w:sz w:val="30"/>
          <w:szCs w:val="30"/>
          <w:cs/>
        </w:rPr>
        <w:t>เป็นคดีหมายเลขดำที่</w:t>
      </w:r>
      <w:r w:rsidRPr="00D30E8F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</w:p>
    <w:p w14:paraId="6CBC89B5" w14:textId="6002F255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</w:t>
      </w:r>
      <w:r w:rsidRPr="00D30E8F">
        <w:rPr>
          <w:rFonts w:ascii="Angsana New" w:hAnsi="Angsana New"/>
          <w:color w:val="000000"/>
          <w:spacing w:val="5"/>
          <w:sz w:val="30"/>
          <w:szCs w:val="30"/>
        </w:rPr>
        <w:t>E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271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/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คำฟ้องขอเพิกถอนนิติกรรมการจดทะเบียนซื้อขายที่ดิน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นส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.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ก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จำนวน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โดยบริษัทเป็นจำเลยที่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ณ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บริษัทซื้อที่ดินทั้ง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แปลงมาจากจำเลยที่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มูลค่าซื้อขายที่ชำระแล้วจำนวน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50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>.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56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ล้านบาท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โดยโจกท์อ้างว่านิติกรรมดังกล่าวถือเป็นโมฆะ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เนื่องจากการจดทะเบียนซื้อขายที่ดินทั้ง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เมื่อวันที่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24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2556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นั้นฝ่าฝืนกฎหมาย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เนื่องจากเจ้าของกรรมสิทธิ์ที่ดินทั้ง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แปลงไม่ได้เดินทางไปสำนักงานที่ดินและไม่ได้มอบอำนาจให้บุคคลอื่นดำเนินการแทน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โจทก์อ้างว่าการโอนสิทธิ์</w:t>
      </w:r>
      <w:r w:rsidR="000203F2">
        <w:rPr>
          <w:rFonts w:ascii="Angsana New" w:hAnsi="Angsana New"/>
          <w:color w:val="000000"/>
          <w:spacing w:val="5"/>
          <w:sz w:val="30"/>
          <w:szCs w:val="30"/>
          <w:cs/>
        </w:rPr>
        <w:br/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lastRenderedPageBreak/>
        <w:t>ในที่ดินทั้งสองแปลงนั้นไม่ชอบด้วยกฎหมาย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ดังนั้นการโอนสิทธิ์ในวันที่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ระหว่างจำเลยที่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และบริษัทจึงตกเป็นโมฆะ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จึงขอให้ศาลเพิกถอนการจดทะเบียนโอนนิติกรรมที่ดินทั้งสองแปลง</w:t>
      </w:r>
    </w:p>
    <w:p w14:paraId="17FBE8B5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832C0A4" w14:textId="7B59BC95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2567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ศาลนัดชี้สองสถานและกำหนดแนวทางคดี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และกำหนดวันสืบพยานโจทก์และจำเลย</w:t>
      </w:r>
      <w:r w:rsidR="00557248" w:rsidRPr="000203F2">
        <w:rPr>
          <w:rFonts w:ascii="Angsana New" w:hAnsi="Angsana New"/>
          <w:color w:val="000000"/>
          <w:spacing w:val="5"/>
          <w:sz w:val="30"/>
          <w:szCs w:val="30"/>
        </w:rPr>
        <w:br/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ในเดือนมกราคม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="00A81BE9" w:rsidRPr="000203F2">
        <w:rPr>
          <w:rFonts w:ascii="Angsana New" w:hAnsi="Angsana New"/>
          <w:spacing w:val="-4"/>
          <w:sz w:val="30"/>
          <w:szCs w:val="30"/>
          <w:lang w:eastAsia="x-none"/>
        </w:rPr>
        <w:t>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โดยโจทก์และจำเลยจะนำพยานหลักฐานของตนเข้าสืบในวันดังกล่าว</w:t>
      </w:r>
    </w:p>
    <w:p w14:paraId="5E15306A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DEF2E5E" w14:textId="5D1AFB0D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21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22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ศาลจังหวัดสระบุรีสืบพยานโจทก์และจำเลยเสร็จสิ้นแล้ว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ศาลได้นัดฟังคำพิพากษาในวันที่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034B0B77" w14:textId="77777777" w:rsidR="009D59D2" w:rsidRPr="000203F2" w:rsidRDefault="009D59D2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F303EE0" w14:textId="2527CF5E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ศาลจังหวัดสระบุรีมีคำพิพากษายกฟ้องโจทก์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เนื่องจากนิติกรรมการโอนขายที่ดินมีผลสมบูรณ์ตามกฎหมาย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โจทก์ไม่อาจขอเพิกถอนนิติกรรมการขายที่ดินทั้งสองแปลง</w:t>
      </w:r>
    </w:p>
    <w:p w14:paraId="6C19825F" w14:textId="77777777" w:rsidR="00A3324D" w:rsidRPr="000203F2" w:rsidRDefault="00A3324D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C4C7336" w14:textId="7CF0A0DE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กรกฎาคม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สิงหาคม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2BECBE14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444C87A" w14:textId="17F9903D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สิงหาคม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4DCBC789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1DB2BD18" w14:textId="653C3FBE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กันยายน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4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โดยศาลอนุญาตให้ขยายไปถึงวันที่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5288841B" w14:textId="77777777" w:rsidR="009D59D2" w:rsidRPr="000203F2" w:rsidRDefault="009D59D2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9743F4E" w14:textId="19C26AD1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โจทก์ได้ยื่นคำร้องขอขยายระยะเวลาอุทธรณ์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ครั้งที่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ซึ่งเป็นครั้งสุดท้าย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ศาลอนุญาตให้ขยายไปถึงวันที่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</w:p>
    <w:p w14:paraId="6BAD6754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7661F31B" w14:textId="611D7529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พฤศจิกายน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โจทก์ได้ยื่นอุทธรณ์เพื่อคัดค้านคำพิพากษาของศาลชั้นต้น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และบริษัทได้ยื่นคำแก้อุทธรณ์เพื่อต่อสู้คดีในชั้นอุทธรณ์แล้ว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ปัจจุบันคดีอยู่ระหว่างการพิจารณาของศาลชั้นอุทธรณ์</w:t>
      </w:r>
      <w:r w:rsidR="00DC1861" w:rsidRPr="000203F2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0203F2"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br/>
      </w:r>
      <w:r w:rsidR="000203F2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</w:t>
      </w:r>
      <w:r w:rsidR="00DC1861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ศาลอุทธรณ์</w:t>
      </w:r>
      <w:r w:rsidR="000203F2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ภาค</w:t>
      </w:r>
      <w:r w:rsidR="000203F2" w:rsidRPr="000203F2">
        <w:rPr>
          <w:rFonts w:ascii="Angsana New" w:hAnsi="Angsana New"/>
          <w:color w:val="000000"/>
          <w:spacing w:val="5"/>
          <w:sz w:val="30"/>
          <w:szCs w:val="30"/>
        </w:rPr>
        <w:t xml:space="preserve"> 1 </w:t>
      </w:r>
      <w:r w:rsidR="000203F2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นัดฟัง</w:t>
      </w:r>
      <w:r w:rsidR="00DC1861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คำพิพากษาใน</w:t>
      </w:r>
      <w:r w:rsidR="000203F2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วันที่ </w:t>
      </w:r>
      <w:r w:rsidR="000203F2" w:rsidRPr="000203F2">
        <w:rPr>
          <w:rFonts w:ascii="Angsana New" w:hAnsi="Angsana New"/>
          <w:color w:val="000000"/>
          <w:spacing w:val="5"/>
          <w:sz w:val="30"/>
          <w:szCs w:val="30"/>
        </w:rPr>
        <w:t>7</w:t>
      </w:r>
      <w:r w:rsidR="000203F2"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กรกฎาคม </w:t>
      </w:r>
      <w:r w:rsidR="00DC1861" w:rsidRPr="000203F2">
        <w:rPr>
          <w:rFonts w:ascii="Angsana New" w:hAnsi="Angsana New"/>
          <w:color w:val="000000"/>
          <w:spacing w:val="5"/>
          <w:sz w:val="30"/>
          <w:szCs w:val="30"/>
        </w:rPr>
        <w:t>2570</w:t>
      </w:r>
    </w:p>
    <w:p w14:paraId="26B83ABC" w14:textId="77777777" w:rsidR="00D30E8F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D47B836" w14:textId="3EF925A2" w:rsidR="005B3295" w:rsidRPr="000203F2" w:rsidRDefault="00D30E8F" w:rsidP="00020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400" w:lineRule="exact"/>
        <w:ind w:left="547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อย่างไรก็ตาม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ทนายความผู้ดำเนินคดีและฝ่ายบริหารมีความเห็นตรงกันว่าผลคำพิพากษาในศาลชั้นอุทธรณ์ไม่สามารถเปลี่ยนแปลงได้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เนื่องจากบริษัทเป็นบุคคลภายนอกผู้ซื้อที่ดินมาโดยสุจริตและเสียค่าตอบแทน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ย่อมได้รับความคุ้มครองตามกฎหมาย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ทางฝ่ายบริหารจึงพิจารณาว่าคดีดังกล่าวไม่มีผลต่อบริษัท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ถึงแม้ว่าศาลอุทธรณ์มีคำพิพากษาถึงที่สุดให้เพิกถอนนิติกรรมการซื้อขายที่ดินทั้ง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แปลง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บริษัทมีสิทธิฟ้องเรียกร้องเอาราคาทรัพย์ที่ซื้อ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พร้อมทั้งค่าเสียหายที่เกิดขึ้นจากจำเลยที่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0203F2">
        <w:rPr>
          <w:rFonts w:ascii="Angsana New" w:hAnsi="Angsana New"/>
          <w:color w:val="000000"/>
          <w:spacing w:val="5"/>
          <w:sz w:val="30"/>
          <w:szCs w:val="30"/>
        </w:rPr>
        <w:t>2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0203F2">
        <w:rPr>
          <w:rFonts w:ascii="Angsana New" w:hAnsi="Angsana New" w:hint="cs"/>
          <w:color w:val="000000"/>
          <w:spacing w:val="5"/>
          <w:sz w:val="30"/>
          <w:szCs w:val="30"/>
          <w:cs/>
        </w:rPr>
        <w:t>คืนได้</w:t>
      </w:r>
    </w:p>
    <w:p w14:paraId="69CB1ADA" w14:textId="392A326C" w:rsidR="00D30E8F" w:rsidRPr="00DC36AF" w:rsidRDefault="00392929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>
        <w:rPr>
          <w:rFonts w:ascii="Angsana New" w:hAnsi="Angsana New"/>
          <w:b/>
          <w:bCs/>
          <w:color w:val="000000"/>
          <w:spacing w:val="5"/>
          <w:sz w:val="30"/>
          <w:szCs w:val="30"/>
        </w:rPr>
        <w:lastRenderedPageBreak/>
        <w:t>8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</w:t>
      </w:r>
      <w:r w:rsidR="004A6C28" w:rsidRPr="00DC36AF">
        <w:rPr>
          <w:rFonts w:ascii="Angsana New" w:hAnsi="Angsana New"/>
          <w:b/>
          <w:bCs/>
          <w:color w:val="000000"/>
          <w:spacing w:val="5"/>
          <w:sz w:val="30"/>
          <w:szCs w:val="30"/>
        </w:rPr>
        <w:t>2</w:t>
      </w:r>
      <w:r w:rsidR="00D30E8F" w:rsidRPr="00DC36A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D30E8F" w:rsidRPr="00DC36A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กรณีข้อพิพาททางการค้าระหว่างบริษัทและผู้ผลิตสินค้า</w:t>
      </w:r>
    </w:p>
    <w:p w14:paraId="2FD205CC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06ACEB8" w14:textId="358D8DA3" w:rsidR="00D30E8F" w:rsidRDefault="00D30E8F" w:rsidP="00666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เมื่อวันที่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มีนาคม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ผู้ผลิตสินค้า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(“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โจทก์</w:t>
      </w:r>
      <w:r w:rsidRPr="009A5CC2">
        <w:rPr>
          <w:rFonts w:ascii="Angsana New" w:hAnsi="Angsana New" w:hint="eastAsia"/>
          <w:color w:val="000000"/>
          <w:spacing w:val="-4"/>
          <w:sz w:val="30"/>
          <w:szCs w:val="30"/>
          <w:cs/>
        </w:rPr>
        <w:t>”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)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ยื่นฟ้องต่อศาลจังหวัดสระบุรี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เป็นคดีแพ่งหมายเลขดำที่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</w:t>
      </w:r>
      <w:r w:rsidRPr="009A5CC2">
        <w:rPr>
          <w:rFonts w:ascii="Angsana New" w:hAnsi="Angsana New"/>
          <w:color w:val="000000"/>
          <w:spacing w:val="-4"/>
          <w:sz w:val="30"/>
          <w:szCs w:val="30"/>
        </w:rPr>
        <w:t>E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113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>/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ประเด็นผิดสัญญา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และขอให้บังคับตามสัญญา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เนื่องจากบริษัทได้ทำสัญญาสั่งซื้อสินค้ากับโจทก์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เมื่อวันที่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กรกฎาคม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ต่อมาบริษัทพบว่าสินค้าที่โจทก์ส่งมอบให้ไม่ตรงตามแบบที่กำหนด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ทางบริษัทจึงแจ้งให้โจทก์ดำเนินการแก้ไข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แต่โจทก์เพิกเฉย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ไม่ดำเนินการภายในระยะเวลาที่กำหนด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บริษัทจึงใช้สิทธิส่งหนังสือบอกเลิกสัญญา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โจทก์จึงขอให้ศาลมีคำสั่งให้บริษัทชำระค่าสินค้าที่นำส่งแล้ว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พร้อมเรียกร้องค่าเสียหายในส่วนสินค้าที่ผลิตแล้ว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ค่าวัตถุดิบ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และค่าเสียโอกาสในการผลิตรวมเป็นเงิน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5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26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พร้อมดอกเบี้ยร้อยละ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A6C28" w:rsidRPr="009A5CC2">
        <w:rPr>
          <w:rFonts w:ascii="Angsana New" w:hAnsi="Angsana New"/>
          <w:color w:val="000000"/>
          <w:spacing w:val="-4"/>
          <w:sz w:val="30"/>
          <w:szCs w:val="30"/>
        </w:rPr>
        <w:t>5</w:t>
      </w:r>
      <w:r w:rsidRPr="009A5CC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A5CC2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ต่อปี</w:t>
      </w:r>
    </w:p>
    <w:p w14:paraId="72B7D70B" w14:textId="77777777" w:rsidR="00D261FE" w:rsidRPr="00D30E8F" w:rsidRDefault="00D261FE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BF7C0E8" w14:textId="66938A2B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เมษายน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บริษัทได้ยื่นคำให้การต่อศาล</w:t>
      </w:r>
    </w:p>
    <w:p w14:paraId="2FD3F4CD" w14:textId="77777777" w:rsidR="00A3324D" w:rsidRDefault="00A3324D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9F829DE" w14:textId="334847DB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-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31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ตุลาคม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2568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ศาลสืบพยานคู่ความทั้งสองฝ่ายเสร็จเรียบร้อยแล้ว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ศาลมีกำหนดนัดฟังคำพิพากษาในวันที่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</w:p>
    <w:p w14:paraId="506AF926" w14:textId="77777777" w:rsidR="00D30E8F" w:rsidRP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2E4F5EE" w14:textId="5799C2C2" w:rsidR="00D30E8F" w:rsidRDefault="00D30E8F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ศาลมีคำพิพากษายกฟ้องโจทก์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เนื่องจากบริษัทไม่ได้เป็นฝ่ายผิดสัญญา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โดยฝ่ายโจทก์มีสิทธิยื่นอุทธรณ์ภายใน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A6C28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</w:t>
      </w:r>
      <w:r w:rsidRPr="00D30E8F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D30E8F">
        <w:rPr>
          <w:rFonts w:ascii="Angsana New" w:hAnsi="Angsana New" w:hint="cs"/>
          <w:color w:val="000000"/>
          <w:spacing w:val="5"/>
          <w:sz w:val="30"/>
          <w:szCs w:val="30"/>
          <w:cs/>
        </w:rPr>
        <w:t>นับตั้งแต่วันที่ศาลมีคำพิพากษา</w:t>
      </w:r>
    </w:p>
    <w:p w14:paraId="12DB3C63" w14:textId="77777777" w:rsidR="00B60CD1" w:rsidRDefault="00B60CD1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3410542" w14:textId="7695DDC9" w:rsidR="00FB1209" w:rsidRDefault="00B60CD1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วันที่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24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เมษายน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โจทก์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ยื่นขอขยายระยะเวลาการยื่นอุทธรณ์ออกไป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30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วัน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ศาลอนุญาตให้ขยายเวลาถึงวันที่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3F5DAB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ซึ่งเป็นการอนุญาตให้ขยายเวลาครั้งสุดท้าย</w:t>
      </w:r>
    </w:p>
    <w:p w14:paraId="0DF7BCB9" w14:textId="77777777" w:rsidR="000203F2" w:rsidRDefault="000203F2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14BB7E1C" w14:textId="44688441" w:rsidR="00D30E8F" w:rsidRDefault="000203F2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1F07DB" w:rsidRPr="004A6C28">
        <w:rPr>
          <w:rFonts w:ascii="Angsana New" w:hAnsi="Angsana New"/>
          <w:color w:val="000000"/>
          <w:spacing w:val="5"/>
          <w:sz w:val="30"/>
          <w:szCs w:val="30"/>
        </w:rPr>
        <w:t>27</w:t>
      </w:r>
      <w:r w:rsidR="001F07DB"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1F07DB"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พฤษภาคม</w:t>
      </w:r>
      <w:r w:rsidR="001F07DB"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1F07DB" w:rsidRPr="004A6C28">
        <w:rPr>
          <w:rFonts w:ascii="Angsana New" w:hAnsi="Angsana New"/>
          <w:color w:val="000000"/>
          <w:spacing w:val="5"/>
          <w:sz w:val="30"/>
          <w:szCs w:val="30"/>
        </w:rPr>
        <w:t>2569</w:t>
      </w:r>
      <w:r w:rsidRPr="000203F2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โจทก์ได้ยื่นอุทธรณ์คัดค้านคำพิพากษาของศาลชั้นต้น และบริษัทฯ ได้ยื่นคำแก้อุทธรณ์แล้ว คดีอยู่ในระหว่างการพิจารณาของศาลอุทธรณ์</w:t>
      </w:r>
    </w:p>
    <w:p w14:paraId="6E3FA89E" w14:textId="77777777" w:rsidR="000203F2" w:rsidRPr="00D30E8F" w:rsidRDefault="000203F2" w:rsidP="00D30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8D834ED" w14:textId="10A82879" w:rsidR="00D261FE" w:rsidRDefault="00B60CD1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ทนายความผู้ดำเนินคดีมีความเห็นว่า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แม้โจทก์จะยื่นอุทธรณ์คัดค้านคำพิพากษาของศาลชั้นต้น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บริษัทจะมีโอกาสชนะคดีได้เนื่องจากบริษัทนำสืบพยานบุคคล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พยานวัตถุ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และพยานเอกสารที่มีน้ำหนักมั่นคงกว่า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4F1150">
        <w:rPr>
          <w:rFonts w:ascii="Angsana New" w:hAnsi="Angsana New"/>
          <w:color w:val="000000"/>
          <w:spacing w:val="5"/>
          <w:sz w:val="30"/>
          <w:szCs w:val="30"/>
          <w:cs/>
        </w:rPr>
        <w:br/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และฝ่ายบริหารพิจารณาแล้วว่าคดีดังกล่าวไม่มีผลต่อบริษัท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เนื่องจากศาลชั้นต้นมีคำพิพากษาว่าบริษัทไม่ได้เป็นฝ่ายผิดสัญญา</w:t>
      </w:r>
      <w:r w:rsidRPr="00B60CD1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B60CD1">
        <w:rPr>
          <w:rFonts w:ascii="Angsana New" w:hAnsi="Angsana New" w:hint="cs"/>
          <w:color w:val="000000"/>
          <w:spacing w:val="5"/>
          <w:sz w:val="30"/>
          <w:szCs w:val="30"/>
          <w:cs/>
        </w:rPr>
        <w:t>บริษัทจึงไม่ต้องรับผิดชอบค่าเสียหายตามฟ้องโจทก์</w:t>
      </w:r>
    </w:p>
    <w:p w14:paraId="45F7A33D" w14:textId="77777777" w:rsidR="00B60CD1" w:rsidRDefault="00B60CD1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DFA9F4A" w14:textId="77777777" w:rsidR="004C3E5C" w:rsidRDefault="004C3E5C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F2979F8" w14:textId="77777777" w:rsidR="004C3E5C" w:rsidRDefault="004C3E5C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75C3E5B" w14:textId="77777777" w:rsidR="004C3E5C" w:rsidRDefault="004C3E5C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A512AB5" w14:textId="77777777" w:rsidR="004C3E5C" w:rsidRDefault="004C3E5C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30A42ED9" w14:textId="25A60C35" w:rsidR="004C3E5C" w:rsidRPr="008B3C89" w:rsidRDefault="004C3E5C" w:rsidP="004C3E5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9</w:t>
      </w:r>
      <w:r w:rsidRPr="008B3C8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C3E5C">
        <w:rPr>
          <w:rFonts w:ascii="Angsana New" w:hAnsi="Angsana New"/>
          <w:b/>
          <w:bCs/>
          <w:color w:val="000000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711191D" w14:textId="77777777" w:rsidR="004C3E5C" w:rsidRDefault="004C3E5C" w:rsidP="00B6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4BA9EEDC" w14:textId="597D352E" w:rsidR="004C3E5C" w:rsidRPr="004C3E5C" w:rsidRDefault="004C3E5C" w:rsidP="004C3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เมื่อนำมาถือปฏิบัติเป็นครั้งแรก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มกราคมในปีดังต่อไปนี้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และอนุญาตให้นำมาถือปฏิบัติก่อนวันที่มีผลบังคับใช้ได้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อย่างไรก็ตาม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4C3E5C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4C3E5C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</w:p>
    <w:p w14:paraId="513D5300" w14:textId="77777777" w:rsidR="004C3E5C" w:rsidRPr="004C3E5C" w:rsidRDefault="004C3E5C" w:rsidP="004C3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230"/>
        <w:gridCol w:w="1260"/>
      </w:tblGrid>
      <w:tr w:rsidR="004C3E5C" w:rsidRPr="002101D8" w14:paraId="6D2D8E93" w14:textId="77777777" w:rsidTr="00CC05A0">
        <w:trPr>
          <w:tblHeader/>
        </w:trPr>
        <w:tc>
          <w:tcPr>
            <w:tcW w:w="3690" w:type="dxa"/>
            <w:vAlign w:val="bottom"/>
          </w:tcPr>
          <w:p w14:paraId="475A91BF" w14:textId="30A81BBF" w:rsidR="004C3E5C" w:rsidRPr="00CC05A0" w:rsidRDefault="004C3E5C" w:rsidP="00A6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05A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CC05A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7896368F" w14:textId="77777777" w:rsidR="004C3E5C" w:rsidRPr="00CC05A0" w:rsidRDefault="004C3E5C" w:rsidP="00A6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C05A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35B7F48D" w14:textId="77777777" w:rsidR="004C3E5C" w:rsidRPr="00CC05A0" w:rsidRDefault="004C3E5C" w:rsidP="00A6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C05A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72ADF" w:rsidRPr="002101D8" w14:paraId="7F9F0FD6" w14:textId="77777777" w:rsidTr="00CC05A0">
        <w:trPr>
          <w:tblHeader/>
        </w:trPr>
        <w:tc>
          <w:tcPr>
            <w:tcW w:w="3690" w:type="dxa"/>
          </w:tcPr>
          <w:p w14:paraId="4D222EE0" w14:textId="366AEE4B" w:rsidR="00672ADF" w:rsidRPr="00CC05A0" w:rsidRDefault="00672ADF" w:rsidP="0067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C05A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05A0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230" w:type="dxa"/>
          </w:tcPr>
          <w:p w14:paraId="336D215D" w14:textId="42C5E399" w:rsidR="00672ADF" w:rsidRPr="00CC05A0" w:rsidRDefault="00672ADF" w:rsidP="0067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C05A0">
              <w:rPr>
                <w:spacing w:val="-4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7CA5CC64" w14:textId="280FD8C1" w:rsidR="00672ADF" w:rsidRPr="00CC05A0" w:rsidRDefault="00672ADF" w:rsidP="0067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C05A0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672ADF" w:rsidRPr="00672ADF" w14:paraId="467F7E66" w14:textId="77777777" w:rsidTr="00CC05A0">
        <w:tc>
          <w:tcPr>
            <w:tcW w:w="3690" w:type="dxa"/>
          </w:tcPr>
          <w:p w14:paraId="09D7F052" w14:textId="053126BF" w:rsidR="00672ADF" w:rsidRPr="00672ADF" w:rsidRDefault="00672ADF" w:rsidP="0067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72A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72ADF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230" w:type="dxa"/>
          </w:tcPr>
          <w:p w14:paraId="3C2B410C" w14:textId="53BF1BE9" w:rsidR="00672ADF" w:rsidRPr="00672ADF" w:rsidRDefault="00672ADF" w:rsidP="00672ADF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72ADF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626B393B" w14:textId="117E1759" w:rsidR="00672ADF" w:rsidRPr="00672ADF" w:rsidRDefault="00672ADF" w:rsidP="0067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72ADF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</w:tbl>
    <w:p w14:paraId="313BC148" w14:textId="77777777" w:rsidR="001A2206" w:rsidRPr="00285E7E" w:rsidRDefault="001A2206" w:rsidP="001A220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197BB21E" w14:textId="77777777" w:rsidR="001A2206" w:rsidRPr="00285E7E" w:rsidRDefault="001A2206" w:rsidP="00F51B7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85E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85E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285E7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96CFA7F" w14:textId="77777777" w:rsidR="001A2206" w:rsidRPr="00285E7E" w:rsidRDefault="001A2206" w:rsidP="001A22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4D2AC8F" w14:textId="49752475" w:rsidR="001A2206" w:rsidRPr="00285E7E" w:rsidRDefault="001A2206" w:rsidP="00F51B7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285E7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5E7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132BC4C" w14:textId="77777777" w:rsidR="001A2206" w:rsidRPr="00285E7E" w:rsidRDefault="001A2206" w:rsidP="001A22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6E7AFD" w14:textId="41F561B3" w:rsidR="001A2206" w:rsidRPr="00285E7E" w:rsidRDefault="00F51B78" w:rsidP="00F51B78">
      <w:pPr>
        <w:pStyle w:val="ListParagraph"/>
        <w:numPr>
          <w:ilvl w:val="0"/>
          <w:numId w:val="23"/>
        </w:numPr>
        <w:tabs>
          <w:tab w:val="clear" w:pos="340"/>
          <w:tab w:val="num" w:pos="394"/>
          <w:tab w:val="num" w:pos="261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</w:t>
      </w:r>
      <w:r w:rsidR="00BD1EE9">
        <w:rPr>
          <w:rFonts w:asciiTheme="majorBidi" w:hAnsiTheme="majorBidi" w:cstheme="majorBidi"/>
          <w:color w:val="000000"/>
          <w:sz w:val="30"/>
          <w:szCs w:val="30"/>
        </w:rPr>
        <w:br/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หมวดการดำเนินงาน หมวดการลงทุน หมวดการจัดหาเงินทุน หมวดการดำเนินงานที่ยกเลิก 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BD1EE9">
        <w:rPr>
          <w:rFonts w:asciiTheme="majorBidi" w:hAnsiTheme="majorBidi" w:cstheme="majorBidi"/>
          <w:color w:val="000000"/>
          <w:sz w:val="30"/>
          <w:szCs w:val="30"/>
        </w:rPr>
        <w:br/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</w:t>
      </w:r>
      <w:r w:rsidR="00BD1EE9">
        <w:rPr>
          <w:rFonts w:asciiTheme="majorBidi" w:hAnsiTheme="majorBidi" w:cstheme="majorBidi"/>
          <w:color w:val="000000"/>
          <w:sz w:val="30"/>
          <w:szCs w:val="30"/>
        </w:rPr>
        <w:br/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จากการดำเนินงาน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3710B68" w14:textId="4DBBD0BF" w:rsidR="001A2206" w:rsidRPr="00285E7E" w:rsidRDefault="00F51B78" w:rsidP="00F51B78">
      <w:pPr>
        <w:pStyle w:val="ListParagraph"/>
        <w:numPr>
          <w:ilvl w:val="0"/>
          <w:numId w:val="23"/>
        </w:numPr>
        <w:tabs>
          <w:tab w:val="clear" w:pos="340"/>
          <w:tab w:val="num" w:pos="394"/>
          <w:tab w:val="num" w:pos="261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ง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บ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52CF8A45" w14:textId="260AB0C3" w:rsidR="001A2206" w:rsidRPr="00285E7E" w:rsidRDefault="00F51B78" w:rsidP="00F51B78">
      <w:pPr>
        <w:pStyle w:val="ListParagraph"/>
        <w:numPr>
          <w:ilvl w:val="0"/>
          <w:numId w:val="23"/>
        </w:numPr>
        <w:tabs>
          <w:tab w:val="clear" w:pos="340"/>
          <w:tab w:val="num" w:pos="394"/>
          <w:tab w:val="num" w:pos="2617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  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="001A2206"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="001A2206" w:rsidRPr="00285E7E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7EF84BB5" w14:textId="77777777" w:rsidR="001A2206" w:rsidRPr="00285E7E" w:rsidRDefault="001A2206" w:rsidP="001A220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67D6C5F" w14:textId="165D221F" w:rsidR="001A2206" w:rsidRPr="00285E7E" w:rsidRDefault="001A2206" w:rsidP="00F51B7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BD1EE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285E7E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285E7E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64E7364D" w14:textId="77777777" w:rsidR="001A2206" w:rsidRPr="00285E7E" w:rsidRDefault="001A2206" w:rsidP="008A1A0D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0103247" w14:textId="2CF19296" w:rsidR="005742AD" w:rsidRPr="00CC05A0" w:rsidRDefault="001A2206" w:rsidP="00CC05A0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5E7E">
        <w:rPr>
          <w:rFonts w:asciiTheme="majorBidi" w:hAnsi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181ADF">
        <w:rPr>
          <w:rFonts w:asciiTheme="majorBidi" w:hAnsiTheme="majorBidi"/>
          <w:color w:val="000000"/>
          <w:sz w:val="30"/>
          <w:szCs w:val="30"/>
        </w:rPr>
        <w:br/>
      </w:r>
      <w:r w:rsidRPr="00285E7E">
        <w:rPr>
          <w:rFonts w:asciiTheme="majorBidi" w:hAnsiTheme="majorBidi"/>
          <w:color w:val="000000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</w:p>
    <w:sectPr w:rsidR="005742AD" w:rsidRPr="00CC05A0" w:rsidSect="005F2FEE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EF4B9" w14:textId="77777777" w:rsidR="00F242E9" w:rsidRDefault="00F242E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43E5993D" w14:textId="77777777" w:rsidR="00F242E9" w:rsidRDefault="00F242E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1B543C73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F64E09" w:rsidRPr="00F64E09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E79A8" w14:textId="77777777" w:rsidR="00F242E9" w:rsidRDefault="00F242E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355453C" w14:textId="77777777" w:rsidR="00F242E9" w:rsidRDefault="00F242E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2307827C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 w:rsidR="002B508A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5F2FEE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2B508A"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2B508A"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6C28" w:rsidRPr="004A6C28">
      <w:rPr>
        <w:rFonts w:ascii="Angsana New" w:hAnsi="Angsana New"/>
        <w:b/>
        <w:bCs/>
        <w:sz w:val="32"/>
        <w:szCs w:val="32"/>
      </w:rPr>
      <w:t>3</w:t>
    </w:r>
    <w:r w:rsidR="005F2FEE">
      <w:rPr>
        <w:rFonts w:ascii="Angsana New" w:hAnsi="Angsana New"/>
        <w:b/>
        <w:bCs/>
        <w:sz w:val="32"/>
        <w:szCs w:val="32"/>
      </w:rPr>
      <w:t>0</w:t>
    </w:r>
    <w:r w:rsidR="002B508A">
      <w:rPr>
        <w:rFonts w:ascii="Angsana New" w:hAnsi="Angsana New"/>
        <w:b/>
        <w:bCs/>
        <w:sz w:val="32"/>
        <w:szCs w:val="32"/>
      </w:rPr>
      <w:t xml:space="preserve"> </w:t>
    </w:r>
    <w:r w:rsidR="005F2FE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2B508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A6C28" w:rsidRPr="004A6C28">
      <w:rPr>
        <w:rFonts w:ascii="Angsana New" w:hAnsi="Angsana New"/>
        <w:b/>
        <w:bCs/>
        <w:sz w:val="32"/>
        <w:szCs w:val="30"/>
      </w:rPr>
      <w:t>2</w:t>
    </w:r>
    <w:r w:rsidR="00F64E09" w:rsidRPr="00F64E09">
      <w:rPr>
        <w:rFonts w:ascii="Angsana New" w:hAnsi="Angsana New"/>
        <w:b/>
        <w:bCs/>
        <w:sz w:val="32"/>
        <w:szCs w:val="32"/>
      </w:rPr>
      <w:t>569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553A1DD8"/>
    <w:lvl w:ilvl="0" w:tplc="506A551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5"/>
  </w:num>
  <w:num w:numId="12" w16cid:durableId="1073236447">
    <w:abstractNumId w:val="11"/>
  </w:num>
  <w:num w:numId="13" w16cid:durableId="2041392982">
    <w:abstractNumId w:val="20"/>
  </w:num>
  <w:num w:numId="14" w16cid:durableId="566962859">
    <w:abstractNumId w:val="13"/>
  </w:num>
  <w:num w:numId="15" w16cid:durableId="1664161429">
    <w:abstractNumId w:val="17"/>
  </w:num>
  <w:num w:numId="16" w16cid:durableId="1752775585">
    <w:abstractNumId w:val="19"/>
  </w:num>
  <w:num w:numId="17" w16cid:durableId="83958603">
    <w:abstractNumId w:val="18"/>
  </w:num>
  <w:num w:numId="18" w16cid:durableId="290324976">
    <w:abstractNumId w:val="21"/>
  </w:num>
  <w:num w:numId="19" w16cid:durableId="1969118365">
    <w:abstractNumId w:val="14"/>
  </w:num>
  <w:num w:numId="20" w16cid:durableId="2014718096">
    <w:abstractNumId w:val="22"/>
  </w:num>
  <w:num w:numId="21" w16cid:durableId="503058465">
    <w:abstractNumId w:val="12"/>
  </w:num>
  <w:num w:numId="22" w16cid:durableId="433282297">
    <w:abstractNumId w:val="10"/>
  </w:num>
  <w:num w:numId="23" w16cid:durableId="65773133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82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03F2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90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151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C29"/>
    <w:rsid w:val="0007246F"/>
    <w:rsid w:val="000724F7"/>
    <w:rsid w:val="00072BCC"/>
    <w:rsid w:val="00073135"/>
    <w:rsid w:val="00074E48"/>
    <w:rsid w:val="0007502E"/>
    <w:rsid w:val="00075168"/>
    <w:rsid w:val="000752D7"/>
    <w:rsid w:val="00075385"/>
    <w:rsid w:val="000753F9"/>
    <w:rsid w:val="000756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BCC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8B7"/>
    <w:rsid w:val="000A2E33"/>
    <w:rsid w:val="000A32B1"/>
    <w:rsid w:val="000A3BC3"/>
    <w:rsid w:val="000A44DD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9CE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1F5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4E5A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22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27F8C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1C68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5EC1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ADF"/>
    <w:rsid w:val="00181EC4"/>
    <w:rsid w:val="001820C3"/>
    <w:rsid w:val="001820F9"/>
    <w:rsid w:val="001821CB"/>
    <w:rsid w:val="00182AB0"/>
    <w:rsid w:val="00183111"/>
    <w:rsid w:val="0018360C"/>
    <w:rsid w:val="00183938"/>
    <w:rsid w:val="00183E74"/>
    <w:rsid w:val="0018454B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06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94B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6BAA"/>
    <w:rsid w:val="001D777B"/>
    <w:rsid w:val="001D7DD0"/>
    <w:rsid w:val="001D7E6D"/>
    <w:rsid w:val="001E030D"/>
    <w:rsid w:val="001E0691"/>
    <w:rsid w:val="001E0C7E"/>
    <w:rsid w:val="001E0D0D"/>
    <w:rsid w:val="001E20B7"/>
    <w:rsid w:val="001E2B70"/>
    <w:rsid w:val="001E35C4"/>
    <w:rsid w:val="001E477D"/>
    <w:rsid w:val="001E4B24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7DB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8D3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186"/>
    <w:rsid w:val="00235298"/>
    <w:rsid w:val="00235B6F"/>
    <w:rsid w:val="00235EC2"/>
    <w:rsid w:val="00236394"/>
    <w:rsid w:val="0023678B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3F3"/>
    <w:rsid w:val="002634AD"/>
    <w:rsid w:val="00263A98"/>
    <w:rsid w:val="002644CD"/>
    <w:rsid w:val="00264541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A0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4E10"/>
    <w:rsid w:val="002853B9"/>
    <w:rsid w:val="00285E7E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002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508A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5DC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8CF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522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6A9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2F44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4E8"/>
    <w:rsid w:val="0030780B"/>
    <w:rsid w:val="00307875"/>
    <w:rsid w:val="003079A5"/>
    <w:rsid w:val="00307BE0"/>
    <w:rsid w:val="00307FF7"/>
    <w:rsid w:val="003100C5"/>
    <w:rsid w:val="00310FD9"/>
    <w:rsid w:val="0031120B"/>
    <w:rsid w:val="003116BA"/>
    <w:rsid w:val="003116FB"/>
    <w:rsid w:val="003117CC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5B80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3F98"/>
    <w:rsid w:val="003243DC"/>
    <w:rsid w:val="00324C33"/>
    <w:rsid w:val="003250CF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55C0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65D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2FD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9A3"/>
    <w:rsid w:val="00370C49"/>
    <w:rsid w:val="00370C5E"/>
    <w:rsid w:val="0037199A"/>
    <w:rsid w:val="00371ECE"/>
    <w:rsid w:val="00372976"/>
    <w:rsid w:val="00373113"/>
    <w:rsid w:val="00373194"/>
    <w:rsid w:val="00373684"/>
    <w:rsid w:val="003736DD"/>
    <w:rsid w:val="0037398C"/>
    <w:rsid w:val="0037455F"/>
    <w:rsid w:val="00375464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08D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0ECA"/>
    <w:rsid w:val="00391282"/>
    <w:rsid w:val="0039221F"/>
    <w:rsid w:val="00392929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6885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4CA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4556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856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A71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5DAB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47B"/>
    <w:rsid w:val="00403769"/>
    <w:rsid w:val="00403B78"/>
    <w:rsid w:val="00404283"/>
    <w:rsid w:val="004049D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578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0D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0C6"/>
    <w:rsid w:val="004403DE"/>
    <w:rsid w:val="00440FD1"/>
    <w:rsid w:val="0044156D"/>
    <w:rsid w:val="0044168E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6930"/>
    <w:rsid w:val="00476D75"/>
    <w:rsid w:val="00476E47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24A"/>
    <w:rsid w:val="00487C03"/>
    <w:rsid w:val="0049044F"/>
    <w:rsid w:val="004907DA"/>
    <w:rsid w:val="0049088C"/>
    <w:rsid w:val="00490AC7"/>
    <w:rsid w:val="00490EA6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53F6"/>
    <w:rsid w:val="004A55B2"/>
    <w:rsid w:val="004A5796"/>
    <w:rsid w:val="004A57EC"/>
    <w:rsid w:val="004A61FF"/>
    <w:rsid w:val="004A620E"/>
    <w:rsid w:val="004A6AE8"/>
    <w:rsid w:val="004A6C28"/>
    <w:rsid w:val="004A6F0E"/>
    <w:rsid w:val="004A700D"/>
    <w:rsid w:val="004A70EF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16"/>
    <w:rsid w:val="004C29A5"/>
    <w:rsid w:val="004C382B"/>
    <w:rsid w:val="004C387A"/>
    <w:rsid w:val="004C3E5C"/>
    <w:rsid w:val="004C43C7"/>
    <w:rsid w:val="004C43DE"/>
    <w:rsid w:val="004C4809"/>
    <w:rsid w:val="004C4BC1"/>
    <w:rsid w:val="004C4C38"/>
    <w:rsid w:val="004C55AC"/>
    <w:rsid w:val="004C595C"/>
    <w:rsid w:val="004C5E61"/>
    <w:rsid w:val="004C6007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46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150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4770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795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627"/>
    <w:rsid w:val="00515A51"/>
    <w:rsid w:val="005165A5"/>
    <w:rsid w:val="00517312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4F6C"/>
    <w:rsid w:val="005252FD"/>
    <w:rsid w:val="00525434"/>
    <w:rsid w:val="00525491"/>
    <w:rsid w:val="00525633"/>
    <w:rsid w:val="00526007"/>
    <w:rsid w:val="00526B11"/>
    <w:rsid w:val="00526B9F"/>
    <w:rsid w:val="005271EC"/>
    <w:rsid w:val="00527693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2C72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248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AD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3C0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4DE7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358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95"/>
    <w:rsid w:val="005B32CA"/>
    <w:rsid w:val="005B3412"/>
    <w:rsid w:val="005B4016"/>
    <w:rsid w:val="005B4B83"/>
    <w:rsid w:val="005B4CBB"/>
    <w:rsid w:val="005B4F07"/>
    <w:rsid w:val="005B535F"/>
    <w:rsid w:val="005B58C7"/>
    <w:rsid w:val="005B5A8A"/>
    <w:rsid w:val="005B5DAD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2F0F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AA7"/>
    <w:rsid w:val="005F1BC5"/>
    <w:rsid w:val="005F1BD4"/>
    <w:rsid w:val="005F275F"/>
    <w:rsid w:val="005F2FEE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5F7F65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5D8B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B36"/>
    <w:rsid w:val="00625D92"/>
    <w:rsid w:val="0062704F"/>
    <w:rsid w:val="00627C3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164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2EA6"/>
    <w:rsid w:val="00653B03"/>
    <w:rsid w:val="00653ECC"/>
    <w:rsid w:val="00653F9E"/>
    <w:rsid w:val="00653FEC"/>
    <w:rsid w:val="00654736"/>
    <w:rsid w:val="00654F10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651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54E3"/>
    <w:rsid w:val="0066614A"/>
    <w:rsid w:val="006668C5"/>
    <w:rsid w:val="00666978"/>
    <w:rsid w:val="00666D47"/>
    <w:rsid w:val="00666E2E"/>
    <w:rsid w:val="00666FF7"/>
    <w:rsid w:val="006675B7"/>
    <w:rsid w:val="00670281"/>
    <w:rsid w:val="00670A9D"/>
    <w:rsid w:val="00670F12"/>
    <w:rsid w:val="00672385"/>
    <w:rsid w:val="006726C2"/>
    <w:rsid w:val="006729C4"/>
    <w:rsid w:val="00672ADF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1D5B"/>
    <w:rsid w:val="006B1DD9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0FF8"/>
    <w:rsid w:val="006D132D"/>
    <w:rsid w:val="006D15CB"/>
    <w:rsid w:val="006D1E39"/>
    <w:rsid w:val="006D228A"/>
    <w:rsid w:val="006D2DDC"/>
    <w:rsid w:val="006D3182"/>
    <w:rsid w:val="006D35E2"/>
    <w:rsid w:val="006D45DB"/>
    <w:rsid w:val="006D476A"/>
    <w:rsid w:val="006D5902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325C"/>
    <w:rsid w:val="006F4420"/>
    <w:rsid w:val="006F4E34"/>
    <w:rsid w:val="006F4F23"/>
    <w:rsid w:val="006F4F84"/>
    <w:rsid w:val="006F52F3"/>
    <w:rsid w:val="006F5842"/>
    <w:rsid w:val="006F5B16"/>
    <w:rsid w:val="006F6CFA"/>
    <w:rsid w:val="006F733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82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6BF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03E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2AD"/>
    <w:rsid w:val="00754376"/>
    <w:rsid w:val="0075493C"/>
    <w:rsid w:val="00755D7C"/>
    <w:rsid w:val="007563AE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C79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97B"/>
    <w:rsid w:val="00791E6F"/>
    <w:rsid w:val="00791FB2"/>
    <w:rsid w:val="0079206B"/>
    <w:rsid w:val="007921A1"/>
    <w:rsid w:val="007928AE"/>
    <w:rsid w:val="0079297A"/>
    <w:rsid w:val="00792EAD"/>
    <w:rsid w:val="00793028"/>
    <w:rsid w:val="00794001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F89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0DCB"/>
    <w:rsid w:val="007C1CEC"/>
    <w:rsid w:val="007C2686"/>
    <w:rsid w:val="007C2CAF"/>
    <w:rsid w:val="007C30BB"/>
    <w:rsid w:val="007C33E4"/>
    <w:rsid w:val="007C39E5"/>
    <w:rsid w:val="007C3E81"/>
    <w:rsid w:val="007C401A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4F3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4BD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1DC"/>
    <w:rsid w:val="0082527B"/>
    <w:rsid w:val="008252D7"/>
    <w:rsid w:val="0082670A"/>
    <w:rsid w:val="00826861"/>
    <w:rsid w:val="00826964"/>
    <w:rsid w:val="00826C29"/>
    <w:rsid w:val="00827085"/>
    <w:rsid w:val="008271AB"/>
    <w:rsid w:val="008273D3"/>
    <w:rsid w:val="00827888"/>
    <w:rsid w:val="00827D72"/>
    <w:rsid w:val="00830834"/>
    <w:rsid w:val="00830A23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804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2F7E"/>
    <w:rsid w:val="0084325E"/>
    <w:rsid w:val="00844258"/>
    <w:rsid w:val="008442AF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3F1E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CFA"/>
    <w:rsid w:val="008872B7"/>
    <w:rsid w:val="00887C4D"/>
    <w:rsid w:val="00887E14"/>
    <w:rsid w:val="00890AAD"/>
    <w:rsid w:val="00890BAC"/>
    <w:rsid w:val="00891234"/>
    <w:rsid w:val="00893287"/>
    <w:rsid w:val="00893B28"/>
    <w:rsid w:val="00893CA8"/>
    <w:rsid w:val="00893ECF"/>
    <w:rsid w:val="008941B0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1A0D"/>
    <w:rsid w:val="008A1FE2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C8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6AB6"/>
    <w:rsid w:val="008C7826"/>
    <w:rsid w:val="008D01DE"/>
    <w:rsid w:val="008D0C4B"/>
    <w:rsid w:val="008D0D70"/>
    <w:rsid w:val="008D0E40"/>
    <w:rsid w:val="008D0E51"/>
    <w:rsid w:val="008D137D"/>
    <w:rsid w:val="008D1864"/>
    <w:rsid w:val="008D1DBA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0C9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1AC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AB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219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4DC2"/>
    <w:rsid w:val="009553E3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2ED"/>
    <w:rsid w:val="00975310"/>
    <w:rsid w:val="00976633"/>
    <w:rsid w:val="00976C2C"/>
    <w:rsid w:val="009772F2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A18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3DBF"/>
    <w:rsid w:val="009A40BE"/>
    <w:rsid w:val="009A4754"/>
    <w:rsid w:val="009A49E5"/>
    <w:rsid w:val="009A5CC2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20C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1F03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20"/>
    <w:rsid w:val="009D2CA1"/>
    <w:rsid w:val="009D3D6A"/>
    <w:rsid w:val="009D4B05"/>
    <w:rsid w:val="009D4C1E"/>
    <w:rsid w:val="009D4DF6"/>
    <w:rsid w:val="009D5350"/>
    <w:rsid w:val="009D5372"/>
    <w:rsid w:val="009D5486"/>
    <w:rsid w:val="009D59D2"/>
    <w:rsid w:val="009D6521"/>
    <w:rsid w:val="009D661A"/>
    <w:rsid w:val="009D6C4B"/>
    <w:rsid w:val="009D73DB"/>
    <w:rsid w:val="009D783E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659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24E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DBA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20E"/>
    <w:rsid w:val="00A3324D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2B1B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5B95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597F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1BE9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739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3E05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9F0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06C"/>
    <w:rsid w:val="00B1145D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177A8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83"/>
    <w:rsid w:val="00B53CAF"/>
    <w:rsid w:val="00B5433F"/>
    <w:rsid w:val="00B544A7"/>
    <w:rsid w:val="00B54CBF"/>
    <w:rsid w:val="00B54DB4"/>
    <w:rsid w:val="00B54ECF"/>
    <w:rsid w:val="00B55CD4"/>
    <w:rsid w:val="00B55E1F"/>
    <w:rsid w:val="00B55FB2"/>
    <w:rsid w:val="00B56114"/>
    <w:rsid w:val="00B5612B"/>
    <w:rsid w:val="00B56DCA"/>
    <w:rsid w:val="00B57783"/>
    <w:rsid w:val="00B57833"/>
    <w:rsid w:val="00B6000F"/>
    <w:rsid w:val="00B60CD1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069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4D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055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C6E27"/>
    <w:rsid w:val="00BD0F5A"/>
    <w:rsid w:val="00BD1EE9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53C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0E"/>
    <w:rsid w:val="00C246E1"/>
    <w:rsid w:val="00C24CC5"/>
    <w:rsid w:val="00C25075"/>
    <w:rsid w:val="00C2520D"/>
    <w:rsid w:val="00C262D7"/>
    <w:rsid w:val="00C2683C"/>
    <w:rsid w:val="00C26FBA"/>
    <w:rsid w:val="00C27BCA"/>
    <w:rsid w:val="00C27F0C"/>
    <w:rsid w:val="00C308C1"/>
    <w:rsid w:val="00C311BF"/>
    <w:rsid w:val="00C31D01"/>
    <w:rsid w:val="00C31D7B"/>
    <w:rsid w:val="00C32EAC"/>
    <w:rsid w:val="00C33F94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4BE"/>
    <w:rsid w:val="00C37D6F"/>
    <w:rsid w:val="00C400EB"/>
    <w:rsid w:val="00C40472"/>
    <w:rsid w:val="00C40517"/>
    <w:rsid w:val="00C405A0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0ACC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5D86"/>
    <w:rsid w:val="00C960D5"/>
    <w:rsid w:val="00C964D9"/>
    <w:rsid w:val="00C9678B"/>
    <w:rsid w:val="00C96837"/>
    <w:rsid w:val="00C972D6"/>
    <w:rsid w:val="00C979A7"/>
    <w:rsid w:val="00C97A83"/>
    <w:rsid w:val="00C97B9B"/>
    <w:rsid w:val="00C97D9C"/>
    <w:rsid w:val="00CA0306"/>
    <w:rsid w:val="00CA1A55"/>
    <w:rsid w:val="00CA1FEB"/>
    <w:rsid w:val="00CA2195"/>
    <w:rsid w:val="00CA2E8E"/>
    <w:rsid w:val="00CA2F9B"/>
    <w:rsid w:val="00CA33E1"/>
    <w:rsid w:val="00CA36FA"/>
    <w:rsid w:val="00CA39A8"/>
    <w:rsid w:val="00CA39E5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594"/>
    <w:rsid w:val="00CC05A0"/>
    <w:rsid w:val="00CC0FAD"/>
    <w:rsid w:val="00CC1138"/>
    <w:rsid w:val="00CC11D9"/>
    <w:rsid w:val="00CC17F6"/>
    <w:rsid w:val="00CC1E07"/>
    <w:rsid w:val="00CC245D"/>
    <w:rsid w:val="00CC2F28"/>
    <w:rsid w:val="00CC3056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09DE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789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1CC0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2525"/>
    <w:rsid w:val="00D139BD"/>
    <w:rsid w:val="00D13DE2"/>
    <w:rsid w:val="00D1404E"/>
    <w:rsid w:val="00D14219"/>
    <w:rsid w:val="00D147A8"/>
    <w:rsid w:val="00D14E0F"/>
    <w:rsid w:val="00D14E7D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1FE"/>
    <w:rsid w:val="00D2644E"/>
    <w:rsid w:val="00D2650D"/>
    <w:rsid w:val="00D26AB5"/>
    <w:rsid w:val="00D26EE7"/>
    <w:rsid w:val="00D2727E"/>
    <w:rsid w:val="00D27720"/>
    <w:rsid w:val="00D27819"/>
    <w:rsid w:val="00D30DB0"/>
    <w:rsid w:val="00D30E8F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44C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113"/>
    <w:rsid w:val="00D53334"/>
    <w:rsid w:val="00D53559"/>
    <w:rsid w:val="00D5366F"/>
    <w:rsid w:val="00D53867"/>
    <w:rsid w:val="00D539F6"/>
    <w:rsid w:val="00D53E77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B82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496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290"/>
    <w:rsid w:val="00D833E3"/>
    <w:rsid w:val="00D834C3"/>
    <w:rsid w:val="00D8397E"/>
    <w:rsid w:val="00D83E04"/>
    <w:rsid w:val="00D842BE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49"/>
    <w:rsid w:val="00D900B7"/>
    <w:rsid w:val="00D90AF8"/>
    <w:rsid w:val="00D90C5B"/>
    <w:rsid w:val="00D91164"/>
    <w:rsid w:val="00D91D25"/>
    <w:rsid w:val="00D92025"/>
    <w:rsid w:val="00D924E3"/>
    <w:rsid w:val="00D92CD0"/>
    <w:rsid w:val="00D9332C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861"/>
    <w:rsid w:val="00DC1AC3"/>
    <w:rsid w:val="00DC23E2"/>
    <w:rsid w:val="00DC2749"/>
    <w:rsid w:val="00DC2820"/>
    <w:rsid w:val="00DC36AF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0CEB"/>
    <w:rsid w:val="00DE0E40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59A7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3D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21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6C0A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6D99"/>
    <w:rsid w:val="00E47365"/>
    <w:rsid w:val="00E47BB0"/>
    <w:rsid w:val="00E5044B"/>
    <w:rsid w:val="00E50726"/>
    <w:rsid w:val="00E510F5"/>
    <w:rsid w:val="00E51879"/>
    <w:rsid w:val="00E5194E"/>
    <w:rsid w:val="00E51B76"/>
    <w:rsid w:val="00E52857"/>
    <w:rsid w:val="00E529D1"/>
    <w:rsid w:val="00E53BB3"/>
    <w:rsid w:val="00E53D27"/>
    <w:rsid w:val="00E53E6D"/>
    <w:rsid w:val="00E5437A"/>
    <w:rsid w:val="00E54E3F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31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904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33F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E51"/>
    <w:rsid w:val="00E77F8D"/>
    <w:rsid w:val="00E80023"/>
    <w:rsid w:val="00E805BB"/>
    <w:rsid w:val="00E80A01"/>
    <w:rsid w:val="00E81044"/>
    <w:rsid w:val="00E812C9"/>
    <w:rsid w:val="00E81FE2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6AA8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1A1"/>
    <w:rsid w:val="00ED49F9"/>
    <w:rsid w:val="00ED4CAB"/>
    <w:rsid w:val="00ED5002"/>
    <w:rsid w:val="00ED5CD1"/>
    <w:rsid w:val="00ED5DF6"/>
    <w:rsid w:val="00ED5EE8"/>
    <w:rsid w:val="00ED6169"/>
    <w:rsid w:val="00ED637A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B84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2864"/>
    <w:rsid w:val="00EF2E91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5CA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2E9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3F"/>
    <w:rsid w:val="00F35C4F"/>
    <w:rsid w:val="00F35D03"/>
    <w:rsid w:val="00F364FE"/>
    <w:rsid w:val="00F369D1"/>
    <w:rsid w:val="00F36DD9"/>
    <w:rsid w:val="00F36E08"/>
    <w:rsid w:val="00F373DA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B78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4E09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42A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3F1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AD3"/>
    <w:rsid w:val="00F92B54"/>
    <w:rsid w:val="00F934F4"/>
    <w:rsid w:val="00F93800"/>
    <w:rsid w:val="00F93AFC"/>
    <w:rsid w:val="00F944C1"/>
    <w:rsid w:val="00F944CA"/>
    <w:rsid w:val="00F94AD8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AFA"/>
    <w:rsid w:val="00FA0CCB"/>
    <w:rsid w:val="00FA1B85"/>
    <w:rsid w:val="00FA1BC0"/>
    <w:rsid w:val="00FA1F3A"/>
    <w:rsid w:val="00FA206D"/>
    <w:rsid w:val="00FA2549"/>
    <w:rsid w:val="00FA27FB"/>
    <w:rsid w:val="00FA2B75"/>
    <w:rsid w:val="00FA30B1"/>
    <w:rsid w:val="00FA38F2"/>
    <w:rsid w:val="00FA3951"/>
    <w:rsid w:val="00FA68F0"/>
    <w:rsid w:val="00FA6A3E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09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4732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D68"/>
    <w:rsid w:val="00FD1FD6"/>
    <w:rsid w:val="00FD2A5F"/>
    <w:rsid w:val="00FD2AF2"/>
    <w:rsid w:val="00FD2F9D"/>
    <w:rsid w:val="00FD314B"/>
    <w:rsid w:val="00FD3AD3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23B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42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52906-A350-4B1B-BAB7-E3D8EC0D9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1725</TotalTime>
  <Pages>13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116</cp:revision>
  <cp:lastPrinted>2026-08-03T04:47:00Z</cp:lastPrinted>
  <dcterms:created xsi:type="dcterms:W3CDTF">2026-04-08T04:29:00Z</dcterms:created>
  <dcterms:modified xsi:type="dcterms:W3CDTF">2026-08-10T10:27:00Z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