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2B868" w14:textId="0A4C275A" w:rsidR="00DB724B" w:rsidRDefault="00DB724B" w:rsidP="00DB724B">
      <w:pPr>
        <w:pStyle w:val="Header"/>
        <w:tabs>
          <w:tab w:val="clear" w:pos="8562"/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52"/>
          <w:szCs w:val="52"/>
          <w:lang w:val="en-US" w:bidi="th-TH"/>
        </w:rPr>
      </w:pPr>
    </w:p>
    <w:p w14:paraId="6E228776" w14:textId="3CDCECFE" w:rsidR="009B109C" w:rsidRPr="00E77B34" w:rsidRDefault="009B109C" w:rsidP="00DB724B">
      <w:pPr>
        <w:pStyle w:val="Header"/>
        <w:tabs>
          <w:tab w:val="clear" w:pos="8562"/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56"/>
          <w:szCs w:val="56"/>
          <w:lang w:val="en-US" w:bidi="th-TH"/>
        </w:rPr>
      </w:pPr>
    </w:p>
    <w:p w14:paraId="268E57BA" w14:textId="214D4176" w:rsidR="009B109C" w:rsidRDefault="009E70DA" w:rsidP="00DB724B">
      <w:pPr>
        <w:pStyle w:val="Header"/>
        <w:tabs>
          <w:tab w:val="clear" w:pos="8562"/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52"/>
          <w:szCs w:val="52"/>
          <w:lang w:val="en-US" w:bidi="th-TH"/>
        </w:rPr>
      </w:pPr>
      <w:r>
        <w:rPr>
          <w:rFonts w:ascii="Angsana New" w:hAnsi="Angsana New" w:cs="Angsana New"/>
          <w:b w:val="0"/>
          <w:bCs/>
          <w:noProof/>
          <w:color w:val="000000" w:themeColor="text1"/>
          <w:sz w:val="52"/>
          <w:szCs w:val="52"/>
          <w:lang w:val="en-US"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F64934" wp14:editId="58D985EC">
                <wp:simplePos x="0" y="0"/>
                <wp:positionH relativeFrom="column">
                  <wp:posOffset>438150</wp:posOffset>
                </wp:positionH>
                <wp:positionV relativeFrom="paragraph">
                  <wp:posOffset>207010</wp:posOffset>
                </wp:positionV>
                <wp:extent cx="480060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737EB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5pt,16.3pt" to="412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" strokecolor="#7f7f7f [1612]" strokeweight="1.5pt"/>
            </w:pict>
          </mc:Fallback>
        </mc:AlternateContent>
      </w:r>
    </w:p>
    <w:p w14:paraId="7DD90E76" w14:textId="77777777" w:rsidR="00F70A1F" w:rsidRDefault="00F70A1F" w:rsidP="00F70A1F">
      <w:pPr>
        <w:pStyle w:val="Header"/>
        <w:tabs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48"/>
          <w:szCs w:val="48"/>
          <w:lang w:bidi="th-TH"/>
        </w:rPr>
      </w:pPr>
      <w:r>
        <w:rPr>
          <w:rFonts w:ascii="Angsana New" w:hAnsi="Angsana New" w:cs="Angsana New"/>
          <w:b w:val="0"/>
          <w:bCs/>
          <w:color w:val="000000" w:themeColor="text1"/>
          <w:sz w:val="48"/>
          <w:szCs w:val="48"/>
          <w:cs/>
          <w:lang w:val="en-US" w:bidi="th-TH"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/>
          <w:b w:val="0"/>
          <w:bCs/>
          <w:color w:val="000000" w:themeColor="text1"/>
          <w:sz w:val="48"/>
          <w:szCs w:val="48"/>
          <w:cs/>
          <w:lang w:bidi="th-TH"/>
        </w:rPr>
        <w:t>และ</w:t>
      </w:r>
    </w:p>
    <w:p w14:paraId="0B0CB6C3" w14:textId="77777777" w:rsidR="00F70A1F" w:rsidRDefault="00F70A1F" w:rsidP="00F70A1F">
      <w:pPr>
        <w:pStyle w:val="Header"/>
        <w:tabs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48"/>
          <w:szCs w:val="48"/>
          <w:lang w:bidi="th-TH"/>
        </w:rPr>
      </w:pPr>
      <w:r>
        <w:rPr>
          <w:rFonts w:ascii="Angsana New" w:hAnsi="Angsana New" w:cs="Angsana New"/>
          <w:b w:val="0"/>
          <w:bCs/>
          <w:color w:val="000000" w:themeColor="text1"/>
          <w:sz w:val="48"/>
          <w:szCs w:val="48"/>
          <w:cs/>
          <w:lang w:bidi="th-TH"/>
        </w:rPr>
        <w:t>รายงานทางการเงินระหว่างกาลของ</w:t>
      </w:r>
    </w:p>
    <w:p w14:paraId="01CC0DEB" w14:textId="77777777" w:rsidR="00F70A1F" w:rsidRDefault="00F70A1F" w:rsidP="00F70A1F">
      <w:pPr>
        <w:jc w:val="center"/>
        <w:rPr>
          <w:rFonts w:ascii="Angsana New" w:hAnsi="Angsana New" w:cs="Angsana New"/>
          <w:b/>
          <w:bCs/>
          <w:sz w:val="16"/>
          <w:szCs w:val="16"/>
          <w:lang w:bidi="th-TH"/>
        </w:rPr>
      </w:pPr>
    </w:p>
    <w:p w14:paraId="4A0640E1" w14:textId="022C9128" w:rsidR="00F70A1F" w:rsidRPr="00F66E2B" w:rsidRDefault="00F70A1F" w:rsidP="00F70A1F">
      <w:pPr>
        <w:jc w:val="center"/>
        <w:rPr>
          <w:rFonts w:ascii="Angsana New" w:hAnsi="Angsana New" w:cs="Angsana New"/>
          <w:b/>
          <w:bCs/>
          <w:sz w:val="48"/>
          <w:szCs w:val="48"/>
          <w:lang w:bidi="th-TH"/>
        </w:rPr>
      </w:pPr>
      <w:r w:rsidRPr="00F66E2B">
        <w:rPr>
          <w:rFonts w:ascii="Angsana New" w:hAnsi="Angsana New" w:cs="Angsana New"/>
          <w:b/>
          <w:bCs/>
          <w:spacing w:val="-6"/>
          <w:sz w:val="48"/>
          <w:szCs w:val="48"/>
          <w:cs/>
        </w:rPr>
        <w:t xml:space="preserve">บริษัท </w:t>
      </w:r>
      <w:r w:rsidR="00E77B34">
        <w:rPr>
          <w:rFonts w:ascii="Angsana New" w:hAnsi="Angsana New" w:cs="Angsana New"/>
          <w:b/>
          <w:bCs/>
          <w:spacing w:val="-6"/>
          <w:sz w:val="48"/>
          <w:szCs w:val="48"/>
          <w:cs/>
          <w:lang w:bidi="th-TH"/>
        </w:rPr>
        <w:t>ไพลอน</w:t>
      </w:r>
      <w:r w:rsidRPr="00F66E2B">
        <w:rPr>
          <w:rFonts w:ascii="Angsana New" w:hAnsi="Angsana New" w:cs="Angsana New"/>
          <w:b/>
          <w:bCs/>
          <w:spacing w:val="-6"/>
          <w:sz w:val="48"/>
          <w:szCs w:val="48"/>
          <w:cs/>
        </w:rPr>
        <w:t xml:space="preserve"> จำกัด</w:t>
      </w:r>
      <w:r w:rsidRPr="00F66E2B">
        <w:rPr>
          <w:rFonts w:ascii="Angsana New" w:hAnsi="Angsana New" w:cs="Angsana New"/>
          <w:b/>
          <w:bCs/>
          <w:sz w:val="48"/>
          <w:szCs w:val="48"/>
          <w:cs/>
          <w:lang w:bidi="th-TH"/>
        </w:rPr>
        <w:t xml:space="preserve"> (มหาชน) และบริษัทย่อย</w:t>
      </w:r>
    </w:p>
    <w:p w14:paraId="57494E39" w14:textId="3757B7B3" w:rsidR="00F70A1F" w:rsidRPr="00F70A1F" w:rsidRDefault="003B3AC2" w:rsidP="00F70A1F">
      <w:pPr>
        <w:jc w:val="center"/>
        <w:rPr>
          <w:rFonts w:hint="cs"/>
          <w:bCs/>
          <w:cs/>
        </w:rPr>
      </w:pPr>
      <w:r w:rsidRPr="003B3AC2">
        <w:rPr>
          <w:rFonts w:ascii="Angsana New" w:hAnsi="Angsana New" w:cs="Angsana New"/>
          <w:b/>
          <w:kern w:val="28"/>
          <w:sz w:val="40"/>
          <w:szCs w:val="40"/>
          <w:cs/>
          <w:lang w:val="en-GB" w:bidi="th-TH"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/>
          <w:bCs/>
          <w:kern w:val="28"/>
          <w:sz w:val="40"/>
          <w:szCs w:val="40"/>
          <w:lang w:val="en-GB" w:bidi="th-TH"/>
        </w:rPr>
        <w:t xml:space="preserve"> 30 </w:t>
      </w:r>
      <w:r w:rsidRPr="003B3AC2">
        <w:rPr>
          <w:rFonts w:ascii="Angsana New" w:hAnsi="Angsana New" w:cs="Angsana New"/>
          <w:b/>
          <w:kern w:val="28"/>
          <w:sz w:val="40"/>
          <w:szCs w:val="40"/>
          <w:cs/>
          <w:lang w:val="en-GB" w:bidi="th-TH"/>
        </w:rPr>
        <w:t xml:space="preserve">มิถุนายน </w:t>
      </w:r>
      <w:r w:rsidR="00F70A1F">
        <w:rPr>
          <w:rFonts w:ascii="Angsana New" w:hAnsi="Angsana New" w:cs="Angsana New"/>
          <w:bCs/>
          <w:kern w:val="28"/>
          <w:sz w:val="40"/>
          <w:szCs w:val="40"/>
          <w:lang w:bidi="th-TH"/>
        </w:rPr>
        <w:t>2569</w:t>
      </w:r>
    </w:p>
    <w:p w14:paraId="2391594B" w14:textId="3B43EBA8" w:rsidR="007B01E4" w:rsidRPr="002A0C77" w:rsidRDefault="007B01E4" w:rsidP="002A0C77">
      <w:pPr>
        <w:spacing w:after="0"/>
        <w:jc w:val="center"/>
        <w:rPr>
          <w:sz w:val="14"/>
          <w:szCs w:val="16"/>
        </w:rPr>
      </w:pPr>
    </w:p>
    <w:p w14:paraId="0157550B" w14:textId="28B42F8F" w:rsidR="00194706" w:rsidRDefault="009E70DA" w:rsidP="00390019">
      <w:r>
        <w:rPr>
          <w:rFonts w:ascii="Angsana New" w:hAnsi="Angsana New" w:cs="Angsana New"/>
          <w:b/>
          <w:bCs/>
          <w:noProof/>
          <w:color w:val="000000" w:themeColor="text1"/>
          <w:sz w:val="52"/>
          <w:szCs w:val="52"/>
          <w:lang w:bidi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A8A3C2" wp14:editId="251A1133">
                <wp:simplePos x="0" y="0"/>
                <wp:positionH relativeFrom="column">
                  <wp:posOffset>428625</wp:posOffset>
                </wp:positionH>
                <wp:positionV relativeFrom="paragraph">
                  <wp:posOffset>161925</wp:posOffset>
                </wp:positionV>
                <wp:extent cx="480060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98F8C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12.75pt" to="411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" strokecolor="#7f7f7f [1612]" strokeweight="1.5pt"/>
            </w:pict>
          </mc:Fallback>
        </mc:AlternateContent>
      </w:r>
    </w:p>
    <w:p w14:paraId="0E664185" w14:textId="4706725B" w:rsidR="00194706" w:rsidRDefault="00194706" w:rsidP="00390019"/>
    <w:p w14:paraId="03EC397A" w14:textId="0F3A4BAB" w:rsidR="00194706" w:rsidRDefault="00194706" w:rsidP="00390019"/>
    <w:p w14:paraId="1865B81B" w14:textId="77777777" w:rsidR="00194706" w:rsidRDefault="00194706" w:rsidP="00390019"/>
    <w:p w14:paraId="1154972D" w14:textId="77777777" w:rsidR="00194706" w:rsidRPr="00390019" w:rsidRDefault="00194706" w:rsidP="00390019">
      <w:pPr>
        <w:sectPr w:rsidR="00194706" w:rsidRPr="00390019" w:rsidSect="009D105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572" w:right="913" w:bottom="1531" w:left="1843" w:header="680" w:footer="3291" w:gutter="0"/>
          <w:cols w:space="708"/>
          <w:docGrid w:linePitch="360"/>
        </w:sectPr>
      </w:pPr>
    </w:p>
    <w:p w14:paraId="46FFB91E" w14:textId="18BB2977" w:rsidR="005428F3" w:rsidRDefault="005428F3" w:rsidP="005428F3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เสนอ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คณะกรรมการและผู้ถือหุ้นของบริษัท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77B3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</w:t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จำกัด (มหาชน)</w:t>
      </w:r>
    </w:p>
    <w:p w14:paraId="5B6D8D5D" w14:textId="77777777" w:rsidR="005428F3" w:rsidRPr="005428F3" w:rsidRDefault="005428F3" w:rsidP="005428F3">
      <w:pPr>
        <w:pStyle w:val="Header"/>
        <w:jc w:val="thaiDistribute"/>
        <w:rPr>
          <w:rFonts w:ascii="Angsana New" w:hAnsi="Angsana New" w:cs="Angsana New"/>
          <w:color w:val="auto"/>
          <w:sz w:val="40"/>
          <w:szCs w:val="40"/>
          <w:cs/>
        </w:rPr>
      </w:pPr>
    </w:p>
    <w:p w14:paraId="7430A638" w14:textId="3E1E8081" w:rsidR="003B3AC2" w:rsidRPr="002A0C77" w:rsidRDefault="00F70A1F" w:rsidP="003B3A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ข้าพเจ้าได้สอบทานงบฐานะการเงินรวมและ</w:t>
      </w:r>
      <w:r w:rsidRPr="00F70A1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งบฐานะการเงิน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เฉพาะ</w:t>
      </w:r>
      <w:r w:rsidRPr="00F70A1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ของบริษัท 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ณ วันที่ </w:t>
      </w:r>
      <w:r w:rsidRPr="00F70A1F">
        <w:rPr>
          <w:rFonts w:ascii="Angsana New" w:hAnsi="Angsana New" w:cs="Angsana New"/>
          <w:spacing w:val="-6"/>
          <w:sz w:val="32"/>
          <w:szCs w:val="32"/>
          <w:lang w:bidi="th-TH"/>
        </w:rPr>
        <w:t>3</w:t>
      </w:r>
      <w:r w:rsidR="003B3AC2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0 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ม</w:t>
      </w:r>
      <w:r w:rsidR="003B3AC2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ิถุนายน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Pr="00F70A1F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2569 </w:t>
      </w:r>
      <w:r w:rsidRPr="003B3AC2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และ</w:t>
      </w:r>
      <w:r w:rsidRPr="003B3AC2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งบกำไรขาดทุนเบ็ดเสร็จรวมและ</w:t>
      </w:r>
      <w:r w:rsidRPr="003B3AC2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งบกำไรขาดทุนเบ็ดเสร็จ</w:t>
      </w:r>
      <w:r w:rsidRPr="003B3AC2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</w:t>
      </w:r>
      <w:r w:rsidRPr="003B3AC2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ของบริษัท</w:t>
      </w:r>
      <w:r w:rsidRPr="003B3AC2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3B3AC2" w:rsidRPr="003B3AC2">
        <w:rPr>
          <w:rFonts w:ascii="Angsana New" w:hAnsi="Angsana New" w:cs="Angsana New"/>
          <w:color w:val="000000"/>
          <w:spacing w:val="-2"/>
          <w:sz w:val="32"/>
          <w:szCs w:val="32"/>
          <w:cs/>
          <w:lang w:bidi="th-TH"/>
        </w:rPr>
        <w:t>สำหรับงวดสามเดือน</w:t>
      </w:r>
      <w:r w:rsidR="003B3AC2" w:rsidRPr="003B3AC2">
        <w:rPr>
          <w:rFonts w:ascii="Angsana New" w:hAnsi="Angsana New" w:cs="Angsana New"/>
          <w:color w:val="000000"/>
          <w:spacing w:val="6"/>
          <w:sz w:val="32"/>
          <w:szCs w:val="32"/>
          <w:cs/>
          <w:lang w:bidi="th-TH"/>
        </w:rPr>
        <w:t xml:space="preserve">และหกเดือนสิ้นสุดวันที่ </w:t>
      </w:r>
      <w:r w:rsidR="003B3AC2" w:rsidRPr="003B3AC2">
        <w:rPr>
          <w:rFonts w:ascii="Angsana New" w:hAnsi="Angsana New" w:cs="Angsana New"/>
          <w:color w:val="000000"/>
          <w:spacing w:val="6"/>
          <w:sz w:val="32"/>
          <w:szCs w:val="32"/>
          <w:lang w:bidi="th-TH"/>
        </w:rPr>
        <w:t xml:space="preserve">30 </w:t>
      </w:r>
      <w:r w:rsidR="003B3AC2" w:rsidRPr="003B3AC2">
        <w:rPr>
          <w:rFonts w:ascii="Angsana New" w:hAnsi="Angsana New" w:cs="Angsana New"/>
          <w:color w:val="000000"/>
          <w:spacing w:val="6"/>
          <w:sz w:val="32"/>
          <w:szCs w:val="32"/>
          <w:cs/>
          <w:lang w:bidi="th-TH"/>
        </w:rPr>
        <w:t>มิถุนายน</w:t>
      </w:r>
      <w:r w:rsidR="003B3AC2" w:rsidRPr="003B3AC2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3B3AC2" w:rsidRPr="003B3AC2">
        <w:rPr>
          <w:rFonts w:ascii="Angsana New" w:hAnsi="Angsana New" w:cs="Angsana New"/>
          <w:color w:val="000000"/>
          <w:spacing w:val="6"/>
          <w:sz w:val="32"/>
          <w:szCs w:val="32"/>
          <w:lang w:bidi="th-TH"/>
        </w:rPr>
        <w:t xml:space="preserve">2569 </w:t>
      </w:r>
      <w:r w:rsidR="003B3AC2" w:rsidRPr="003B3AC2">
        <w:rPr>
          <w:rFonts w:ascii="Angsana New" w:hAnsi="Angsana New" w:cs="Angsana New"/>
          <w:color w:val="000000"/>
          <w:spacing w:val="6"/>
          <w:sz w:val="32"/>
          <w:szCs w:val="32"/>
          <w:cs/>
          <w:lang w:bidi="th-TH"/>
        </w:rPr>
        <w:t>และงบการเปลี่ยนแปลงส่วนของผู้ถือหุ้นรวมและ</w:t>
      </w:r>
      <w:r w:rsidR="003B3AC2">
        <w:rPr>
          <w:rFonts w:ascii="Angsana New" w:hAnsi="Angsana New" w:cs="Angsana New"/>
          <w:color w:val="000000"/>
          <w:spacing w:val="6"/>
          <w:sz w:val="32"/>
          <w:szCs w:val="32"/>
          <w:lang w:bidi="th-TH"/>
        </w:rPr>
        <w:t xml:space="preserve"> </w:t>
      </w:r>
      <w:r w:rsidR="003B3AC2" w:rsidRPr="003B3AC2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งบการเปลี่ยนแปลงส่วนของผู้ถือหุ้นเฉพาะ</w:t>
      </w:r>
      <w:r w:rsidR="003B3AC2" w:rsidRPr="003B3AC2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ของบริษัท</w:t>
      </w:r>
      <w:r w:rsidR="003B3AC2" w:rsidRPr="003B3AC2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และงบกระแสเงินสดรวมและงบกระแสเงินสดเฉพาะ</w:t>
      </w:r>
      <w:r w:rsidR="003B3AC2" w:rsidRPr="003B3AC2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ของบริษัท</w:t>
      </w:r>
      <w:r w:rsidR="003B3AC2" w:rsidRPr="003B3AC2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สำหรับงวดหกเดือนสิ้นสุดวันเดียวกัน และหมายเหตุประกอบงบการเงินแบบ</w:t>
      </w:r>
      <w:r w:rsidR="003B3AC2" w:rsidRPr="003B3AC2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ย่อ </w:t>
      </w:r>
      <w:r w:rsidR="003B3AC2" w:rsidRPr="003B3AC2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="003B3AC2" w:rsidRPr="003B3AC2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ของบริษัท </w:t>
      </w:r>
      <w:r w:rsidR="003B3AC2" w:rsidRPr="003B3AC2">
        <w:rPr>
          <w:rFonts w:ascii="Angsana New" w:hAnsi="Angsana New" w:cs="Angsana New"/>
          <w:sz w:val="32"/>
          <w:szCs w:val="32"/>
          <w:cs/>
          <w:lang w:bidi="th-TH"/>
        </w:rPr>
        <w:t>ไพลอน</w:t>
      </w:r>
      <w:r w:rsidR="003B3AC2" w:rsidRPr="003B3AC2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 จำกัด (มหาชน) และบริษัทย่อย และของเฉพาะ</w:t>
      </w:r>
      <w:r w:rsidR="003B3AC2" w:rsidRPr="002A0C77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บริษัท </w:t>
      </w:r>
      <w:r w:rsidR="003B3AC2" w:rsidRPr="002A0C77">
        <w:rPr>
          <w:rFonts w:ascii="Angsana New" w:hAnsi="Angsana New" w:cs="Angsana New"/>
          <w:sz w:val="32"/>
          <w:szCs w:val="32"/>
          <w:cs/>
          <w:lang w:bidi="th-TH"/>
        </w:rPr>
        <w:t>ไพลอน</w:t>
      </w:r>
      <w:r w:rsidR="003B3AC2" w:rsidRPr="002A0C7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B3AC2" w:rsidRPr="002A0C77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จำกัด (มหาชน) </w:t>
      </w:r>
      <w:r w:rsidR="003B3AC2" w:rsidRPr="002A0C77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="003B3AC2"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B3AC2" w:rsidRPr="002A0C77">
        <w:rPr>
          <w:rFonts w:ascii="Angsana New" w:hAnsi="Angsana New" w:cs="Angsana New"/>
          <w:sz w:val="32"/>
          <w:szCs w:val="32"/>
          <w:lang w:bidi="th-TH"/>
        </w:rPr>
        <w:t>34</w:t>
      </w:r>
      <w:r w:rsidR="003B3AC2"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3B3AC2" w:rsidRPr="002A0C77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="003B3AC2" w:rsidRPr="002A0C77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="003B3AC2" w:rsidRPr="002A0C77">
        <w:rPr>
          <w:rFonts w:ascii="Angsana New" w:hAnsi="Angsana New" w:cs="Angsana New" w:hint="cs"/>
          <w:sz w:val="32"/>
          <w:szCs w:val="32"/>
          <w:cs/>
          <w:lang w:bidi="th-TH"/>
        </w:rPr>
        <w:t>”</w:t>
      </w:r>
      <w:r w:rsidR="003B3AC2"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65BB17" w14:textId="77777777" w:rsidR="003B3AC2" w:rsidRPr="006F7673" w:rsidRDefault="003B3AC2" w:rsidP="003B3AC2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EC727DE" w14:textId="77777777" w:rsidR="003B3AC2" w:rsidRPr="00A52E1B" w:rsidRDefault="003B3AC2" w:rsidP="003B3AC2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59512033" w14:textId="77777777" w:rsidR="003B3AC2" w:rsidRPr="0049414C" w:rsidRDefault="003B3AC2" w:rsidP="003B3AC2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84D3958" w14:textId="77777777" w:rsidR="003B3AC2" w:rsidRPr="003B3AC2" w:rsidRDefault="003B3AC2" w:rsidP="003B3AC2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3B3AC2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Pr="003B3AC2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3B3AC2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B3AC2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3B3AC2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</w:t>
      </w:r>
      <w:r w:rsidRPr="003B3AC2">
        <w:rPr>
          <w:rFonts w:ascii="Angsana New" w:hAnsi="Angsana New" w:cs="Angsana New"/>
          <w:sz w:val="32"/>
          <w:szCs w:val="32"/>
          <w:cs/>
          <w:lang w:bidi="th-TH"/>
        </w:rPr>
        <w:t>การสอบบัญชี</w:t>
      </w:r>
      <w:r w:rsidRPr="003B3AC2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B3AC2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3B3AC2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  <w:lang w:bidi="th-TH"/>
        </w:rPr>
        <w:t xml:space="preserve">ตรวจสอบ </w:t>
      </w:r>
      <w:r w:rsidRPr="003B3AC2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E673F28" w14:textId="659D9F43" w:rsidR="005428F3" w:rsidRPr="00821250" w:rsidRDefault="005428F3" w:rsidP="003B3A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48F4364" w14:textId="77777777" w:rsidR="005428F3" w:rsidRPr="00821250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sectPr w:rsidR="005428F3" w:rsidRPr="00821250" w:rsidSect="00821250">
          <w:headerReference w:type="even" r:id="rId16"/>
          <w:headerReference w:type="default" r:id="rId17"/>
          <w:footerReference w:type="default" r:id="rId18"/>
          <w:pgSz w:w="11907" w:h="16840" w:code="9"/>
          <w:pgMar w:top="2160" w:right="1152" w:bottom="576" w:left="2304" w:header="677" w:footer="374" w:gutter="0"/>
          <w:pgNumType w:start="1"/>
          <w:cols w:space="708"/>
          <w:docGrid w:linePitch="360"/>
        </w:sectPr>
      </w:pPr>
    </w:p>
    <w:p w14:paraId="54DBC04B" w14:textId="2F608306" w:rsidR="005428F3" w:rsidRPr="001F54FC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F54F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0D6CE360" w14:textId="77777777" w:rsidR="005428F3" w:rsidRPr="001F54FC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55BA375" w14:textId="77777777" w:rsidR="005428F3" w:rsidRPr="001F54FC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54F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1F54FC"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 w:rsidRPr="001F54F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“การรายงานทางการเงินระหว่างกาล” ในสาระสำคัญ</w:t>
      </w:r>
    </w:p>
    <w:p w14:paraId="16F4F83E" w14:textId="77777777" w:rsidR="00B62B6E" w:rsidRPr="001F54FC" w:rsidRDefault="00B62B6E" w:rsidP="00B62B6E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3A12A5B2" w14:textId="77777777" w:rsidR="00B62B6E" w:rsidRPr="001F54FC" w:rsidRDefault="00B62B6E" w:rsidP="00B62B6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54F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786B7ACC" w14:textId="77777777" w:rsidR="00B62B6E" w:rsidRPr="001F54FC" w:rsidRDefault="00B62B6E" w:rsidP="00B62B6E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4E52DBD8" w14:textId="32DAF3E7" w:rsidR="00B62B6E" w:rsidRPr="002A0C77" w:rsidRDefault="00B62B6E" w:rsidP="00B62B6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งบฐานะการเงินรวมของบริษัท </w:t>
      </w:r>
      <w:r w:rsidR="00951796" w:rsidRPr="002A0C77">
        <w:rPr>
          <w:rFonts w:ascii="Angsana New" w:hAnsi="Angsana New" w:cs="Angsana New"/>
          <w:sz w:val="32"/>
          <w:szCs w:val="32"/>
          <w:cs/>
          <w:lang w:bidi="th-TH"/>
        </w:rPr>
        <w:t>ไพลอน</w:t>
      </w:r>
      <w:r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และบริษัทย่อย และงบฐานะ</w:t>
      </w:r>
      <w:r w:rsidRPr="002A0C7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การเงินเฉพาะของ</w:t>
      </w:r>
      <w:r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951796" w:rsidRPr="002A0C77">
        <w:rPr>
          <w:rFonts w:ascii="Angsana New" w:hAnsi="Angsana New" w:cs="Angsana New"/>
          <w:sz w:val="32"/>
          <w:szCs w:val="32"/>
          <w:cs/>
          <w:lang w:bidi="th-TH"/>
        </w:rPr>
        <w:t>ไพลอน</w:t>
      </w:r>
      <w:r w:rsidRPr="002A0C7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จำกัด (มหาชน) ณ วันที่</w:t>
      </w:r>
      <w:r w:rsidRPr="002A0C77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31 </w:t>
      </w:r>
      <w:r w:rsidRPr="002A0C7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 xml:space="preserve">ธันวาคม </w:t>
      </w:r>
      <w:r w:rsidR="00951796" w:rsidRPr="002A0C77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2568 </w:t>
      </w:r>
      <w:r w:rsidR="001F54FC" w:rsidRPr="002A0C7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ที่แสดงเป็นข้อมูลเปรียบเทียบตรวจสอบ</w:t>
      </w:r>
      <w:r w:rsidR="001F54FC" w:rsidRPr="002A0C7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โดยผู้สอบบัญชีอื่นในสำนักงานเดียวกัน </w:t>
      </w:r>
      <w:r w:rsidRPr="002A0C7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ซึ่ง</w:t>
      </w:r>
      <w:r w:rsidRPr="002A0C7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แสดงความเห็นอย่างไม่มีเงื่อนไข</w:t>
      </w:r>
      <w:r w:rsidRPr="002A0C7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2A0C77">
        <w:rPr>
          <w:rStyle w:val="normaltextrun"/>
          <w:rFonts w:ascii="Angsana New" w:hAnsi="Angsana New" w:cs="Angsana New"/>
          <w:color w:val="000000"/>
          <w:spacing w:val="2"/>
          <w:sz w:val="32"/>
          <w:szCs w:val="32"/>
          <w:shd w:val="clear" w:color="auto" w:fill="FFFFFF"/>
          <w:cs/>
          <w:lang w:bidi="th-TH"/>
        </w:rPr>
        <w:t>ตามรายงานลงวันที่</w:t>
      </w:r>
      <w:r w:rsidR="001F54FC" w:rsidRPr="002A0C77">
        <w:rPr>
          <w:rStyle w:val="normaltextrun"/>
          <w:rFonts w:ascii="Angsana New" w:hAnsi="Angsana New" w:cs="Angsana New"/>
          <w:color w:val="000000"/>
          <w:spacing w:val="2"/>
          <w:sz w:val="32"/>
          <w:szCs w:val="32"/>
          <w:shd w:val="clear" w:color="auto" w:fill="FFFFFF"/>
        </w:rPr>
        <w:t xml:space="preserve"> </w:t>
      </w:r>
      <w:r w:rsidR="001F54FC" w:rsidRPr="002A0C77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>25</w:t>
      </w:r>
      <w:r w:rsidR="001F54FC" w:rsidRPr="002A0C77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กุมภาพันธ์ </w:t>
      </w:r>
      <w:r w:rsidR="001F54FC" w:rsidRPr="002A0C77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>2569</w:t>
      </w:r>
    </w:p>
    <w:p w14:paraId="5BC8D17F" w14:textId="77777777" w:rsidR="00B62B6E" w:rsidRPr="001F54FC" w:rsidRDefault="00B62B6E" w:rsidP="00B62B6E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4219E1C8" w14:textId="2F72E505" w:rsidR="00B62B6E" w:rsidRPr="002A0C77" w:rsidRDefault="00B62B6E" w:rsidP="00B62B6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A0C7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งบกำไรขาดทุนเบ็ดเสร็จรวมและ</w:t>
      </w:r>
      <w:r w:rsidRPr="002A0C7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งบกำไรขาดทุนเบ็ดเสร็จ</w:t>
      </w:r>
      <w:r w:rsidRPr="002A0C7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</w:t>
      </w:r>
      <w:r w:rsidRPr="002A0C7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ของบริษัท</w:t>
      </w:r>
      <w:r w:rsidRPr="002A0C7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2A0C77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สำหรับงวดสามเดือนและ</w:t>
      </w:r>
      <w:r w:rsidRPr="002A0C77">
        <w:rPr>
          <w:rFonts w:ascii="Angsana New" w:hAnsi="Angsana New" w:cs="Angsana New"/>
          <w:color w:val="000000"/>
          <w:spacing w:val="-8"/>
          <w:sz w:val="32"/>
          <w:szCs w:val="32"/>
          <w:cs/>
          <w:lang w:bidi="th-TH"/>
        </w:rPr>
        <w:t xml:space="preserve">หกเดือนสิ้นสุดวันที่ </w:t>
      </w:r>
      <w:r w:rsidRPr="002A0C77">
        <w:rPr>
          <w:rFonts w:ascii="Angsana New" w:hAnsi="Angsana New" w:cs="Angsana New"/>
          <w:color w:val="000000"/>
          <w:spacing w:val="-8"/>
          <w:sz w:val="32"/>
          <w:szCs w:val="32"/>
          <w:lang w:bidi="th-TH"/>
        </w:rPr>
        <w:t xml:space="preserve">30 </w:t>
      </w:r>
      <w:r w:rsidRPr="002A0C77">
        <w:rPr>
          <w:rFonts w:ascii="Angsana New" w:hAnsi="Angsana New" w:cs="Angsana New"/>
          <w:color w:val="000000"/>
          <w:spacing w:val="-8"/>
          <w:sz w:val="32"/>
          <w:szCs w:val="32"/>
          <w:cs/>
          <w:lang w:bidi="th-TH"/>
        </w:rPr>
        <w:t>มิถุนายน</w:t>
      </w:r>
      <w:r w:rsidR="00951796" w:rsidRPr="002A0C77">
        <w:rPr>
          <w:rFonts w:ascii="Angsana New" w:hAnsi="Angsana New" w:cs="Angsana New"/>
          <w:color w:val="000000"/>
          <w:spacing w:val="-8"/>
          <w:sz w:val="32"/>
          <w:szCs w:val="32"/>
          <w:lang w:bidi="th-TH"/>
        </w:rPr>
        <w:t xml:space="preserve"> 2568</w:t>
      </w:r>
      <w:r w:rsidRPr="002A0C77">
        <w:rPr>
          <w:rFonts w:ascii="Angsana New" w:hAnsi="Angsana New" w:cs="Angsana New"/>
          <w:color w:val="000000"/>
          <w:spacing w:val="-8"/>
          <w:sz w:val="32"/>
          <w:szCs w:val="32"/>
          <w:lang w:bidi="th-TH"/>
        </w:rPr>
        <w:t xml:space="preserve"> </w:t>
      </w:r>
      <w:r w:rsidRPr="002A0C7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งบการเปลี่ยนแปลง</w:t>
      </w:r>
      <w:r w:rsidRPr="002A0C7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ส่วนของผู้ถือหุ้น</w:t>
      </w:r>
      <w:r w:rsidRPr="002A0C7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รวมและงบการเปลี่ยนแปลง</w:t>
      </w:r>
      <w:r w:rsidRPr="002A0C77">
        <w:rPr>
          <w:rFonts w:ascii="Angsana New" w:hAnsi="Angsana New" w:cs="Angsana New" w:hint="cs"/>
          <w:sz w:val="32"/>
          <w:szCs w:val="32"/>
          <w:cs/>
          <w:lang w:bidi="th-TH"/>
        </w:rPr>
        <w:t>ส่วนของผู้ถือหุ้น</w:t>
      </w:r>
      <w:r w:rsidRPr="002A0C77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Pr="002A0C77">
        <w:rPr>
          <w:rFonts w:ascii="Angsana New" w:hAnsi="Angsana New" w:cs="Angsana New" w:hint="cs"/>
          <w:sz w:val="32"/>
          <w:szCs w:val="32"/>
          <w:cs/>
          <w:lang w:bidi="th-TH"/>
        </w:rPr>
        <w:t>ของบริษัท</w:t>
      </w:r>
      <w:r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 และงบกระแสเงินสดรวมและ</w:t>
      </w:r>
      <w:r w:rsidRPr="002A0C77">
        <w:rPr>
          <w:rFonts w:ascii="Angsana New" w:hAnsi="Angsana New" w:cs="Angsana New" w:hint="cs"/>
          <w:sz w:val="32"/>
          <w:szCs w:val="32"/>
          <w:cs/>
          <w:lang w:bidi="th-TH"/>
        </w:rPr>
        <w:t>งบกระแสเงินสด</w:t>
      </w:r>
      <w:r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เฉพาะของบริษัท </w:t>
      </w:r>
      <w:r w:rsidRPr="002A0C77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สำหรับงวดหกเดือนสิ้นสุดวันเดียวกัน</w:t>
      </w:r>
      <w:r w:rsidRPr="002A0C77">
        <w:rPr>
          <w:rFonts w:ascii="Angsana New" w:hAnsi="Angsana New" w:cs="Angsana New" w:hint="cs"/>
          <w:color w:val="000000"/>
          <w:spacing w:val="2"/>
          <w:sz w:val="32"/>
          <w:szCs w:val="32"/>
          <w:cs/>
          <w:lang w:bidi="th-TH"/>
        </w:rPr>
        <w:t>ของบริษัท</w:t>
      </w:r>
      <w:r w:rsidR="00951796" w:rsidRPr="002A0C77">
        <w:rPr>
          <w:rFonts w:ascii="Angsana New" w:hAnsi="Angsana New" w:cs="Angsana New"/>
          <w:color w:val="000000"/>
          <w:spacing w:val="2"/>
          <w:sz w:val="32"/>
          <w:szCs w:val="32"/>
          <w:lang w:bidi="th-TH"/>
        </w:rPr>
        <w:t xml:space="preserve"> </w:t>
      </w:r>
      <w:r w:rsidR="00951796" w:rsidRPr="002A0C7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ไพลอน</w:t>
      </w:r>
      <w:r w:rsidR="00951796" w:rsidRPr="002A0C77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2A0C7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จำกัด (มหาชน)</w:t>
      </w:r>
      <w:r w:rsidRPr="002A0C77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2A0C7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และบริษัทย่อย </w:t>
      </w:r>
      <w:r w:rsidRPr="002A0C7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</w:t>
      </w:r>
      <w:r w:rsidRPr="002A0C7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ของเฉพาะบริษัท </w:t>
      </w:r>
      <w:r w:rsidR="00951796" w:rsidRPr="002A0C7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ไพลอน</w:t>
      </w:r>
      <w:r w:rsidR="00951796" w:rsidRPr="002A0C77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Pr="002A0C7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จำกัด (มหาชน)</w:t>
      </w:r>
      <w:r w:rsidRPr="002A0C7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 ที่แสดงเปรียบเทียบ</w:t>
      </w:r>
      <w:r w:rsidRPr="002A0C7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สอบทานโดยผู้สอบบัญชีอื่น</w:t>
      </w:r>
      <w:r w:rsidRPr="002A0C7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ในสำนักงาน</w:t>
      </w:r>
      <w:r w:rsidRPr="002A0C77">
        <w:rPr>
          <w:rFonts w:ascii="Angsana New" w:hAnsi="Angsana New" w:cs="Angsana New" w:hint="cs"/>
          <w:sz w:val="32"/>
          <w:szCs w:val="32"/>
          <w:cs/>
          <w:lang w:bidi="th-TH"/>
        </w:rPr>
        <w:t>เดียวกัน</w:t>
      </w:r>
      <w:r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 ซึ่ง</w:t>
      </w:r>
      <w:r w:rsidRPr="002A0C77">
        <w:rPr>
          <w:rFonts w:ascii="Angsana New" w:hAnsi="Angsana New" w:cs="Angsana New" w:hint="cs"/>
          <w:sz w:val="32"/>
          <w:szCs w:val="32"/>
          <w:cs/>
          <w:lang w:bidi="th-TH"/>
        </w:rPr>
        <w:t>ได้เสนอรายงานโดยสรุป</w:t>
      </w:r>
      <w:r w:rsidRPr="002A0C77">
        <w:rPr>
          <w:rFonts w:ascii="Angsana New" w:hAnsi="Angsana New" w:cs="Angsana New"/>
          <w:sz w:val="32"/>
          <w:szCs w:val="32"/>
          <w:cs/>
          <w:lang w:bidi="th-TH"/>
        </w:rPr>
        <w:t>อย่างไม่มีเงื่อนไข</w:t>
      </w:r>
      <w:r w:rsidRPr="002A0C7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2A0C77">
        <w:rPr>
          <w:rFonts w:ascii="Angsana New" w:hAnsi="Angsana New" w:cs="Angsana New"/>
          <w:sz w:val="32"/>
          <w:szCs w:val="32"/>
          <w:cs/>
          <w:lang w:bidi="th-TH"/>
        </w:rPr>
        <w:t>ตามรายงานลงวันที่</w:t>
      </w:r>
      <w:r w:rsidRPr="002A0C7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51796" w:rsidRPr="002A0C77">
        <w:rPr>
          <w:rFonts w:ascii="Angsana New" w:hAnsi="Angsana New" w:cs="Angsana New"/>
          <w:sz w:val="32"/>
          <w:szCs w:val="32"/>
          <w:lang w:bidi="th-TH"/>
        </w:rPr>
        <w:t xml:space="preserve">13 </w:t>
      </w:r>
      <w:r w:rsidR="00951796" w:rsidRPr="002A0C7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สิงหาคม </w:t>
      </w:r>
      <w:r w:rsidR="00951796" w:rsidRPr="002A0C77">
        <w:rPr>
          <w:rFonts w:ascii="Angsana New" w:hAnsi="Angsana New" w:cs="Angsana New"/>
          <w:sz w:val="32"/>
          <w:szCs w:val="32"/>
          <w:lang w:bidi="th-TH"/>
        </w:rPr>
        <w:t>2568</w:t>
      </w:r>
    </w:p>
    <w:p w14:paraId="0D5C0049" w14:textId="77777777" w:rsidR="005428F3" w:rsidRPr="002A0C77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1D83BA2D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18A1907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9EF02BB" w14:textId="0722803E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19E6F03" w14:textId="77777777" w:rsidR="0023731A" w:rsidRDefault="0023731A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121D01B" w14:textId="3DD9ED83" w:rsidR="005428F3" w:rsidRPr="002A0C77" w:rsidRDefault="001F54FC" w:rsidP="005428F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A0C7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นางสาววิทิตา  สุจิตรานุช</w:t>
      </w:r>
    </w:p>
    <w:p w14:paraId="49396863" w14:textId="77777777" w:rsidR="005428F3" w:rsidRPr="002A0C77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2A0C77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3A6669DE" w14:textId="61AD9612" w:rsidR="005428F3" w:rsidRPr="002A0C77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1F54FC" w:rsidRPr="002A0C77">
        <w:rPr>
          <w:rFonts w:ascii="Angsana New" w:hAnsi="Angsana New" w:cs="Angsana New"/>
          <w:sz w:val="32"/>
          <w:szCs w:val="32"/>
          <w:lang w:bidi="th-TH"/>
        </w:rPr>
        <w:t>7408</w:t>
      </w:r>
    </w:p>
    <w:p w14:paraId="05F84391" w14:textId="77777777" w:rsidR="005428F3" w:rsidRPr="002A0C77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val="en-GB"/>
        </w:rPr>
      </w:pPr>
    </w:p>
    <w:p w14:paraId="2044C3F4" w14:textId="77777777" w:rsidR="005428F3" w:rsidRPr="002A0C77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 w:rsidRPr="002A0C77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091E3CEA" w14:textId="77777777" w:rsidR="005428F3" w:rsidRPr="002A0C77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2A0C77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1FCC8DEC" w14:textId="77777777" w:rsidR="005428F3" w:rsidRDefault="005428F3" w:rsidP="006C2F50">
      <w:pPr>
        <w:spacing w:after="0" w:line="240" w:lineRule="auto"/>
        <w:jc w:val="thaiDistribute"/>
        <w:rPr>
          <w:rFonts w:ascii="Angsana New" w:hAnsi="Angsana New" w:cs="Angsana New" w:hint="cs"/>
          <w:sz w:val="32"/>
          <w:szCs w:val="32"/>
          <w:lang w:bidi="th-TH"/>
        </w:rPr>
      </w:pPr>
      <w:r w:rsidRPr="002A0C77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="00F70A1F" w:rsidRPr="002A0C77">
        <w:rPr>
          <w:rFonts w:ascii="Angsana New" w:hAnsi="Angsana New" w:cs="Angsana New"/>
          <w:sz w:val="32"/>
          <w:szCs w:val="32"/>
          <w:lang w:bidi="th-TH"/>
        </w:rPr>
        <w:t>1</w:t>
      </w:r>
      <w:r w:rsidR="00B62B6E" w:rsidRPr="002A0C77">
        <w:rPr>
          <w:rFonts w:ascii="Angsana New" w:hAnsi="Angsana New" w:cs="Angsana New" w:hint="cs"/>
          <w:sz w:val="32"/>
          <w:szCs w:val="32"/>
          <w:cs/>
          <w:lang w:bidi="th-TH"/>
        </w:rPr>
        <w:t>3</w:t>
      </w:r>
      <w:r w:rsidR="00F70A1F" w:rsidRPr="002A0C7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B62B6E" w:rsidRPr="002A0C77">
        <w:rPr>
          <w:rFonts w:ascii="Angsana New" w:hAnsi="Angsana New" w:cs="Angsana New" w:hint="cs"/>
          <w:sz w:val="32"/>
          <w:szCs w:val="32"/>
          <w:cs/>
          <w:lang w:bidi="th-TH"/>
        </w:rPr>
        <w:t>สิงห</w:t>
      </w:r>
      <w:r w:rsidR="00F70A1F" w:rsidRPr="002A0C77">
        <w:rPr>
          <w:rFonts w:ascii="Angsana New" w:hAnsi="Angsana New" w:cs="Angsana New" w:hint="cs"/>
          <w:sz w:val="32"/>
          <w:szCs w:val="32"/>
          <w:cs/>
          <w:lang w:bidi="th-TH"/>
        </w:rPr>
        <w:t>าคม</w:t>
      </w:r>
      <w:r w:rsidRPr="002A0C77">
        <w:rPr>
          <w:rFonts w:ascii="Angsana New" w:hAnsi="Angsana New" w:cs="Angsana New"/>
          <w:sz w:val="32"/>
          <w:szCs w:val="32"/>
          <w:lang w:bidi="th-TH"/>
        </w:rPr>
        <w:t xml:space="preserve"> 256</w:t>
      </w:r>
      <w:r w:rsidR="00F70A1F" w:rsidRPr="002A0C77">
        <w:rPr>
          <w:rFonts w:ascii="Angsana New" w:hAnsi="Angsana New" w:cs="Angsana New"/>
          <w:sz w:val="32"/>
          <w:szCs w:val="32"/>
          <w:lang w:bidi="th-TH"/>
        </w:rPr>
        <w:t>9</w:t>
      </w:r>
    </w:p>
    <w:sectPr w:rsidR="005428F3" w:rsidSect="00BE0EF8">
      <w:headerReference w:type="default" r:id="rId19"/>
      <w:footerReference w:type="default" r:id="rId20"/>
      <w:pgSz w:w="11907" w:h="16840" w:code="9"/>
      <w:pgMar w:top="2160" w:right="1296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E1B1A" w14:textId="77777777" w:rsidR="00FD78DD" w:rsidRDefault="00FD78DD">
      <w:r>
        <w:separator/>
      </w:r>
    </w:p>
  </w:endnote>
  <w:endnote w:type="continuationSeparator" w:id="0">
    <w:p w14:paraId="5162A405" w14:textId="77777777" w:rsidR="00FD78DD" w:rsidRDefault="00FD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randview">
    <w:altName w:val="Grandview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0F0A" w14:textId="77777777" w:rsidR="00CF2260" w:rsidRDefault="00CF2260" w:rsidP="002629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223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D9BCB0C" w14:textId="77777777" w:rsidR="00CF2260" w:rsidRDefault="00CF2260" w:rsidP="002629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71E8" w14:textId="7F5C0753" w:rsidR="00E1243F" w:rsidRDefault="00E1243F">
    <w:pPr>
      <w:pStyle w:val="Footer"/>
    </w:pPr>
    <w:r w:rsidRPr="00741AAF">
      <w:rPr>
        <w:rFonts w:eastAsiaTheme="minorHAnsi" w:cstheme="minorBidi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65920" behindDoc="1" locked="0" layoutInCell="1" allowOverlap="1" wp14:anchorId="089204CD" wp14:editId="607B9B9A">
              <wp:simplePos x="0" y="0"/>
              <wp:positionH relativeFrom="column">
                <wp:posOffset>2622550</wp:posOffset>
              </wp:positionH>
              <wp:positionV relativeFrom="paragraph">
                <wp:posOffset>-25218</wp:posOffset>
              </wp:positionV>
              <wp:extent cx="3095625" cy="863157"/>
              <wp:effectExtent l="0" t="0" r="9525" b="0"/>
              <wp:wrapNone/>
              <wp:docPr id="38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95625" cy="863157"/>
                        <a:chOff x="0" y="-24448"/>
                        <a:chExt cx="3095625" cy="863157"/>
                      </a:xfrm>
                    </wpg:grpSpPr>
                    <pic:pic xmlns:pic="http://schemas.openxmlformats.org/drawingml/2006/picture">
                      <pic:nvPicPr>
                        <pic:cNvPr id="37" name="Picture 37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9559"/>
                          <a:ext cx="30956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28" name="TextBox 23"/>
                      <wps:cNvSpPr txBox="1"/>
                      <wps:spPr>
                        <a:xfrm>
                          <a:off x="596560" y="-24448"/>
                          <a:ext cx="2457450" cy="23387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E7A32C" w14:textId="77777777" w:rsidR="00E1243F" w:rsidRPr="003E0E7D" w:rsidRDefault="00E1243F" w:rsidP="00E1243F">
                            <w:pPr>
                              <w:rPr>
                                <w:rFonts w:ascii="Grandview" w:hAnsi="Grandview" w:cs="Cordia New"/>
                                <w:kern w:val="24"/>
                                <w:szCs w:val="18"/>
                              </w:rPr>
                            </w:pPr>
                            <w:r w:rsidRPr="003E0E7D">
                              <w:rPr>
                                <w:rFonts w:ascii="Grandview" w:hAnsi="Grandview" w:cs="Cordia New"/>
                                <w:kern w:val="24"/>
                                <w:szCs w:val="18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9204CD" id="Group 38" o:spid="_x0000_s1026" style="position:absolute;left:0;text-align:left;margin-left:206.5pt;margin-top:-2pt;width:243.75pt;height:67.95pt;z-index:-251650560;mso-height-relative:margin" coordorigin=",-244" coordsize="30956,86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7" o:spid="_x0000_s1027" type="#_x0000_t75" style="position:absolute;top:195;width:30956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">
                <v:imagedata r:id="rId3" r:href="rId4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8" type="#_x0000_t202" style="position:absolute;left:5965;top:-244;width:24575;height:2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<v:textbox>
                  <w:txbxContent>
                    <w:p w14:paraId="03E7A32C" w14:textId="77777777" w:rsidR="00E1243F" w:rsidRPr="003E0E7D" w:rsidRDefault="00E1243F" w:rsidP="00E1243F">
                      <w:pPr>
                        <w:rPr>
                          <w:rFonts w:ascii="Grandview" w:hAnsi="Grandview" w:cs="Cordia New"/>
                          <w:kern w:val="24"/>
                          <w:szCs w:val="18"/>
                        </w:rPr>
                      </w:pPr>
                      <w:r w:rsidRPr="003E0E7D">
                        <w:rPr>
                          <w:rFonts w:ascii="Grandview" w:hAnsi="Grandview" w:cs="Cordia New"/>
                          <w:kern w:val="24"/>
                          <w:szCs w:val="18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C26532" w:rsidRPr="0069090D" w14:paraId="503BD6B9" w14:textId="77777777" w:rsidTr="00354166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6A7F0D20" w14:textId="77777777" w:rsidR="00C26532" w:rsidRPr="008719C2" w:rsidRDefault="00C26532" w:rsidP="00C26532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272774CB" w14:textId="77777777" w:rsidR="00C26532" w:rsidRPr="008719C2" w:rsidRDefault="00C26532" w:rsidP="00C26532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2FB8665D" w14:textId="77777777" w:rsidR="00C26532" w:rsidRPr="008719C2" w:rsidRDefault="00C26532" w:rsidP="00C26532">
          <w:pPr>
            <w:pStyle w:val="LetterFooter"/>
          </w:pPr>
        </w:p>
      </w:tc>
    </w:tr>
    <w:tr w:rsidR="00C26532" w:rsidRPr="0069090D" w14:paraId="6110F140" w14:textId="77777777" w:rsidTr="00354166">
      <w:trPr>
        <w:trHeight w:val="5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22A9685A" w14:textId="77777777" w:rsidR="00C26532" w:rsidRDefault="00C26532" w:rsidP="00C26532">
          <w:pPr>
            <w:pStyle w:val="LicenceNumber"/>
          </w:pPr>
          <w:bookmarkStart w:id="12" w:name="License_Number"/>
          <w:bookmarkEnd w:id="12"/>
        </w:p>
        <w:p w14:paraId="581502CF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3919AF4B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29669FE6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</w:tr>
    <w:tr w:rsidR="000925DD" w:rsidRPr="0069090D" w14:paraId="50F00818" w14:textId="77777777" w:rsidTr="00354166">
      <w:trPr>
        <w:trHeight w:val="116"/>
      </w:trPr>
      <w:tc>
        <w:tcPr>
          <w:tcW w:w="5781" w:type="dxa"/>
          <w:tcBorders>
            <w:top w:val="nil"/>
          </w:tcBorders>
        </w:tcPr>
        <w:p w14:paraId="62041504" w14:textId="77777777" w:rsidR="000925DD" w:rsidRPr="000D0E98" w:rsidRDefault="000925DD" w:rsidP="000925DD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51A72274" w14:textId="77777777" w:rsidR="000925DD" w:rsidRPr="0069090D" w:rsidRDefault="000925DD" w:rsidP="000925DD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13E19A7A" w14:textId="77777777" w:rsidR="000925DD" w:rsidRPr="00577D61" w:rsidRDefault="000925DD" w:rsidP="000925DD">
          <w:pPr>
            <w:pStyle w:val="Smlspace"/>
            <w:framePr w:hSpace="0" w:wrap="auto" w:vAnchor="margin" w:yAlign="inline"/>
          </w:pPr>
        </w:p>
      </w:tc>
    </w:tr>
    <w:tr w:rsidR="00C26532" w:rsidRPr="0069090D" w14:paraId="12E9D0C4" w14:textId="77777777" w:rsidTr="000925DD">
      <w:trPr>
        <w:trHeight w:val="116"/>
      </w:trPr>
      <w:tc>
        <w:tcPr>
          <w:tcW w:w="5781" w:type="dxa"/>
        </w:tcPr>
        <w:p w14:paraId="23736F64" w14:textId="77777777" w:rsidR="00C26532" w:rsidRDefault="00C26532" w:rsidP="00C26532">
          <w:pPr>
            <w:pStyle w:val="LetterFooter"/>
          </w:pPr>
          <w:bookmarkStart w:id="13" w:name="Footer2_tbl"/>
          <w:bookmarkStart w:id="14" w:name="Footer1_tbl"/>
          <w:bookmarkEnd w:id="13"/>
        </w:p>
      </w:tc>
      <w:tc>
        <w:tcPr>
          <w:tcW w:w="227" w:type="dxa"/>
          <w:tcBorders>
            <w:top w:val="nil"/>
          </w:tcBorders>
          <w:vAlign w:val="bottom"/>
        </w:tcPr>
        <w:p w14:paraId="1E850DAC" w14:textId="77777777" w:rsidR="00C26532" w:rsidRPr="0069090D" w:rsidRDefault="00C26532" w:rsidP="00C26532">
          <w:pPr>
            <w:pStyle w:val="LetterFooter"/>
          </w:pPr>
        </w:p>
      </w:tc>
      <w:tc>
        <w:tcPr>
          <w:tcW w:w="2353" w:type="dxa"/>
        </w:tcPr>
        <w:p w14:paraId="716A37C1" w14:textId="77777777" w:rsidR="00C26532" w:rsidRPr="00577D61" w:rsidRDefault="00C26532" w:rsidP="007F7FAC">
          <w:pPr>
            <w:pStyle w:val="LetterFooterURL"/>
            <w:jc w:val="left"/>
          </w:pPr>
          <w:bookmarkStart w:id="15" w:name="Web"/>
          <w:bookmarkEnd w:id="15"/>
        </w:p>
      </w:tc>
    </w:tr>
    <w:bookmarkEnd w:id="14"/>
  </w:tbl>
  <w:p w14:paraId="2EFAA72D" w14:textId="77777777" w:rsidR="00CF2260" w:rsidRPr="00C13906" w:rsidRDefault="00CF2260" w:rsidP="00C139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60A1" w14:textId="7A9CED59" w:rsidR="005428F3" w:rsidRDefault="005428F3" w:rsidP="005428F3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6FF13F21" wp14:editId="387BA605">
              <wp:simplePos x="0" y="0"/>
              <wp:positionH relativeFrom="column">
                <wp:posOffset>635</wp:posOffset>
              </wp:positionH>
              <wp:positionV relativeFrom="paragraph">
                <wp:posOffset>118745</wp:posOffset>
              </wp:positionV>
              <wp:extent cx="5223510" cy="0"/>
              <wp:effectExtent l="0" t="0" r="0" b="0"/>
              <wp:wrapNone/>
              <wp:docPr id="36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2351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79A7D2" id="Straight Connector 36" o:spid="_x0000_s1026" style="position:absolute;flip:y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9.35pt" to="411.3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" strokecolor="#b1059d"/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0256" behindDoc="0" locked="0" layoutInCell="1" allowOverlap="1" wp14:anchorId="150FC66F" wp14:editId="476C310B">
              <wp:simplePos x="0" y="0"/>
              <wp:positionH relativeFrom="column">
                <wp:posOffset>3727450</wp:posOffset>
              </wp:positionH>
              <wp:positionV relativeFrom="paragraph">
                <wp:posOffset>27305</wp:posOffset>
              </wp:positionV>
              <wp:extent cx="1676400" cy="506730"/>
              <wp:effectExtent l="0" t="0" r="0" b="7620"/>
              <wp:wrapNone/>
              <wp:docPr id="35" name="Group 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76400" cy="506730"/>
                        <a:chOff x="0" y="0"/>
                        <a:chExt cx="1676400" cy="506730"/>
                      </a:xfrm>
                    </wpg:grpSpPr>
                    <pic:pic xmlns:pic="http://schemas.openxmlformats.org/drawingml/2006/picture">
                      <pic:nvPicPr>
                        <pic:cNvPr id="44" name="Picture 44" descr="A picture containing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33350"/>
                          <a:ext cx="132651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45" name="TextBox 23"/>
                      <wps:cNvSpPr txBox="1"/>
                      <wps:spPr>
                        <a:xfrm>
                          <a:off x="203200" y="0"/>
                          <a:ext cx="1473200" cy="238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3C441A" w14:textId="77777777" w:rsidR="005428F3" w:rsidRDefault="005428F3" w:rsidP="005428F3">
                            <w:pP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0FC66F" id="Group 35" o:spid="_x0000_s1032" style="position:absolute;left:0;text-align:left;margin-left:293.5pt;margin-top:2.15pt;width:132pt;height:39.9pt;z-index:251680256;mso-width-relative:margin" coordsize="16764,5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" o:spid="_x0000_s1033" type="#_x0000_t75" alt="A picture containing logo&#10;&#10;Description automatically generated" style="position:absolute;top:1333;width:13265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">
                <v:imagedata r:id="rId4" r:href="rId3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34" type="#_x0000_t202" style="position:absolute;left:2032;width:14732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<v:textbox>
                  <w:txbxContent>
                    <w:p w14:paraId="193C441A" w14:textId="77777777" w:rsidR="005428F3" w:rsidRDefault="005428F3" w:rsidP="005428F3">
                      <w:pP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</w:pPr>
                      <w: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7440C964" w14:textId="77777777" w:rsidR="005428F3" w:rsidRDefault="005428F3" w:rsidP="005428F3">
    <w:pPr>
      <w:pStyle w:val="Footer"/>
      <w:jc w:val="thaiDistribute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บริษัท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พราวด์ อิน โปร จำกัด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33/62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 อาคารวอลล์สตรีททาวเวอร์ ชั้น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13</w:t>
    </w:r>
  </w:p>
  <w:p w14:paraId="747AF76A" w14:textId="77777777" w:rsidR="005428F3" w:rsidRDefault="005428F3" w:rsidP="005428F3">
    <w:pPr>
      <w:pStyle w:val="Footer"/>
      <w:jc w:val="thaiDistribute"/>
      <w:rPr>
        <w:lang w:val="en-US"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ถนนสุรวงศ์ แขวงสุริยวงศ์ เขตบางรัก กรุงเทพฯ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 xml:space="preserve">10500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0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val="en-US" w:bidi="th-TH"/>
      </w:rPr>
      <w:t>2-235-6950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D01F" w14:textId="77777777" w:rsidR="00BE0EF8" w:rsidRDefault="00BE0EF8" w:rsidP="00BE0EF8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3F8E2AA7" wp14:editId="4C071B17">
              <wp:simplePos x="0" y="0"/>
              <wp:positionH relativeFrom="column">
                <wp:posOffset>635</wp:posOffset>
              </wp:positionH>
              <wp:positionV relativeFrom="paragraph">
                <wp:posOffset>118745</wp:posOffset>
              </wp:positionV>
              <wp:extent cx="5223510" cy="0"/>
              <wp:effectExtent l="0" t="0" r="0" b="0"/>
              <wp:wrapNone/>
              <wp:docPr id="407765193" name="Straight Connector 4077651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2351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606493" id="Straight Connector 407765193" o:spid="_x0000_s1026" style="position:absolute;flip:y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9.35pt" to="411.3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" strokecolor="#b1059d"/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9472" behindDoc="0" locked="0" layoutInCell="1" allowOverlap="1" wp14:anchorId="47A713B4" wp14:editId="6FABABC4">
              <wp:simplePos x="0" y="0"/>
              <wp:positionH relativeFrom="column">
                <wp:posOffset>3727450</wp:posOffset>
              </wp:positionH>
              <wp:positionV relativeFrom="paragraph">
                <wp:posOffset>27305</wp:posOffset>
              </wp:positionV>
              <wp:extent cx="1676400" cy="506730"/>
              <wp:effectExtent l="0" t="0" r="0" b="7620"/>
              <wp:wrapNone/>
              <wp:docPr id="976664809" name="Group 97666480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76400" cy="506730"/>
                        <a:chOff x="0" y="0"/>
                        <a:chExt cx="1676400" cy="506730"/>
                      </a:xfrm>
                    </wpg:grpSpPr>
                    <pic:pic xmlns:pic="http://schemas.openxmlformats.org/drawingml/2006/picture">
                      <pic:nvPicPr>
                        <pic:cNvPr id="23066910" name="Picture 23066910" descr="A picture containing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33350"/>
                          <a:ext cx="132651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903343079" name="TextBox 23"/>
                      <wps:cNvSpPr txBox="1"/>
                      <wps:spPr>
                        <a:xfrm>
                          <a:off x="203200" y="0"/>
                          <a:ext cx="1473200" cy="238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B2DC57" w14:textId="77777777" w:rsidR="00BE0EF8" w:rsidRDefault="00BE0EF8" w:rsidP="00BE0EF8">
                            <w:pP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A713B4" id="Group 976664809" o:spid="_x0000_s1035" style="position:absolute;left:0;text-align:left;margin-left:293.5pt;margin-top:2.15pt;width:132pt;height:39.9pt;z-index:251689472;mso-width-relative:margin" coordsize="16764,5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066910" o:spid="_x0000_s1036" type="#_x0000_t75" alt="A picture containing logo&#10;&#10;Description automatically generated" style="position:absolute;top:1333;width:13265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">
                <v:imagedata r:id="rId4" r:href="rId3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37" type="#_x0000_t202" style="position:absolute;left:2032;width:14732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" filled="f" stroked="f">
                <v:textbox>
                  <w:txbxContent>
                    <w:p w14:paraId="43B2DC57" w14:textId="77777777" w:rsidR="00BE0EF8" w:rsidRDefault="00BE0EF8" w:rsidP="00BE0EF8">
                      <w:pP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</w:pPr>
                      <w: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32BF8ED" w14:textId="77777777" w:rsidR="00BE0EF8" w:rsidRDefault="00BE0EF8" w:rsidP="00BE0EF8">
    <w:pPr>
      <w:pStyle w:val="Footer"/>
      <w:jc w:val="thaiDistribute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บริษัท พราวด์ อิน โปร จำกัด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33/62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 อาคารวอลล์สตรีททาวเวอร์ ชั้น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13</w:t>
    </w:r>
  </w:p>
  <w:p w14:paraId="68F95065" w14:textId="77777777" w:rsidR="00BE0EF8" w:rsidRDefault="00BE0EF8" w:rsidP="00BE0EF8">
    <w:pPr>
      <w:pStyle w:val="Footer"/>
      <w:jc w:val="thaiDistribute"/>
      <w:rPr>
        <w:lang w:val="en-US"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ถนนสุรวงศ์ แขวงสุริยวงศ์ เขตบางรัก กรุงเทพฯ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 xml:space="preserve">10500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0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val="en-US" w:bidi="th-TH"/>
      </w:rPr>
      <w:t>2-235-6950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C079F" w14:textId="77777777" w:rsidR="00FD78DD" w:rsidRDefault="00FD78DD">
      <w:r>
        <w:separator/>
      </w:r>
    </w:p>
  </w:footnote>
  <w:footnote w:type="continuationSeparator" w:id="0">
    <w:p w14:paraId="12E79699" w14:textId="77777777" w:rsidR="00FD78DD" w:rsidRDefault="00FD7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73BA" w14:textId="77777777" w:rsidR="00CF2260" w:rsidRPr="008A1CD0" w:rsidRDefault="00C47A39" w:rsidP="008A1CD0">
    <w:pPr>
      <w:pStyle w:val="Header"/>
    </w:pPr>
    <w:r w:rsidRPr="00A145B1">
      <w:rPr>
        <w:noProof/>
        <w:cs/>
        <w:lang w:val="en-US" w:bidi="th-TH"/>
      </w:rPr>
      <w:drawing>
        <wp:inline distT="0" distB="0" distL="0" distR="0" wp14:anchorId="3671B535" wp14:editId="43419562">
          <wp:extent cx="3762375" cy="1590675"/>
          <wp:effectExtent l="0" t="0" r="0" b="0"/>
          <wp:docPr id="16" name="Picture 16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4443" cy="15957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90F5" w14:textId="77777777" w:rsidR="00CF2260" w:rsidRDefault="00CF2260" w:rsidP="00C13906">
    <w:pPr>
      <w:pStyle w:val="Header"/>
      <w:spacing w:after="1418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460CB65B" wp14:editId="70BC8E28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611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6118"/>
                          </w:tblGrid>
                          <w:tr w:rsidR="00CF2260" w14:paraId="3E10AFBF" w14:textId="77777777" w:rsidTr="00C13906">
                            <w:tc>
                              <w:tcPr>
                                <w:tcW w:w="6117" w:type="dxa"/>
                              </w:tcPr>
                              <w:p w14:paraId="4376C281" w14:textId="77777777" w:rsidR="00CF2260" w:rsidRPr="00C06939" w:rsidRDefault="008E2235">
                                <w:bookmarkStart w:id="0" w:name="Logo_tbl"/>
                                <w:r>
                                  <w:rPr>
                                    <w:noProof/>
                                    <w:lang w:bidi="th-TH"/>
                                  </w:rPr>
                                  <w:drawing>
                                    <wp:inline distT="0" distB="0" distL="0" distR="0" wp14:anchorId="216771A2" wp14:editId="187F2620">
                                      <wp:extent cx="2036068" cy="627889"/>
                                      <wp:effectExtent l="0" t="0" r="2540" b="1270"/>
                                      <wp:docPr id="17" name="Picture 17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36068" cy="62788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0"/>
                        </w:tbl>
                        <w:p w14:paraId="213306E8" w14:textId="77777777" w:rsidR="00CF2260" w:rsidRDefault="00CF2260" w:rsidP="00C1390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0CB65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95.25pt;margin-top:38.25pt;width:305.85pt;height:60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" filled="f" stroked="f">
              <v:textbox inset="0,0,0,0">
                <w:txbxContent>
                  <w:tbl>
                    <w:tblPr>
                      <w:tblStyle w:val="TableGrid"/>
                      <w:tblW w:w="611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6118"/>
                    </w:tblGrid>
                    <w:tr w:rsidR="00CF2260" w14:paraId="3E10AFBF" w14:textId="77777777" w:rsidTr="00C13906">
                      <w:tc>
                        <w:tcPr>
                          <w:tcW w:w="6117" w:type="dxa"/>
                        </w:tcPr>
                        <w:p w14:paraId="4376C281" w14:textId="77777777" w:rsidR="00CF2260" w:rsidRPr="00C06939" w:rsidRDefault="008E2235">
                          <w:bookmarkStart w:id="1" w:name="Logo_tbl"/>
                          <w:r>
                            <w:rPr>
                              <w:noProof/>
                              <w:lang w:bidi="th-TH"/>
                            </w:rPr>
                            <w:drawing>
                              <wp:inline distT="0" distB="0" distL="0" distR="0" wp14:anchorId="216771A2" wp14:editId="187F2620">
                                <wp:extent cx="2036068" cy="627889"/>
                                <wp:effectExtent l="0" t="0" r="2540" b="1270"/>
                                <wp:docPr id="17" name="Picture 1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36068" cy="6278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1"/>
                  </w:tbl>
                  <w:p w14:paraId="213306E8" w14:textId="77777777" w:rsidR="00CF2260" w:rsidRDefault="00CF2260" w:rsidP="00C13906"/>
                </w:txbxContent>
              </v:textbox>
              <w10:wrap anchorx="page" anchory="page"/>
            </v:shape>
          </w:pict>
        </mc:Fallback>
      </mc:AlternateContent>
    </w:r>
  </w:p>
  <w:p w14:paraId="5707CE1C" w14:textId="77777777" w:rsidR="00CF2260" w:rsidRDefault="00CF2260" w:rsidP="00C13906">
    <w:pPr>
      <w:pStyle w:val="Header"/>
    </w:pPr>
  </w:p>
  <w:p w14:paraId="617AF078" w14:textId="77777777" w:rsidR="00CF2260" w:rsidRPr="00C13906" w:rsidRDefault="000925DD" w:rsidP="00C13906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CA69137" wp14:editId="6D1DA80B">
              <wp:simplePos x="0" y="0"/>
              <wp:positionH relativeFrom="page">
                <wp:posOffset>488731</wp:posOffset>
              </wp:positionH>
              <wp:positionV relativeFrom="page">
                <wp:posOffset>3499946</wp:posOffset>
              </wp:positionV>
              <wp:extent cx="982800" cy="6840000"/>
              <wp:effectExtent l="0" t="0" r="8255" b="18415"/>
              <wp:wrapNone/>
              <wp:docPr id="1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800" cy="68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162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622"/>
                          </w:tblGrid>
                          <w:tr w:rsidR="00CF2260" w:rsidRPr="0069090D" w14:paraId="3F5D8A56" w14:textId="77777777" w:rsidTr="000925DD">
                            <w:trPr>
                              <w:trHeight w:hRule="exact" w:val="10773"/>
                            </w:trPr>
                            <w:tc>
                              <w:tcPr>
                                <w:tcW w:w="1621" w:type="dxa"/>
                                <w:vAlign w:val="bottom"/>
                              </w:tcPr>
                              <w:p w14:paraId="42AE9A2D" w14:textId="77777777" w:rsidR="00CF2260" w:rsidRPr="0069090D" w:rsidRDefault="00CF2260" w:rsidP="000925DD">
                                <w:pPr>
                                  <w:pStyle w:val="LetterFooter"/>
                                </w:pPr>
                                <w:bookmarkStart w:id="2" w:name="Partners"/>
                                <w:bookmarkStart w:id="3" w:name="Endorsements_tbl"/>
                                <w:bookmarkEnd w:id="2"/>
                              </w:p>
                            </w:tc>
                          </w:tr>
                          <w:bookmarkEnd w:id="3"/>
                        </w:tbl>
                        <w:p w14:paraId="0290E4DB" w14:textId="77777777" w:rsidR="00CF2260" w:rsidRDefault="00CF2260" w:rsidP="00C2653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A69137" id="Text Box 7" o:spid="_x0000_s1030" type="#_x0000_t202" style="position:absolute;margin-left:38.5pt;margin-top:275.6pt;width:77.4pt;height:538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162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622"/>
                    </w:tblGrid>
                    <w:tr w:rsidR="00CF2260" w:rsidRPr="0069090D" w14:paraId="3F5D8A56" w14:textId="77777777" w:rsidTr="000925DD">
                      <w:trPr>
                        <w:trHeight w:hRule="exact" w:val="10773"/>
                      </w:trPr>
                      <w:tc>
                        <w:tcPr>
                          <w:tcW w:w="1621" w:type="dxa"/>
                          <w:vAlign w:val="bottom"/>
                        </w:tcPr>
                        <w:p w14:paraId="42AE9A2D" w14:textId="77777777" w:rsidR="00CF2260" w:rsidRPr="0069090D" w:rsidRDefault="00CF2260" w:rsidP="000925DD">
                          <w:pPr>
                            <w:pStyle w:val="LetterFooter"/>
                          </w:pPr>
                          <w:bookmarkStart w:id="4" w:name="Partners"/>
                          <w:bookmarkStart w:id="5" w:name="Endorsements_tbl"/>
                          <w:bookmarkEnd w:id="4"/>
                        </w:p>
                      </w:tc>
                    </w:tr>
                    <w:bookmarkEnd w:id="5"/>
                  </w:tbl>
                  <w:p w14:paraId="0290E4DB" w14:textId="77777777" w:rsidR="00CF2260" w:rsidRDefault="00CF2260" w:rsidP="00C26532"/>
                </w:txbxContent>
              </v:textbox>
              <w10:wrap anchorx="page" anchory="page"/>
            </v:shape>
          </w:pict>
        </mc:Fallback>
      </mc:AlternateContent>
    </w:r>
    <w:r w:rsidR="00CF2260"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5C4AFA0" wp14:editId="059249E5">
              <wp:simplePos x="0" y="0"/>
              <wp:positionH relativeFrom="page">
                <wp:posOffset>5721985</wp:posOffset>
              </wp:positionH>
              <wp:positionV relativeFrom="page">
                <wp:posOffset>1722120</wp:posOffset>
              </wp:positionV>
              <wp:extent cx="1298448" cy="2103120"/>
              <wp:effectExtent l="0" t="0" r="16510" b="1143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8448" cy="2103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2265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265"/>
                          </w:tblGrid>
                          <w:tr w:rsidR="008F7486" w14:paraId="227D1C2E" w14:textId="77777777" w:rsidTr="008F7486">
                            <w:trPr>
                              <w:trHeight w:val="3969"/>
                            </w:trPr>
                            <w:tc>
                              <w:tcPr>
                                <w:tcW w:w="2381" w:type="dxa"/>
                                <w:tcBorders>
                                  <w:top w:val="single" w:sz="12" w:space="0" w:color="4F2D7F" w:themeColor="accent1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31F0EF2" w14:textId="77777777" w:rsidR="00354166" w:rsidRDefault="00354166" w:rsidP="00354166">
                                <w:pPr>
                                  <w:pStyle w:val="TradingName"/>
                                </w:pPr>
                                <w:bookmarkStart w:id="6" w:name="Trad_name"/>
                                <w:bookmarkStart w:id="7" w:name="Address_tbl"/>
                                <w:bookmarkEnd w:id="6"/>
                                <w:r>
                                  <w:t>Grant Thornton Limited</w:t>
                                </w:r>
                              </w:p>
                              <w:p w14:paraId="698D359D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18th Floor Capital Tower</w:t>
                                </w:r>
                              </w:p>
                              <w:p w14:paraId="694EC58A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87/1 Wireless Road</w:t>
                                </w:r>
                              </w:p>
                              <w:p w14:paraId="0DFD227E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proofErr w:type="spellStart"/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Lumpini</w:t>
                                </w:r>
                                <w:proofErr w:type="spellEnd"/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 xml:space="preserve">, </w:t>
                                </w:r>
                                <w:proofErr w:type="spellStart"/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Phatumwan</w:t>
                                </w:r>
                                <w:proofErr w:type="spellEnd"/>
                              </w:p>
                              <w:p w14:paraId="4320E9B4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Bangkok, Thailand</w:t>
                                </w:r>
                              </w:p>
                              <w:p w14:paraId="60B2857E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10330</w:t>
                                </w:r>
                              </w:p>
                              <w:p w14:paraId="3BB80A37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</w:p>
                              <w:p w14:paraId="1E6CB8D9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T +66 2 205 8222</w:t>
                                </w:r>
                              </w:p>
                              <w:p w14:paraId="4BFC20A4" w14:textId="77777777" w:rsidR="008F7486" w:rsidRPr="008F7486" w:rsidRDefault="00354166" w:rsidP="00354166">
                                <w:pPr>
                                  <w:pStyle w:val="PartnerAddress"/>
                                </w:pPr>
                                <w:r w:rsidRPr="00354166">
                                  <w:rPr>
                                    <w:bCs/>
                                  </w:rPr>
                                  <w:t>F +66 2 654 3339</w:t>
                                </w:r>
                                <w:bookmarkStart w:id="8" w:name="Dual"/>
                                <w:bookmarkEnd w:id="8"/>
                              </w:p>
                            </w:tc>
                          </w:tr>
                          <w:bookmarkEnd w:id="7"/>
                        </w:tbl>
                        <w:p w14:paraId="34AEDA11" w14:textId="77777777" w:rsidR="008F7486" w:rsidRDefault="008F7486" w:rsidP="008F7486"/>
                        <w:p w14:paraId="32F09159" w14:textId="77777777" w:rsidR="00CF2260" w:rsidRDefault="00CF2260" w:rsidP="00C1390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C4AFA0" id="Text Box 11" o:spid="_x0000_s1031" type="#_x0000_t202" style="position:absolute;margin-left:450.55pt;margin-top:135.6pt;width:102.25pt;height:165.6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" filled="f" stroked="f">
              <v:textbox inset="0,0,0,0">
                <w:txbxContent>
                  <w:tbl>
                    <w:tblPr>
                      <w:tblStyle w:val="TableGrid"/>
                      <w:tblW w:w="2265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265"/>
                    </w:tblGrid>
                    <w:tr w:rsidR="008F7486" w14:paraId="227D1C2E" w14:textId="77777777" w:rsidTr="008F7486">
                      <w:trPr>
                        <w:trHeight w:val="3969"/>
                      </w:trPr>
                      <w:tc>
                        <w:tcPr>
                          <w:tcW w:w="2381" w:type="dxa"/>
                          <w:tcBorders>
                            <w:top w:val="single" w:sz="12" w:space="0" w:color="4F2D7F" w:themeColor="accent1"/>
                            <w:left w:val="nil"/>
                            <w:bottom w:val="nil"/>
                            <w:right w:val="nil"/>
                          </w:tcBorders>
                        </w:tcPr>
                        <w:p w14:paraId="531F0EF2" w14:textId="77777777" w:rsidR="00354166" w:rsidRDefault="00354166" w:rsidP="00354166">
                          <w:pPr>
                            <w:pStyle w:val="TradingName"/>
                          </w:pPr>
                          <w:bookmarkStart w:id="9" w:name="Trad_name"/>
                          <w:bookmarkStart w:id="10" w:name="Address_tbl"/>
                          <w:bookmarkEnd w:id="9"/>
                          <w:r>
                            <w:t>Grant Thornton Limited</w:t>
                          </w:r>
                        </w:p>
                        <w:p w14:paraId="698D359D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18th Floor Capital Tower</w:t>
                          </w:r>
                        </w:p>
                        <w:p w14:paraId="694EC58A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87/1 Wireless Road</w:t>
                          </w:r>
                        </w:p>
                        <w:p w14:paraId="0DFD227E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proofErr w:type="spellStart"/>
                          <w:r w:rsidRPr="00354166">
                            <w:rPr>
                              <w:b w:val="0"/>
                              <w:bCs/>
                            </w:rPr>
                            <w:t>Lumpini</w:t>
                          </w:r>
                          <w:proofErr w:type="spellEnd"/>
                          <w:r w:rsidRPr="00354166">
                            <w:rPr>
                              <w:b w:val="0"/>
                              <w:bCs/>
                            </w:rPr>
                            <w:t xml:space="preserve">, </w:t>
                          </w:r>
                          <w:proofErr w:type="spellStart"/>
                          <w:r w:rsidRPr="00354166">
                            <w:rPr>
                              <w:b w:val="0"/>
                              <w:bCs/>
                            </w:rPr>
                            <w:t>Phatumwan</w:t>
                          </w:r>
                          <w:proofErr w:type="spellEnd"/>
                        </w:p>
                        <w:p w14:paraId="4320E9B4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Bangkok, Thailand</w:t>
                          </w:r>
                        </w:p>
                        <w:p w14:paraId="60B2857E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10330</w:t>
                          </w:r>
                        </w:p>
                        <w:p w14:paraId="3BB80A37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</w:p>
                        <w:p w14:paraId="1E6CB8D9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T +66 2 205 8222</w:t>
                          </w:r>
                        </w:p>
                        <w:p w14:paraId="4BFC20A4" w14:textId="77777777" w:rsidR="008F7486" w:rsidRPr="008F7486" w:rsidRDefault="00354166" w:rsidP="00354166">
                          <w:pPr>
                            <w:pStyle w:val="PartnerAddress"/>
                          </w:pPr>
                          <w:r w:rsidRPr="00354166">
                            <w:rPr>
                              <w:bCs/>
                            </w:rPr>
                            <w:t>F +66 2 654 3339</w:t>
                          </w:r>
                          <w:bookmarkStart w:id="11" w:name="Dual"/>
                          <w:bookmarkEnd w:id="11"/>
                        </w:p>
                      </w:tc>
                    </w:tr>
                    <w:bookmarkEnd w:id="10"/>
                  </w:tbl>
                  <w:p w14:paraId="34AEDA11" w14:textId="77777777" w:rsidR="008F7486" w:rsidRDefault="008F7486" w:rsidP="008F7486"/>
                  <w:p w14:paraId="32F09159" w14:textId="77777777" w:rsidR="00CF2260" w:rsidRDefault="00CF2260" w:rsidP="00C13906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8EEE" w14:textId="77777777" w:rsidR="00CF2260" w:rsidRDefault="00CF226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6079C95F" w:rsidR="005428F3" w:rsidRDefault="005428F3" w:rsidP="005428F3">
    <w:pPr>
      <w:pStyle w:val="Header"/>
      <w:tabs>
        <w:tab w:val="left" w:pos="5328"/>
      </w:tabs>
      <w:spacing w:after="1320"/>
    </w:pP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8BB668B" wp14:editId="0ABF1AF4">
              <wp:simplePos x="0" y="0"/>
              <wp:positionH relativeFrom="column">
                <wp:posOffset>933450</wp:posOffset>
              </wp:positionH>
              <wp:positionV relativeFrom="paragraph">
                <wp:posOffset>854710</wp:posOffset>
              </wp:positionV>
              <wp:extent cx="432879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8795" cy="0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2309D4" id="Straight Connector 2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3.5pt,67.3pt" to="414.3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" strokecolor="#b1059d"/>
          </w:pict>
        </mc:Fallback>
      </mc:AlternateContent>
    </w:r>
    <w:r>
      <w:rPr>
        <w:noProof/>
        <w:lang w:val="th-TH" w:bidi="th-TH"/>
      </w:rPr>
      <w:drawing>
        <wp:inline distT="0" distB="0" distL="0" distR="0" wp14:anchorId="0859C4F5" wp14:editId="3B040143">
          <wp:extent cx="2641600" cy="1117600"/>
          <wp:effectExtent l="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160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207BD2" w14:textId="77777777" w:rsidR="005428F3" w:rsidRDefault="005428F3" w:rsidP="005428F3">
    <w:pPr>
      <w:pStyle w:val="Header"/>
      <w:tabs>
        <w:tab w:val="left" w:pos="5328"/>
      </w:tabs>
      <w:spacing w:after="132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1798" w14:textId="77777777" w:rsidR="00BE0EF8" w:rsidRDefault="00BE0EF8" w:rsidP="00BE0EF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077508A6" wp14:editId="2FD98765">
              <wp:simplePos x="0" y="0"/>
              <wp:positionH relativeFrom="column">
                <wp:posOffset>486410</wp:posOffset>
              </wp:positionH>
              <wp:positionV relativeFrom="paragraph">
                <wp:posOffset>456565</wp:posOffset>
              </wp:positionV>
              <wp:extent cx="4863465" cy="635"/>
              <wp:effectExtent l="0" t="0" r="32385" b="37465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46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BC643F" id="Straight Connector 10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8.3pt,35.95pt" to="421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" strokecolor="#b1059d"/>
          </w:pict>
        </mc:Fallback>
      </mc:AlternateContent>
    </w:r>
    <w:r>
      <w:rPr>
        <w:noProof/>
        <w:lang w:val="th-TH" w:bidi="th-TH"/>
      </w:rPr>
      <w:drawing>
        <wp:inline distT="0" distB="0" distL="0" distR="0" wp14:anchorId="472C0548" wp14:editId="7ED381F4">
          <wp:extent cx="1358900" cy="577850"/>
          <wp:effectExtent l="0" t="0" r="0" b="0"/>
          <wp:docPr id="428686860" name="Picture 428686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2275418">
    <w:abstractNumId w:val="6"/>
  </w:num>
  <w:num w:numId="2" w16cid:durableId="1168058894">
    <w:abstractNumId w:val="5"/>
  </w:num>
  <w:num w:numId="3" w16cid:durableId="396898780">
    <w:abstractNumId w:val="5"/>
  </w:num>
  <w:num w:numId="4" w16cid:durableId="1370834279">
    <w:abstractNumId w:val="10"/>
  </w:num>
  <w:num w:numId="5" w16cid:durableId="309213936">
    <w:abstractNumId w:val="16"/>
  </w:num>
  <w:num w:numId="6" w16cid:durableId="913974692">
    <w:abstractNumId w:val="15"/>
  </w:num>
  <w:num w:numId="7" w16cid:durableId="1352343731">
    <w:abstractNumId w:val="13"/>
  </w:num>
  <w:num w:numId="8" w16cid:durableId="261033785">
    <w:abstractNumId w:val="4"/>
  </w:num>
  <w:num w:numId="9" w16cid:durableId="1232161398">
    <w:abstractNumId w:val="8"/>
  </w:num>
  <w:num w:numId="10" w16cid:durableId="10113021">
    <w:abstractNumId w:val="7"/>
  </w:num>
  <w:num w:numId="11" w16cid:durableId="1853299378">
    <w:abstractNumId w:val="8"/>
  </w:num>
  <w:num w:numId="12" w16cid:durableId="1182931837">
    <w:abstractNumId w:val="14"/>
  </w:num>
  <w:num w:numId="13" w16cid:durableId="550310820">
    <w:abstractNumId w:val="11"/>
  </w:num>
  <w:num w:numId="14" w16cid:durableId="1275015168">
    <w:abstractNumId w:val="3"/>
  </w:num>
  <w:num w:numId="15" w16cid:durableId="1929730681">
    <w:abstractNumId w:val="2"/>
  </w:num>
  <w:num w:numId="16" w16cid:durableId="1389062808">
    <w:abstractNumId w:val="1"/>
  </w:num>
  <w:num w:numId="17" w16cid:durableId="1077821468">
    <w:abstractNumId w:val="0"/>
  </w:num>
  <w:num w:numId="18" w16cid:durableId="62023444">
    <w:abstractNumId w:val="12"/>
  </w:num>
  <w:num w:numId="19" w16cid:durableId="942763452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271222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10A43"/>
    <w:rsid w:val="00013749"/>
    <w:rsid w:val="00036890"/>
    <w:rsid w:val="00045178"/>
    <w:rsid w:val="0005146A"/>
    <w:rsid w:val="00065D66"/>
    <w:rsid w:val="00066577"/>
    <w:rsid w:val="00074284"/>
    <w:rsid w:val="00075825"/>
    <w:rsid w:val="0008398C"/>
    <w:rsid w:val="000925DD"/>
    <w:rsid w:val="000A4DFB"/>
    <w:rsid w:val="000A4EA4"/>
    <w:rsid w:val="000A5471"/>
    <w:rsid w:val="000A752F"/>
    <w:rsid w:val="000B4AB7"/>
    <w:rsid w:val="000D59B2"/>
    <w:rsid w:val="000E0F52"/>
    <w:rsid w:val="000F24FC"/>
    <w:rsid w:val="000F4D95"/>
    <w:rsid w:val="000F5999"/>
    <w:rsid w:val="000F7802"/>
    <w:rsid w:val="000F7D15"/>
    <w:rsid w:val="001052FE"/>
    <w:rsid w:val="0012340D"/>
    <w:rsid w:val="00130B7B"/>
    <w:rsid w:val="00134396"/>
    <w:rsid w:val="001347BC"/>
    <w:rsid w:val="001366D0"/>
    <w:rsid w:val="001370AD"/>
    <w:rsid w:val="00140B5A"/>
    <w:rsid w:val="00143EB2"/>
    <w:rsid w:val="001558F7"/>
    <w:rsid w:val="00160746"/>
    <w:rsid w:val="0016701C"/>
    <w:rsid w:val="00167CAC"/>
    <w:rsid w:val="0017293C"/>
    <w:rsid w:val="0018474E"/>
    <w:rsid w:val="00186868"/>
    <w:rsid w:val="00187A66"/>
    <w:rsid w:val="00192CE7"/>
    <w:rsid w:val="00194706"/>
    <w:rsid w:val="00197471"/>
    <w:rsid w:val="0019793F"/>
    <w:rsid w:val="001A1193"/>
    <w:rsid w:val="001B485F"/>
    <w:rsid w:val="001B6557"/>
    <w:rsid w:val="001D5D48"/>
    <w:rsid w:val="001D74FF"/>
    <w:rsid w:val="001E7FFB"/>
    <w:rsid w:val="001F1AF0"/>
    <w:rsid w:val="001F282A"/>
    <w:rsid w:val="001F54FC"/>
    <w:rsid w:val="00203A5E"/>
    <w:rsid w:val="00203B9A"/>
    <w:rsid w:val="00205F8C"/>
    <w:rsid w:val="00223C38"/>
    <w:rsid w:val="00227D43"/>
    <w:rsid w:val="0023112A"/>
    <w:rsid w:val="00232894"/>
    <w:rsid w:val="0023731A"/>
    <w:rsid w:val="00237BD1"/>
    <w:rsid w:val="00240935"/>
    <w:rsid w:val="00241406"/>
    <w:rsid w:val="00254B3A"/>
    <w:rsid w:val="002578FF"/>
    <w:rsid w:val="00262326"/>
    <w:rsid w:val="0026290B"/>
    <w:rsid w:val="00271B1E"/>
    <w:rsid w:val="00275092"/>
    <w:rsid w:val="002940CA"/>
    <w:rsid w:val="002A0C77"/>
    <w:rsid w:val="002A2FB2"/>
    <w:rsid w:val="002A54BD"/>
    <w:rsid w:val="002C4B82"/>
    <w:rsid w:val="002C63A0"/>
    <w:rsid w:val="002D139D"/>
    <w:rsid w:val="002D2DC5"/>
    <w:rsid w:val="002F2027"/>
    <w:rsid w:val="0030029A"/>
    <w:rsid w:val="00300833"/>
    <w:rsid w:val="003032F4"/>
    <w:rsid w:val="0030362F"/>
    <w:rsid w:val="003213C5"/>
    <w:rsid w:val="003249AD"/>
    <w:rsid w:val="00325122"/>
    <w:rsid w:val="00335CEF"/>
    <w:rsid w:val="00344313"/>
    <w:rsid w:val="003462D8"/>
    <w:rsid w:val="0035003D"/>
    <w:rsid w:val="00354166"/>
    <w:rsid w:val="00355E7D"/>
    <w:rsid w:val="003704CE"/>
    <w:rsid w:val="003720FC"/>
    <w:rsid w:val="00373378"/>
    <w:rsid w:val="003762FC"/>
    <w:rsid w:val="00381553"/>
    <w:rsid w:val="00381F01"/>
    <w:rsid w:val="003845B2"/>
    <w:rsid w:val="00387F2F"/>
    <w:rsid w:val="00390019"/>
    <w:rsid w:val="003904B2"/>
    <w:rsid w:val="003A4E4A"/>
    <w:rsid w:val="003B3AC2"/>
    <w:rsid w:val="003B5657"/>
    <w:rsid w:val="003C1511"/>
    <w:rsid w:val="003C2973"/>
    <w:rsid w:val="003C2CA0"/>
    <w:rsid w:val="003D0767"/>
    <w:rsid w:val="003D0B36"/>
    <w:rsid w:val="00400DFB"/>
    <w:rsid w:val="00401CB2"/>
    <w:rsid w:val="004035B5"/>
    <w:rsid w:val="00407394"/>
    <w:rsid w:val="00407FBE"/>
    <w:rsid w:val="00423D5B"/>
    <w:rsid w:val="00424F6C"/>
    <w:rsid w:val="00425244"/>
    <w:rsid w:val="00435EA1"/>
    <w:rsid w:val="00441D97"/>
    <w:rsid w:val="00461097"/>
    <w:rsid w:val="00462B97"/>
    <w:rsid w:val="00471150"/>
    <w:rsid w:val="00476FEE"/>
    <w:rsid w:val="00481F79"/>
    <w:rsid w:val="00487079"/>
    <w:rsid w:val="004952F5"/>
    <w:rsid w:val="004957A1"/>
    <w:rsid w:val="004A652A"/>
    <w:rsid w:val="004B00B3"/>
    <w:rsid w:val="004C1FE9"/>
    <w:rsid w:val="004D18B1"/>
    <w:rsid w:val="004D1EB2"/>
    <w:rsid w:val="004E3A82"/>
    <w:rsid w:val="004E5F46"/>
    <w:rsid w:val="004F6078"/>
    <w:rsid w:val="00513853"/>
    <w:rsid w:val="0051765E"/>
    <w:rsid w:val="005216D3"/>
    <w:rsid w:val="00523CD5"/>
    <w:rsid w:val="005240BC"/>
    <w:rsid w:val="0052705B"/>
    <w:rsid w:val="00532217"/>
    <w:rsid w:val="00536222"/>
    <w:rsid w:val="0054242F"/>
    <w:rsid w:val="005428F3"/>
    <w:rsid w:val="00553170"/>
    <w:rsid w:val="00560836"/>
    <w:rsid w:val="00561C73"/>
    <w:rsid w:val="005625F5"/>
    <w:rsid w:val="00566F09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C1C5A"/>
    <w:rsid w:val="005C652C"/>
    <w:rsid w:val="005C6CDE"/>
    <w:rsid w:val="005D5A4E"/>
    <w:rsid w:val="005E027C"/>
    <w:rsid w:val="005E6A34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500"/>
    <w:rsid w:val="00637FF3"/>
    <w:rsid w:val="00641CAA"/>
    <w:rsid w:val="0064317C"/>
    <w:rsid w:val="0065033C"/>
    <w:rsid w:val="0066440E"/>
    <w:rsid w:val="0067077B"/>
    <w:rsid w:val="00675B70"/>
    <w:rsid w:val="006805D5"/>
    <w:rsid w:val="006909F2"/>
    <w:rsid w:val="00697999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3473"/>
    <w:rsid w:val="00702559"/>
    <w:rsid w:val="00715888"/>
    <w:rsid w:val="00716E71"/>
    <w:rsid w:val="0072591B"/>
    <w:rsid w:val="00733C42"/>
    <w:rsid w:val="0074699B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0A0C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21250"/>
    <w:rsid w:val="00834B6D"/>
    <w:rsid w:val="00837726"/>
    <w:rsid w:val="00840490"/>
    <w:rsid w:val="008404BE"/>
    <w:rsid w:val="008500F6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B2355"/>
    <w:rsid w:val="008B2749"/>
    <w:rsid w:val="008B4FBA"/>
    <w:rsid w:val="008B5EAB"/>
    <w:rsid w:val="008C4C70"/>
    <w:rsid w:val="008D1328"/>
    <w:rsid w:val="008E2235"/>
    <w:rsid w:val="008F7486"/>
    <w:rsid w:val="00907933"/>
    <w:rsid w:val="009145D4"/>
    <w:rsid w:val="00917C14"/>
    <w:rsid w:val="009217F2"/>
    <w:rsid w:val="00923A87"/>
    <w:rsid w:val="00930CD4"/>
    <w:rsid w:val="00933C37"/>
    <w:rsid w:val="00944A04"/>
    <w:rsid w:val="00947FA4"/>
    <w:rsid w:val="00951796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3662"/>
    <w:rsid w:val="009F56C4"/>
    <w:rsid w:val="009F5EF5"/>
    <w:rsid w:val="009F7EC2"/>
    <w:rsid w:val="00A12D99"/>
    <w:rsid w:val="00A1326C"/>
    <w:rsid w:val="00A17466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2E5C"/>
    <w:rsid w:val="00A7530D"/>
    <w:rsid w:val="00A76A26"/>
    <w:rsid w:val="00A9317D"/>
    <w:rsid w:val="00AA0DEB"/>
    <w:rsid w:val="00AA221B"/>
    <w:rsid w:val="00AA3C3B"/>
    <w:rsid w:val="00AA4E5B"/>
    <w:rsid w:val="00AB080A"/>
    <w:rsid w:val="00AD4B7B"/>
    <w:rsid w:val="00AE2D8C"/>
    <w:rsid w:val="00AE4B96"/>
    <w:rsid w:val="00AE50EC"/>
    <w:rsid w:val="00AE6A04"/>
    <w:rsid w:val="00AF3133"/>
    <w:rsid w:val="00B04BC4"/>
    <w:rsid w:val="00B1118C"/>
    <w:rsid w:val="00B11E6E"/>
    <w:rsid w:val="00B140AA"/>
    <w:rsid w:val="00B16816"/>
    <w:rsid w:val="00B214F6"/>
    <w:rsid w:val="00B30B06"/>
    <w:rsid w:val="00B40161"/>
    <w:rsid w:val="00B461E9"/>
    <w:rsid w:val="00B51315"/>
    <w:rsid w:val="00B5499F"/>
    <w:rsid w:val="00B553D1"/>
    <w:rsid w:val="00B57ADB"/>
    <w:rsid w:val="00B62B6E"/>
    <w:rsid w:val="00B776DC"/>
    <w:rsid w:val="00B80246"/>
    <w:rsid w:val="00B8501D"/>
    <w:rsid w:val="00B97F92"/>
    <w:rsid w:val="00BA4715"/>
    <w:rsid w:val="00BC0E9E"/>
    <w:rsid w:val="00BD4D0B"/>
    <w:rsid w:val="00BE06BE"/>
    <w:rsid w:val="00BE0EF8"/>
    <w:rsid w:val="00BE2AF3"/>
    <w:rsid w:val="00BE7717"/>
    <w:rsid w:val="00BF063E"/>
    <w:rsid w:val="00BF2BFC"/>
    <w:rsid w:val="00C06D87"/>
    <w:rsid w:val="00C1089A"/>
    <w:rsid w:val="00C13906"/>
    <w:rsid w:val="00C26532"/>
    <w:rsid w:val="00C33325"/>
    <w:rsid w:val="00C35BE2"/>
    <w:rsid w:val="00C40A43"/>
    <w:rsid w:val="00C4637C"/>
    <w:rsid w:val="00C478E8"/>
    <w:rsid w:val="00C47A39"/>
    <w:rsid w:val="00C53AB1"/>
    <w:rsid w:val="00C53AFB"/>
    <w:rsid w:val="00C655EE"/>
    <w:rsid w:val="00C7575E"/>
    <w:rsid w:val="00C77D03"/>
    <w:rsid w:val="00C77DCA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7E3D"/>
    <w:rsid w:val="00CE3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895"/>
    <w:rsid w:val="00D227D2"/>
    <w:rsid w:val="00D25CFF"/>
    <w:rsid w:val="00D329BB"/>
    <w:rsid w:val="00D3637C"/>
    <w:rsid w:val="00D36A79"/>
    <w:rsid w:val="00D431E6"/>
    <w:rsid w:val="00D47D0B"/>
    <w:rsid w:val="00D53953"/>
    <w:rsid w:val="00D54991"/>
    <w:rsid w:val="00D61AD0"/>
    <w:rsid w:val="00D63A04"/>
    <w:rsid w:val="00D63DA3"/>
    <w:rsid w:val="00D65105"/>
    <w:rsid w:val="00D7041E"/>
    <w:rsid w:val="00D93691"/>
    <w:rsid w:val="00D9608F"/>
    <w:rsid w:val="00DA2853"/>
    <w:rsid w:val="00DA2E32"/>
    <w:rsid w:val="00DB2407"/>
    <w:rsid w:val="00DB724B"/>
    <w:rsid w:val="00DC16AE"/>
    <w:rsid w:val="00DC68E7"/>
    <w:rsid w:val="00DC75EE"/>
    <w:rsid w:val="00DD1D27"/>
    <w:rsid w:val="00DD36E0"/>
    <w:rsid w:val="00DD6340"/>
    <w:rsid w:val="00DE0967"/>
    <w:rsid w:val="00DE4690"/>
    <w:rsid w:val="00DE4E2E"/>
    <w:rsid w:val="00DF5256"/>
    <w:rsid w:val="00DF6F8B"/>
    <w:rsid w:val="00DF7158"/>
    <w:rsid w:val="00E0557F"/>
    <w:rsid w:val="00E1243F"/>
    <w:rsid w:val="00E14093"/>
    <w:rsid w:val="00E176B8"/>
    <w:rsid w:val="00E23E65"/>
    <w:rsid w:val="00E24A07"/>
    <w:rsid w:val="00E30934"/>
    <w:rsid w:val="00E343F3"/>
    <w:rsid w:val="00E46B82"/>
    <w:rsid w:val="00E47E4B"/>
    <w:rsid w:val="00E54014"/>
    <w:rsid w:val="00E65C90"/>
    <w:rsid w:val="00E74E1F"/>
    <w:rsid w:val="00E77B34"/>
    <w:rsid w:val="00E83CB7"/>
    <w:rsid w:val="00E9189D"/>
    <w:rsid w:val="00E95BA1"/>
    <w:rsid w:val="00E95DDB"/>
    <w:rsid w:val="00E9696C"/>
    <w:rsid w:val="00EA2394"/>
    <w:rsid w:val="00EA6719"/>
    <w:rsid w:val="00EB1027"/>
    <w:rsid w:val="00EB57D0"/>
    <w:rsid w:val="00EB7158"/>
    <w:rsid w:val="00EB7DD6"/>
    <w:rsid w:val="00EC42CE"/>
    <w:rsid w:val="00EC470D"/>
    <w:rsid w:val="00ED13F5"/>
    <w:rsid w:val="00ED3871"/>
    <w:rsid w:val="00ED5DA3"/>
    <w:rsid w:val="00EF265F"/>
    <w:rsid w:val="00EF37BF"/>
    <w:rsid w:val="00F011A2"/>
    <w:rsid w:val="00F107E3"/>
    <w:rsid w:val="00F10E4E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0A1F"/>
    <w:rsid w:val="00F716D0"/>
    <w:rsid w:val="00F721CC"/>
    <w:rsid w:val="00F77E6C"/>
    <w:rsid w:val="00F81766"/>
    <w:rsid w:val="00F8426C"/>
    <w:rsid w:val="00F8639A"/>
    <w:rsid w:val="00F94558"/>
    <w:rsid w:val="00FA0F35"/>
    <w:rsid w:val="00FB0C54"/>
    <w:rsid w:val="00FB373B"/>
    <w:rsid w:val="00FC1E0B"/>
    <w:rsid w:val="00FC7075"/>
    <w:rsid w:val="00FD3DBA"/>
    <w:rsid w:val="00FD6D1B"/>
    <w:rsid w:val="00FD7178"/>
    <w:rsid w:val="00FD78DD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normaltextrun">
    <w:name w:val="normaltextrun"/>
    <w:basedOn w:val="DefaultParagraphFont"/>
    <w:rsid w:val="00F70A1F"/>
  </w:style>
  <w:style w:type="paragraph" w:customStyle="1" w:styleId="paragraph">
    <w:name w:val="paragraph"/>
    <w:basedOn w:val="Normal"/>
    <w:rsid w:val="00F70A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cid:image001.jpg@01D8A8D4.9FE3CFF0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A8D4.9FE3CFF0" TargetMode="External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media/image3.jpe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A8D4.9FE3CFF0" TargetMode="External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6050F525-C506-44D8-B6D5-C3BF172ED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5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2710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03</cp:lastModifiedBy>
  <cp:revision>2</cp:revision>
  <cp:lastPrinted>2020-03-27T02:24:00Z</cp:lastPrinted>
  <dcterms:created xsi:type="dcterms:W3CDTF">2026-08-12T03:10:00Z</dcterms:created>
  <dcterms:modified xsi:type="dcterms:W3CDTF">2026-08-12T03:10:00Z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0x01010063890C6CFF04EA4BAB22723A37C32556</vt:lpwstr>
  </property>
</Properties>
</file>