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54EC3" w14:textId="1843134C" w:rsidR="00965FE8" w:rsidRPr="001D520A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1D520A">
        <w:rPr>
          <w:rFonts w:ascii="Angsana New" w:hAnsi="Angsana New" w:cs="Angsana New"/>
          <w:sz w:val="52"/>
          <w:szCs w:val="52"/>
          <w:cs/>
        </w:rPr>
        <w:t>บริษัท เดอะ สตีล</w:t>
      </w:r>
      <w:r w:rsidRPr="001D520A">
        <w:rPr>
          <w:rFonts w:ascii="Angsana New" w:hAnsi="Angsana New" w:cs="Angsana New"/>
          <w:sz w:val="52"/>
          <w:szCs w:val="52"/>
        </w:rPr>
        <w:t xml:space="preserve"> </w:t>
      </w:r>
      <w:r w:rsidRPr="001D520A">
        <w:rPr>
          <w:rFonts w:ascii="Angsana New" w:hAnsi="Angsana New" w:cs="Angsana New"/>
          <w:sz w:val="52"/>
          <w:szCs w:val="52"/>
          <w:cs/>
        </w:rPr>
        <w:t>จำกัด (มหาชน)</w:t>
      </w:r>
    </w:p>
    <w:p w14:paraId="036B689C" w14:textId="77777777" w:rsidR="00965FE8" w:rsidRPr="001D520A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1D520A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4A98CD03" w14:textId="77777777" w:rsidR="00965FE8" w:rsidRPr="001D520A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18C70FC0" w14:textId="77777777" w:rsidR="00213FAF" w:rsidRPr="001D520A" w:rsidRDefault="00213FAF" w:rsidP="00213F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133D9E90" w14:textId="35316DB9" w:rsidR="00824251" w:rsidRDefault="00023CB3" w:rsidP="00824251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="004B203B">
        <w:rPr>
          <w:rFonts w:ascii="Angsana New" w:hAnsi="Angsana New" w:cs="Angsana New"/>
          <w:b w:val="0"/>
          <w:bCs w:val="0"/>
          <w:sz w:val="32"/>
          <w:szCs w:val="32"/>
        </w:rPr>
        <w:t>2569</w:t>
      </w:r>
    </w:p>
    <w:p w14:paraId="40291453" w14:textId="77777777" w:rsidR="00213FAF" w:rsidRPr="001D520A" w:rsidRDefault="00213FAF" w:rsidP="00213F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44095F4" w14:textId="02FD848E" w:rsidR="00100571" w:rsidRPr="001D520A" w:rsidRDefault="00213FAF" w:rsidP="00213F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5AEE115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30FDC8C2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30B840F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3BD5F529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A2B0B33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0596D30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1BE6CC2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15F094D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35F48104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00636EF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9760F32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6AC70BD4" w14:textId="77777777" w:rsidR="00965FE8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  <w:sectPr w:rsidR="00965FE8" w:rsidSect="00965FE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76166ED9" w14:textId="77777777" w:rsidR="00965FE8" w:rsidRPr="004B6348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B634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5A7689A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1264B9D5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D520A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คณะกรรมการบริษัท เดอะ สตีล จำกัด (มหาชน) </w:t>
      </w:r>
    </w:p>
    <w:p w14:paraId="3D39EAB5" w14:textId="77777777" w:rsidR="00965FE8" w:rsidRPr="001D520A" w:rsidRDefault="00965FE8" w:rsidP="00617BE7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386C591B" w14:textId="6047FA7D" w:rsidR="00E2007D" w:rsidRPr="001D2115" w:rsidRDefault="00E2007D" w:rsidP="00F23B4C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 w:rsidRPr="001D2115">
        <w:rPr>
          <w:rFonts w:ascii="Angsana New" w:hAnsi="Angsana New" w:cs="Angsana New" w:hint="cs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023CB3" w:rsidRPr="001D2115">
        <w:rPr>
          <w:rFonts w:ascii="Angsana New" w:hAnsi="Angsana New" w:cs="Angsana New"/>
          <w:sz w:val="30"/>
          <w:szCs w:val="30"/>
        </w:rPr>
        <w:t xml:space="preserve">30 </w:t>
      </w:r>
      <w:r w:rsidR="00023CB3" w:rsidRPr="001D211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4B203B" w:rsidRPr="001D211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203B" w:rsidRPr="001D2115">
        <w:rPr>
          <w:rFonts w:ascii="Angsana New" w:hAnsi="Angsana New" w:cs="Angsana New"/>
          <w:sz w:val="30"/>
          <w:szCs w:val="30"/>
        </w:rPr>
        <w:t>2569</w:t>
      </w:r>
      <w:r w:rsidRPr="001D2115">
        <w:rPr>
          <w:rFonts w:ascii="Angsana New" w:hAnsi="Angsana New" w:cs="Angsana New"/>
          <w:sz w:val="30"/>
          <w:szCs w:val="30"/>
        </w:rPr>
        <w:t xml:space="preserve"> </w:t>
      </w:r>
      <w:r w:rsidRPr="001D2115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023CB3" w:rsidRPr="001D2115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023CB3" w:rsidRPr="001D2115">
        <w:rPr>
          <w:rFonts w:ascii="Angsana New" w:hAnsi="Angsana New" w:cs="Angsana New"/>
          <w:sz w:val="30"/>
          <w:szCs w:val="30"/>
        </w:rPr>
        <w:t xml:space="preserve">30 </w:t>
      </w:r>
      <w:r w:rsidR="00023CB3" w:rsidRPr="001D2115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023CB3" w:rsidRPr="001D2115">
        <w:rPr>
          <w:rFonts w:ascii="Angsana New" w:hAnsi="Angsana New" w:cs="Angsana New"/>
          <w:sz w:val="30"/>
          <w:szCs w:val="30"/>
        </w:rPr>
        <w:t xml:space="preserve">2569 </w:t>
      </w:r>
      <w:r w:rsidRPr="001D2115">
        <w:rPr>
          <w:rFonts w:ascii="Angsana New" w:hAnsi="Angsana New" w:cs="Angsana New" w:hint="cs"/>
          <w:sz w:val="30"/>
          <w:szCs w:val="30"/>
          <w:cs/>
        </w:rPr>
        <w:t>งบการเปลี่ยนแปลงส่วนของผู้ถือหุ้น</w:t>
      </w:r>
      <w:r w:rsidR="00D72F90" w:rsidRPr="001D2115">
        <w:rPr>
          <w:rFonts w:ascii="Angsana New" w:hAnsi="Angsana New" w:cs="Angsana New" w:hint="cs"/>
          <w:sz w:val="30"/>
          <w:szCs w:val="30"/>
          <w:cs/>
        </w:rPr>
        <w:t>รวมและงบการเปลี่ยนแปลงส่วนของผู้ถือหุ้น</w:t>
      </w:r>
      <w:r w:rsidRPr="001D2115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="00D72F90" w:rsidRPr="001D2115">
        <w:rPr>
          <w:rFonts w:ascii="Angsana New" w:hAnsi="Angsana New" w:cs="Angsana New" w:hint="cs"/>
          <w:sz w:val="30"/>
          <w:szCs w:val="30"/>
          <w:cs/>
        </w:rPr>
        <w:t xml:space="preserve"> และงบกระแสเงินสดรวมและงบกระแสเงินสดเฉพาะกิจการ</w:t>
      </w:r>
      <w:r w:rsidRPr="001D2115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023CB3" w:rsidRPr="001D2115">
        <w:rPr>
          <w:rFonts w:ascii="Angsana New" w:hAnsi="Angsana New" w:cs="Angsana New" w:hint="cs"/>
          <w:sz w:val="30"/>
          <w:szCs w:val="30"/>
          <w:cs/>
        </w:rPr>
        <w:t>หก</w:t>
      </w:r>
      <w:r w:rsidRPr="001D2115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023CB3" w:rsidRPr="001D2115">
        <w:rPr>
          <w:rFonts w:ascii="Angsana New" w:hAnsi="Angsana New" w:cs="Angsana New"/>
          <w:sz w:val="30"/>
          <w:szCs w:val="30"/>
        </w:rPr>
        <w:t xml:space="preserve">30 </w:t>
      </w:r>
      <w:r w:rsidR="00023CB3" w:rsidRPr="001D2115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4B203B" w:rsidRPr="001D2115">
        <w:rPr>
          <w:rFonts w:ascii="Angsana New" w:hAnsi="Angsana New" w:cs="Angsana New"/>
          <w:sz w:val="30"/>
          <w:szCs w:val="30"/>
        </w:rPr>
        <w:t xml:space="preserve">2569 </w:t>
      </w:r>
      <w:r w:rsidRPr="001D2115">
        <w:rPr>
          <w:rFonts w:ascii="Angsana New" w:hAnsi="Angsana New" w:cs="Angsana New" w:hint="cs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เดอะ สตีล จำกัด (มหาชน) และบริษัทย่อย และของเฉพาะบริษัท เดอะ สตีล</w:t>
      </w:r>
      <w:r w:rsidR="00C33915">
        <w:rPr>
          <w:rFonts w:ascii="Angsana New" w:hAnsi="Angsana New" w:cs="Angsana New"/>
          <w:sz w:val="30"/>
          <w:szCs w:val="30"/>
        </w:rPr>
        <w:t xml:space="preserve"> </w:t>
      </w:r>
      <w:r w:rsidRPr="001D2115">
        <w:rPr>
          <w:rFonts w:ascii="Angsana New" w:hAnsi="Angsana New" w:cs="Angsana New" w:hint="cs"/>
          <w:sz w:val="30"/>
          <w:szCs w:val="30"/>
          <w:cs/>
        </w:rPr>
        <w:t>จำกัด (มหาชน) ตามลำดับ</w:t>
      </w:r>
      <w:r w:rsidR="0072731E" w:rsidRPr="001D2115">
        <w:rPr>
          <w:rFonts w:ascii="Angsana New" w:hAnsi="Angsana New" w:cs="Angsana New"/>
          <w:sz w:val="30"/>
          <w:szCs w:val="30"/>
        </w:rPr>
        <w:t xml:space="preserve"> </w:t>
      </w:r>
      <w:r w:rsidRPr="001D2115">
        <w:rPr>
          <w:rFonts w:ascii="Angsana New" w:hAnsi="Angsana New" w:cs="Angsana New" w:hint="cs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E62365">
        <w:rPr>
          <w:rFonts w:ascii="Angsana New" w:hAnsi="Angsana New" w:cs="Angsana New"/>
          <w:sz w:val="30"/>
          <w:szCs w:val="30"/>
          <w:cs/>
        </w:rPr>
        <w:br/>
      </w:r>
      <w:r w:rsidRPr="00C33915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ระหว่างกาลเหล่านี้ตามมาตรฐานการบัญชีฉบับที่ </w:t>
      </w:r>
      <w:r w:rsidRPr="00C33915">
        <w:rPr>
          <w:rFonts w:ascii="Angsana New" w:hAnsi="Angsana New" w:cs="Angsana New" w:hint="cs"/>
          <w:spacing w:val="-2"/>
          <w:sz w:val="30"/>
          <w:szCs w:val="30"/>
        </w:rPr>
        <w:t>34</w:t>
      </w:r>
      <w:r w:rsidRPr="00C33915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</w:t>
      </w:r>
      <w:r w:rsidR="005B636D" w:rsidRPr="00C33915">
        <w:rPr>
          <w:rFonts w:ascii="Angsana New" w:hAnsi="Angsana New" w:cs="Angsana New" w:hint="cs"/>
          <w:spacing w:val="-2"/>
          <w:sz w:val="30"/>
          <w:szCs w:val="30"/>
          <w:cs/>
        </w:rPr>
        <w:t>น</w:t>
      </w:r>
      <w:r w:rsidRPr="00C33915">
        <w:rPr>
          <w:rFonts w:ascii="Angsana New" w:hAnsi="Angsana New" w:cs="Angsana New" w:hint="cs"/>
          <w:spacing w:val="-2"/>
          <w:sz w:val="30"/>
          <w:szCs w:val="30"/>
          <w:cs/>
        </w:rPr>
        <w:t>ผู้รับผิดชอบ</w:t>
      </w:r>
      <w:r w:rsidRPr="001D2115">
        <w:rPr>
          <w:rFonts w:ascii="Angsana New" w:hAnsi="Angsana New" w:cs="Angsana New" w:hint="cs"/>
          <w:sz w:val="30"/>
          <w:szCs w:val="30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2EDBB79" w14:textId="77777777" w:rsidR="00965FE8" w:rsidRPr="001D520A" w:rsidRDefault="00965FE8" w:rsidP="00E744D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53E04E0" w14:textId="77777777" w:rsidR="00965FE8" w:rsidRPr="001D520A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D520A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374DB8C7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3BB674FF" w14:textId="394967C2" w:rsidR="00965FE8" w:rsidRPr="00677790" w:rsidRDefault="00965FE8" w:rsidP="001D2115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 w:rsidRPr="00677790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677790">
        <w:rPr>
          <w:rFonts w:ascii="Angsana New" w:hAnsi="Angsana New" w:cs="Angsana New"/>
          <w:sz w:val="30"/>
          <w:szCs w:val="30"/>
        </w:rPr>
        <w:t xml:space="preserve"> </w:t>
      </w:r>
      <w:r w:rsidR="00642FCD" w:rsidRPr="00677790">
        <w:rPr>
          <w:rFonts w:ascii="Angsana New" w:hAnsi="Angsana New" w:cs="Angsana New"/>
          <w:sz w:val="30"/>
          <w:szCs w:val="30"/>
        </w:rPr>
        <w:t>2410</w:t>
      </w:r>
      <w:r w:rsidRPr="00677790">
        <w:rPr>
          <w:rFonts w:ascii="Angsana New" w:hAnsi="Angsana New" w:cs="Angsana New"/>
          <w:sz w:val="30"/>
          <w:szCs w:val="30"/>
        </w:rPr>
        <w:t xml:space="preserve"> “</w:t>
      </w:r>
      <w:r w:rsidRPr="00677790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77790">
        <w:rPr>
          <w:rFonts w:ascii="Angsana New" w:hAnsi="Angsana New" w:cs="Angsana New"/>
          <w:sz w:val="30"/>
          <w:szCs w:val="30"/>
        </w:rPr>
        <w:t>”</w:t>
      </w:r>
      <w:r w:rsidRPr="00677790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677790">
        <w:rPr>
          <w:rFonts w:ascii="Angsana New" w:hAnsi="Angsana New" w:cs="Angsana New"/>
          <w:sz w:val="30"/>
          <w:szCs w:val="30"/>
        </w:rPr>
        <w:t xml:space="preserve"> </w:t>
      </w:r>
      <w:r w:rsidRPr="00677790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77790">
        <w:rPr>
          <w:rFonts w:ascii="Angsana New" w:hAnsi="Angsana New" w:cs="Angsana New"/>
          <w:sz w:val="30"/>
          <w:szCs w:val="30"/>
        </w:rPr>
        <w:t xml:space="preserve"> </w:t>
      </w:r>
      <w:r w:rsidRPr="00677790">
        <w:rPr>
          <w:rFonts w:ascii="Angsana New" w:hAnsi="Angsana New" w:cs="Angsana New"/>
          <w:sz w:val="30"/>
          <w:szCs w:val="30"/>
          <w:cs/>
        </w:rPr>
        <w:t xml:space="preserve"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</w:t>
      </w:r>
      <w:r w:rsidR="00677790" w:rsidRPr="00677790">
        <w:rPr>
          <w:rFonts w:ascii="Angsana New" w:hAnsi="Angsana New" w:cs="Angsana New" w:hint="cs"/>
          <w:sz w:val="30"/>
          <w:szCs w:val="30"/>
          <w:cs/>
        </w:rPr>
        <w:t xml:space="preserve">ซึ่งอาจพบได้จากการตรวจสอบ </w:t>
      </w:r>
      <w:r w:rsidRPr="00677790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1B33825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337DD7A8" w14:textId="77777777" w:rsidR="00965FE8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  <w:sectPr w:rsidR="00965FE8" w:rsidSect="00EC64C4">
          <w:headerReference w:type="first" r:id="rId17"/>
          <w:footerReference w:type="first" r:id="rId18"/>
          <w:pgSz w:w="11909" w:h="16834" w:code="9"/>
          <w:pgMar w:top="209" w:right="1152" w:bottom="576" w:left="1152" w:header="0" w:footer="720" w:gutter="0"/>
          <w:pgNumType w:start="1"/>
          <w:cols w:space="720"/>
          <w:titlePg/>
          <w:docGrid w:linePitch="245"/>
        </w:sectPr>
      </w:pPr>
    </w:p>
    <w:p w14:paraId="59D5EBEB" w14:textId="708800CD" w:rsidR="00965FE8" w:rsidRPr="001D520A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D520A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7EC87574" w14:textId="77777777" w:rsidR="00965FE8" w:rsidRPr="001D520A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B4ED03C" w14:textId="0B9D7E22" w:rsidR="00965FE8" w:rsidRPr="001D520A" w:rsidRDefault="00965FE8" w:rsidP="00965F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642FCD" w:rsidRPr="00642FCD">
        <w:rPr>
          <w:rFonts w:ascii="Angsana New" w:hAnsi="Angsana New" w:cs="Angsana New"/>
          <w:sz w:val="30"/>
          <w:szCs w:val="30"/>
        </w:rPr>
        <w:t>34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997799E" w14:textId="77777777" w:rsidR="00965FE8" w:rsidRPr="009E1D94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53218AEC" w14:textId="77777777" w:rsidR="00965FE8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48DB687C" w14:textId="7777777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24443457" w14:textId="7777777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6798B888" w14:textId="7777777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cs/>
          <w:lang w:val="en-US"/>
        </w:rPr>
      </w:pPr>
      <w:r w:rsidRPr="001D520A">
        <w:rPr>
          <w:rFonts w:ascii="Angsana New" w:hAnsi="Angsana New" w:cs="Angsana New"/>
          <w:cs/>
          <w:lang w:val="en-US"/>
        </w:rPr>
        <w:t>(อารีย์ ก่อปิ่นไพฑูรย์)</w:t>
      </w:r>
    </w:p>
    <w:p w14:paraId="68EC2BD2" w14:textId="7777777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  <w:r w:rsidRPr="001D520A">
        <w:rPr>
          <w:rFonts w:ascii="Angsana New" w:hAnsi="Angsana New" w:cs="Angsana New"/>
          <w:cs/>
        </w:rPr>
        <w:t>ผู้สอบบัญชีรับอนุญาต</w:t>
      </w:r>
    </w:p>
    <w:p w14:paraId="4759FF24" w14:textId="0D3209F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  <w:r w:rsidRPr="001D520A">
        <w:rPr>
          <w:rFonts w:ascii="Angsana New" w:hAnsi="Angsana New" w:cs="Angsana New"/>
          <w:cs/>
        </w:rPr>
        <w:t xml:space="preserve">เลขทะเบียน </w:t>
      </w:r>
      <w:r w:rsidR="00642FCD" w:rsidRPr="00642FCD">
        <w:rPr>
          <w:rFonts w:ascii="Angsana New" w:hAnsi="Angsana New" w:cs="Angsana New"/>
          <w:lang w:val="en-US"/>
        </w:rPr>
        <w:t>10882</w:t>
      </w:r>
    </w:p>
    <w:p w14:paraId="629DD879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5C869656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2424F2A" w14:textId="61A1E86F" w:rsidR="00965FE8" w:rsidRPr="001D520A" w:rsidRDefault="00965FE8" w:rsidP="00965FE8">
      <w:pPr>
        <w:pStyle w:val="Heading5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1D520A">
        <w:rPr>
          <w:rFonts w:ascii="Angsana New" w:hAnsi="Angsana New" w:cs="Angsana New"/>
          <w:b w:val="0"/>
          <w:bCs w:val="0"/>
          <w:sz w:val="30"/>
          <w:szCs w:val="30"/>
          <w:cs/>
        </w:rPr>
        <w:t>กรุงเทพมหานคร</w:t>
      </w:r>
    </w:p>
    <w:p w14:paraId="20C79EC9" w14:textId="7C3E3251" w:rsidR="004B203B" w:rsidRPr="004B203B" w:rsidRDefault="00466084" w:rsidP="004B203B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 w:rsidRPr="00466084">
        <w:rPr>
          <w:rFonts w:ascii="Angsana New" w:hAnsi="Angsana New" w:cs="Angsana New"/>
          <w:sz w:val="30"/>
          <w:szCs w:val="30"/>
        </w:rPr>
        <w:t>11</w:t>
      </w:r>
      <w:r w:rsidR="004B203B" w:rsidRPr="004B203B">
        <w:rPr>
          <w:rFonts w:ascii="Angsana New" w:hAnsi="Angsana New" w:cs="Angsana New"/>
          <w:sz w:val="30"/>
          <w:szCs w:val="30"/>
        </w:rPr>
        <w:t xml:space="preserve"> </w:t>
      </w:r>
      <w:r w:rsidR="00023CB3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4B203B" w:rsidRPr="004B203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203B" w:rsidRPr="004B203B">
        <w:rPr>
          <w:rFonts w:ascii="Angsana New" w:hAnsi="Angsana New" w:cs="Angsana New"/>
          <w:sz w:val="30"/>
          <w:szCs w:val="30"/>
        </w:rPr>
        <w:t>256</w:t>
      </w:r>
      <w:r w:rsidR="004B203B">
        <w:rPr>
          <w:rFonts w:ascii="Angsana New" w:hAnsi="Angsana New" w:cs="Angsana New"/>
          <w:sz w:val="30"/>
          <w:szCs w:val="30"/>
        </w:rPr>
        <w:t>9</w:t>
      </w:r>
    </w:p>
    <w:p w14:paraId="20D54C10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31D3C15A" w14:textId="77777777" w:rsidR="00965FE8" w:rsidRPr="001D520A" w:rsidRDefault="00965FE8" w:rsidP="00965FE8">
      <w:pPr>
        <w:rPr>
          <w:rFonts w:ascii="Angsana New" w:hAnsi="Angsana New" w:cs="Angsana New"/>
          <w:sz w:val="30"/>
          <w:szCs w:val="30"/>
          <w:cs/>
        </w:rPr>
      </w:pPr>
    </w:p>
    <w:p w14:paraId="23AD74BC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50641E5F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2BEE06B1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sectPr w:rsidR="00965FE8" w:rsidRPr="001D520A" w:rsidSect="00EC64C4">
      <w:headerReference w:type="default" r:id="rId19"/>
      <w:footerReference w:type="default" r:id="rId20"/>
      <w:headerReference w:type="first" r:id="rId21"/>
      <w:footerReference w:type="first" r:id="rId22"/>
      <w:type w:val="nextColumn"/>
      <w:pgSz w:w="11909" w:h="16834" w:code="9"/>
      <w:pgMar w:top="691" w:right="1152" w:bottom="576" w:left="1152" w:header="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06DE0" w14:textId="77777777" w:rsidR="004274A2" w:rsidRDefault="004274A2">
      <w:r>
        <w:separator/>
      </w:r>
    </w:p>
  </w:endnote>
  <w:endnote w:type="continuationSeparator" w:id="0">
    <w:p w14:paraId="16133A46" w14:textId="77777777" w:rsidR="004274A2" w:rsidRDefault="00427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0E3B7" w14:textId="77777777" w:rsidR="00965FE8" w:rsidRDefault="00965FE8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719CC08B" w14:textId="77777777" w:rsidR="00965FE8" w:rsidRDefault="00965F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Pr="000B294D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Pr="000B294D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EFDDB" w14:textId="77777777" w:rsidR="00965FE8" w:rsidRPr="00745CC3" w:rsidRDefault="00965FE8" w:rsidP="00745CC3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45CC3">
      <w:rPr>
        <w:rStyle w:val="PageNumber"/>
        <w:rFonts w:asciiTheme="majorBidi" w:hAnsiTheme="majorBidi" w:cstheme="majorBidi"/>
        <w:sz w:val="30"/>
        <w:szCs w:val="30"/>
      </w:rPr>
      <w:fldChar w:fldCharType="begin"/>
    </w:r>
    <w:r w:rsidRPr="00745CC3">
      <w:rPr>
        <w:rStyle w:val="PageNumber"/>
        <w:rFonts w:asciiTheme="majorBidi" w:hAnsiTheme="majorBidi" w:cstheme="majorBidi"/>
        <w:sz w:val="30"/>
        <w:szCs w:val="30"/>
      </w:rPr>
      <w:instrText>page \* arabic</w:instrText>
    </w:r>
    <w:r w:rsidRPr="00745CC3">
      <w:rPr>
        <w:rStyle w:val="PageNumber"/>
        <w:rFonts w:asciiTheme="majorBidi" w:hAnsiTheme="majorBidi" w:cstheme="majorBidi"/>
        <w:sz w:val="30"/>
        <w:szCs w:val="30"/>
      </w:rPr>
      <w:fldChar w:fldCharType="separate"/>
    </w:r>
    <w:r w:rsidRPr="00745CC3">
      <w:rPr>
        <w:rStyle w:val="PageNumber"/>
        <w:rFonts w:asciiTheme="majorBidi" w:hAnsiTheme="majorBidi" w:cstheme="majorBidi"/>
        <w:noProof/>
        <w:sz w:val="30"/>
        <w:szCs w:val="30"/>
      </w:rPr>
      <w:t>1</w:t>
    </w:r>
    <w:r w:rsidRPr="000B294D">
      <w:rPr>
        <w:rStyle w:val="PageNumber"/>
        <w:rFonts w:asciiTheme="majorBidi" w:hAnsiTheme="majorBidi" w:cstheme="majorBidi"/>
        <w:noProof/>
        <w:sz w:val="30"/>
        <w:szCs w:val="30"/>
      </w:rPr>
      <w:t>5</w:t>
    </w:r>
    <w:r w:rsidRPr="00745CC3">
      <w:rPr>
        <w:rStyle w:val="PageNumber"/>
        <w:rFonts w:asciiTheme="majorBidi" w:hAnsiTheme="majorBidi" w:cstheme="majorBidi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94BBB" w14:textId="77777777" w:rsidR="00965FE8" w:rsidRDefault="00965FE8" w:rsidP="00F2000C">
    <w:pPr>
      <w:pStyle w:val="Footer"/>
      <w:framePr w:wrap="around" w:vAnchor="text" w:hAnchor="margin" w:xAlign="right" w:y="1"/>
      <w:rPr>
        <w:rStyle w:val="PageNumber"/>
      </w:rPr>
    </w:pPr>
  </w:p>
  <w:p w14:paraId="474B1CD3" w14:textId="77777777" w:rsidR="00965FE8" w:rsidRPr="00C11A43" w:rsidRDefault="00965FE8" w:rsidP="00414B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77416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AB50EB2" w14:textId="6F527386" w:rsidR="003E64AA" w:rsidRPr="003E64AA" w:rsidRDefault="004274A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D65D7" w14:textId="241A674A" w:rsidR="003B1C03" w:rsidRPr="00DC1D4C" w:rsidRDefault="003B1C03" w:rsidP="002B03C4">
    <w:pPr>
      <w:pStyle w:val="Footer"/>
      <w:framePr w:wrap="around" w:vAnchor="text" w:hAnchor="page" w:x="5951" w:y="4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0B294D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A8BF80" w14:textId="77777777" w:rsidR="003B1C03" w:rsidRPr="00820451" w:rsidRDefault="003B1C03" w:rsidP="002B03C4">
    <w:pPr>
      <w:pStyle w:val="Footer"/>
      <w:jc w:val="center"/>
      <w:rPr>
        <w:rFonts w:cs="Cordia New"/>
        <w:szCs w:val="28"/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41158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D430638" w14:textId="77777777" w:rsidR="003E64AA" w:rsidRPr="003E64AA" w:rsidRDefault="003E64A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E64A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E64A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E64A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E64A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E64A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39585" w14:textId="77777777" w:rsidR="004274A2" w:rsidRDefault="004274A2">
      <w:r>
        <w:separator/>
      </w:r>
    </w:p>
  </w:footnote>
  <w:footnote w:type="continuationSeparator" w:id="0">
    <w:p w14:paraId="2D61DDED" w14:textId="77777777" w:rsidR="004274A2" w:rsidRDefault="00427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AB558" w14:textId="77777777" w:rsidR="00965FE8" w:rsidRDefault="004274A2" w:rsidP="00713C50">
    <w:pPr>
      <w:pStyle w:val="Header"/>
    </w:pPr>
    <w:r>
      <w:rPr>
        <w:noProof/>
      </w:rPr>
      <w:pict w14:anchorId="021936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CD46B" w14:textId="77777777" w:rsidR="00965FE8" w:rsidRDefault="00965FE8" w:rsidP="00713C50">
    <w:pPr>
      <w:pStyle w:val="Header"/>
      <w:rPr>
        <w:rFonts w:asciiTheme="majorBidi" w:hAnsiTheme="majorBidi" w:cstheme="majorBidi"/>
        <w:sz w:val="30"/>
        <w:szCs w:val="30"/>
      </w:rPr>
    </w:pPr>
  </w:p>
  <w:p w14:paraId="027DDABA" w14:textId="77777777" w:rsidR="00965FE8" w:rsidRDefault="00965FE8" w:rsidP="00713C50">
    <w:pPr>
      <w:pStyle w:val="Header"/>
      <w:rPr>
        <w:rFonts w:asciiTheme="majorBidi" w:hAnsiTheme="majorBidi" w:cstheme="majorBidi"/>
        <w:sz w:val="30"/>
        <w:szCs w:val="30"/>
      </w:rPr>
    </w:pPr>
  </w:p>
  <w:p w14:paraId="313CBA7B" w14:textId="77777777" w:rsidR="00965FE8" w:rsidRPr="00745CC3" w:rsidRDefault="00965FE8" w:rsidP="00713C50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F37C3" w14:textId="77777777" w:rsidR="00965FE8" w:rsidRPr="00824251" w:rsidRDefault="00965FE8" w:rsidP="00824251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424AF52D" w14:textId="77777777" w:rsidR="00965FE8" w:rsidRPr="00824251" w:rsidRDefault="00965FE8" w:rsidP="00824251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50ACA82C" w14:textId="77777777" w:rsidR="00965FE8" w:rsidRPr="00824251" w:rsidRDefault="00965FE8" w:rsidP="00824251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0ABC7E3F" w14:textId="77777777" w:rsidR="00965FE8" w:rsidRPr="00824251" w:rsidRDefault="00965FE8" w:rsidP="00824251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7C43FDB1" w14:textId="77777777" w:rsidR="00965FE8" w:rsidRPr="00824251" w:rsidRDefault="00965FE8" w:rsidP="00824251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57686217" w14:textId="77777777" w:rsidR="00965FE8" w:rsidRPr="00824251" w:rsidRDefault="00965FE8" w:rsidP="00824251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5D52E" w14:textId="77777777" w:rsidR="00D47A6F" w:rsidRPr="00824251" w:rsidRDefault="00D47A6F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72B01595" w14:textId="77777777" w:rsidR="00D47A6F" w:rsidRPr="00824251" w:rsidRDefault="00D47A6F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6838E718" w14:textId="0E2225AA" w:rsidR="00D47A6F" w:rsidRDefault="00D47A6F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2C1CD33D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0A04C6C2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4A4D0C07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2D10AAFB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7C7F910F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20F61E1E" w14:textId="77777777" w:rsidR="00BE5F00" w:rsidRDefault="00BE5F00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76661E51" w14:textId="77777777" w:rsidR="00BE5F00" w:rsidRDefault="00BE5F00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664FC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37FCD01E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B4DA3B3" w14:textId="77777777" w:rsidR="00D47A6F" w:rsidRPr="001D520A" w:rsidRDefault="00D47A6F" w:rsidP="00D47A6F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สำหรับงวดสามเดือน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มีนาคม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>
      <w:rPr>
        <w:rFonts w:asciiTheme="majorBidi" w:hAnsiTheme="majorBidi" w:cstheme="majorBidi"/>
        <w:bCs/>
        <w:sz w:val="32"/>
        <w:szCs w:val="32"/>
        <w:lang w:val="en-US" w:bidi="th-TH"/>
      </w:rPr>
      <w:t>6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(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>ไม่ได้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ตรวจสอบ</w:t>
    </w:r>
    <w:r w:rsidRPr="001D520A">
      <w:rPr>
        <w:rFonts w:asciiTheme="majorBidi" w:hAnsiTheme="majorBidi" w:cstheme="majorBidi"/>
        <w:b w:val="0"/>
        <w:bCs/>
        <w:sz w:val="32"/>
        <w:szCs w:val="32"/>
        <w:lang w:bidi="th-TH"/>
      </w:rPr>
      <w:t>)</w:t>
    </w:r>
  </w:p>
  <w:p w14:paraId="2EAED60C" w14:textId="77777777" w:rsidR="003B1C03" w:rsidRPr="008110EB" w:rsidRDefault="003B1C0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CE9C1" w14:textId="77777777" w:rsidR="005B4D1C" w:rsidRPr="00824251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66905D03" w14:textId="77777777" w:rsidR="005B4D1C" w:rsidRPr="00824251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4B4D3C5E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6D11BAC9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5C37ACA6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7710F11F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4FE8104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5CC44A8"/>
    <w:multiLevelType w:val="hybridMultilevel"/>
    <w:tmpl w:val="2EA25990"/>
    <w:lvl w:ilvl="0" w:tplc="518CB9D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3A91DAA"/>
    <w:multiLevelType w:val="hybridMultilevel"/>
    <w:tmpl w:val="3F7A9792"/>
    <w:lvl w:ilvl="0" w:tplc="037C095A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6B1386"/>
    <w:multiLevelType w:val="multilevel"/>
    <w:tmpl w:val="6ADE3B6C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B0C5ECF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625510F6"/>
    <w:multiLevelType w:val="multilevel"/>
    <w:tmpl w:val="7E5C2190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29.4.%3"/>
      <w:lvlJc w:val="left"/>
      <w:pPr>
        <w:ind w:left="28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3D12711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557C6A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788301C8"/>
    <w:multiLevelType w:val="hybridMultilevel"/>
    <w:tmpl w:val="6EF4FAF2"/>
    <w:lvl w:ilvl="0" w:tplc="C04EFC84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3957021">
    <w:abstractNumId w:val="0"/>
  </w:num>
  <w:num w:numId="2" w16cid:durableId="1296254652">
    <w:abstractNumId w:val="3"/>
  </w:num>
  <w:num w:numId="3" w16cid:durableId="768886798">
    <w:abstractNumId w:val="11"/>
  </w:num>
  <w:num w:numId="4" w16cid:durableId="654378809">
    <w:abstractNumId w:val="8"/>
  </w:num>
  <w:num w:numId="5" w16cid:durableId="241566052">
    <w:abstractNumId w:val="4"/>
  </w:num>
  <w:num w:numId="6" w16cid:durableId="1177963787">
    <w:abstractNumId w:val="18"/>
  </w:num>
  <w:num w:numId="7" w16cid:durableId="1883711327">
    <w:abstractNumId w:val="19"/>
  </w:num>
  <w:num w:numId="8" w16cid:durableId="1509248978">
    <w:abstractNumId w:val="13"/>
  </w:num>
  <w:num w:numId="9" w16cid:durableId="185483998">
    <w:abstractNumId w:val="1"/>
  </w:num>
  <w:num w:numId="10" w16cid:durableId="1897547140">
    <w:abstractNumId w:val="10"/>
  </w:num>
  <w:num w:numId="11" w16cid:durableId="803278717">
    <w:abstractNumId w:val="16"/>
  </w:num>
  <w:num w:numId="12" w16cid:durableId="1909613701">
    <w:abstractNumId w:val="2"/>
  </w:num>
  <w:num w:numId="13" w16cid:durableId="146560874">
    <w:abstractNumId w:val="9"/>
  </w:num>
  <w:num w:numId="14" w16cid:durableId="1820655917">
    <w:abstractNumId w:val="14"/>
  </w:num>
  <w:num w:numId="15" w16cid:durableId="1090587272">
    <w:abstractNumId w:val="6"/>
  </w:num>
  <w:num w:numId="16" w16cid:durableId="1986201781">
    <w:abstractNumId w:val="7"/>
  </w:num>
  <w:num w:numId="17" w16cid:durableId="556934305">
    <w:abstractNumId w:val="15"/>
  </w:num>
  <w:num w:numId="18" w16cid:durableId="165171494">
    <w:abstractNumId w:val="17"/>
  </w:num>
  <w:num w:numId="19" w16cid:durableId="575477275">
    <w:abstractNumId w:val="0"/>
  </w:num>
  <w:num w:numId="20" w16cid:durableId="1832482056">
    <w:abstractNumId w:val="0"/>
  </w:num>
  <w:num w:numId="21" w16cid:durableId="1841381997">
    <w:abstractNumId w:val="0"/>
  </w:num>
  <w:num w:numId="22" w16cid:durableId="1033924116">
    <w:abstractNumId w:val="0"/>
  </w:num>
  <w:num w:numId="23" w16cid:durableId="2132896348">
    <w:abstractNumId w:val="12"/>
  </w:num>
  <w:num w:numId="24" w16cid:durableId="1422678983">
    <w:abstractNumId w:val="20"/>
  </w:num>
  <w:num w:numId="25" w16cid:durableId="1215655901">
    <w:abstractNumId w:val="5"/>
  </w:num>
  <w:num w:numId="26" w16cid:durableId="863438521">
    <w:abstractNumId w:val="0"/>
  </w:num>
  <w:num w:numId="27" w16cid:durableId="2012172461">
    <w:abstractNumId w:val="0"/>
  </w:num>
  <w:num w:numId="28" w16cid:durableId="1721318867">
    <w:abstractNumId w:val="0"/>
  </w:num>
  <w:num w:numId="29" w16cid:durableId="537161594">
    <w:abstractNumId w:val="0"/>
  </w:num>
  <w:num w:numId="30" w16cid:durableId="932012777">
    <w:abstractNumId w:val="0"/>
  </w:num>
  <w:num w:numId="31" w16cid:durableId="428738682">
    <w:abstractNumId w:val="0"/>
  </w:num>
  <w:num w:numId="32" w16cid:durableId="977610688">
    <w:abstractNumId w:val="21"/>
  </w:num>
  <w:num w:numId="33" w16cid:durableId="1081634188">
    <w:abstractNumId w:val="0"/>
  </w:num>
  <w:num w:numId="34" w16cid:durableId="883055801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4F4"/>
    <w:rsid w:val="000015A1"/>
    <w:rsid w:val="000019CD"/>
    <w:rsid w:val="00001BCE"/>
    <w:rsid w:val="00001BEF"/>
    <w:rsid w:val="0000200C"/>
    <w:rsid w:val="000025CB"/>
    <w:rsid w:val="00002C59"/>
    <w:rsid w:val="00002D6B"/>
    <w:rsid w:val="00002F50"/>
    <w:rsid w:val="00003133"/>
    <w:rsid w:val="000034F2"/>
    <w:rsid w:val="000035AF"/>
    <w:rsid w:val="00003891"/>
    <w:rsid w:val="000039AE"/>
    <w:rsid w:val="0000435C"/>
    <w:rsid w:val="0000464A"/>
    <w:rsid w:val="00004819"/>
    <w:rsid w:val="00004A86"/>
    <w:rsid w:val="00004C63"/>
    <w:rsid w:val="00004F29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5CB"/>
    <w:rsid w:val="00010738"/>
    <w:rsid w:val="000112EE"/>
    <w:rsid w:val="000115FB"/>
    <w:rsid w:val="0001192B"/>
    <w:rsid w:val="00012659"/>
    <w:rsid w:val="00012E83"/>
    <w:rsid w:val="0001324D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60A4"/>
    <w:rsid w:val="000167EF"/>
    <w:rsid w:val="0001685B"/>
    <w:rsid w:val="00016879"/>
    <w:rsid w:val="00016E14"/>
    <w:rsid w:val="00017563"/>
    <w:rsid w:val="000179F5"/>
    <w:rsid w:val="00020021"/>
    <w:rsid w:val="00020144"/>
    <w:rsid w:val="0002055E"/>
    <w:rsid w:val="00020700"/>
    <w:rsid w:val="00020752"/>
    <w:rsid w:val="00020882"/>
    <w:rsid w:val="00020BB3"/>
    <w:rsid w:val="00020E2A"/>
    <w:rsid w:val="00020E35"/>
    <w:rsid w:val="00020F08"/>
    <w:rsid w:val="00021255"/>
    <w:rsid w:val="000216EB"/>
    <w:rsid w:val="00021A4A"/>
    <w:rsid w:val="00021B3C"/>
    <w:rsid w:val="00021FCB"/>
    <w:rsid w:val="0002207C"/>
    <w:rsid w:val="00022087"/>
    <w:rsid w:val="000221F6"/>
    <w:rsid w:val="00022BB4"/>
    <w:rsid w:val="00022CE8"/>
    <w:rsid w:val="00022D72"/>
    <w:rsid w:val="00023CB3"/>
    <w:rsid w:val="00023CE6"/>
    <w:rsid w:val="00023DFC"/>
    <w:rsid w:val="00024304"/>
    <w:rsid w:val="000243CE"/>
    <w:rsid w:val="00024953"/>
    <w:rsid w:val="00024B71"/>
    <w:rsid w:val="00024F30"/>
    <w:rsid w:val="00025287"/>
    <w:rsid w:val="00025B1F"/>
    <w:rsid w:val="00025B80"/>
    <w:rsid w:val="000260E6"/>
    <w:rsid w:val="00026132"/>
    <w:rsid w:val="000261DD"/>
    <w:rsid w:val="0002666D"/>
    <w:rsid w:val="00026B06"/>
    <w:rsid w:val="0002732D"/>
    <w:rsid w:val="00027A4F"/>
    <w:rsid w:val="00027BD5"/>
    <w:rsid w:val="00027E00"/>
    <w:rsid w:val="00027ED2"/>
    <w:rsid w:val="0003010E"/>
    <w:rsid w:val="00030329"/>
    <w:rsid w:val="0003047E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993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3BF"/>
    <w:rsid w:val="00035579"/>
    <w:rsid w:val="000356B4"/>
    <w:rsid w:val="00035878"/>
    <w:rsid w:val="00035A15"/>
    <w:rsid w:val="00035BFA"/>
    <w:rsid w:val="00035D7C"/>
    <w:rsid w:val="00036576"/>
    <w:rsid w:val="00036701"/>
    <w:rsid w:val="00036714"/>
    <w:rsid w:val="000367E5"/>
    <w:rsid w:val="00036C21"/>
    <w:rsid w:val="00036C24"/>
    <w:rsid w:val="00036E95"/>
    <w:rsid w:val="00036EF0"/>
    <w:rsid w:val="00036F52"/>
    <w:rsid w:val="00037609"/>
    <w:rsid w:val="000378C7"/>
    <w:rsid w:val="00037979"/>
    <w:rsid w:val="00040331"/>
    <w:rsid w:val="000404E2"/>
    <w:rsid w:val="00040791"/>
    <w:rsid w:val="000407EC"/>
    <w:rsid w:val="00040952"/>
    <w:rsid w:val="00040B0F"/>
    <w:rsid w:val="00040E69"/>
    <w:rsid w:val="0004129B"/>
    <w:rsid w:val="00041597"/>
    <w:rsid w:val="000417FD"/>
    <w:rsid w:val="00041C82"/>
    <w:rsid w:val="00041E25"/>
    <w:rsid w:val="00041E72"/>
    <w:rsid w:val="00042021"/>
    <w:rsid w:val="0004220E"/>
    <w:rsid w:val="000424AA"/>
    <w:rsid w:val="000425EC"/>
    <w:rsid w:val="00042AAF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E6A"/>
    <w:rsid w:val="000463AC"/>
    <w:rsid w:val="00046429"/>
    <w:rsid w:val="0004676D"/>
    <w:rsid w:val="00046E3B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3AA6"/>
    <w:rsid w:val="0005409C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788"/>
    <w:rsid w:val="000569A6"/>
    <w:rsid w:val="00056DFE"/>
    <w:rsid w:val="00056F2D"/>
    <w:rsid w:val="000570A0"/>
    <w:rsid w:val="00057A0E"/>
    <w:rsid w:val="00057AD1"/>
    <w:rsid w:val="00060AB1"/>
    <w:rsid w:val="00061623"/>
    <w:rsid w:val="0006165F"/>
    <w:rsid w:val="000616BD"/>
    <w:rsid w:val="00061736"/>
    <w:rsid w:val="00061955"/>
    <w:rsid w:val="00061A77"/>
    <w:rsid w:val="00061B0E"/>
    <w:rsid w:val="00061C48"/>
    <w:rsid w:val="00061CDD"/>
    <w:rsid w:val="00061E0B"/>
    <w:rsid w:val="0006227F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9C8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04C"/>
    <w:rsid w:val="000672DA"/>
    <w:rsid w:val="000672F9"/>
    <w:rsid w:val="000675C1"/>
    <w:rsid w:val="000675C4"/>
    <w:rsid w:val="0006774B"/>
    <w:rsid w:val="00067BEB"/>
    <w:rsid w:val="00067F21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8C8"/>
    <w:rsid w:val="00074AF2"/>
    <w:rsid w:val="00074BBC"/>
    <w:rsid w:val="00074D50"/>
    <w:rsid w:val="00074F14"/>
    <w:rsid w:val="00074F69"/>
    <w:rsid w:val="00075041"/>
    <w:rsid w:val="000751CA"/>
    <w:rsid w:val="000758AE"/>
    <w:rsid w:val="00075907"/>
    <w:rsid w:val="00075927"/>
    <w:rsid w:val="00075BC1"/>
    <w:rsid w:val="00075D21"/>
    <w:rsid w:val="00075FFE"/>
    <w:rsid w:val="00076170"/>
    <w:rsid w:val="00076759"/>
    <w:rsid w:val="00076BAF"/>
    <w:rsid w:val="00076BDC"/>
    <w:rsid w:val="00076E25"/>
    <w:rsid w:val="00077245"/>
    <w:rsid w:val="00077B20"/>
    <w:rsid w:val="00077C5C"/>
    <w:rsid w:val="00077E11"/>
    <w:rsid w:val="00077F9C"/>
    <w:rsid w:val="00080A5F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497"/>
    <w:rsid w:val="00083A90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30C"/>
    <w:rsid w:val="000903B4"/>
    <w:rsid w:val="000904B7"/>
    <w:rsid w:val="00090737"/>
    <w:rsid w:val="00090A18"/>
    <w:rsid w:val="00090EBA"/>
    <w:rsid w:val="00090F48"/>
    <w:rsid w:val="000911C3"/>
    <w:rsid w:val="000913A0"/>
    <w:rsid w:val="0009169E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971"/>
    <w:rsid w:val="00095A5F"/>
    <w:rsid w:val="00095B3D"/>
    <w:rsid w:val="00095E09"/>
    <w:rsid w:val="00095E95"/>
    <w:rsid w:val="0009646F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51"/>
    <w:rsid w:val="000A12A1"/>
    <w:rsid w:val="000A1458"/>
    <w:rsid w:val="000A15E3"/>
    <w:rsid w:val="000A171A"/>
    <w:rsid w:val="000A1BD8"/>
    <w:rsid w:val="000A1E4E"/>
    <w:rsid w:val="000A1E90"/>
    <w:rsid w:val="000A1F12"/>
    <w:rsid w:val="000A2225"/>
    <w:rsid w:val="000A26A7"/>
    <w:rsid w:val="000A28AB"/>
    <w:rsid w:val="000A3093"/>
    <w:rsid w:val="000A37E2"/>
    <w:rsid w:val="000A390B"/>
    <w:rsid w:val="000A398B"/>
    <w:rsid w:val="000A3993"/>
    <w:rsid w:val="000A4114"/>
    <w:rsid w:val="000A42BF"/>
    <w:rsid w:val="000A4553"/>
    <w:rsid w:val="000A470D"/>
    <w:rsid w:val="000A4B0B"/>
    <w:rsid w:val="000A4C2E"/>
    <w:rsid w:val="000A4C7F"/>
    <w:rsid w:val="000A4D19"/>
    <w:rsid w:val="000A534B"/>
    <w:rsid w:val="000A5401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94"/>
    <w:rsid w:val="000A7CD7"/>
    <w:rsid w:val="000A7DB4"/>
    <w:rsid w:val="000B00A5"/>
    <w:rsid w:val="000B0188"/>
    <w:rsid w:val="000B02F9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CA"/>
    <w:rsid w:val="000B268E"/>
    <w:rsid w:val="000B287F"/>
    <w:rsid w:val="000B294D"/>
    <w:rsid w:val="000B33FE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21"/>
    <w:rsid w:val="000C0DBC"/>
    <w:rsid w:val="000C1276"/>
    <w:rsid w:val="000C135C"/>
    <w:rsid w:val="000C13D8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F8"/>
    <w:rsid w:val="000C30E5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330"/>
    <w:rsid w:val="000C633A"/>
    <w:rsid w:val="000C6628"/>
    <w:rsid w:val="000C698D"/>
    <w:rsid w:val="000C6A84"/>
    <w:rsid w:val="000C6AB3"/>
    <w:rsid w:val="000C6B3B"/>
    <w:rsid w:val="000C6D69"/>
    <w:rsid w:val="000C6DDD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0E2"/>
    <w:rsid w:val="000D165D"/>
    <w:rsid w:val="000D16F5"/>
    <w:rsid w:val="000D17C3"/>
    <w:rsid w:val="000D1837"/>
    <w:rsid w:val="000D1923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3B1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9D9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6054"/>
    <w:rsid w:val="000D614D"/>
    <w:rsid w:val="000D6183"/>
    <w:rsid w:val="000D6217"/>
    <w:rsid w:val="000D6590"/>
    <w:rsid w:val="000D6696"/>
    <w:rsid w:val="000D66BA"/>
    <w:rsid w:val="000D6971"/>
    <w:rsid w:val="000D6B07"/>
    <w:rsid w:val="000D6FB3"/>
    <w:rsid w:val="000D7072"/>
    <w:rsid w:val="000D71C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BD7"/>
    <w:rsid w:val="000E54C4"/>
    <w:rsid w:val="000E56AF"/>
    <w:rsid w:val="000E5B32"/>
    <w:rsid w:val="000E5B65"/>
    <w:rsid w:val="000E5D32"/>
    <w:rsid w:val="000E5E70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1FF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92"/>
    <w:rsid w:val="000F2DC7"/>
    <w:rsid w:val="000F2EE7"/>
    <w:rsid w:val="000F3123"/>
    <w:rsid w:val="000F32E4"/>
    <w:rsid w:val="000F3B1D"/>
    <w:rsid w:val="000F412F"/>
    <w:rsid w:val="000F48BF"/>
    <w:rsid w:val="000F4CA1"/>
    <w:rsid w:val="000F4D71"/>
    <w:rsid w:val="000F56E6"/>
    <w:rsid w:val="000F5850"/>
    <w:rsid w:val="000F59B5"/>
    <w:rsid w:val="000F6169"/>
    <w:rsid w:val="000F6231"/>
    <w:rsid w:val="000F65F5"/>
    <w:rsid w:val="000F6626"/>
    <w:rsid w:val="000F6F02"/>
    <w:rsid w:val="000F6F4B"/>
    <w:rsid w:val="000F6FBD"/>
    <w:rsid w:val="000F700F"/>
    <w:rsid w:val="000F71DD"/>
    <w:rsid w:val="000F7354"/>
    <w:rsid w:val="00100142"/>
    <w:rsid w:val="0010049A"/>
    <w:rsid w:val="00100571"/>
    <w:rsid w:val="0010067E"/>
    <w:rsid w:val="00100A6A"/>
    <w:rsid w:val="001011B7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0DE"/>
    <w:rsid w:val="00105E29"/>
    <w:rsid w:val="001060B0"/>
    <w:rsid w:val="00106136"/>
    <w:rsid w:val="00106190"/>
    <w:rsid w:val="001063D4"/>
    <w:rsid w:val="00106E29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1F98"/>
    <w:rsid w:val="00112677"/>
    <w:rsid w:val="00112BE0"/>
    <w:rsid w:val="00112D60"/>
    <w:rsid w:val="00113150"/>
    <w:rsid w:val="001131B7"/>
    <w:rsid w:val="0011327E"/>
    <w:rsid w:val="00113288"/>
    <w:rsid w:val="00113E35"/>
    <w:rsid w:val="00113FF0"/>
    <w:rsid w:val="00114277"/>
    <w:rsid w:val="0011430C"/>
    <w:rsid w:val="001144C8"/>
    <w:rsid w:val="0011464E"/>
    <w:rsid w:val="00114D64"/>
    <w:rsid w:val="00114DEB"/>
    <w:rsid w:val="00114FDA"/>
    <w:rsid w:val="00115431"/>
    <w:rsid w:val="001155C8"/>
    <w:rsid w:val="00115B5F"/>
    <w:rsid w:val="00115B7F"/>
    <w:rsid w:val="00115D9F"/>
    <w:rsid w:val="001164D3"/>
    <w:rsid w:val="00116572"/>
    <w:rsid w:val="00116574"/>
    <w:rsid w:val="0011673B"/>
    <w:rsid w:val="001168D5"/>
    <w:rsid w:val="00116924"/>
    <w:rsid w:val="00116AA6"/>
    <w:rsid w:val="00116EC2"/>
    <w:rsid w:val="00116F60"/>
    <w:rsid w:val="001176A6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35B"/>
    <w:rsid w:val="001214B7"/>
    <w:rsid w:val="001216E4"/>
    <w:rsid w:val="0012182C"/>
    <w:rsid w:val="00121857"/>
    <w:rsid w:val="00121944"/>
    <w:rsid w:val="0012295A"/>
    <w:rsid w:val="00122A8E"/>
    <w:rsid w:val="00122B08"/>
    <w:rsid w:val="00122BAF"/>
    <w:rsid w:val="00122D3A"/>
    <w:rsid w:val="00122E72"/>
    <w:rsid w:val="00123587"/>
    <w:rsid w:val="001238A0"/>
    <w:rsid w:val="001239BC"/>
    <w:rsid w:val="00123DBE"/>
    <w:rsid w:val="00123E45"/>
    <w:rsid w:val="001246CB"/>
    <w:rsid w:val="00124898"/>
    <w:rsid w:val="00124D32"/>
    <w:rsid w:val="00124FCF"/>
    <w:rsid w:val="0012508D"/>
    <w:rsid w:val="00125754"/>
    <w:rsid w:val="00125877"/>
    <w:rsid w:val="00125C90"/>
    <w:rsid w:val="001260EE"/>
    <w:rsid w:val="0012684E"/>
    <w:rsid w:val="00126C48"/>
    <w:rsid w:val="0012795F"/>
    <w:rsid w:val="00127973"/>
    <w:rsid w:val="0013011B"/>
    <w:rsid w:val="00130206"/>
    <w:rsid w:val="00130588"/>
    <w:rsid w:val="001305BB"/>
    <w:rsid w:val="00130698"/>
    <w:rsid w:val="00131191"/>
    <w:rsid w:val="001311D3"/>
    <w:rsid w:val="001314A3"/>
    <w:rsid w:val="00131892"/>
    <w:rsid w:val="0013191C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5A2"/>
    <w:rsid w:val="001346D4"/>
    <w:rsid w:val="00134B38"/>
    <w:rsid w:val="00134D5F"/>
    <w:rsid w:val="00134D84"/>
    <w:rsid w:val="00135009"/>
    <w:rsid w:val="00135031"/>
    <w:rsid w:val="00135138"/>
    <w:rsid w:val="0013549D"/>
    <w:rsid w:val="00135511"/>
    <w:rsid w:val="0013557B"/>
    <w:rsid w:val="001357F2"/>
    <w:rsid w:val="00135AB7"/>
    <w:rsid w:val="00135F5A"/>
    <w:rsid w:val="001362AB"/>
    <w:rsid w:val="001363AF"/>
    <w:rsid w:val="0013657B"/>
    <w:rsid w:val="00136640"/>
    <w:rsid w:val="001366D1"/>
    <w:rsid w:val="00137083"/>
    <w:rsid w:val="0013717D"/>
    <w:rsid w:val="00137656"/>
    <w:rsid w:val="001377AE"/>
    <w:rsid w:val="00137810"/>
    <w:rsid w:val="0013796D"/>
    <w:rsid w:val="001379B1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30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4F7C"/>
    <w:rsid w:val="0014507B"/>
    <w:rsid w:val="0014517B"/>
    <w:rsid w:val="001452F7"/>
    <w:rsid w:val="001453A9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D9B"/>
    <w:rsid w:val="00146F44"/>
    <w:rsid w:val="0014738E"/>
    <w:rsid w:val="0014765D"/>
    <w:rsid w:val="001476E8"/>
    <w:rsid w:val="0014774F"/>
    <w:rsid w:val="001478A7"/>
    <w:rsid w:val="00150273"/>
    <w:rsid w:val="0015060B"/>
    <w:rsid w:val="001508F8"/>
    <w:rsid w:val="0015151E"/>
    <w:rsid w:val="0015162A"/>
    <w:rsid w:val="00151AD7"/>
    <w:rsid w:val="00151B63"/>
    <w:rsid w:val="00151CA8"/>
    <w:rsid w:val="001520E7"/>
    <w:rsid w:val="001525FB"/>
    <w:rsid w:val="0015288D"/>
    <w:rsid w:val="00152942"/>
    <w:rsid w:val="00152E00"/>
    <w:rsid w:val="00152E38"/>
    <w:rsid w:val="00153A70"/>
    <w:rsid w:val="00153ACE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117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0C63"/>
    <w:rsid w:val="00161720"/>
    <w:rsid w:val="0016176F"/>
    <w:rsid w:val="0016177D"/>
    <w:rsid w:val="0016178C"/>
    <w:rsid w:val="00161AC9"/>
    <w:rsid w:val="00161BDE"/>
    <w:rsid w:val="00161C6E"/>
    <w:rsid w:val="00162451"/>
    <w:rsid w:val="00162E95"/>
    <w:rsid w:val="00162FFC"/>
    <w:rsid w:val="001634A2"/>
    <w:rsid w:val="001639BA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5F7A"/>
    <w:rsid w:val="00166027"/>
    <w:rsid w:val="001662EE"/>
    <w:rsid w:val="0016760F"/>
    <w:rsid w:val="00167728"/>
    <w:rsid w:val="00167EB5"/>
    <w:rsid w:val="001702C2"/>
    <w:rsid w:val="00170371"/>
    <w:rsid w:val="00170380"/>
    <w:rsid w:val="00170451"/>
    <w:rsid w:val="0017045E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289"/>
    <w:rsid w:val="00173659"/>
    <w:rsid w:val="001736F4"/>
    <w:rsid w:val="00173786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033"/>
    <w:rsid w:val="001768D4"/>
    <w:rsid w:val="00176C9D"/>
    <w:rsid w:val="0017765D"/>
    <w:rsid w:val="00177EE2"/>
    <w:rsid w:val="001804E5"/>
    <w:rsid w:val="0018075B"/>
    <w:rsid w:val="00180DB8"/>
    <w:rsid w:val="00181088"/>
    <w:rsid w:val="0018127B"/>
    <w:rsid w:val="00181592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63B"/>
    <w:rsid w:val="0018795F"/>
    <w:rsid w:val="001879C1"/>
    <w:rsid w:val="00187C92"/>
    <w:rsid w:val="00187D20"/>
    <w:rsid w:val="00190035"/>
    <w:rsid w:val="001902EA"/>
    <w:rsid w:val="00190404"/>
    <w:rsid w:val="0019045D"/>
    <w:rsid w:val="00190501"/>
    <w:rsid w:val="00190538"/>
    <w:rsid w:val="001906D8"/>
    <w:rsid w:val="00190CD1"/>
    <w:rsid w:val="00190D01"/>
    <w:rsid w:val="0019127A"/>
    <w:rsid w:val="00191564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CC1"/>
    <w:rsid w:val="0019739F"/>
    <w:rsid w:val="001973AB"/>
    <w:rsid w:val="001973B5"/>
    <w:rsid w:val="00197591"/>
    <w:rsid w:val="0019762E"/>
    <w:rsid w:val="00197C94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2B3B"/>
    <w:rsid w:val="001A3281"/>
    <w:rsid w:val="001A35BC"/>
    <w:rsid w:val="001A442F"/>
    <w:rsid w:val="001A4825"/>
    <w:rsid w:val="001A485D"/>
    <w:rsid w:val="001A4A19"/>
    <w:rsid w:val="001A50BD"/>
    <w:rsid w:val="001A5CAA"/>
    <w:rsid w:val="001A5E35"/>
    <w:rsid w:val="001A65B3"/>
    <w:rsid w:val="001A6BB5"/>
    <w:rsid w:val="001A6D75"/>
    <w:rsid w:val="001A727B"/>
    <w:rsid w:val="001A72D9"/>
    <w:rsid w:val="001A74B6"/>
    <w:rsid w:val="001A76CF"/>
    <w:rsid w:val="001A77F0"/>
    <w:rsid w:val="001A7A47"/>
    <w:rsid w:val="001A7C47"/>
    <w:rsid w:val="001A7D21"/>
    <w:rsid w:val="001B025A"/>
    <w:rsid w:val="001B0394"/>
    <w:rsid w:val="001B087C"/>
    <w:rsid w:val="001B09BC"/>
    <w:rsid w:val="001B0CF7"/>
    <w:rsid w:val="001B0F87"/>
    <w:rsid w:val="001B0F92"/>
    <w:rsid w:val="001B127F"/>
    <w:rsid w:val="001B1480"/>
    <w:rsid w:val="001B15BE"/>
    <w:rsid w:val="001B15CA"/>
    <w:rsid w:val="001B1625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F9"/>
    <w:rsid w:val="001B375C"/>
    <w:rsid w:val="001B37F6"/>
    <w:rsid w:val="001B4233"/>
    <w:rsid w:val="001B45C3"/>
    <w:rsid w:val="001B49E6"/>
    <w:rsid w:val="001B4F5D"/>
    <w:rsid w:val="001B4F5E"/>
    <w:rsid w:val="001B508D"/>
    <w:rsid w:val="001B514E"/>
    <w:rsid w:val="001B53FA"/>
    <w:rsid w:val="001B5774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3BB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5DA"/>
    <w:rsid w:val="001C1823"/>
    <w:rsid w:val="001C1A36"/>
    <w:rsid w:val="001C1B7E"/>
    <w:rsid w:val="001C2102"/>
    <w:rsid w:val="001C2307"/>
    <w:rsid w:val="001C246C"/>
    <w:rsid w:val="001C28A3"/>
    <w:rsid w:val="001C2C7F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5F61"/>
    <w:rsid w:val="001C615F"/>
    <w:rsid w:val="001C619F"/>
    <w:rsid w:val="001C65F2"/>
    <w:rsid w:val="001C6956"/>
    <w:rsid w:val="001C6A57"/>
    <w:rsid w:val="001C6A84"/>
    <w:rsid w:val="001C6B2D"/>
    <w:rsid w:val="001C6D27"/>
    <w:rsid w:val="001C6D57"/>
    <w:rsid w:val="001C7210"/>
    <w:rsid w:val="001C7218"/>
    <w:rsid w:val="001C74C6"/>
    <w:rsid w:val="001C79F2"/>
    <w:rsid w:val="001C7F2C"/>
    <w:rsid w:val="001D0217"/>
    <w:rsid w:val="001D0DFC"/>
    <w:rsid w:val="001D0EFA"/>
    <w:rsid w:val="001D0FFF"/>
    <w:rsid w:val="001D11BF"/>
    <w:rsid w:val="001D13A9"/>
    <w:rsid w:val="001D1638"/>
    <w:rsid w:val="001D174E"/>
    <w:rsid w:val="001D17BF"/>
    <w:rsid w:val="001D1889"/>
    <w:rsid w:val="001D1E32"/>
    <w:rsid w:val="001D2115"/>
    <w:rsid w:val="001D2824"/>
    <w:rsid w:val="001D2C80"/>
    <w:rsid w:val="001D2FEC"/>
    <w:rsid w:val="001D38AB"/>
    <w:rsid w:val="001D3DA4"/>
    <w:rsid w:val="001D3DFA"/>
    <w:rsid w:val="001D40D7"/>
    <w:rsid w:val="001D4174"/>
    <w:rsid w:val="001D4460"/>
    <w:rsid w:val="001D4733"/>
    <w:rsid w:val="001D520A"/>
    <w:rsid w:val="001D522E"/>
    <w:rsid w:val="001D5645"/>
    <w:rsid w:val="001D5D99"/>
    <w:rsid w:val="001D6042"/>
    <w:rsid w:val="001D65E4"/>
    <w:rsid w:val="001D6F41"/>
    <w:rsid w:val="001D73E2"/>
    <w:rsid w:val="001D792D"/>
    <w:rsid w:val="001D7DA1"/>
    <w:rsid w:val="001E0976"/>
    <w:rsid w:val="001E0CE4"/>
    <w:rsid w:val="001E152F"/>
    <w:rsid w:val="001E16CB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4C4"/>
    <w:rsid w:val="001E45B6"/>
    <w:rsid w:val="001E45BD"/>
    <w:rsid w:val="001E4733"/>
    <w:rsid w:val="001E4840"/>
    <w:rsid w:val="001E48DF"/>
    <w:rsid w:val="001E4992"/>
    <w:rsid w:val="001E4F38"/>
    <w:rsid w:val="001E4FB5"/>
    <w:rsid w:val="001E5203"/>
    <w:rsid w:val="001E528E"/>
    <w:rsid w:val="001E56F2"/>
    <w:rsid w:val="001E6005"/>
    <w:rsid w:val="001E6380"/>
    <w:rsid w:val="001E641E"/>
    <w:rsid w:val="001E656B"/>
    <w:rsid w:val="001E6CDC"/>
    <w:rsid w:val="001E6F38"/>
    <w:rsid w:val="001E7058"/>
    <w:rsid w:val="001E7168"/>
    <w:rsid w:val="001E7747"/>
    <w:rsid w:val="001E7A88"/>
    <w:rsid w:val="001E7EF8"/>
    <w:rsid w:val="001F007C"/>
    <w:rsid w:val="001F0508"/>
    <w:rsid w:val="001F0A56"/>
    <w:rsid w:val="001F0B07"/>
    <w:rsid w:val="001F0EFA"/>
    <w:rsid w:val="001F101E"/>
    <w:rsid w:val="001F106F"/>
    <w:rsid w:val="001F115B"/>
    <w:rsid w:val="001F12CF"/>
    <w:rsid w:val="001F134A"/>
    <w:rsid w:val="001F13AC"/>
    <w:rsid w:val="001F160F"/>
    <w:rsid w:val="001F18CF"/>
    <w:rsid w:val="001F1A85"/>
    <w:rsid w:val="001F1B4D"/>
    <w:rsid w:val="001F1C27"/>
    <w:rsid w:val="001F1D3F"/>
    <w:rsid w:val="001F1EF5"/>
    <w:rsid w:val="001F1F39"/>
    <w:rsid w:val="001F2043"/>
    <w:rsid w:val="001F21B2"/>
    <w:rsid w:val="001F21C6"/>
    <w:rsid w:val="001F22B5"/>
    <w:rsid w:val="001F2343"/>
    <w:rsid w:val="001F248C"/>
    <w:rsid w:val="001F2870"/>
    <w:rsid w:val="001F2E68"/>
    <w:rsid w:val="001F2E8C"/>
    <w:rsid w:val="001F2ECD"/>
    <w:rsid w:val="001F2F34"/>
    <w:rsid w:val="001F2F98"/>
    <w:rsid w:val="001F3A07"/>
    <w:rsid w:val="001F3A53"/>
    <w:rsid w:val="001F3CD1"/>
    <w:rsid w:val="001F3D49"/>
    <w:rsid w:val="001F4337"/>
    <w:rsid w:val="001F451F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228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5D0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707"/>
    <w:rsid w:val="00204E6B"/>
    <w:rsid w:val="00204E7A"/>
    <w:rsid w:val="00204EA3"/>
    <w:rsid w:val="00204F5D"/>
    <w:rsid w:val="0020518E"/>
    <w:rsid w:val="0020590F"/>
    <w:rsid w:val="002060EE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4E"/>
    <w:rsid w:val="002076C5"/>
    <w:rsid w:val="002076C9"/>
    <w:rsid w:val="00207C56"/>
    <w:rsid w:val="00210987"/>
    <w:rsid w:val="00210A44"/>
    <w:rsid w:val="00211165"/>
    <w:rsid w:val="00211262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3FA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5A81"/>
    <w:rsid w:val="00216313"/>
    <w:rsid w:val="00216ADD"/>
    <w:rsid w:val="00216D23"/>
    <w:rsid w:val="00216D86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7CC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181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438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EF6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FE6"/>
    <w:rsid w:val="0023112B"/>
    <w:rsid w:val="00231495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1E6"/>
    <w:rsid w:val="00234B12"/>
    <w:rsid w:val="0023559E"/>
    <w:rsid w:val="002355D2"/>
    <w:rsid w:val="002359D4"/>
    <w:rsid w:val="00236096"/>
    <w:rsid w:val="0023677D"/>
    <w:rsid w:val="0023687A"/>
    <w:rsid w:val="00236EFF"/>
    <w:rsid w:val="00236F74"/>
    <w:rsid w:val="00237122"/>
    <w:rsid w:val="00237317"/>
    <w:rsid w:val="002374A7"/>
    <w:rsid w:val="00237580"/>
    <w:rsid w:val="00237DA6"/>
    <w:rsid w:val="00237DDC"/>
    <w:rsid w:val="00237EF0"/>
    <w:rsid w:val="002402EF"/>
    <w:rsid w:val="002403EE"/>
    <w:rsid w:val="00240B99"/>
    <w:rsid w:val="00240E83"/>
    <w:rsid w:val="00240FB9"/>
    <w:rsid w:val="00241164"/>
    <w:rsid w:val="002413F7"/>
    <w:rsid w:val="0024154A"/>
    <w:rsid w:val="00241905"/>
    <w:rsid w:val="00241923"/>
    <w:rsid w:val="00241C5A"/>
    <w:rsid w:val="00241C9F"/>
    <w:rsid w:val="00241DDA"/>
    <w:rsid w:val="00241DDE"/>
    <w:rsid w:val="00241F06"/>
    <w:rsid w:val="00241F55"/>
    <w:rsid w:val="00241F64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4E3B"/>
    <w:rsid w:val="0024508D"/>
    <w:rsid w:val="00245271"/>
    <w:rsid w:val="00245379"/>
    <w:rsid w:val="00245AA3"/>
    <w:rsid w:val="002469A7"/>
    <w:rsid w:val="00246C27"/>
    <w:rsid w:val="00246C64"/>
    <w:rsid w:val="00246EB1"/>
    <w:rsid w:val="0024704D"/>
    <w:rsid w:val="002470E8"/>
    <w:rsid w:val="00247D36"/>
    <w:rsid w:val="00247E7D"/>
    <w:rsid w:val="00247EE4"/>
    <w:rsid w:val="0025022B"/>
    <w:rsid w:val="00250290"/>
    <w:rsid w:val="00250423"/>
    <w:rsid w:val="002507B4"/>
    <w:rsid w:val="00250A7F"/>
    <w:rsid w:val="00250A9A"/>
    <w:rsid w:val="00250B66"/>
    <w:rsid w:val="0025105F"/>
    <w:rsid w:val="0025142D"/>
    <w:rsid w:val="0025164D"/>
    <w:rsid w:val="00251B3C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786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488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ADE"/>
    <w:rsid w:val="00262AFD"/>
    <w:rsid w:val="00263041"/>
    <w:rsid w:val="00263417"/>
    <w:rsid w:val="00263795"/>
    <w:rsid w:val="00263BE6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32"/>
    <w:rsid w:val="002654B1"/>
    <w:rsid w:val="002657FA"/>
    <w:rsid w:val="00265F36"/>
    <w:rsid w:val="00265F65"/>
    <w:rsid w:val="002662D6"/>
    <w:rsid w:val="00266557"/>
    <w:rsid w:val="002665F4"/>
    <w:rsid w:val="00266610"/>
    <w:rsid w:val="00266695"/>
    <w:rsid w:val="0026680E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1E1D"/>
    <w:rsid w:val="00272031"/>
    <w:rsid w:val="0027215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A0C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7764F"/>
    <w:rsid w:val="00277961"/>
    <w:rsid w:val="0028029D"/>
    <w:rsid w:val="002803F6"/>
    <w:rsid w:val="002804DF"/>
    <w:rsid w:val="002807E8"/>
    <w:rsid w:val="00280B2C"/>
    <w:rsid w:val="00280CB6"/>
    <w:rsid w:val="00280FFC"/>
    <w:rsid w:val="002811B8"/>
    <w:rsid w:val="0028167E"/>
    <w:rsid w:val="00281709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E4C"/>
    <w:rsid w:val="00284FE0"/>
    <w:rsid w:val="0028539A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9A"/>
    <w:rsid w:val="00287FD5"/>
    <w:rsid w:val="002900A6"/>
    <w:rsid w:val="002900E7"/>
    <w:rsid w:val="00290154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776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46"/>
    <w:rsid w:val="0029489D"/>
    <w:rsid w:val="00294959"/>
    <w:rsid w:val="00294C8E"/>
    <w:rsid w:val="00294D99"/>
    <w:rsid w:val="00294EA1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18F"/>
    <w:rsid w:val="002A03F0"/>
    <w:rsid w:val="002A0756"/>
    <w:rsid w:val="002A09C2"/>
    <w:rsid w:val="002A1196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1A6"/>
    <w:rsid w:val="002A5342"/>
    <w:rsid w:val="002A5647"/>
    <w:rsid w:val="002A58ED"/>
    <w:rsid w:val="002A592E"/>
    <w:rsid w:val="002A5C7D"/>
    <w:rsid w:val="002A6176"/>
    <w:rsid w:val="002A6302"/>
    <w:rsid w:val="002A644B"/>
    <w:rsid w:val="002A689B"/>
    <w:rsid w:val="002A6908"/>
    <w:rsid w:val="002A6930"/>
    <w:rsid w:val="002A6B9A"/>
    <w:rsid w:val="002A6C0B"/>
    <w:rsid w:val="002A7603"/>
    <w:rsid w:val="002A78B6"/>
    <w:rsid w:val="002A7BA5"/>
    <w:rsid w:val="002A7D0F"/>
    <w:rsid w:val="002A7D8F"/>
    <w:rsid w:val="002A7E5D"/>
    <w:rsid w:val="002A7FE4"/>
    <w:rsid w:val="002B03C4"/>
    <w:rsid w:val="002B06EF"/>
    <w:rsid w:val="002B0878"/>
    <w:rsid w:val="002B10A9"/>
    <w:rsid w:val="002B13B3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70C"/>
    <w:rsid w:val="002B7981"/>
    <w:rsid w:val="002B7C5A"/>
    <w:rsid w:val="002C03D9"/>
    <w:rsid w:val="002C0607"/>
    <w:rsid w:val="002C08A2"/>
    <w:rsid w:val="002C0E74"/>
    <w:rsid w:val="002C0EED"/>
    <w:rsid w:val="002C133D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29BC"/>
    <w:rsid w:val="002C36F6"/>
    <w:rsid w:val="002C3C07"/>
    <w:rsid w:val="002C4414"/>
    <w:rsid w:val="002C4417"/>
    <w:rsid w:val="002C461D"/>
    <w:rsid w:val="002C4AF6"/>
    <w:rsid w:val="002C4E1B"/>
    <w:rsid w:val="002C519B"/>
    <w:rsid w:val="002C5617"/>
    <w:rsid w:val="002C5778"/>
    <w:rsid w:val="002C57C6"/>
    <w:rsid w:val="002C583E"/>
    <w:rsid w:val="002C5F67"/>
    <w:rsid w:val="002C60A7"/>
    <w:rsid w:val="002C6350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C3F"/>
    <w:rsid w:val="002D27BD"/>
    <w:rsid w:val="002D27D1"/>
    <w:rsid w:val="002D2979"/>
    <w:rsid w:val="002D304C"/>
    <w:rsid w:val="002D3165"/>
    <w:rsid w:val="002D3451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BF"/>
    <w:rsid w:val="002D60EF"/>
    <w:rsid w:val="002D65D8"/>
    <w:rsid w:val="002D67C0"/>
    <w:rsid w:val="002D68C2"/>
    <w:rsid w:val="002D68ED"/>
    <w:rsid w:val="002D6D42"/>
    <w:rsid w:val="002D6D7F"/>
    <w:rsid w:val="002D7384"/>
    <w:rsid w:val="002D74C4"/>
    <w:rsid w:val="002D7A15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712"/>
    <w:rsid w:val="002E1C7F"/>
    <w:rsid w:val="002E1F70"/>
    <w:rsid w:val="002E22BF"/>
    <w:rsid w:val="002E2783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150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273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48"/>
    <w:rsid w:val="002F6417"/>
    <w:rsid w:val="002F65EA"/>
    <w:rsid w:val="002F664E"/>
    <w:rsid w:val="002F665E"/>
    <w:rsid w:val="002F675E"/>
    <w:rsid w:val="002F69C2"/>
    <w:rsid w:val="002F6A3A"/>
    <w:rsid w:val="002F6B1D"/>
    <w:rsid w:val="002F6F5B"/>
    <w:rsid w:val="002F6FC6"/>
    <w:rsid w:val="002F7041"/>
    <w:rsid w:val="002F78A1"/>
    <w:rsid w:val="002F79A3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205F"/>
    <w:rsid w:val="0030209C"/>
    <w:rsid w:val="003020EB"/>
    <w:rsid w:val="00302130"/>
    <w:rsid w:val="003021AC"/>
    <w:rsid w:val="0030230B"/>
    <w:rsid w:val="003027F4"/>
    <w:rsid w:val="00302CEB"/>
    <w:rsid w:val="00302E85"/>
    <w:rsid w:val="00302EE6"/>
    <w:rsid w:val="00303409"/>
    <w:rsid w:val="003034E8"/>
    <w:rsid w:val="003035D9"/>
    <w:rsid w:val="00303D44"/>
    <w:rsid w:val="00303DFD"/>
    <w:rsid w:val="00304039"/>
    <w:rsid w:val="003041C1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676"/>
    <w:rsid w:val="00306837"/>
    <w:rsid w:val="0030698E"/>
    <w:rsid w:val="00306DA0"/>
    <w:rsid w:val="00306EFB"/>
    <w:rsid w:val="00307352"/>
    <w:rsid w:val="003075E8"/>
    <w:rsid w:val="00307BC3"/>
    <w:rsid w:val="00307C65"/>
    <w:rsid w:val="00307F22"/>
    <w:rsid w:val="00310164"/>
    <w:rsid w:val="0031089B"/>
    <w:rsid w:val="00310B22"/>
    <w:rsid w:val="00310BAA"/>
    <w:rsid w:val="00310C8F"/>
    <w:rsid w:val="00310CC6"/>
    <w:rsid w:val="00310D74"/>
    <w:rsid w:val="0031116E"/>
    <w:rsid w:val="0031142E"/>
    <w:rsid w:val="0031155B"/>
    <w:rsid w:val="00311F22"/>
    <w:rsid w:val="00312238"/>
    <w:rsid w:val="003125CC"/>
    <w:rsid w:val="0031261E"/>
    <w:rsid w:val="00312CDE"/>
    <w:rsid w:val="00312D54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536A"/>
    <w:rsid w:val="003161E3"/>
    <w:rsid w:val="00316253"/>
    <w:rsid w:val="003166A7"/>
    <w:rsid w:val="003166CD"/>
    <w:rsid w:val="00316852"/>
    <w:rsid w:val="00316A40"/>
    <w:rsid w:val="00316DC3"/>
    <w:rsid w:val="003177CF"/>
    <w:rsid w:val="00317C3A"/>
    <w:rsid w:val="00317D07"/>
    <w:rsid w:val="00317E7E"/>
    <w:rsid w:val="003203C5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4055"/>
    <w:rsid w:val="00324478"/>
    <w:rsid w:val="003245D6"/>
    <w:rsid w:val="00324AC9"/>
    <w:rsid w:val="00324B0E"/>
    <w:rsid w:val="00324C7B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501"/>
    <w:rsid w:val="00331BDC"/>
    <w:rsid w:val="00332683"/>
    <w:rsid w:val="0033276F"/>
    <w:rsid w:val="00332962"/>
    <w:rsid w:val="00332A97"/>
    <w:rsid w:val="00332D2E"/>
    <w:rsid w:val="00333482"/>
    <w:rsid w:val="00333AB6"/>
    <w:rsid w:val="00333CEF"/>
    <w:rsid w:val="00333E34"/>
    <w:rsid w:val="00334526"/>
    <w:rsid w:val="0033481B"/>
    <w:rsid w:val="003353E4"/>
    <w:rsid w:val="003357ED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5E"/>
    <w:rsid w:val="00342C77"/>
    <w:rsid w:val="00343324"/>
    <w:rsid w:val="003435CE"/>
    <w:rsid w:val="003435E9"/>
    <w:rsid w:val="00344210"/>
    <w:rsid w:val="003445A1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5E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47CC3"/>
    <w:rsid w:val="00347F88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48"/>
    <w:rsid w:val="0035585D"/>
    <w:rsid w:val="00355CA1"/>
    <w:rsid w:val="00355CA7"/>
    <w:rsid w:val="00355F44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249"/>
    <w:rsid w:val="003602B2"/>
    <w:rsid w:val="0036067A"/>
    <w:rsid w:val="0036085C"/>
    <w:rsid w:val="00360B28"/>
    <w:rsid w:val="00360CFD"/>
    <w:rsid w:val="00360D37"/>
    <w:rsid w:val="003610A2"/>
    <w:rsid w:val="003611F8"/>
    <w:rsid w:val="00361401"/>
    <w:rsid w:val="003614E0"/>
    <w:rsid w:val="00361530"/>
    <w:rsid w:val="00361892"/>
    <w:rsid w:val="00361B11"/>
    <w:rsid w:val="00361BA2"/>
    <w:rsid w:val="00361E2A"/>
    <w:rsid w:val="003621D0"/>
    <w:rsid w:val="00362289"/>
    <w:rsid w:val="003623D5"/>
    <w:rsid w:val="0036252F"/>
    <w:rsid w:val="003627C3"/>
    <w:rsid w:val="00362A1B"/>
    <w:rsid w:val="00362A74"/>
    <w:rsid w:val="00362C15"/>
    <w:rsid w:val="00362D09"/>
    <w:rsid w:val="00362E09"/>
    <w:rsid w:val="00362E0F"/>
    <w:rsid w:val="00362E50"/>
    <w:rsid w:val="0036329E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8D4"/>
    <w:rsid w:val="00365A0F"/>
    <w:rsid w:val="00365C7A"/>
    <w:rsid w:val="00365C86"/>
    <w:rsid w:val="00365F41"/>
    <w:rsid w:val="00366510"/>
    <w:rsid w:val="003666C7"/>
    <w:rsid w:val="003667E4"/>
    <w:rsid w:val="00366869"/>
    <w:rsid w:val="00366CF3"/>
    <w:rsid w:val="00366E2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CD0"/>
    <w:rsid w:val="00372EFD"/>
    <w:rsid w:val="00373258"/>
    <w:rsid w:val="0037352F"/>
    <w:rsid w:val="0037354E"/>
    <w:rsid w:val="003735D3"/>
    <w:rsid w:val="00373B0B"/>
    <w:rsid w:val="00373BAD"/>
    <w:rsid w:val="00373E0B"/>
    <w:rsid w:val="00373ED9"/>
    <w:rsid w:val="00374207"/>
    <w:rsid w:val="003743F7"/>
    <w:rsid w:val="0037448C"/>
    <w:rsid w:val="003744FD"/>
    <w:rsid w:val="003748AA"/>
    <w:rsid w:val="00374C09"/>
    <w:rsid w:val="00374C40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4E1"/>
    <w:rsid w:val="0038051B"/>
    <w:rsid w:val="0038062D"/>
    <w:rsid w:val="0038071B"/>
    <w:rsid w:val="00380948"/>
    <w:rsid w:val="00380D0D"/>
    <w:rsid w:val="00381262"/>
    <w:rsid w:val="0038139A"/>
    <w:rsid w:val="00382179"/>
    <w:rsid w:val="003821E0"/>
    <w:rsid w:val="003824A9"/>
    <w:rsid w:val="003826C9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CA6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4291"/>
    <w:rsid w:val="0039456C"/>
    <w:rsid w:val="003948FB"/>
    <w:rsid w:val="00394C1B"/>
    <w:rsid w:val="00394C4C"/>
    <w:rsid w:val="00395331"/>
    <w:rsid w:val="0039558C"/>
    <w:rsid w:val="003955B1"/>
    <w:rsid w:val="003959E1"/>
    <w:rsid w:val="00395BC0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315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CFF"/>
    <w:rsid w:val="003A61C3"/>
    <w:rsid w:val="003A6754"/>
    <w:rsid w:val="003A699A"/>
    <w:rsid w:val="003A6F0C"/>
    <w:rsid w:val="003A74C6"/>
    <w:rsid w:val="003A7A04"/>
    <w:rsid w:val="003A7E01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0CFF"/>
    <w:rsid w:val="003B1009"/>
    <w:rsid w:val="003B1138"/>
    <w:rsid w:val="003B144F"/>
    <w:rsid w:val="003B15F0"/>
    <w:rsid w:val="003B161C"/>
    <w:rsid w:val="003B1826"/>
    <w:rsid w:val="003B1C03"/>
    <w:rsid w:val="003B1E77"/>
    <w:rsid w:val="003B1E7C"/>
    <w:rsid w:val="003B1F86"/>
    <w:rsid w:val="003B22C4"/>
    <w:rsid w:val="003B314F"/>
    <w:rsid w:val="003B37EC"/>
    <w:rsid w:val="003B392D"/>
    <w:rsid w:val="003B3FDB"/>
    <w:rsid w:val="003B5005"/>
    <w:rsid w:val="003B507A"/>
    <w:rsid w:val="003B50D2"/>
    <w:rsid w:val="003B5403"/>
    <w:rsid w:val="003B580C"/>
    <w:rsid w:val="003B6684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6DB"/>
    <w:rsid w:val="003C094B"/>
    <w:rsid w:val="003C09B1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100"/>
    <w:rsid w:val="003C5F0F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7F5"/>
    <w:rsid w:val="003D08E1"/>
    <w:rsid w:val="003D0AFE"/>
    <w:rsid w:val="003D0DA6"/>
    <w:rsid w:val="003D166E"/>
    <w:rsid w:val="003D1AF0"/>
    <w:rsid w:val="003D1C00"/>
    <w:rsid w:val="003D1C9D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C0D"/>
    <w:rsid w:val="003D525F"/>
    <w:rsid w:val="003D5362"/>
    <w:rsid w:val="003D5472"/>
    <w:rsid w:val="003D58BA"/>
    <w:rsid w:val="003D5B91"/>
    <w:rsid w:val="003D5F01"/>
    <w:rsid w:val="003D6828"/>
    <w:rsid w:val="003D6BA4"/>
    <w:rsid w:val="003D7452"/>
    <w:rsid w:val="003D77F5"/>
    <w:rsid w:val="003D78FA"/>
    <w:rsid w:val="003D79DF"/>
    <w:rsid w:val="003D7E4D"/>
    <w:rsid w:val="003E00F9"/>
    <w:rsid w:val="003E0BCC"/>
    <w:rsid w:val="003E0FB3"/>
    <w:rsid w:val="003E10D2"/>
    <w:rsid w:val="003E1295"/>
    <w:rsid w:val="003E12A9"/>
    <w:rsid w:val="003E1490"/>
    <w:rsid w:val="003E1731"/>
    <w:rsid w:val="003E1DD5"/>
    <w:rsid w:val="003E2001"/>
    <w:rsid w:val="003E2414"/>
    <w:rsid w:val="003E259B"/>
    <w:rsid w:val="003E265E"/>
    <w:rsid w:val="003E2695"/>
    <w:rsid w:val="003E276F"/>
    <w:rsid w:val="003E277A"/>
    <w:rsid w:val="003E2849"/>
    <w:rsid w:val="003E2897"/>
    <w:rsid w:val="003E2A2F"/>
    <w:rsid w:val="003E3222"/>
    <w:rsid w:val="003E32B6"/>
    <w:rsid w:val="003E3602"/>
    <w:rsid w:val="003E3873"/>
    <w:rsid w:val="003E3B61"/>
    <w:rsid w:val="003E4295"/>
    <w:rsid w:val="003E44C3"/>
    <w:rsid w:val="003E45EC"/>
    <w:rsid w:val="003E4800"/>
    <w:rsid w:val="003E5C63"/>
    <w:rsid w:val="003E5CA4"/>
    <w:rsid w:val="003E5D73"/>
    <w:rsid w:val="003E63A3"/>
    <w:rsid w:val="003E64AA"/>
    <w:rsid w:val="003E6694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C1C"/>
    <w:rsid w:val="003F0CE8"/>
    <w:rsid w:val="003F0F60"/>
    <w:rsid w:val="003F11B0"/>
    <w:rsid w:val="003F148A"/>
    <w:rsid w:val="003F1F53"/>
    <w:rsid w:val="003F226E"/>
    <w:rsid w:val="003F2371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4EBE"/>
    <w:rsid w:val="003F51A4"/>
    <w:rsid w:val="003F5326"/>
    <w:rsid w:val="003F542D"/>
    <w:rsid w:val="003F61FA"/>
    <w:rsid w:val="003F62FF"/>
    <w:rsid w:val="003F691F"/>
    <w:rsid w:val="003F6B7A"/>
    <w:rsid w:val="003F6F38"/>
    <w:rsid w:val="003F733C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3C1"/>
    <w:rsid w:val="0040243D"/>
    <w:rsid w:val="004027F0"/>
    <w:rsid w:val="00402907"/>
    <w:rsid w:val="0040297E"/>
    <w:rsid w:val="0040306B"/>
    <w:rsid w:val="004034BE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69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D0B"/>
    <w:rsid w:val="00406E82"/>
    <w:rsid w:val="00407303"/>
    <w:rsid w:val="00407B9E"/>
    <w:rsid w:val="00407EF0"/>
    <w:rsid w:val="00410770"/>
    <w:rsid w:val="0041089C"/>
    <w:rsid w:val="00410966"/>
    <w:rsid w:val="00410E02"/>
    <w:rsid w:val="0041106F"/>
    <w:rsid w:val="00411269"/>
    <w:rsid w:val="004119BC"/>
    <w:rsid w:val="004119F7"/>
    <w:rsid w:val="004123F4"/>
    <w:rsid w:val="00412542"/>
    <w:rsid w:val="00412856"/>
    <w:rsid w:val="0041299E"/>
    <w:rsid w:val="00412AA8"/>
    <w:rsid w:val="00412B1C"/>
    <w:rsid w:val="00412D69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5332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332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508"/>
    <w:rsid w:val="00421814"/>
    <w:rsid w:val="00421D7F"/>
    <w:rsid w:val="00421E82"/>
    <w:rsid w:val="004221FD"/>
    <w:rsid w:val="00422526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57F"/>
    <w:rsid w:val="0042693F"/>
    <w:rsid w:val="00426BD2"/>
    <w:rsid w:val="00426CAC"/>
    <w:rsid w:val="00426D24"/>
    <w:rsid w:val="00426E45"/>
    <w:rsid w:val="004270FB"/>
    <w:rsid w:val="00427285"/>
    <w:rsid w:val="00427443"/>
    <w:rsid w:val="004274A2"/>
    <w:rsid w:val="004274AC"/>
    <w:rsid w:val="004274B7"/>
    <w:rsid w:val="0042765C"/>
    <w:rsid w:val="00427724"/>
    <w:rsid w:val="0042781E"/>
    <w:rsid w:val="004278AC"/>
    <w:rsid w:val="00427BF1"/>
    <w:rsid w:val="00427D4A"/>
    <w:rsid w:val="00427E3A"/>
    <w:rsid w:val="00427EB9"/>
    <w:rsid w:val="00427FCC"/>
    <w:rsid w:val="004301E6"/>
    <w:rsid w:val="00430662"/>
    <w:rsid w:val="00430D53"/>
    <w:rsid w:val="00430D70"/>
    <w:rsid w:val="00430D86"/>
    <w:rsid w:val="00431917"/>
    <w:rsid w:val="004319EC"/>
    <w:rsid w:val="00431EC7"/>
    <w:rsid w:val="00432488"/>
    <w:rsid w:val="00432A9C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C40"/>
    <w:rsid w:val="00433D45"/>
    <w:rsid w:val="00433E84"/>
    <w:rsid w:val="0043416E"/>
    <w:rsid w:val="00434231"/>
    <w:rsid w:val="004342D5"/>
    <w:rsid w:val="00434A40"/>
    <w:rsid w:val="00434D7E"/>
    <w:rsid w:val="0043508A"/>
    <w:rsid w:val="004350AE"/>
    <w:rsid w:val="0043526D"/>
    <w:rsid w:val="00435C4D"/>
    <w:rsid w:val="00435DC0"/>
    <w:rsid w:val="00435FC1"/>
    <w:rsid w:val="00436BA2"/>
    <w:rsid w:val="00436E1F"/>
    <w:rsid w:val="0043728C"/>
    <w:rsid w:val="00437397"/>
    <w:rsid w:val="0043740F"/>
    <w:rsid w:val="004374F2"/>
    <w:rsid w:val="00437A8A"/>
    <w:rsid w:val="00437BA7"/>
    <w:rsid w:val="00437CDC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332"/>
    <w:rsid w:val="004414A1"/>
    <w:rsid w:val="00441C4C"/>
    <w:rsid w:val="00441C82"/>
    <w:rsid w:val="00441D7D"/>
    <w:rsid w:val="00441DB2"/>
    <w:rsid w:val="00441E8F"/>
    <w:rsid w:val="0044202D"/>
    <w:rsid w:val="004424A2"/>
    <w:rsid w:val="0044274C"/>
    <w:rsid w:val="0044275B"/>
    <w:rsid w:val="0044312A"/>
    <w:rsid w:val="004434E0"/>
    <w:rsid w:val="004434FD"/>
    <w:rsid w:val="00443C6B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19"/>
    <w:rsid w:val="0044723A"/>
    <w:rsid w:val="004474F9"/>
    <w:rsid w:val="00447BB8"/>
    <w:rsid w:val="00447DC2"/>
    <w:rsid w:val="00450012"/>
    <w:rsid w:val="00450237"/>
    <w:rsid w:val="00450590"/>
    <w:rsid w:val="004511FA"/>
    <w:rsid w:val="0045141E"/>
    <w:rsid w:val="00451545"/>
    <w:rsid w:val="00451BC0"/>
    <w:rsid w:val="00452011"/>
    <w:rsid w:val="0045203F"/>
    <w:rsid w:val="0045207E"/>
    <w:rsid w:val="004521D2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722"/>
    <w:rsid w:val="00461041"/>
    <w:rsid w:val="00461586"/>
    <w:rsid w:val="00461869"/>
    <w:rsid w:val="004619D1"/>
    <w:rsid w:val="00462322"/>
    <w:rsid w:val="00462378"/>
    <w:rsid w:val="0046260A"/>
    <w:rsid w:val="00462970"/>
    <w:rsid w:val="00462B95"/>
    <w:rsid w:val="00462FA9"/>
    <w:rsid w:val="00463228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084"/>
    <w:rsid w:val="004661CA"/>
    <w:rsid w:val="004661DB"/>
    <w:rsid w:val="004664B3"/>
    <w:rsid w:val="00466578"/>
    <w:rsid w:val="00466B47"/>
    <w:rsid w:val="00466E04"/>
    <w:rsid w:val="0046758B"/>
    <w:rsid w:val="004678E5"/>
    <w:rsid w:val="00467968"/>
    <w:rsid w:val="00467CF1"/>
    <w:rsid w:val="00467D5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86D"/>
    <w:rsid w:val="00473AF2"/>
    <w:rsid w:val="0047402E"/>
    <w:rsid w:val="004740BC"/>
    <w:rsid w:val="004745E7"/>
    <w:rsid w:val="00474634"/>
    <w:rsid w:val="00474714"/>
    <w:rsid w:val="0047485A"/>
    <w:rsid w:val="00474B29"/>
    <w:rsid w:val="00475357"/>
    <w:rsid w:val="004758D4"/>
    <w:rsid w:val="00476322"/>
    <w:rsid w:val="0047646D"/>
    <w:rsid w:val="00476524"/>
    <w:rsid w:val="00476655"/>
    <w:rsid w:val="0047777E"/>
    <w:rsid w:val="00477904"/>
    <w:rsid w:val="00480171"/>
    <w:rsid w:val="0048057C"/>
    <w:rsid w:val="00480DC5"/>
    <w:rsid w:val="00480F35"/>
    <w:rsid w:val="00480F69"/>
    <w:rsid w:val="0048106D"/>
    <w:rsid w:val="0048140E"/>
    <w:rsid w:val="00481741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D5"/>
    <w:rsid w:val="004830E6"/>
    <w:rsid w:val="00483120"/>
    <w:rsid w:val="004836C5"/>
    <w:rsid w:val="00483A43"/>
    <w:rsid w:val="00483CAD"/>
    <w:rsid w:val="004850EE"/>
    <w:rsid w:val="004852E8"/>
    <w:rsid w:val="00485432"/>
    <w:rsid w:val="004858BB"/>
    <w:rsid w:val="00485AA2"/>
    <w:rsid w:val="00485BD2"/>
    <w:rsid w:val="00485F7F"/>
    <w:rsid w:val="004862C4"/>
    <w:rsid w:val="00486725"/>
    <w:rsid w:val="00486847"/>
    <w:rsid w:val="00486943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5A4"/>
    <w:rsid w:val="004915AD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BE7"/>
    <w:rsid w:val="00493EEC"/>
    <w:rsid w:val="00493FE9"/>
    <w:rsid w:val="0049427C"/>
    <w:rsid w:val="00494348"/>
    <w:rsid w:val="004952F4"/>
    <w:rsid w:val="00495765"/>
    <w:rsid w:val="00495FE4"/>
    <w:rsid w:val="0049602D"/>
    <w:rsid w:val="0049688E"/>
    <w:rsid w:val="00496B61"/>
    <w:rsid w:val="00497162"/>
    <w:rsid w:val="0049732C"/>
    <w:rsid w:val="004973AE"/>
    <w:rsid w:val="004975CC"/>
    <w:rsid w:val="00497E7B"/>
    <w:rsid w:val="00497F14"/>
    <w:rsid w:val="004A023B"/>
    <w:rsid w:val="004A03B5"/>
    <w:rsid w:val="004A090A"/>
    <w:rsid w:val="004A09F0"/>
    <w:rsid w:val="004A0C45"/>
    <w:rsid w:val="004A0FA8"/>
    <w:rsid w:val="004A140B"/>
    <w:rsid w:val="004A18D8"/>
    <w:rsid w:val="004A195A"/>
    <w:rsid w:val="004A249F"/>
    <w:rsid w:val="004A2683"/>
    <w:rsid w:val="004A276A"/>
    <w:rsid w:val="004A2A3A"/>
    <w:rsid w:val="004A339F"/>
    <w:rsid w:val="004A351E"/>
    <w:rsid w:val="004A3819"/>
    <w:rsid w:val="004A4359"/>
    <w:rsid w:val="004A43A2"/>
    <w:rsid w:val="004A4778"/>
    <w:rsid w:val="004A4792"/>
    <w:rsid w:val="004A48D8"/>
    <w:rsid w:val="004A494E"/>
    <w:rsid w:val="004A5300"/>
    <w:rsid w:val="004A5433"/>
    <w:rsid w:val="004A5676"/>
    <w:rsid w:val="004A57EE"/>
    <w:rsid w:val="004A58F7"/>
    <w:rsid w:val="004A5AB1"/>
    <w:rsid w:val="004A5F17"/>
    <w:rsid w:val="004A5F59"/>
    <w:rsid w:val="004A651F"/>
    <w:rsid w:val="004A654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1F44"/>
    <w:rsid w:val="004B203B"/>
    <w:rsid w:val="004B226C"/>
    <w:rsid w:val="004B234C"/>
    <w:rsid w:val="004B2C1F"/>
    <w:rsid w:val="004B3351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2A3"/>
    <w:rsid w:val="004B5840"/>
    <w:rsid w:val="004B5B8D"/>
    <w:rsid w:val="004B5C1C"/>
    <w:rsid w:val="004B5EF7"/>
    <w:rsid w:val="004B6348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10A"/>
    <w:rsid w:val="004C067E"/>
    <w:rsid w:val="004C08CA"/>
    <w:rsid w:val="004C0ADE"/>
    <w:rsid w:val="004C0BCC"/>
    <w:rsid w:val="004C0C97"/>
    <w:rsid w:val="004C190B"/>
    <w:rsid w:val="004C1AA4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00B"/>
    <w:rsid w:val="004C446A"/>
    <w:rsid w:val="004C44DC"/>
    <w:rsid w:val="004C455E"/>
    <w:rsid w:val="004C4660"/>
    <w:rsid w:val="004C48A2"/>
    <w:rsid w:val="004C49B3"/>
    <w:rsid w:val="004C4AD8"/>
    <w:rsid w:val="004C4B6E"/>
    <w:rsid w:val="004C5026"/>
    <w:rsid w:val="004C50B5"/>
    <w:rsid w:val="004C521B"/>
    <w:rsid w:val="004C5C7E"/>
    <w:rsid w:val="004C5FB5"/>
    <w:rsid w:val="004C6184"/>
    <w:rsid w:val="004C6642"/>
    <w:rsid w:val="004C6A57"/>
    <w:rsid w:val="004C7002"/>
    <w:rsid w:val="004C7020"/>
    <w:rsid w:val="004C752B"/>
    <w:rsid w:val="004D01C2"/>
    <w:rsid w:val="004D0255"/>
    <w:rsid w:val="004D051D"/>
    <w:rsid w:val="004D07F5"/>
    <w:rsid w:val="004D081D"/>
    <w:rsid w:val="004D0D96"/>
    <w:rsid w:val="004D0EC5"/>
    <w:rsid w:val="004D116E"/>
    <w:rsid w:val="004D142F"/>
    <w:rsid w:val="004D14A5"/>
    <w:rsid w:val="004D166D"/>
    <w:rsid w:val="004D1B22"/>
    <w:rsid w:val="004D1DDC"/>
    <w:rsid w:val="004D1E33"/>
    <w:rsid w:val="004D1F6C"/>
    <w:rsid w:val="004D21E7"/>
    <w:rsid w:val="004D2606"/>
    <w:rsid w:val="004D28AB"/>
    <w:rsid w:val="004D29C2"/>
    <w:rsid w:val="004D2F54"/>
    <w:rsid w:val="004D303B"/>
    <w:rsid w:val="004D3953"/>
    <w:rsid w:val="004D3FA0"/>
    <w:rsid w:val="004D478A"/>
    <w:rsid w:val="004D4C0F"/>
    <w:rsid w:val="004D5277"/>
    <w:rsid w:val="004D547E"/>
    <w:rsid w:val="004D69E8"/>
    <w:rsid w:val="004D6C27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1E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823"/>
    <w:rsid w:val="004F39BB"/>
    <w:rsid w:val="004F3FA9"/>
    <w:rsid w:val="004F405D"/>
    <w:rsid w:val="004F4460"/>
    <w:rsid w:val="004F4BDF"/>
    <w:rsid w:val="004F4D50"/>
    <w:rsid w:val="004F50A8"/>
    <w:rsid w:val="004F5258"/>
    <w:rsid w:val="004F52F4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59"/>
    <w:rsid w:val="005004C4"/>
    <w:rsid w:val="00500768"/>
    <w:rsid w:val="00500B7F"/>
    <w:rsid w:val="00500C77"/>
    <w:rsid w:val="00500F1C"/>
    <w:rsid w:val="0050129F"/>
    <w:rsid w:val="005013A1"/>
    <w:rsid w:val="00501565"/>
    <w:rsid w:val="005015EB"/>
    <w:rsid w:val="0050197D"/>
    <w:rsid w:val="005019BB"/>
    <w:rsid w:val="00501C4A"/>
    <w:rsid w:val="00501C87"/>
    <w:rsid w:val="00501E1C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5FBC"/>
    <w:rsid w:val="005061CE"/>
    <w:rsid w:val="00506248"/>
    <w:rsid w:val="0050643C"/>
    <w:rsid w:val="00506504"/>
    <w:rsid w:val="005070F2"/>
    <w:rsid w:val="0050744D"/>
    <w:rsid w:val="00507CE0"/>
    <w:rsid w:val="005100AA"/>
    <w:rsid w:val="0051012E"/>
    <w:rsid w:val="00510272"/>
    <w:rsid w:val="00510665"/>
    <w:rsid w:val="00510CCA"/>
    <w:rsid w:val="00510E28"/>
    <w:rsid w:val="0051161C"/>
    <w:rsid w:val="00511CF3"/>
    <w:rsid w:val="00511F35"/>
    <w:rsid w:val="00511F8A"/>
    <w:rsid w:val="005127E5"/>
    <w:rsid w:val="00512911"/>
    <w:rsid w:val="0051291B"/>
    <w:rsid w:val="00512BB5"/>
    <w:rsid w:val="00512F27"/>
    <w:rsid w:val="00512FE9"/>
    <w:rsid w:val="00512FED"/>
    <w:rsid w:val="00513618"/>
    <w:rsid w:val="00513669"/>
    <w:rsid w:val="005139B3"/>
    <w:rsid w:val="00513F65"/>
    <w:rsid w:val="0051403E"/>
    <w:rsid w:val="00514152"/>
    <w:rsid w:val="0051421C"/>
    <w:rsid w:val="00514AF2"/>
    <w:rsid w:val="00515595"/>
    <w:rsid w:val="00515A9C"/>
    <w:rsid w:val="00515CDA"/>
    <w:rsid w:val="00516892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D97"/>
    <w:rsid w:val="00520DC1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05"/>
    <w:rsid w:val="00522F35"/>
    <w:rsid w:val="00522FB2"/>
    <w:rsid w:val="005230C4"/>
    <w:rsid w:val="00523228"/>
    <w:rsid w:val="0052361C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6E2F"/>
    <w:rsid w:val="00527211"/>
    <w:rsid w:val="0052765D"/>
    <w:rsid w:val="00530411"/>
    <w:rsid w:val="005309AA"/>
    <w:rsid w:val="00530BAE"/>
    <w:rsid w:val="00530DC1"/>
    <w:rsid w:val="00530FAC"/>
    <w:rsid w:val="00531239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2F66"/>
    <w:rsid w:val="005339FA"/>
    <w:rsid w:val="00533A8F"/>
    <w:rsid w:val="00533D9A"/>
    <w:rsid w:val="00534152"/>
    <w:rsid w:val="00534491"/>
    <w:rsid w:val="005345F0"/>
    <w:rsid w:val="005346B5"/>
    <w:rsid w:val="0053498F"/>
    <w:rsid w:val="00534A77"/>
    <w:rsid w:val="00534B4D"/>
    <w:rsid w:val="00534C39"/>
    <w:rsid w:val="00534C85"/>
    <w:rsid w:val="00534E3E"/>
    <w:rsid w:val="005354EB"/>
    <w:rsid w:val="005355FE"/>
    <w:rsid w:val="00535CFF"/>
    <w:rsid w:val="00535DB6"/>
    <w:rsid w:val="0053619C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0CEA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6A0"/>
    <w:rsid w:val="005427E7"/>
    <w:rsid w:val="00542903"/>
    <w:rsid w:val="00542E8E"/>
    <w:rsid w:val="005432F4"/>
    <w:rsid w:val="00543436"/>
    <w:rsid w:val="005434C7"/>
    <w:rsid w:val="00543611"/>
    <w:rsid w:val="00544276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27F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72A"/>
    <w:rsid w:val="00550851"/>
    <w:rsid w:val="00550B2A"/>
    <w:rsid w:val="00550B8A"/>
    <w:rsid w:val="00550C5E"/>
    <w:rsid w:val="0055133B"/>
    <w:rsid w:val="00551353"/>
    <w:rsid w:val="005513BA"/>
    <w:rsid w:val="00551C78"/>
    <w:rsid w:val="00551E74"/>
    <w:rsid w:val="00551FB4"/>
    <w:rsid w:val="00552099"/>
    <w:rsid w:val="005526C1"/>
    <w:rsid w:val="005528DF"/>
    <w:rsid w:val="00552C6E"/>
    <w:rsid w:val="005530FC"/>
    <w:rsid w:val="0055337A"/>
    <w:rsid w:val="00553D3B"/>
    <w:rsid w:val="00554057"/>
    <w:rsid w:val="005543BE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874"/>
    <w:rsid w:val="00555EDF"/>
    <w:rsid w:val="00555F77"/>
    <w:rsid w:val="005563F9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E4B"/>
    <w:rsid w:val="00562345"/>
    <w:rsid w:val="0056236D"/>
    <w:rsid w:val="005626C4"/>
    <w:rsid w:val="00562729"/>
    <w:rsid w:val="00562944"/>
    <w:rsid w:val="00562B1C"/>
    <w:rsid w:val="0056326D"/>
    <w:rsid w:val="005633C0"/>
    <w:rsid w:val="005635C5"/>
    <w:rsid w:val="005638F4"/>
    <w:rsid w:val="00563BDC"/>
    <w:rsid w:val="00563FD0"/>
    <w:rsid w:val="00564041"/>
    <w:rsid w:val="0056425B"/>
    <w:rsid w:val="005642BC"/>
    <w:rsid w:val="005643F2"/>
    <w:rsid w:val="0056454E"/>
    <w:rsid w:val="00564934"/>
    <w:rsid w:val="00564985"/>
    <w:rsid w:val="00565275"/>
    <w:rsid w:val="005654C0"/>
    <w:rsid w:val="0056581F"/>
    <w:rsid w:val="005662B9"/>
    <w:rsid w:val="0056643C"/>
    <w:rsid w:val="00566DA0"/>
    <w:rsid w:val="00567442"/>
    <w:rsid w:val="00567C81"/>
    <w:rsid w:val="00570159"/>
    <w:rsid w:val="00570DF9"/>
    <w:rsid w:val="00570E22"/>
    <w:rsid w:val="0057161B"/>
    <w:rsid w:val="00571CFB"/>
    <w:rsid w:val="00571D76"/>
    <w:rsid w:val="00571D9F"/>
    <w:rsid w:val="00571E1B"/>
    <w:rsid w:val="0057213F"/>
    <w:rsid w:val="00572333"/>
    <w:rsid w:val="0057240D"/>
    <w:rsid w:val="0057250E"/>
    <w:rsid w:val="00572823"/>
    <w:rsid w:val="005728F5"/>
    <w:rsid w:val="00572931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4FDF"/>
    <w:rsid w:val="00575241"/>
    <w:rsid w:val="0057547F"/>
    <w:rsid w:val="005754FE"/>
    <w:rsid w:val="00575591"/>
    <w:rsid w:val="00575839"/>
    <w:rsid w:val="0057590C"/>
    <w:rsid w:val="00575EE3"/>
    <w:rsid w:val="00575FCB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21DB"/>
    <w:rsid w:val="0058234C"/>
    <w:rsid w:val="005834E7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772"/>
    <w:rsid w:val="00585A2B"/>
    <w:rsid w:val="00585F6E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87ECE"/>
    <w:rsid w:val="00590634"/>
    <w:rsid w:val="005908FE"/>
    <w:rsid w:val="00590A11"/>
    <w:rsid w:val="00590CC3"/>
    <w:rsid w:val="0059120C"/>
    <w:rsid w:val="00591749"/>
    <w:rsid w:val="0059192C"/>
    <w:rsid w:val="00591A8D"/>
    <w:rsid w:val="00591B79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6E03"/>
    <w:rsid w:val="00597128"/>
    <w:rsid w:val="005978E5"/>
    <w:rsid w:val="00597B27"/>
    <w:rsid w:val="00597D00"/>
    <w:rsid w:val="00597F53"/>
    <w:rsid w:val="005A0990"/>
    <w:rsid w:val="005A1437"/>
    <w:rsid w:val="005A1978"/>
    <w:rsid w:val="005A1F71"/>
    <w:rsid w:val="005A2674"/>
    <w:rsid w:val="005A29B2"/>
    <w:rsid w:val="005A2C97"/>
    <w:rsid w:val="005A2E8C"/>
    <w:rsid w:val="005A356F"/>
    <w:rsid w:val="005A362D"/>
    <w:rsid w:val="005A364F"/>
    <w:rsid w:val="005A3656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C9D"/>
    <w:rsid w:val="005A6E13"/>
    <w:rsid w:val="005A7400"/>
    <w:rsid w:val="005A7402"/>
    <w:rsid w:val="005A7500"/>
    <w:rsid w:val="005A76CC"/>
    <w:rsid w:val="005A7BB3"/>
    <w:rsid w:val="005B04D0"/>
    <w:rsid w:val="005B0762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A88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1C"/>
    <w:rsid w:val="005B4DA4"/>
    <w:rsid w:val="005B537B"/>
    <w:rsid w:val="005B5476"/>
    <w:rsid w:val="005B5840"/>
    <w:rsid w:val="005B5915"/>
    <w:rsid w:val="005B636D"/>
    <w:rsid w:val="005B64A8"/>
    <w:rsid w:val="005B6585"/>
    <w:rsid w:val="005B677E"/>
    <w:rsid w:val="005B696F"/>
    <w:rsid w:val="005B6ADE"/>
    <w:rsid w:val="005B6E1D"/>
    <w:rsid w:val="005B6EE0"/>
    <w:rsid w:val="005B6F5D"/>
    <w:rsid w:val="005B7083"/>
    <w:rsid w:val="005B730D"/>
    <w:rsid w:val="005B7577"/>
    <w:rsid w:val="005B762D"/>
    <w:rsid w:val="005B76D1"/>
    <w:rsid w:val="005B7A78"/>
    <w:rsid w:val="005B7CBC"/>
    <w:rsid w:val="005C00AF"/>
    <w:rsid w:val="005C0AA0"/>
    <w:rsid w:val="005C0E8F"/>
    <w:rsid w:val="005C1245"/>
    <w:rsid w:val="005C162A"/>
    <w:rsid w:val="005C1997"/>
    <w:rsid w:val="005C1A8A"/>
    <w:rsid w:val="005C1C6F"/>
    <w:rsid w:val="005C21F2"/>
    <w:rsid w:val="005C227D"/>
    <w:rsid w:val="005C2437"/>
    <w:rsid w:val="005C28EC"/>
    <w:rsid w:val="005C2AAD"/>
    <w:rsid w:val="005C2AE7"/>
    <w:rsid w:val="005C2CC1"/>
    <w:rsid w:val="005C2D4F"/>
    <w:rsid w:val="005C2D93"/>
    <w:rsid w:val="005C328F"/>
    <w:rsid w:val="005C3298"/>
    <w:rsid w:val="005C3457"/>
    <w:rsid w:val="005C35F2"/>
    <w:rsid w:val="005C39BF"/>
    <w:rsid w:val="005C41DD"/>
    <w:rsid w:val="005C4256"/>
    <w:rsid w:val="005C43CC"/>
    <w:rsid w:val="005C468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D01AE"/>
    <w:rsid w:val="005D01B5"/>
    <w:rsid w:val="005D02E1"/>
    <w:rsid w:val="005D0466"/>
    <w:rsid w:val="005D08DD"/>
    <w:rsid w:val="005D0D02"/>
    <w:rsid w:val="005D0EF8"/>
    <w:rsid w:val="005D0F71"/>
    <w:rsid w:val="005D0FAD"/>
    <w:rsid w:val="005D1027"/>
    <w:rsid w:val="005D1034"/>
    <w:rsid w:val="005D12CD"/>
    <w:rsid w:val="005D131F"/>
    <w:rsid w:val="005D1337"/>
    <w:rsid w:val="005D1409"/>
    <w:rsid w:val="005D1475"/>
    <w:rsid w:val="005D1A55"/>
    <w:rsid w:val="005D2931"/>
    <w:rsid w:val="005D2D3F"/>
    <w:rsid w:val="005D2E2B"/>
    <w:rsid w:val="005D36EC"/>
    <w:rsid w:val="005D438D"/>
    <w:rsid w:val="005D465E"/>
    <w:rsid w:val="005D485D"/>
    <w:rsid w:val="005D4981"/>
    <w:rsid w:val="005D4B9C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D7FBC"/>
    <w:rsid w:val="005E0682"/>
    <w:rsid w:val="005E07DC"/>
    <w:rsid w:val="005E0974"/>
    <w:rsid w:val="005E0B4B"/>
    <w:rsid w:val="005E0E80"/>
    <w:rsid w:val="005E1103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347D"/>
    <w:rsid w:val="005E39E2"/>
    <w:rsid w:val="005E3EB0"/>
    <w:rsid w:val="005E4093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B12"/>
    <w:rsid w:val="005E6EAE"/>
    <w:rsid w:val="005E6F91"/>
    <w:rsid w:val="005E6FFC"/>
    <w:rsid w:val="005E7166"/>
    <w:rsid w:val="005E7266"/>
    <w:rsid w:val="005E7466"/>
    <w:rsid w:val="005E749B"/>
    <w:rsid w:val="005E75EB"/>
    <w:rsid w:val="005E7734"/>
    <w:rsid w:val="005E7808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3A0"/>
    <w:rsid w:val="005F243E"/>
    <w:rsid w:val="005F266C"/>
    <w:rsid w:val="005F2FB8"/>
    <w:rsid w:val="005F30B0"/>
    <w:rsid w:val="005F347B"/>
    <w:rsid w:val="005F3E86"/>
    <w:rsid w:val="005F4495"/>
    <w:rsid w:val="005F47CA"/>
    <w:rsid w:val="005F4833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AC6"/>
    <w:rsid w:val="005F6B83"/>
    <w:rsid w:val="005F7038"/>
    <w:rsid w:val="005F70A6"/>
    <w:rsid w:val="005F714D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354"/>
    <w:rsid w:val="00603A65"/>
    <w:rsid w:val="00603D27"/>
    <w:rsid w:val="006040AC"/>
    <w:rsid w:val="006040EA"/>
    <w:rsid w:val="00604343"/>
    <w:rsid w:val="00604977"/>
    <w:rsid w:val="00604B2A"/>
    <w:rsid w:val="00604DEE"/>
    <w:rsid w:val="00604EEF"/>
    <w:rsid w:val="00604FE8"/>
    <w:rsid w:val="006055A7"/>
    <w:rsid w:val="006057E5"/>
    <w:rsid w:val="00605A61"/>
    <w:rsid w:val="00605E2D"/>
    <w:rsid w:val="006065B7"/>
    <w:rsid w:val="00606970"/>
    <w:rsid w:val="006069CA"/>
    <w:rsid w:val="00606AC3"/>
    <w:rsid w:val="00606B89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443"/>
    <w:rsid w:val="00611519"/>
    <w:rsid w:val="00611B45"/>
    <w:rsid w:val="00611C8D"/>
    <w:rsid w:val="00612039"/>
    <w:rsid w:val="0061229C"/>
    <w:rsid w:val="006123C5"/>
    <w:rsid w:val="00612512"/>
    <w:rsid w:val="00612561"/>
    <w:rsid w:val="0061274C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EC"/>
    <w:rsid w:val="00615D6B"/>
    <w:rsid w:val="00615F52"/>
    <w:rsid w:val="0061615A"/>
    <w:rsid w:val="00616581"/>
    <w:rsid w:val="0061679B"/>
    <w:rsid w:val="00616D82"/>
    <w:rsid w:val="00617354"/>
    <w:rsid w:val="006179C5"/>
    <w:rsid w:val="00617B41"/>
    <w:rsid w:val="00617BE7"/>
    <w:rsid w:val="00620094"/>
    <w:rsid w:val="00620341"/>
    <w:rsid w:val="0062046C"/>
    <w:rsid w:val="00620564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FCE"/>
    <w:rsid w:val="006230F8"/>
    <w:rsid w:val="006232BB"/>
    <w:rsid w:val="0062487C"/>
    <w:rsid w:val="00624A53"/>
    <w:rsid w:val="00624BC8"/>
    <w:rsid w:val="00624C9E"/>
    <w:rsid w:val="006250B8"/>
    <w:rsid w:val="00625123"/>
    <w:rsid w:val="00625701"/>
    <w:rsid w:val="00625A0F"/>
    <w:rsid w:val="00625C7C"/>
    <w:rsid w:val="00625E34"/>
    <w:rsid w:val="00625E9B"/>
    <w:rsid w:val="0062603D"/>
    <w:rsid w:val="00626618"/>
    <w:rsid w:val="00626B5A"/>
    <w:rsid w:val="00627184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852"/>
    <w:rsid w:val="00631B03"/>
    <w:rsid w:val="00632074"/>
    <w:rsid w:val="006323E4"/>
    <w:rsid w:val="00632C3B"/>
    <w:rsid w:val="00632FF1"/>
    <w:rsid w:val="00633DDC"/>
    <w:rsid w:val="00633E47"/>
    <w:rsid w:val="00634010"/>
    <w:rsid w:val="00634118"/>
    <w:rsid w:val="00634258"/>
    <w:rsid w:val="006345AA"/>
    <w:rsid w:val="00634C24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9E"/>
    <w:rsid w:val="006427AD"/>
    <w:rsid w:val="00642E57"/>
    <w:rsid w:val="00642FCD"/>
    <w:rsid w:val="006431DA"/>
    <w:rsid w:val="00643A5B"/>
    <w:rsid w:val="00643C41"/>
    <w:rsid w:val="00643D35"/>
    <w:rsid w:val="00643E5C"/>
    <w:rsid w:val="00643E9F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A78"/>
    <w:rsid w:val="00645EA9"/>
    <w:rsid w:val="00645F68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BDB"/>
    <w:rsid w:val="00650D47"/>
    <w:rsid w:val="00651289"/>
    <w:rsid w:val="00651313"/>
    <w:rsid w:val="006513C1"/>
    <w:rsid w:val="006513C5"/>
    <w:rsid w:val="006517D9"/>
    <w:rsid w:val="00651BE5"/>
    <w:rsid w:val="00651C2C"/>
    <w:rsid w:val="00651E4F"/>
    <w:rsid w:val="00652571"/>
    <w:rsid w:val="00652C79"/>
    <w:rsid w:val="0065301E"/>
    <w:rsid w:val="0065304C"/>
    <w:rsid w:val="006530AB"/>
    <w:rsid w:val="00653269"/>
    <w:rsid w:val="00653284"/>
    <w:rsid w:val="006535BC"/>
    <w:rsid w:val="00653930"/>
    <w:rsid w:val="0065459B"/>
    <w:rsid w:val="0065473B"/>
    <w:rsid w:val="006548F5"/>
    <w:rsid w:val="00654A8B"/>
    <w:rsid w:val="006552CD"/>
    <w:rsid w:val="006559B4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EF"/>
    <w:rsid w:val="00657634"/>
    <w:rsid w:val="006579FB"/>
    <w:rsid w:val="00657D2D"/>
    <w:rsid w:val="00657F55"/>
    <w:rsid w:val="0066007E"/>
    <w:rsid w:val="0066054B"/>
    <w:rsid w:val="006605CB"/>
    <w:rsid w:val="00660747"/>
    <w:rsid w:val="00660A03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20C7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4F6"/>
    <w:rsid w:val="00665596"/>
    <w:rsid w:val="006656A0"/>
    <w:rsid w:val="00665B6B"/>
    <w:rsid w:val="00665C35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192"/>
    <w:rsid w:val="006715B2"/>
    <w:rsid w:val="006715BF"/>
    <w:rsid w:val="00671822"/>
    <w:rsid w:val="006720D4"/>
    <w:rsid w:val="00672BC4"/>
    <w:rsid w:val="00673438"/>
    <w:rsid w:val="00673582"/>
    <w:rsid w:val="006735DA"/>
    <w:rsid w:val="006736B9"/>
    <w:rsid w:val="006737C8"/>
    <w:rsid w:val="00673842"/>
    <w:rsid w:val="006738AA"/>
    <w:rsid w:val="00673E20"/>
    <w:rsid w:val="00673EB6"/>
    <w:rsid w:val="00673FCF"/>
    <w:rsid w:val="0067402B"/>
    <w:rsid w:val="00674093"/>
    <w:rsid w:val="006742B3"/>
    <w:rsid w:val="00674334"/>
    <w:rsid w:val="00674633"/>
    <w:rsid w:val="00674E6D"/>
    <w:rsid w:val="006752B8"/>
    <w:rsid w:val="0067536C"/>
    <w:rsid w:val="0067542F"/>
    <w:rsid w:val="00675822"/>
    <w:rsid w:val="0067584C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79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8F1"/>
    <w:rsid w:val="00680E9A"/>
    <w:rsid w:val="00680F6D"/>
    <w:rsid w:val="00681003"/>
    <w:rsid w:val="0068128C"/>
    <w:rsid w:val="00681696"/>
    <w:rsid w:val="00681C55"/>
    <w:rsid w:val="00681FC8"/>
    <w:rsid w:val="0068229C"/>
    <w:rsid w:val="00682877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27B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1D8"/>
    <w:rsid w:val="006921DD"/>
    <w:rsid w:val="0069256D"/>
    <w:rsid w:val="00692882"/>
    <w:rsid w:val="006928DC"/>
    <w:rsid w:val="00692E15"/>
    <w:rsid w:val="00692E75"/>
    <w:rsid w:val="00692EC8"/>
    <w:rsid w:val="00693147"/>
    <w:rsid w:val="00693A19"/>
    <w:rsid w:val="00693BA8"/>
    <w:rsid w:val="00693DAD"/>
    <w:rsid w:val="006941D4"/>
    <w:rsid w:val="006941FE"/>
    <w:rsid w:val="00694440"/>
    <w:rsid w:val="006945ED"/>
    <w:rsid w:val="006947E9"/>
    <w:rsid w:val="006949F4"/>
    <w:rsid w:val="00694AF9"/>
    <w:rsid w:val="00694B77"/>
    <w:rsid w:val="00694F4D"/>
    <w:rsid w:val="00695211"/>
    <w:rsid w:val="00695369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243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1FF4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4E79"/>
    <w:rsid w:val="006A551C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916"/>
    <w:rsid w:val="006B1C0A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CE2"/>
    <w:rsid w:val="006B3E7C"/>
    <w:rsid w:val="006B4638"/>
    <w:rsid w:val="006B4B7E"/>
    <w:rsid w:val="006B4E32"/>
    <w:rsid w:val="006B5345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42F"/>
    <w:rsid w:val="006C09B5"/>
    <w:rsid w:val="006C09BB"/>
    <w:rsid w:val="006C0B2E"/>
    <w:rsid w:val="006C0B66"/>
    <w:rsid w:val="006C0CA5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63C"/>
    <w:rsid w:val="006C47B3"/>
    <w:rsid w:val="006C4F56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E55"/>
    <w:rsid w:val="006C7F33"/>
    <w:rsid w:val="006D02B0"/>
    <w:rsid w:val="006D03D2"/>
    <w:rsid w:val="006D0480"/>
    <w:rsid w:val="006D0615"/>
    <w:rsid w:val="006D0C4B"/>
    <w:rsid w:val="006D0EF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13E"/>
    <w:rsid w:val="006D4582"/>
    <w:rsid w:val="006D4995"/>
    <w:rsid w:val="006D4A57"/>
    <w:rsid w:val="006D50B9"/>
    <w:rsid w:val="006D5295"/>
    <w:rsid w:val="006D548B"/>
    <w:rsid w:val="006D55D3"/>
    <w:rsid w:val="006D5691"/>
    <w:rsid w:val="006D5751"/>
    <w:rsid w:val="006D5B79"/>
    <w:rsid w:val="006D5B97"/>
    <w:rsid w:val="006D5D0A"/>
    <w:rsid w:val="006D5F10"/>
    <w:rsid w:val="006D6A93"/>
    <w:rsid w:val="006D6BDC"/>
    <w:rsid w:val="006D6F1A"/>
    <w:rsid w:val="006D742C"/>
    <w:rsid w:val="006D7705"/>
    <w:rsid w:val="006D7DD8"/>
    <w:rsid w:val="006D7E58"/>
    <w:rsid w:val="006D7E97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3E89"/>
    <w:rsid w:val="006E4017"/>
    <w:rsid w:val="006E42E5"/>
    <w:rsid w:val="006E43AF"/>
    <w:rsid w:val="006E43C7"/>
    <w:rsid w:val="006E47ED"/>
    <w:rsid w:val="006E4A2C"/>
    <w:rsid w:val="006E4E4B"/>
    <w:rsid w:val="006E4EFB"/>
    <w:rsid w:val="006E5476"/>
    <w:rsid w:val="006E56FC"/>
    <w:rsid w:val="006E5B49"/>
    <w:rsid w:val="006E5C1C"/>
    <w:rsid w:val="006E5CD9"/>
    <w:rsid w:val="006E62AF"/>
    <w:rsid w:val="006E6698"/>
    <w:rsid w:val="006E66A2"/>
    <w:rsid w:val="006E6A4A"/>
    <w:rsid w:val="006E7736"/>
    <w:rsid w:val="006E7928"/>
    <w:rsid w:val="006E7AA7"/>
    <w:rsid w:val="006F02CA"/>
    <w:rsid w:val="006F03F0"/>
    <w:rsid w:val="006F18C1"/>
    <w:rsid w:val="006F1B26"/>
    <w:rsid w:val="006F1BB5"/>
    <w:rsid w:val="006F23B4"/>
    <w:rsid w:val="006F2B1E"/>
    <w:rsid w:val="006F2DF9"/>
    <w:rsid w:val="006F2E17"/>
    <w:rsid w:val="006F3094"/>
    <w:rsid w:val="006F30BF"/>
    <w:rsid w:val="006F32EC"/>
    <w:rsid w:val="006F347C"/>
    <w:rsid w:val="006F3961"/>
    <w:rsid w:val="006F3A73"/>
    <w:rsid w:val="006F41C1"/>
    <w:rsid w:val="006F43B8"/>
    <w:rsid w:val="006F4578"/>
    <w:rsid w:val="006F4724"/>
    <w:rsid w:val="006F49F7"/>
    <w:rsid w:val="006F4FD7"/>
    <w:rsid w:val="006F514E"/>
    <w:rsid w:val="006F5506"/>
    <w:rsid w:val="006F5A40"/>
    <w:rsid w:val="006F5AB0"/>
    <w:rsid w:val="006F5D80"/>
    <w:rsid w:val="006F66B2"/>
    <w:rsid w:val="006F6773"/>
    <w:rsid w:val="006F6816"/>
    <w:rsid w:val="006F6939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56A"/>
    <w:rsid w:val="00702695"/>
    <w:rsid w:val="00702A9F"/>
    <w:rsid w:val="0070307B"/>
    <w:rsid w:val="00703290"/>
    <w:rsid w:val="0070380A"/>
    <w:rsid w:val="00703F3D"/>
    <w:rsid w:val="00704231"/>
    <w:rsid w:val="0070434A"/>
    <w:rsid w:val="007043E8"/>
    <w:rsid w:val="0070444B"/>
    <w:rsid w:val="00704890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9BC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1915"/>
    <w:rsid w:val="007123BF"/>
    <w:rsid w:val="007129EE"/>
    <w:rsid w:val="00712D37"/>
    <w:rsid w:val="00712F07"/>
    <w:rsid w:val="00712F1F"/>
    <w:rsid w:val="00712F60"/>
    <w:rsid w:val="007132DF"/>
    <w:rsid w:val="00713409"/>
    <w:rsid w:val="00713609"/>
    <w:rsid w:val="007139BC"/>
    <w:rsid w:val="00713AF7"/>
    <w:rsid w:val="00713BC1"/>
    <w:rsid w:val="00713C50"/>
    <w:rsid w:val="00713D42"/>
    <w:rsid w:val="00713D63"/>
    <w:rsid w:val="00714304"/>
    <w:rsid w:val="007143A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5E28"/>
    <w:rsid w:val="00716662"/>
    <w:rsid w:val="007168E7"/>
    <w:rsid w:val="007169A9"/>
    <w:rsid w:val="00716A80"/>
    <w:rsid w:val="00716AA2"/>
    <w:rsid w:val="00716AA3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AA"/>
    <w:rsid w:val="007209C6"/>
    <w:rsid w:val="00720CC9"/>
    <w:rsid w:val="00720EA5"/>
    <w:rsid w:val="00721152"/>
    <w:rsid w:val="00721351"/>
    <w:rsid w:val="0072137A"/>
    <w:rsid w:val="00721723"/>
    <w:rsid w:val="007218D9"/>
    <w:rsid w:val="0072199E"/>
    <w:rsid w:val="00721E6C"/>
    <w:rsid w:val="0072224F"/>
    <w:rsid w:val="007223FA"/>
    <w:rsid w:val="0072260F"/>
    <w:rsid w:val="00722D05"/>
    <w:rsid w:val="00722D19"/>
    <w:rsid w:val="00722F58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80C"/>
    <w:rsid w:val="0072698B"/>
    <w:rsid w:val="00726A5E"/>
    <w:rsid w:val="00726E70"/>
    <w:rsid w:val="007270D8"/>
    <w:rsid w:val="007272AD"/>
    <w:rsid w:val="0072731E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6CC"/>
    <w:rsid w:val="0073272A"/>
    <w:rsid w:val="00732D89"/>
    <w:rsid w:val="0073350B"/>
    <w:rsid w:val="00733C2E"/>
    <w:rsid w:val="00733E69"/>
    <w:rsid w:val="0073408A"/>
    <w:rsid w:val="007341DB"/>
    <w:rsid w:val="0073453D"/>
    <w:rsid w:val="007349C5"/>
    <w:rsid w:val="00734AC3"/>
    <w:rsid w:val="00735005"/>
    <w:rsid w:val="007351BE"/>
    <w:rsid w:val="0073581C"/>
    <w:rsid w:val="00735C62"/>
    <w:rsid w:val="00735FA2"/>
    <w:rsid w:val="00736188"/>
    <w:rsid w:val="007362B4"/>
    <w:rsid w:val="00736801"/>
    <w:rsid w:val="00736893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851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BB"/>
    <w:rsid w:val="0074414F"/>
    <w:rsid w:val="00744337"/>
    <w:rsid w:val="007444B1"/>
    <w:rsid w:val="00744503"/>
    <w:rsid w:val="00744973"/>
    <w:rsid w:val="00744F2E"/>
    <w:rsid w:val="007451D0"/>
    <w:rsid w:val="00745289"/>
    <w:rsid w:val="00745527"/>
    <w:rsid w:val="00745534"/>
    <w:rsid w:val="007455AC"/>
    <w:rsid w:val="00745AAA"/>
    <w:rsid w:val="00745CC3"/>
    <w:rsid w:val="007464D0"/>
    <w:rsid w:val="00746634"/>
    <w:rsid w:val="00746AAD"/>
    <w:rsid w:val="00746B41"/>
    <w:rsid w:val="00746D72"/>
    <w:rsid w:val="00746DD3"/>
    <w:rsid w:val="00746F04"/>
    <w:rsid w:val="007471AB"/>
    <w:rsid w:val="00747323"/>
    <w:rsid w:val="00747354"/>
    <w:rsid w:val="00747715"/>
    <w:rsid w:val="007477D5"/>
    <w:rsid w:val="0074786B"/>
    <w:rsid w:val="0074797D"/>
    <w:rsid w:val="00747F02"/>
    <w:rsid w:val="007501BE"/>
    <w:rsid w:val="007503E4"/>
    <w:rsid w:val="00750892"/>
    <w:rsid w:val="007508BE"/>
    <w:rsid w:val="00750AFE"/>
    <w:rsid w:val="00750E34"/>
    <w:rsid w:val="00750EC8"/>
    <w:rsid w:val="00750ED8"/>
    <w:rsid w:val="00751058"/>
    <w:rsid w:val="00751A14"/>
    <w:rsid w:val="0075201B"/>
    <w:rsid w:val="007523E9"/>
    <w:rsid w:val="007525CC"/>
    <w:rsid w:val="007525DB"/>
    <w:rsid w:val="00752741"/>
    <w:rsid w:val="00752892"/>
    <w:rsid w:val="00752B04"/>
    <w:rsid w:val="00752EC2"/>
    <w:rsid w:val="007531D6"/>
    <w:rsid w:val="00753237"/>
    <w:rsid w:val="007532AC"/>
    <w:rsid w:val="00753B4E"/>
    <w:rsid w:val="00753CAD"/>
    <w:rsid w:val="00754709"/>
    <w:rsid w:val="0075483B"/>
    <w:rsid w:val="00754984"/>
    <w:rsid w:val="00754AD9"/>
    <w:rsid w:val="00754E32"/>
    <w:rsid w:val="00754FD8"/>
    <w:rsid w:val="00755249"/>
    <w:rsid w:val="0075526E"/>
    <w:rsid w:val="007554F0"/>
    <w:rsid w:val="00755579"/>
    <w:rsid w:val="00755825"/>
    <w:rsid w:val="00755990"/>
    <w:rsid w:val="007564C5"/>
    <w:rsid w:val="00756834"/>
    <w:rsid w:val="00756FCA"/>
    <w:rsid w:val="00757032"/>
    <w:rsid w:val="007574C2"/>
    <w:rsid w:val="0075760D"/>
    <w:rsid w:val="00757E1B"/>
    <w:rsid w:val="00757EF6"/>
    <w:rsid w:val="007601A2"/>
    <w:rsid w:val="007607C0"/>
    <w:rsid w:val="00760F10"/>
    <w:rsid w:val="00761310"/>
    <w:rsid w:val="00761378"/>
    <w:rsid w:val="007614C0"/>
    <w:rsid w:val="0076160F"/>
    <w:rsid w:val="00761A87"/>
    <w:rsid w:val="00761DE7"/>
    <w:rsid w:val="00761FCF"/>
    <w:rsid w:val="00762034"/>
    <w:rsid w:val="007622CB"/>
    <w:rsid w:val="00762654"/>
    <w:rsid w:val="0076290E"/>
    <w:rsid w:val="00762D0F"/>
    <w:rsid w:val="00763211"/>
    <w:rsid w:val="007632FE"/>
    <w:rsid w:val="0076385F"/>
    <w:rsid w:val="00763B81"/>
    <w:rsid w:val="007644B1"/>
    <w:rsid w:val="00764726"/>
    <w:rsid w:val="007649DC"/>
    <w:rsid w:val="0076509F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ED8"/>
    <w:rsid w:val="00772F4F"/>
    <w:rsid w:val="0077328E"/>
    <w:rsid w:val="007732E0"/>
    <w:rsid w:val="00773441"/>
    <w:rsid w:val="0077359D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281"/>
    <w:rsid w:val="0077551E"/>
    <w:rsid w:val="007757D8"/>
    <w:rsid w:val="00775A5A"/>
    <w:rsid w:val="00775C9F"/>
    <w:rsid w:val="00775D37"/>
    <w:rsid w:val="0077647D"/>
    <w:rsid w:val="00776D43"/>
    <w:rsid w:val="00776E11"/>
    <w:rsid w:val="007770C9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3B65"/>
    <w:rsid w:val="007840E5"/>
    <w:rsid w:val="0078448A"/>
    <w:rsid w:val="0078456B"/>
    <w:rsid w:val="00784597"/>
    <w:rsid w:val="00784E75"/>
    <w:rsid w:val="007855B8"/>
    <w:rsid w:val="00785703"/>
    <w:rsid w:val="00785C0F"/>
    <w:rsid w:val="0078614E"/>
    <w:rsid w:val="007863D2"/>
    <w:rsid w:val="00786621"/>
    <w:rsid w:val="00786729"/>
    <w:rsid w:val="0078692E"/>
    <w:rsid w:val="00787366"/>
    <w:rsid w:val="0078760C"/>
    <w:rsid w:val="00787819"/>
    <w:rsid w:val="00787ADC"/>
    <w:rsid w:val="00787C6A"/>
    <w:rsid w:val="00787DB0"/>
    <w:rsid w:val="00790626"/>
    <w:rsid w:val="00790919"/>
    <w:rsid w:val="00790B00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2A01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150"/>
    <w:rsid w:val="00794259"/>
    <w:rsid w:val="00794714"/>
    <w:rsid w:val="00794A7A"/>
    <w:rsid w:val="00794FFB"/>
    <w:rsid w:val="00795298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2AA"/>
    <w:rsid w:val="007976A3"/>
    <w:rsid w:val="0079778A"/>
    <w:rsid w:val="00797AB8"/>
    <w:rsid w:val="00797BE5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FB0"/>
    <w:rsid w:val="007A1058"/>
    <w:rsid w:val="007A107E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2CD"/>
    <w:rsid w:val="007A55B2"/>
    <w:rsid w:val="007A563E"/>
    <w:rsid w:val="007A581F"/>
    <w:rsid w:val="007A5FA5"/>
    <w:rsid w:val="007A626D"/>
    <w:rsid w:val="007A69DC"/>
    <w:rsid w:val="007A6A96"/>
    <w:rsid w:val="007A6AC6"/>
    <w:rsid w:val="007A6C2A"/>
    <w:rsid w:val="007A73AA"/>
    <w:rsid w:val="007A7602"/>
    <w:rsid w:val="007B0348"/>
    <w:rsid w:val="007B0B7D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13A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8D1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1197"/>
    <w:rsid w:val="007C1364"/>
    <w:rsid w:val="007C14D5"/>
    <w:rsid w:val="007C2014"/>
    <w:rsid w:val="007C28B2"/>
    <w:rsid w:val="007C28D3"/>
    <w:rsid w:val="007C2A45"/>
    <w:rsid w:val="007C2CD6"/>
    <w:rsid w:val="007C3061"/>
    <w:rsid w:val="007C3431"/>
    <w:rsid w:val="007C34D0"/>
    <w:rsid w:val="007C38A7"/>
    <w:rsid w:val="007C3CEA"/>
    <w:rsid w:val="007C3E12"/>
    <w:rsid w:val="007C3F4A"/>
    <w:rsid w:val="007C3F99"/>
    <w:rsid w:val="007C404B"/>
    <w:rsid w:val="007C413A"/>
    <w:rsid w:val="007C414F"/>
    <w:rsid w:val="007C417C"/>
    <w:rsid w:val="007C446B"/>
    <w:rsid w:val="007C448F"/>
    <w:rsid w:val="007C5207"/>
    <w:rsid w:val="007C52B2"/>
    <w:rsid w:val="007C52D2"/>
    <w:rsid w:val="007C53F2"/>
    <w:rsid w:val="007C5ACF"/>
    <w:rsid w:val="007C5CAE"/>
    <w:rsid w:val="007C5ED5"/>
    <w:rsid w:val="007C62F3"/>
    <w:rsid w:val="007C65DC"/>
    <w:rsid w:val="007C69B8"/>
    <w:rsid w:val="007C6D03"/>
    <w:rsid w:val="007C6F6A"/>
    <w:rsid w:val="007C70B5"/>
    <w:rsid w:val="007C739E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47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4C3"/>
    <w:rsid w:val="007D4652"/>
    <w:rsid w:val="007D4B06"/>
    <w:rsid w:val="007D4F86"/>
    <w:rsid w:val="007D552F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29B"/>
    <w:rsid w:val="007E03D1"/>
    <w:rsid w:val="007E0578"/>
    <w:rsid w:val="007E0CD3"/>
    <w:rsid w:val="007E0E6D"/>
    <w:rsid w:val="007E1331"/>
    <w:rsid w:val="007E1967"/>
    <w:rsid w:val="007E19F7"/>
    <w:rsid w:val="007E1B50"/>
    <w:rsid w:val="007E1BBC"/>
    <w:rsid w:val="007E1C72"/>
    <w:rsid w:val="007E1CA3"/>
    <w:rsid w:val="007E1F44"/>
    <w:rsid w:val="007E1FE9"/>
    <w:rsid w:val="007E2097"/>
    <w:rsid w:val="007E20E0"/>
    <w:rsid w:val="007E2609"/>
    <w:rsid w:val="007E2D56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01"/>
    <w:rsid w:val="007E6534"/>
    <w:rsid w:val="007E6B8E"/>
    <w:rsid w:val="007E6F26"/>
    <w:rsid w:val="007E6FA2"/>
    <w:rsid w:val="007E72EE"/>
    <w:rsid w:val="007E7559"/>
    <w:rsid w:val="007E79C6"/>
    <w:rsid w:val="007E7E60"/>
    <w:rsid w:val="007F010C"/>
    <w:rsid w:val="007F03E4"/>
    <w:rsid w:val="007F060C"/>
    <w:rsid w:val="007F0659"/>
    <w:rsid w:val="007F0F90"/>
    <w:rsid w:val="007F1107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08F"/>
    <w:rsid w:val="007F465D"/>
    <w:rsid w:val="007F46E0"/>
    <w:rsid w:val="007F4A8F"/>
    <w:rsid w:val="007F4ACF"/>
    <w:rsid w:val="007F528A"/>
    <w:rsid w:val="007F5648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7F7FAE"/>
    <w:rsid w:val="00800048"/>
    <w:rsid w:val="008001BA"/>
    <w:rsid w:val="0080054E"/>
    <w:rsid w:val="00800931"/>
    <w:rsid w:val="00800C72"/>
    <w:rsid w:val="00801BCB"/>
    <w:rsid w:val="0080231E"/>
    <w:rsid w:val="00802769"/>
    <w:rsid w:val="00802A7B"/>
    <w:rsid w:val="00802ACA"/>
    <w:rsid w:val="00802D08"/>
    <w:rsid w:val="00803A47"/>
    <w:rsid w:val="00803DEF"/>
    <w:rsid w:val="008040B2"/>
    <w:rsid w:val="00804175"/>
    <w:rsid w:val="008043F2"/>
    <w:rsid w:val="008046B7"/>
    <w:rsid w:val="008048BF"/>
    <w:rsid w:val="0080498A"/>
    <w:rsid w:val="00804E07"/>
    <w:rsid w:val="00805283"/>
    <w:rsid w:val="008054F9"/>
    <w:rsid w:val="008059F6"/>
    <w:rsid w:val="00805C4A"/>
    <w:rsid w:val="00805D1D"/>
    <w:rsid w:val="00805D93"/>
    <w:rsid w:val="00806129"/>
    <w:rsid w:val="0080624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1A5"/>
    <w:rsid w:val="0081025D"/>
    <w:rsid w:val="00810596"/>
    <w:rsid w:val="008107C1"/>
    <w:rsid w:val="008108B0"/>
    <w:rsid w:val="0081098C"/>
    <w:rsid w:val="00810F7C"/>
    <w:rsid w:val="008110EB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7C"/>
    <w:rsid w:val="008131BF"/>
    <w:rsid w:val="0081397B"/>
    <w:rsid w:val="00814209"/>
    <w:rsid w:val="008145C7"/>
    <w:rsid w:val="008145ED"/>
    <w:rsid w:val="00814806"/>
    <w:rsid w:val="00814B6B"/>
    <w:rsid w:val="00815005"/>
    <w:rsid w:val="00815BCC"/>
    <w:rsid w:val="00815BE1"/>
    <w:rsid w:val="00816692"/>
    <w:rsid w:val="00816C38"/>
    <w:rsid w:val="00816CAA"/>
    <w:rsid w:val="00816E11"/>
    <w:rsid w:val="00817070"/>
    <w:rsid w:val="008173D6"/>
    <w:rsid w:val="008201FB"/>
    <w:rsid w:val="0082050F"/>
    <w:rsid w:val="00820553"/>
    <w:rsid w:val="008208A4"/>
    <w:rsid w:val="00820BEC"/>
    <w:rsid w:val="00820CEE"/>
    <w:rsid w:val="00820EBC"/>
    <w:rsid w:val="008212D5"/>
    <w:rsid w:val="0082143C"/>
    <w:rsid w:val="008217A3"/>
    <w:rsid w:val="00821AC9"/>
    <w:rsid w:val="00821B32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E62"/>
    <w:rsid w:val="00823F59"/>
    <w:rsid w:val="00824251"/>
    <w:rsid w:val="00824769"/>
    <w:rsid w:val="00824B74"/>
    <w:rsid w:val="00824F69"/>
    <w:rsid w:val="008255DF"/>
    <w:rsid w:val="0082579E"/>
    <w:rsid w:val="0082585C"/>
    <w:rsid w:val="00825976"/>
    <w:rsid w:val="00825C7C"/>
    <w:rsid w:val="00825CA8"/>
    <w:rsid w:val="008261E4"/>
    <w:rsid w:val="0082647A"/>
    <w:rsid w:val="0082668F"/>
    <w:rsid w:val="00826957"/>
    <w:rsid w:val="00827324"/>
    <w:rsid w:val="008273A6"/>
    <w:rsid w:val="00827BC9"/>
    <w:rsid w:val="00827E45"/>
    <w:rsid w:val="00827F45"/>
    <w:rsid w:val="008308DC"/>
    <w:rsid w:val="00830A29"/>
    <w:rsid w:val="00830B8F"/>
    <w:rsid w:val="00830C14"/>
    <w:rsid w:val="00830CCA"/>
    <w:rsid w:val="008311CC"/>
    <w:rsid w:val="008313E4"/>
    <w:rsid w:val="00831B32"/>
    <w:rsid w:val="008324F4"/>
    <w:rsid w:val="008331DC"/>
    <w:rsid w:val="00833FE7"/>
    <w:rsid w:val="008341F6"/>
    <w:rsid w:val="00834312"/>
    <w:rsid w:val="00834359"/>
    <w:rsid w:val="0083486C"/>
    <w:rsid w:val="008349E8"/>
    <w:rsid w:val="00834C10"/>
    <w:rsid w:val="00834C8E"/>
    <w:rsid w:val="0083521C"/>
    <w:rsid w:val="00835253"/>
    <w:rsid w:val="008353E3"/>
    <w:rsid w:val="00835458"/>
    <w:rsid w:val="0083563B"/>
    <w:rsid w:val="00835C7C"/>
    <w:rsid w:val="00836277"/>
    <w:rsid w:val="0083662D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C05"/>
    <w:rsid w:val="00842DAC"/>
    <w:rsid w:val="00842DD0"/>
    <w:rsid w:val="00843043"/>
    <w:rsid w:val="008432B4"/>
    <w:rsid w:val="008433BF"/>
    <w:rsid w:val="008435F0"/>
    <w:rsid w:val="00843B4B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240"/>
    <w:rsid w:val="00847836"/>
    <w:rsid w:val="00847EA7"/>
    <w:rsid w:val="00850030"/>
    <w:rsid w:val="00850177"/>
    <w:rsid w:val="008501C9"/>
    <w:rsid w:val="00850982"/>
    <w:rsid w:val="00850D3B"/>
    <w:rsid w:val="00851069"/>
    <w:rsid w:val="0085124F"/>
    <w:rsid w:val="0085144F"/>
    <w:rsid w:val="00851481"/>
    <w:rsid w:val="00851861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31AD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7FC"/>
    <w:rsid w:val="0085484B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64"/>
    <w:rsid w:val="0085643B"/>
    <w:rsid w:val="0085663D"/>
    <w:rsid w:val="0085668C"/>
    <w:rsid w:val="0085675A"/>
    <w:rsid w:val="0085693A"/>
    <w:rsid w:val="00856D46"/>
    <w:rsid w:val="00856F0F"/>
    <w:rsid w:val="00856FB2"/>
    <w:rsid w:val="0085718A"/>
    <w:rsid w:val="0085730E"/>
    <w:rsid w:val="008573C8"/>
    <w:rsid w:val="0085758E"/>
    <w:rsid w:val="0085770C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747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54F"/>
    <w:rsid w:val="008659BC"/>
    <w:rsid w:val="00865B66"/>
    <w:rsid w:val="00866595"/>
    <w:rsid w:val="00866BA5"/>
    <w:rsid w:val="00866EED"/>
    <w:rsid w:val="00866F52"/>
    <w:rsid w:val="00867B36"/>
    <w:rsid w:val="0087099E"/>
    <w:rsid w:val="00870DA6"/>
    <w:rsid w:val="008710EC"/>
    <w:rsid w:val="0087113A"/>
    <w:rsid w:val="00871184"/>
    <w:rsid w:val="00871359"/>
    <w:rsid w:val="008714D3"/>
    <w:rsid w:val="008715CA"/>
    <w:rsid w:val="00871879"/>
    <w:rsid w:val="008719F2"/>
    <w:rsid w:val="00871C01"/>
    <w:rsid w:val="00871F25"/>
    <w:rsid w:val="00871F4D"/>
    <w:rsid w:val="0087241D"/>
    <w:rsid w:val="00872944"/>
    <w:rsid w:val="00872BE2"/>
    <w:rsid w:val="008732D9"/>
    <w:rsid w:val="00873370"/>
    <w:rsid w:val="00873C66"/>
    <w:rsid w:val="00873FFE"/>
    <w:rsid w:val="00874015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0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1EC3"/>
    <w:rsid w:val="0088207D"/>
    <w:rsid w:val="008822F9"/>
    <w:rsid w:val="0088230B"/>
    <w:rsid w:val="00882472"/>
    <w:rsid w:val="00882488"/>
    <w:rsid w:val="008824AA"/>
    <w:rsid w:val="0088310F"/>
    <w:rsid w:val="008832E2"/>
    <w:rsid w:val="008832ED"/>
    <w:rsid w:val="008833B6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4B3"/>
    <w:rsid w:val="00890A11"/>
    <w:rsid w:val="00890A92"/>
    <w:rsid w:val="00890BAB"/>
    <w:rsid w:val="008911DD"/>
    <w:rsid w:val="008913DC"/>
    <w:rsid w:val="008914CE"/>
    <w:rsid w:val="008917DC"/>
    <w:rsid w:val="008918B1"/>
    <w:rsid w:val="00891E88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8C4"/>
    <w:rsid w:val="00894EEE"/>
    <w:rsid w:val="00894FA7"/>
    <w:rsid w:val="008952C7"/>
    <w:rsid w:val="00895419"/>
    <w:rsid w:val="00895713"/>
    <w:rsid w:val="008959A0"/>
    <w:rsid w:val="0089621A"/>
    <w:rsid w:val="0089627D"/>
    <w:rsid w:val="00896465"/>
    <w:rsid w:val="008964B4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3EC"/>
    <w:rsid w:val="008A085A"/>
    <w:rsid w:val="008A0A0A"/>
    <w:rsid w:val="008A0B38"/>
    <w:rsid w:val="008A0B91"/>
    <w:rsid w:val="008A0D73"/>
    <w:rsid w:val="008A129D"/>
    <w:rsid w:val="008A14D8"/>
    <w:rsid w:val="008A159E"/>
    <w:rsid w:val="008A178B"/>
    <w:rsid w:val="008A1BF0"/>
    <w:rsid w:val="008A1C9D"/>
    <w:rsid w:val="008A1CED"/>
    <w:rsid w:val="008A1E08"/>
    <w:rsid w:val="008A1FC2"/>
    <w:rsid w:val="008A207C"/>
    <w:rsid w:val="008A2408"/>
    <w:rsid w:val="008A242D"/>
    <w:rsid w:val="008A2605"/>
    <w:rsid w:val="008A29FD"/>
    <w:rsid w:val="008A2BC7"/>
    <w:rsid w:val="008A2CB2"/>
    <w:rsid w:val="008A2D53"/>
    <w:rsid w:val="008A3186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4B42"/>
    <w:rsid w:val="008B53B4"/>
    <w:rsid w:val="008B5468"/>
    <w:rsid w:val="008B5885"/>
    <w:rsid w:val="008B60BE"/>
    <w:rsid w:val="008B6130"/>
    <w:rsid w:val="008B6D30"/>
    <w:rsid w:val="008B6D6D"/>
    <w:rsid w:val="008B6DD8"/>
    <w:rsid w:val="008B7177"/>
    <w:rsid w:val="008C0652"/>
    <w:rsid w:val="008C0857"/>
    <w:rsid w:val="008C0E3C"/>
    <w:rsid w:val="008C0E5B"/>
    <w:rsid w:val="008C0EF0"/>
    <w:rsid w:val="008C15DD"/>
    <w:rsid w:val="008C1928"/>
    <w:rsid w:val="008C1A65"/>
    <w:rsid w:val="008C1AE2"/>
    <w:rsid w:val="008C1D9F"/>
    <w:rsid w:val="008C2531"/>
    <w:rsid w:val="008C2C97"/>
    <w:rsid w:val="008C2F0D"/>
    <w:rsid w:val="008C3634"/>
    <w:rsid w:val="008C364C"/>
    <w:rsid w:val="008C3A64"/>
    <w:rsid w:val="008C48AF"/>
    <w:rsid w:val="008C49A6"/>
    <w:rsid w:val="008C4A02"/>
    <w:rsid w:val="008C4BD5"/>
    <w:rsid w:val="008C4BD6"/>
    <w:rsid w:val="008C4BEF"/>
    <w:rsid w:val="008C50D1"/>
    <w:rsid w:val="008C5930"/>
    <w:rsid w:val="008C5B9D"/>
    <w:rsid w:val="008C5CE7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B8E"/>
    <w:rsid w:val="008C7D2E"/>
    <w:rsid w:val="008C7EDA"/>
    <w:rsid w:val="008C7F47"/>
    <w:rsid w:val="008D004C"/>
    <w:rsid w:val="008D017F"/>
    <w:rsid w:val="008D047C"/>
    <w:rsid w:val="008D0565"/>
    <w:rsid w:val="008D06F6"/>
    <w:rsid w:val="008D0CCA"/>
    <w:rsid w:val="008D10DE"/>
    <w:rsid w:val="008D14A2"/>
    <w:rsid w:val="008D154F"/>
    <w:rsid w:val="008D174A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2E11"/>
    <w:rsid w:val="008D3626"/>
    <w:rsid w:val="008D3706"/>
    <w:rsid w:val="008D37A3"/>
    <w:rsid w:val="008D3806"/>
    <w:rsid w:val="008D3D3C"/>
    <w:rsid w:val="008D41DA"/>
    <w:rsid w:val="008D42DF"/>
    <w:rsid w:val="008D4409"/>
    <w:rsid w:val="008D45F1"/>
    <w:rsid w:val="008D4A3D"/>
    <w:rsid w:val="008D4B49"/>
    <w:rsid w:val="008D4E0F"/>
    <w:rsid w:val="008D51DB"/>
    <w:rsid w:val="008D5316"/>
    <w:rsid w:val="008D5693"/>
    <w:rsid w:val="008D5B84"/>
    <w:rsid w:val="008D5EAC"/>
    <w:rsid w:val="008D60C8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19C"/>
    <w:rsid w:val="008E1511"/>
    <w:rsid w:val="008E16A6"/>
    <w:rsid w:val="008E1887"/>
    <w:rsid w:val="008E1C50"/>
    <w:rsid w:val="008E1DBE"/>
    <w:rsid w:val="008E1E2D"/>
    <w:rsid w:val="008E1F7A"/>
    <w:rsid w:val="008E2151"/>
    <w:rsid w:val="008E2A34"/>
    <w:rsid w:val="008E2A44"/>
    <w:rsid w:val="008E320D"/>
    <w:rsid w:val="008E3B21"/>
    <w:rsid w:val="008E3C1A"/>
    <w:rsid w:val="008E3FD6"/>
    <w:rsid w:val="008E411C"/>
    <w:rsid w:val="008E43F9"/>
    <w:rsid w:val="008E4427"/>
    <w:rsid w:val="008E443A"/>
    <w:rsid w:val="008E4A62"/>
    <w:rsid w:val="008E4EC4"/>
    <w:rsid w:val="008E56CF"/>
    <w:rsid w:val="008E5A95"/>
    <w:rsid w:val="008E5B59"/>
    <w:rsid w:val="008E5EAC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34B"/>
    <w:rsid w:val="008E77FF"/>
    <w:rsid w:val="008E795E"/>
    <w:rsid w:val="008E7DE7"/>
    <w:rsid w:val="008E7F7A"/>
    <w:rsid w:val="008F0142"/>
    <w:rsid w:val="008F09DC"/>
    <w:rsid w:val="008F0B05"/>
    <w:rsid w:val="008F0B59"/>
    <w:rsid w:val="008F0ED8"/>
    <w:rsid w:val="008F1006"/>
    <w:rsid w:val="008F11CB"/>
    <w:rsid w:val="008F1833"/>
    <w:rsid w:val="008F1915"/>
    <w:rsid w:val="008F1D2E"/>
    <w:rsid w:val="008F22A0"/>
    <w:rsid w:val="008F23D1"/>
    <w:rsid w:val="008F25D5"/>
    <w:rsid w:val="008F26C0"/>
    <w:rsid w:val="008F2985"/>
    <w:rsid w:val="008F2A87"/>
    <w:rsid w:val="008F2E65"/>
    <w:rsid w:val="008F3135"/>
    <w:rsid w:val="008F32D5"/>
    <w:rsid w:val="008F3D91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1B1E"/>
    <w:rsid w:val="00901F60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EC"/>
    <w:rsid w:val="00903EC7"/>
    <w:rsid w:val="009041B6"/>
    <w:rsid w:val="00904252"/>
    <w:rsid w:val="009045F2"/>
    <w:rsid w:val="00904739"/>
    <w:rsid w:val="009047C1"/>
    <w:rsid w:val="00904A97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8C3"/>
    <w:rsid w:val="00914AC7"/>
    <w:rsid w:val="00914BF2"/>
    <w:rsid w:val="00914CE0"/>
    <w:rsid w:val="00914F63"/>
    <w:rsid w:val="00914F7A"/>
    <w:rsid w:val="00915350"/>
    <w:rsid w:val="00915626"/>
    <w:rsid w:val="00915782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17E64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34A9"/>
    <w:rsid w:val="00924343"/>
    <w:rsid w:val="00924365"/>
    <w:rsid w:val="00924996"/>
    <w:rsid w:val="00924A3F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5F84"/>
    <w:rsid w:val="0092608C"/>
    <w:rsid w:val="009261A6"/>
    <w:rsid w:val="00926266"/>
    <w:rsid w:val="00926615"/>
    <w:rsid w:val="009266F7"/>
    <w:rsid w:val="00926AFC"/>
    <w:rsid w:val="00926FFB"/>
    <w:rsid w:val="0092719E"/>
    <w:rsid w:val="00927635"/>
    <w:rsid w:val="009278C3"/>
    <w:rsid w:val="00927AEC"/>
    <w:rsid w:val="00927CB9"/>
    <w:rsid w:val="00927F84"/>
    <w:rsid w:val="009301E8"/>
    <w:rsid w:val="00930459"/>
    <w:rsid w:val="00930746"/>
    <w:rsid w:val="00930E94"/>
    <w:rsid w:val="00930EB7"/>
    <w:rsid w:val="00930FA1"/>
    <w:rsid w:val="00931016"/>
    <w:rsid w:val="009310DB"/>
    <w:rsid w:val="00931161"/>
    <w:rsid w:val="00931777"/>
    <w:rsid w:val="00931ABE"/>
    <w:rsid w:val="00931C8F"/>
    <w:rsid w:val="00932050"/>
    <w:rsid w:val="0093210F"/>
    <w:rsid w:val="00932438"/>
    <w:rsid w:val="00932AD1"/>
    <w:rsid w:val="00932DE6"/>
    <w:rsid w:val="00932E39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81D"/>
    <w:rsid w:val="00935D1B"/>
    <w:rsid w:val="00935FF1"/>
    <w:rsid w:val="00936992"/>
    <w:rsid w:val="00936ADF"/>
    <w:rsid w:val="00936C89"/>
    <w:rsid w:val="00936E66"/>
    <w:rsid w:val="009372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091"/>
    <w:rsid w:val="0094165C"/>
    <w:rsid w:val="00941A0F"/>
    <w:rsid w:val="00941E9B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B14"/>
    <w:rsid w:val="00944E1C"/>
    <w:rsid w:val="00944E2C"/>
    <w:rsid w:val="00944EB8"/>
    <w:rsid w:val="00944F29"/>
    <w:rsid w:val="00945069"/>
    <w:rsid w:val="0094511A"/>
    <w:rsid w:val="00945175"/>
    <w:rsid w:val="00945295"/>
    <w:rsid w:val="009456E6"/>
    <w:rsid w:val="009459AE"/>
    <w:rsid w:val="00945DE1"/>
    <w:rsid w:val="00945E72"/>
    <w:rsid w:val="009460B9"/>
    <w:rsid w:val="009460FB"/>
    <w:rsid w:val="00946C8D"/>
    <w:rsid w:val="00946F34"/>
    <w:rsid w:val="0094722A"/>
    <w:rsid w:val="00947437"/>
    <w:rsid w:val="0094793C"/>
    <w:rsid w:val="009479C1"/>
    <w:rsid w:val="009479CA"/>
    <w:rsid w:val="00947AA2"/>
    <w:rsid w:val="00947C9E"/>
    <w:rsid w:val="00947E39"/>
    <w:rsid w:val="00950005"/>
    <w:rsid w:val="00950015"/>
    <w:rsid w:val="009500FB"/>
    <w:rsid w:val="009501F4"/>
    <w:rsid w:val="00950215"/>
    <w:rsid w:val="009502C4"/>
    <w:rsid w:val="0095059B"/>
    <w:rsid w:val="00950A4B"/>
    <w:rsid w:val="009510BF"/>
    <w:rsid w:val="00951236"/>
    <w:rsid w:val="0095133C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BAE"/>
    <w:rsid w:val="00953F4F"/>
    <w:rsid w:val="009543AF"/>
    <w:rsid w:val="009548A5"/>
    <w:rsid w:val="00954970"/>
    <w:rsid w:val="00954A37"/>
    <w:rsid w:val="00954C49"/>
    <w:rsid w:val="00954E28"/>
    <w:rsid w:val="009553B2"/>
    <w:rsid w:val="009554A1"/>
    <w:rsid w:val="00955617"/>
    <w:rsid w:val="009556DC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03"/>
    <w:rsid w:val="0096119C"/>
    <w:rsid w:val="009611C1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5493"/>
    <w:rsid w:val="009654B8"/>
    <w:rsid w:val="009659D7"/>
    <w:rsid w:val="00965EE7"/>
    <w:rsid w:val="00965FE8"/>
    <w:rsid w:val="0096604D"/>
    <w:rsid w:val="0096673C"/>
    <w:rsid w:val="00966BE1"/>
    <w:rsid w:val="00967476"/>
    <w:rsid w:val="00967700"/>
    <w:rsid w:val="00967B14"/>
    <w:rsid w:val="00967B27"/>
    <w:rsid w:val="009704F5"/>
    <w:rsid w:val="009709AD"/>
    <w:rsid w:val="00970BB9"/>
    <w:rsid w:val="00970FE7"/>
    <w:rsid w:val="00971253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314"/>
    <w:rsid w:val="00976DF4"/>
    <w:rsid w:val="00976ED2"/>
    <w:rsid w:val="00977017"/>
    <w:rsid w:val="009777AF"/>
    <w:rsid w:val="00977841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A03"/>
    <w:rsid w:val="00987A46"/>
    <w:rsid w:val="00987DE5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A6B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4DC"/>
    <w:rsid w:val="00996678"/>
    <w:rsid w:val="009966A3"/>
    <w:rsid w:val="00996852"/>
    <w:rsid w:val="00996A0B"/>
    <w:rsid w:val="00996BAC"/>
    <w:rsid w:val="00996EBB"/>
    <w:rsid w:val="0099711C"/>
    <w:rsid w:val="009971A7"/>
    <w:rsid w:val="00997FF9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6C3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3A9"/>
    <w:rsid w:val="009A4CA7"/>
    <w:rsid w:val="009A4CD3"/>
    <w:rsid w:val="009A51F7"/>
    <w:rsid w:val="009A521D"/>
    <w:rsid w:val="009A569D"/>
    <w:rsid w:val="009A57B8"/>
    <w:rsid w:val="009A5B16"/>
    <w:rsid w:val="009A60C4"/>
    <w:rsid w:val="009A612B"/>
    <w:rsid w:val="009A6189"/>
    <w:rsid w:val="009A661F"/>
    <w:rsid w:val="009A6C6C"/>
    <w:rsid w:val="009A6F76"/>
    <w:rsid w:val="009A70D3"/>
    <w:rsid w:val="009A70DB"/>
    <w:rsid w:val="009A714B"/>
    <w:rsid w:val="009A71EF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EF6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CD5"/>
    <w:rsid w:val="009B6DB6"/>
    <w:rsid w:val="009B70B2"/>
    <w:rsid w:val="009B7681"/>
    <w:rsid w:val="009B77F9"/>
    <w:rsid w:val="009B7A14"/>
    <w:rsid w:val="009B7A56"/>
    <w:rsid w:val="009B7D45"/>
    <w:rsid w:val="009B7DEF"/>
    <w:rsid w:val="009C036C"/>
    <w:rsid w:val="009C0A7D"/>
    <w:rsid w:val="009C0CFD"/>
    <w:rsid w:val="009C0E8F"/>
    <w:rsid w:val="009C0FC6"/>
    <w:rsid w:val="009C14CC"/>
    <w:rsid w:val="009C170F"/>
    <w:rsid w:val="009C175B"/>
    <w:rsid w:val="009C1C22"/>
    <w:rsid w:val="009C1FCE"/>
    <w:rsid w:val="009C21E0"/>
    <w:rsid w:val="009C29B1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0A5"/>
    <w:rsid w:val="009C6540"/>
    <w:rsid w:val="009C665B"/>
    <w:rsid w:val="009C6786"/>
    <w:rsid w:val="009C6874"/>
    <w:rsid w:val="009C69EB"/>
    <w:rsid w:val="009C6A49"/>
    <w:rsid w:val="009C6DF7"/>
    <w:rsid w:val="009C7504"/>
    <w:rsid w:val="009C7A60"/>
    <w:rsid w:val="009C7FF5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C9"/>
    <w:rsid w:val="009D39FC"/>
    <w:rsid w:val="009D3B01"/>
    <w:rsid w:val="009D4135"/>
    <w:rsid w:val="009D4E38"/>
    <w:rsid w:val="009D51BE"/>
    <w:rsid w:val="009D52E0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D7EFE"/>
    <w:rsid w:val="009E02CF"/>
    <w:rsid w:val="009E043E"/>
    <w:rsid w:val="009E0BB7"/>
    <w:rsid w:val="009E0CB6"/>
    <w:rsid w:val="009E0E04"/>
    <w:rsid w:val="009E1249"/>
    <w:rsid w:val="009E17EB"/>
    <w:rsid w:val="009E1D4B"/>
    <w:rsid w:val="009E1D94"/>
    <w:rsid w:val="009E1F45"/>
    <w:rsid w:val="009E25BF"/>
    <w:rsid w:val="009E278D"/>
    <w:rsid w:val="009E28DE"/>
    <w:rsid w:val="009E2BCC"/>
    <w:rsid w:val="009E2CC1"/>
    <w:rsid w:val="009E3146"/>
    <w:rsid w:val="009E3225"/>
    <w:rsid w:val="009E3D85"/>
    <w:rsid w:val="009E3D8E"/>
    <w:rsid w:val="009E404B"/>
    <w:rsid w:val="009E4222"/>
    <w:rsid w:val="009E42B1"/>
    <w:rsid w:val="009E43A6"/>
    <w:rsid w:val="009E4444"/>
    <w:rsid w:val="009E4771"/>
    <w:rsid w:val="009E491C"/>
    <w:rsid w:val="009E4B85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1F61"/>
    <w:rsid w:val="009F22DD"/>
    <w:rsid w:val="009F2421"/>
    <w:rsid w:val="009F2503"/>
    <w:rsid w:val="009F2C92"/>
    <w:rsid w:val="009F3426"/>
    <w:rsid w:val="009F3829"/>
    <w:rsid w:val="009F39A8"/>
    <w:rsid w:val="009F3A05"/>
    <w:rsid w:val="009F3A06"/>
    <w:rsid w:val="009F3ABF"/>
    <w:rsid w:val="009F3CAB"/>
    <w:rsid w:val="009F3F5E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763"/>
    <w:rsid w:val="009F6835"/>
    <w:rsid w:val="009F69D3"/>
    <w:rsid w:val="009F6A28"/>
    <w:rsid w:val="009F6AC3"/>
    <w:rsid w:val="009F721D"/>
    <w:rsid w:val="009F7801"/>
    <w:rsid w:val="009F79DB"/>
    <w:rsid w:val="009F7B12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065"/>
    <w:rsid w:val="00A02254"/>
    <w:rsid w:val="00A02398"/>
    <w:rsid w:val="00A0268F"/>
    <w:rsid w:val="00A02CF7"/>
    <w:rsid w:val="00A031E2"/>
    <w:rsid w:val="00A03290"/>
    <w:rsid w:val="00A03458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061"/>
    <w:rsid w:val="00A1137E"/>
    <w:rsid w:val="00A1139E"/>
    <w:rsid w:val="00A115E6"/>
    <w:rsid w:val="00A119E2"/>
    <w:rsid w:val="00A11A6D"/>
    <w:rsid w:val="00A11D22"/>
    <w:rsid w:val="00A11E52"/>
    <w:rsid w:val="00A120BA"/>
    <w:rsid w:val="00A121B9"/>
    <w:rsid w:val="00A121ED"/>
    <w:rsid w:val="00A123FC"/>
    <w:rsid w:val="00A12453"/>
    <w:rsid w:val="00A1249D"/>
    <w:rsid w:val="00A128C3"/>
    <w:rsid w:val="00A12B28"/>
    <w:rsid w:val="00A12B59"/>
    <w:rsid w:val="00A12B5B"/>
    <w:rsid w:val="00A13260"/>
    <w:rsid w:val="00A134E5"/>
    <w:rsid w:val="00A1372B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C42"/>
    <w:rsid w:val="00A22EE9"/>
    <w:rsid w:val="00A23218"/>
    <w:rsid w:val="00A234F3"/>
    <w:rsid w:val="00A23D21"/>
    <w:rsid w:val="00A23EFD"/>
    <w:rsid w:val="00A245D0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27BB4"/>
    <w:rsid w:val="00A300A0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4E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6"/>
    <w:rsid w:val="00A40A4A"/>
    <w:rsid w:val="00A41074"/>
    <w:rsid w:val="00A41597"/>
    <w:rsid w:val="00A41E61"/>
    <w:rsid w:val="00A4230F"/>
    <w:rsid w:val="00A4239A"/>
    <w:rsid w:val="00A4250C"/>
    <w:rsid w:val="00A43099"/>
    <w:rsid w:val="00A43434"/>
    <w:rsid w:val="00A4363E"/>
    <w:rsid w:val="00A43ADA"/>
    <w:rsid w:val="00A43F2C"/>
    <w:rsid w:val="00A43F7E"/>
    <w:rsid w:val="00A44536"/>
    <w:rsid w:val="00A445EB"/>
    <w:rsid w:val="00A446FC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963"/>
    <w:rsid w:val="00A46A81"/>
    <w:rsid w:val="00A46B65"/>
    <w:rsid w:val="00A46E07"/>
    <w:rsid w:val="00A47079"/>
    <w:rsid w:val="00A471F1"/>
    <w:rsid w:val="00A47312"/>
    <w:rsid w:val="00A474A2"/>
    <w:rsid w:val="00A50766"/>
    <w:rsid w:val="00A5179A"/>
    <w:rsid w:val="00A517F2"/>
    <w:rsid w:val="00A51B78"/>
    <w:rsid w:val="00A51EBF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3C4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7C1"/>
    <w:rsid w:val="00A5612A"/>
    <w:rsid w:val="00A5617D"/>
    <w:rsid w:val="00A56306"/>
    <w:rsid w:val="00A56875"/>
    <w:rsid w:val="00A57118"/>
    <w:rsid w:val="00A57189"/>
    <w:rsid w:val="00A57579"/>
    <w:rsid w:val="00A575B9"/>
    <w:rsid w:val="00A576AE"/>
    <w:rsid w:val="00A57B3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A3F"/>
    <w:rsid w:val="00A61DEF"/>
    <w:rsid w:val="00A61EBC"/>
    <w:rsid w:val="00A62017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1DE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194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564"/>
    <w:rsid w:val="00A77851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CCB"/>
    <w:rsid w:val="00A80D71"/>
    <w:rsid w:val="00A81222"/>
    <w:rsid w:val="00A8129C"/>
    <w:rsid w:val="00A81364"/>
    <w:rsid w:val="00A813A6"/>
    <w:rsid w:val="00A813DD"/>
    <w:rsid w:val="00A81559"/>
    <w:rsid w:val="00A81883"/>
    <w:rsid w:val="00A81995"/>
    <w:rsid w:val="00A819DD"/>
    <w:rsid w:val="00A81C89"/>
    <w:rsid w:val="00A81D1C"/>
    <w:rsid w:val="00A8224B"/>
    <w:rsid w:val="00A82775"/>
    <w:rsid w:val="00A82A5A"/>
    <w:rsid w:val="00A82A8E"/>
    <w:rsid w:val="00A82EC3"/>
    <w:rsid w:val="00A82F10"/>
    <w:rsid w:val="00A8300B"/>
    <w:rsid w:val="00A836C8"/>
    <w:rsid w:val="00A83726"/>
    <w:rsid w:val="00A8374B"/>
    <w:rsid w:val="00A83A6D"/>
    <w:rsid w:val="00A83AC3"/>
    <w:rsid w:val="00A8429A"/>
    <w:rsid w:val="00A8472B"/>
    <w:rsid w:val="00A8494E"/>
    <w:rsid w:val="00A84AD4"/>
    <w:rsid w:val="00A84B2C"/>
    <w:rsid w:val="00A8582A"/>
    <w:rsid w:val="00A85D30"/>
    <w:rsid w:val="00A86270"/>
    <w:rsid w:val="00A862AB"/>
    <w:rsid w:val="00A865D6"/>
    <w:rsid w:val="00A8674C"/>
    <w:rsid w:val="00A86A05"/>
    <w:rsid w:val="00A86B46"/>
    <w:rsid w:val="00A86C1B"/>
    <w:rsid w:val="00A86D37"/>
    <w:rsid w:val="00A86E27"/>
    <w:rsid w:val="00A873A0"/>
    <w:rsid w:val="00A8747F"/>
    <w:rsid w:val="00A87D72"/>
    <w:rsid w:val="00A87E3C"/>
    <w:rsid w:val="00A87F98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CFF"/>
    <w:rsid w:val="00A92D47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20"/>
    <w:rsid w:val="00A95165"/>
    <w:rsid w:val="00A95376"/>
    <w:rsid w:val="00A954BA"/>
    <w:rsid w:val="00A957A3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7083"/>
    <w:rsid w:val="00A97485"/>
    <w:rsid w:val="00A977A7"/>
    <w:rsid w:val="00A9784A"/>
    <w:rsid w:val="00A978AC"/>
    <w:rsid w:val="00A979FE"/>
    <w:rsid w:val="00A97AD6"/>
    <w:rsid w:val="00A97AD8"/>
    <w:rsid w:val="00A97CAC"/>
    <w:rsid w:val="00A97D87"/>
    <w:rsid w:val="00A97FD3"/>
    <w:rsid w:val="00AA00F2"/>
    <w:rsid w:val="00AA01B5"/>
    <w:rsid w:val="00AA021A"/>
    <w:rsid w:val="00AA03E8"/>
    <w:rsid w:val="00AA049B"/>
    <w:rsid w:val="00AA0DF7"/>
    <w:rsid w:val="00AA1314"/>
    <w:rsid w:val="00AA14A3"/>
    <w:rsid w:val="00AA186B"/>
    <w:rsid w:val="00AA1A60"/>
    <w:rsid w:val="00AA1C99"/>
    <w:rsid w:val="00AA1D8A"/>
    <w:rsid w:val="00AA284E"/>
    <w:rsid w:val="00AA28E1"/>
    <w:rsid w:val="00AA2ABA"/>
    <w:rsid w:val="00AA342C"/>
    <w:rsid w:val="00AA3477"/>
    <w:rsid w:val="00AA3C9F"/>
    <w:rsid w:val="00AA3E54"/>
    <w:rsid w:val="00AA3F9D"/>
    <w:rsid w:val="00AA41C7"/>
    <w:rsid w:val="00AA43EE"/>
    <w:rsid w:val="00AA4970"/>
    <w:rsid w:val="00AA4FE4"/>
    <w:rsid w:val="00AA5263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5E"/>
    <w:rsid w:val="00AA7C7B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6FC"/>
    <w:rsid w:val="00AB2A42"/>
    <w:rsid w:val="00AB32F9"/>
    <w:rsid w:val="00AB336D"/>
    <w:rsid w:val="00AB3768"/>
    <w:rsid w:val="00AB3C9D"/>
    <w:rsid w:val="00AB3FD1"/>
    <w:rsid w:val="00AB4004"/>
    <w:rsid w:val="00AB4279"/>
    <w:rsid w:val="00AB4775"/>
    <w:rsid w:val="00AB4F0F"/>
    <w:rsid w:val="00AB505B"/>
    <w:rsid w:val="00AB5300"/>
    <w:rsid w:val="00AB543B"/>
    <w:rsid w:val="00AB545A"/>
    <w:rsid w:val="00AB5A85"/>
    <w:rsid w:val="00AB5C4A"/>
    <w:rsid w:val="00AB5C59"/>
    <w:rsid w:val="00AB5FC9"/>
    <w:rsid w:val="00AB6552"/>
    <w:rsid w:val="00AB6747"/>
    <w:rsid w:val="00AB6824"/>
    <w:rsid w:val="00AB7136"/>
    <w:rsid w:val="00AB724F"/>
    <w:rsid w:val="00AB76C0"/>
    <w:rsid w:val="00AB77E7"/>
    <w:rsid w:val="00AB7AC3"/>
    <w:rsid w:val="00AB7DFE"/>
    <w:rsid w:val="00AB7EDA"/>
    <w:rsid w:val="00AB7F65"/>
    <w:rsid w:val="00AC000B"/>
    <w:rsid w:val="00AC01E0"/>
    <w:rsid w:val="00AC0296"/>
    <w:rsid w:val="00AC04A3"/>
    <w:rsid w:val="00AC09A8"/>
    <w:rsid w:val="00AC09E6"/>
    <w:rsid w:val="00AC1077"/>
    <w:rsid w:val="00AC12D1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2F2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33F"/>
    <w:rsid w:val="00AC64B4"/>
    <w:rsid w:val="00AC64B5"/>
    <w:rsid w:val="00AC68DA"/>
    <w:rsid w:val="00AC6D94"/>
    <w:rsid w:val="00AC71A9"/>
    <w:rsid w:val="00AC7851"/>
    <w:rsid w:val="00AD01D3"/>
    <w:rsid w:val="00AD0387"/>
    <w:rsid w:val="00AD0844"/>
    <w:rsid w:val="00AD0C61"/>
    <w:rsid w:val="00AD0D93"/>
    <w:rsid w:val="00AD1002"/>
    <w:rsid w:val="00AD105D"/>
    <w:rsid w:val="00AD11EF"/>
    <w:rsid w:val="00AD1382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8CB"/>
    <w:rsid w:val="00AD3A3A"/>
    <w:rsid w:val="00AD41C2"/>
    <w:rsid w:val="00AD4318"/>
    <w:rsid w:val="00AD47A7"/>
    <w:rsid w:val="00AD4A52"/>
    <w:rsid w:val="00AD4B69"/>
    <w:rsid w:val="00AD4D8E"/>
    <w:rsid w:val="00AD51D5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C39"/>
    <w:rsid w:val="00AD7FFC"/>
    <w:rsid w:val="00AE003C"/>
    <w:rsid w:val="00AE0428"/>
    <w:rsid w:val="00AE0553"/>
    <w:rsid w:val="00AE06D8"/>
    <w:rsid w:val="00AE06F2"/>
    <w:rsid w:val="00AE099B"/>
    <w:rsid w:val="00AE0CD8"/>
    <w:rsid w:val="00AE13E6"/>
    <w:rsid w:val="00AE180A"/>
    <w:rsid w:val="00AE22AE"/>
    <w:rsid w:val="00AE23E2"/>
    <w:rsid w:val="00AE260B"/>
    <w:rsid w:val="00AE269B"/>
    <w:rsid w:val="00AE2842"/>
    <w:rsid w:val="00AE2B3E"/>
    <w:rsid w:val="00AE2BA8"/>
    <w:rsid w:val="00AE3254"/>
    <w:rsid w:val="00AE39AD"/>
    <w:rsid w:val="00AE3A62"/>
    <w:rsid w:val="00AE3A74"/>
    <w:rsid w:val="00AE3CA6"/>
    <w:rsid w:val="00AE3FD0"/>
    <w:rsid w:val="00AE414F"/>
    <w:rsid w:val="00AE4658"/>
    <w:rsid w:val="00AE467F"/>
    <w:rsid w:val="00AE4BFC"/>
    <w:rsid w:val="00AE4DC4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57F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C9B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1D"/>
    <w:rsid w:val="00B00E8F"/>
    <w:rsid w:val="00B00FC4"/>
    <w:rsid w:val="00B0101B"/>
    <w:rsid w:val="00B01345"/>
    <w:rsid w:val="00B013FB"/>
    <w:rsid w:val="00B016FF"/>
    <w:rsid w:val="00B0177D"/>
    <w:rsid w:val="00B01914"/>
    <w:rsid w:val="00B01CFF"/>
    <w:rsid w:val="00B02323"/>
    <w:rsid w:val="00B02437"/>
    <w:rsid w:val="00B02705"/>
    <w:rsid w:val="00B02C22"/>
    <w:rsid w:val="00B032B1"/>
    <w:rsid w:val="00B03318"/>
    <w:rsid w:val="00B034D6"/>
    <w:rsid w:val="00B03BE3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5A73"/>
    <w:rsid w:val="00B05E85"/>
    <w:rsid w:val="00B061DA"/>
    <w:rsid w:val="00B061EE"/>
    <w:rsid w:val="00B06733"/>
    <w:rsid w:val="00B06B66"/>
    <w:rsid w:val="00B06BC5"/>
    <w:rsid w:val="00B071DB"/>
    <w:rsid w:val="00B07585"/>
    <w:rsid w:val="00B07DE3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E8"/>
    <w:rsid w:val="00B140F3"/>
    <w:rsid w:val="00B144BD"/>
    <w:rsid w:val="00B1486A"/>
    <w:rsid w:val="00B14FAE"/>
    <w:rsid w:val="00B14FD9"/>
    <w:rsid w:val="00B15053"/>
    <w:rsid w:val="00B1576D"/>
    <w:rsid w:val="00B1591A"/>
    <w:rsid w:val="00B15DE4"/>
    <w:rsid w:val="00B15EF0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772"/>
    <w:rsid w:val="00B20D54"/>
    <w:rsid w:val="00B20E57"/>
    <w:rsid w:val="00B213E6"/>
    <w:rsid w:val="00B214CA"/>
    <w:rsid w:val="00B219FD"/>
    <w:rsid w:val="00B21D3F"/>
    <w:rsid w:val="00B22308"/>
    <w:rsid w:val="00B2249B"/>
    <w:rsid w:val="00B22555"/>
    <w:rsid w:val="00B22FAB"/>
    <w:rsid w:val="00B232AF"/>
    <w:rsid w:val="00B234ED"/>
    <w:rsid w:val="00B23934"/>
    <w:rsid w:val="00B23959"/>
    <w:rsid w:val="00B2399B"/>
    <w:rsid w:val="00B23C95"/>
    <w:rsid w:val="00B24498"/>
    <w:rsid w:val="00B244B2"/>
    <w:rsid w:val="00B246A7"/>
    <w:rsid w:val="00B24975"/>
    <w:rsid w:val="00B24D16"/>
    <w:rsid w:val="00B25118"/>
    <w:rsid w:val="00B2562E"/>
    <w:rsid w:val="00B259A4"/>
    <w:rsid w:val="00B262FB"/>
    <w:rsid w:val="00B2641C"/>
    <w:rsid w:val="00B264F7"/>
    <w:rsid w:val="00B26709"/>
    <w:rsid w:val="00B2684F"/>
    <w:rsid w:val="00B26B3F"/>
    <w:rsid w:val="00B274C3"/>
    <w:rsid w:val="00B27625"/>
    <w:rsid w:val="00B27934"/>
    <w:rsid w:val="00B27E47"/>
    <w:rsid w:val="00B27F53"/>
    <w:rsid w:val="00B27FA1"/>
    <w:rsid w:val="00B3089B"/>
    <w:rsid w:val="00B30C51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83"/>
    <w:rsid w:val="00B32C1A"/>
    <w:rsid w:val="00B32F3E"/>
    <w:rsid w:val="00B33275"/>
    <w:rsid w:val="00B33BB0"/>
    <w:rsid w:val="00B33BE2"/>
    <w:rsid w:val="00B34007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E8C"/>
    <w:rsid w:val="00B36FCA"/>
    <w:rsid w:val="00B373A2"/>
    <w:rsid w:val="00B4004D"/>
    <w:rsid w:val="00B400D5"/>
    <w:rsid w:val="00B405F5"/>
    <w:rsid w:val="00B40697"/>
    <w:rsid w:val="00B40D65"/>
    <w:rsid w:val="00B41581"/>
    <w:rsid w:val="00B41646"/>
    <w:rsid w:val="00B41660"/>
    <w:rsid w:val="00B4179D"/>
    <w:rsid w:val="00B41C2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99A"/>
    <w:rsid w:val="00B43E90"/>
    <w:rsid w:val="00B43F98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8C2"/>
    <w:rsid w:val="00B45D7B"/>
    <w:rsid w:val="00B45D84"/>
    <w:rsid w:val="00B4676E"/>
    <w:rsid w:val="00B46B98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5EC"/>
    <w:rsid w:val="00B536CF"/>
    <w:rsid w:val="00B5373F"/>
    <w:rsid w:val="00B5382C"/>
    <w:rsid w:val="00B53882"/>
    <w:rsid w:val="00B538AC"/>
    <w:rsid w:val="00B53DE5"/>
    <w:rsid w:val="00B53F72"/>
    <w:rsid w:val="00B5441C"/>
    <w:rsid w:val="00B544E9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2F09"/>
    <w:rsid w:val="00B63054"/>
    <w:rsid w:val="00B6332F"/>
    <w:rsid w:val="00B634AD"/>
    <w:rsid w:val="00B635D5"/>
    <w:rsid w:val="00B6379A"/>
    <w:rsid w:val="00B63B49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AD3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1F4"/>
    <w:rsid w:val="00B712A0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71C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4CE"/>
    <w:rsid w:val="00B745B6"/>
    <w:rsid w:val="00B74864"/>
    <w:rsid w:val="00B74DD9"/>
    <w:rsid w:val="00B74F7B"/>
    <w:rsid w:val="00B751E6"/>
    <w:rsid w:val="00B759C8"/>
    <w:rsid w:val="00B75B1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6B6"/>
    <w:rsid w:val="00B8071F"/>
    <w:rsid w:val="00B808E4"/>
    <w:rsid w:val="00B809B7"/>
    <w:rsid w:val="00B80AB1"/>
    <w:rsid w:val="00B80E64"/>
    <w:rsid w:val="00B80EDF"/>
    <w:rsid w:val="00B8140D"/>
    <w:rsid w:val="00B815E5"/>
    <w:rsid w:val="00B81625"/>
    <w:rsid w:val="00B81BFF"/>
    <w:rsid w:val="00B81C5A"/>
    <w:rsid w:val="00B82206"/>
    <w:rsid w:val="00B8226D"/>
    <w:rsid w:val="00B8241E"/>
    <w:rsid w:val="00B829D9"/>
    <w:rsid w:val="00B82A2C"/>
    <w:rsid w:val="00B82F45"/>
    <w:rsid w:val="00B83676"/>
    <w:rsid w:val="00B837CA"/>
    <w:rsid w:val="00B840CC"/>
    <w:rsid w:val="00B844D9"/>
    <w:rsid w:val="00B845E6"/>
    <w:rsid w:val="00B84898"/>
    <w:rsid w:val="00B84C53"/>
    <w:rsid w:val="00B84D43"/>
    <w:rsid w:val="00B851C3"/>
    <w:rsid w:val="00B85708"/>
    <w:rsid w:val="00B85757"/>
    <w:rsid w:val="00B85792"/>
    <w:rsid w:val="00B85A41"/>
    <w:rsid w:val="00B85C6F"/>
    <w:rsid w:val="00B85E4C"/>
    <w:rsid w:val="00B860AB"/>
    <w:rsid w:val="00B861A7"/>
    <w:rsid w:val="00B861E8"/>
    <w:rsid w:val="00B864A1"/>
    <w:rsid w:val="00B8655C"/>
    <w:rsid w:val="00B86702"/>
    <w:rsid w:val="00B86860"/>
    <w:rsid w:val="00B8686E"/>
    <w:rsid w:val="00B86E04"/>
    <w:rsid w:val="00B86E2B"/>
    <w:rsid w:val="00B872C3"/>
    <w:rsid w:val="00B87503"/>
    <w:rsid w:val="00B8752F"/>
    <w:rsid w:val="00B87645"/>
    <w:rsid w:val="00B877A1"/>
    <w:rsid w:val="00B87E2B"/>
    <w:rsid w:val="00B903CF"/>
    <w:rsid w:val="00B90848"/>
    <w:rsid w:val="00B9125D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3CA3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3B5"/>
    <w:rsid w:val="00B966B7"/>
    <w:rsid w:val="00B9685A"/>
    <w:rsid w:val="00B96A52"/>
    <w:rsid w:val="00B96B92"/>
    <w:rsid w:val="00B96E6D"/>
    <w:rsid w:val="00B9736E"/>
    <w:rsid w:val="00B97568"/>
    <w:rsid w:val="00B97A2E"/>
    <w:rsid w:val="00B97B34"/>
    <w:rsid w:val="00B97C6D"/>
    <w:rsid w:val="00B97E17"/>
    <w:rsid w:val="00BA00DC"/>
    <w:rsid w:val="00BA0210"/>
    <w:rsid w:val="00BA02B9"/>
    <w:rsid w:val="00BA05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13E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C71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B3D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651"/>
    <w:rsid w:val="00BB4AA7"/>
    <w:rsid w:val="00BB50F3"/>
    <w:rsid w:val="00BB598C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2CD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B3F"/>
    <w:rsid w:val="00BC2E1F"/>
    <w:rsid w:val="00BC2FEA"/>
    <w:rsid w:val="00BC3061"/>
    <w:rsid w:val="00BC32A3"/>
    <w:rsid w:val="00BC3445"/>
    <w:rsid w:val="00BC34FF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F4D"/>
    <w:rsid w:val="00BC63F7"/>
    <w:rsid w:val="00BC65B3"/>
    <w:rsid w:val="00BC6E23"/>
    <w:rsid w:val="00BC6EA1"/>
    <w:rsid w:val="00BC6F42"/>
    <w:rsid w:val="00BC7089"/>
    <w:rsid w:val="00BC7A3F"/>
    <w:rsid w:val="00BC7A78"/>
    <w:rsid w:val="00BC7CC9"/>
    <w:rsid w:val="00BD06DF"/>
    <w:rsid w:val="00BD0ACA"/>
    <w:rsid w:val="00BD15E9"/>
    <w:rsid w:val="00BD16C9"/>
    <w:rsid w:val="00BD2011"/>
    <w:rsid w:val="00BD21C4"/>
    <w:rsid w:val="00BD3166"/>
    <w:rsid w:val="00BD3376"/>
    <w:rsid w:val="00BD361B"/>
    <w:rsid w:val="00BD3741"/>
    <w:rsid w:val="00BD39DE"/>
    <w:rsid w:val="00BD42BC"/>
    <w:rsid w:val="00BD4314"/>
    <w:rsid w:val="00BD43E0"/>
    <w:rsid w:val="00BD4502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73B"/>
    <w:rsid w:val="00BE08DD"/>
    <w:rsid w:val="00BE0E62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9C7"/>
    <w:rsid w:val="00BE3B31"/>
    <w:rsid w:val="00BE3B48"/>
    <w:rsid w:val="00BE3E55"/>
    <w:rsid w:val="00BE420C"/>
    <w:rsid w:val="00BE441E"/>
    <w:rsid w:val="00BE485A"/>
    <w:rsid w:val="00BE48F9"/>
    <w:rsid w:val="00BE4F63"/>
    <w:rsid w:val="00BE519A"/>
    <w:rsid w:val="00BE5301"/>
    <w:rsid w:val="00BE554B"/>
    <w:rsid w:val="00BE5C37"/>
    <w:rsid w:val="00BE5E4E"/>
    <w:rsid w:val="00BE5E65"/>
    <w:rsid w:val="00BE5F00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7D6"/>
    <w:rsid w:val="00BF7892"/>
    <w:rsid w:val="00BF7B91"/>
    <w:rsid w:val="00C0097A"/>
    <w:rsid w:val="00C01286"/>
    <w:rsid w:val="00C0156A"/>
    <w:rsid w:val="00C01593"/>
    <w:rsid w:val="00C01648"/>
    <w:rsid w:val="00C01933"/>
    <w:rsid w:val="00C01E42"/>
    <w:rsid w:val="00C024D4"/>
    <w:rsid w:val="00C027A4"/>
    <w:rsid w:val="00C02881"/>
    <w:rsid w:val="00C0313A"/>
    <w:rsid w:val="00C036F9"/>
    <w:rsid w:val="00C03AD7"/>
    <w:rsid w:val="00C04390"/>
    <w:rsid w:val="00C043AB"/>
    <w:rsid w:val="00C0457E"/>
    <w:rsid w:val="00C046DB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51D"/>
    <w:rsid w:val="00C067D0"/>
    <w:rsid w:val="00C0736D"/>
    <w:rsid w:val="00C07594"/>
    <w:rsid w:val="00C07623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D4C"/>
    <w:rsid w:val="00C11E56"/>
    <w:rsid w:val="00C11FC9"/>
    <w:rsid w:val="00C1219E"/>
    <w:rsid w:val="00C1263D"/>
    <w:rsid w:val="00C126F8"/>
    <w:rsid w:val="00C12810"/>
    <w:rsid w:val="00C12E2F"/>
    <w:rsid w:val="00C12EDD"/>
    <w:rsid w:val="00C130F0"/>
    <w:rsid w:val="00C134DA"/>
    <w:rsid w:val="00C13A18"/>
    <w:rsid w:val="00C13DA2"/>
    <w:rsid w:val="00C13DC7"/>
    <w:rsid w:val="00C13F48"/>
    <w:rsid w:val="00C1401D"/>
    <w:rsid w:val="00C14089"/>
    <w:rsid w:val="00C142AE"/>
    <w:rsid w:val="00C1453F"/>
    <w:rsid w:val="00C14BA7"/>
    <w:rsid w:val="00C14C2B"/>
    <w:rsid w:val="00C14C75"/>
    <w:rsid w:val="00C14D12"/>
    <w:rsid w:val="00C150B1"/>
    <w:rsid w:val="00C15235"/>
    <w:rsid w:val="00C153E3"/>
    <w:rsid w:val="00C1575C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682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2A1B"/>
    <w:rsid w:val="00C23036"/>
    <w:rsid w:val="00C23145"/>
    <w:rsid w:val="00C234DE"/>
    <w:rsid w:val="00C237B9"/>
    <w:rsid w:val="00C23A18"/>
    <w:rsid w:val="00C23AD4"/>
    <w:rsid w:val="00C23C09"/>
    <w:rsid w:val="00C242B7"/>
    <w:rsid w:val="00C24346"/>
    <w:rsid w:val="00C24491"/>
    <w:rsid w:val="00C24623"/>
    <w:rsid w:val="00C24702"/>
    <w:rsid w:val="00C2482F"/>
    <w:rsid w:val="00C249DA"/>
    <w:rsid w:val="00C24D9D"/>
    <w:rsid w:val="00C24ED8"/>
    <w:rsid w:val="00C25DB8"/>
    <w:rsid w:val="00C261A2"/>
    <w:rsid w:val="00C26470"/>
    <w:rsid w:val="00C266C7"/>
    <w:rsid w:val="00C267CB"/>
    <w:rsid w:val="00C26BF4"/>
    <w:rsid w:val="00C27142"/>
    <w:rsid w:val="00C27235"/>
    <w:rsid w:val="00C27497"/>
    <w:rsid w:val="00C278AC"/>
    <w:rsid w:val="00C27B16"/>
    <w:rsid w:val="00C27BEC"/>
    <w:rsid w:val="00C302B1"/>
    <w:rsid w:val="00C3054C"/>
    <w:rsid w:val="00C30724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00A"/>
    <w:rsid w:val="00C332F7"/>
    <w:rsid w:val="00C334A7"/>
    <w:rsid w:val="00C33682"/>
    <w:rsid w:val="00C33799"/>
    <w:rsid w:val="00C33915"/>
    <w:rsid w:val="00C3402B"/>
    <w:rsid w:val="00C34496"/>
    <w:rsid w:val="00C34525"/>
    <w:rsid w:val="00C34844"/>
    <w:rsid w:val="00C348E7"/>
    <w:rsid w:val="00C35397"/>
    <w:rsid w:val="00C35688"/>
    <w:rsid w:val="00C35872"/>
    <w:rsid w:val="00C35AB8"/>
    <w:rsid w:val="00C35BD8"/>
    <w:rsid w:val="00C35C02"/>
    <w:rsid w:val="00C35DC1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49D"/>
    <w:rsid w:val="00C374B4"/>
    <w:rsid w:val="00C375A4"/>
    <w:rsid w:val="00C377C9"/>
    <w:rsid w:val="00C378FD"/>
    <w:rsid w:val="00C37AE7"/>
    <w:rsid w:val="00C37B2F"/>
    <w:rsid w:val="00C37F8D"/>
    <w:rsid w:val="00C400B7"/>
    <w:rsid w:val="00C40165"/>
    <w:rsid w:val="00C409F4"/>
    <w:rsid w:val="00C40A61"/>
    <w:rsid w:val="00C40F9B"/>
    <w:rsid w:val="00C41427"/>
    <w:rsid w:val="00C41456"/>
    <w:rsid w:val="00C41825"/>
    <w:rsid w:val="00C41DED"/>
    <w:rsid w:val="00C420E9"/>
    <w:rsid w:val="00C42E1B"/>
    <w:rsid w:val="00C42F2B"/>
    <w:rsid w:val="00C431DC"/>
    <w:rsid w:val="00C432E7"/>
    <w:rsid w:val="00C435CB"/>
    <w:rsid w:val="00C4391F"/>
    <w:rsid w:val="00C43E5D"/>
    <w:rsid w:val="00C44140"/>
    <w:rsid w:val="00C44329"/>
    <w:rsid w:val="00C444D8"/>
    <w:rsid w:val="00C44542"/>
    <w:rsid w:val="00C44622"/>
    <w:rsid w:val="00C44AA3"/>
    <w:rsid w:val="00C45D3A"/>
    <w:rsid w:val="00C465D4"/>
    <w:rsid w:val="00C46E51"/>
    <w:rsid w:val="00C471B8"/>
    <w:rsid w:val="00C471BF"/>
    <w:rsid w:val="00C4726B"/>
    <w:rsid w:val="00C47384"/>
    <w:rsid w:val="00C4757B"/>
    <w:rsid w:val="00C4781F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0C1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05D8"/>
    <w:rsid w:val="00C61282"/>
    <w:rsid w:val="00C615A4"/>
    <w:rsid w:val="00C615DB"/>
    <w:rsid w:val="00C61646"/>
    <w:rsid w:val="00C618A5"/>
    <w:rsid w:val="00C61D1D"/>
    <w:rsid w:val="00C61DFE"/>
    <w:rsid w:val="00C62280"/>
    <w:rsid w:val="00C622F5"/>
    <w:rsid w:val="00C625A4"/>
    <w:rsid w:val="00C62868"/>
    <w:rsid w:val="00C638DD"/>
    <w:rsid w:val="00C63C50"/>
    <w:rsid w:val="00C63E54"/>
    <w:rsid w:val="00C642B6"/>
    <w:rsid w:val="00C64487"/>
    <w:rsid w:val="00C646A3"/>
    <w:rsid w:val="00C6495A"/>
    <w:rsid w:val="00C64D2F"/>
    <w:rsid w:val="00C64D55"/>
    <w:rsid w:val="00C64F45"/>
    <w:rsid w:val="00C650C1"/>
    <w:rsid w:val="00C654C1"/>
    <w:rsid w:val="00C654ED"/>
    <w:rsid w:val="00C65610"/>
    <w:rsid w:val="00C656BD"/>
    <w:rsid w:val="00C656F1"/>
    <w:rsid w:val="00C65858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6F35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96A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A26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6BA"/>
    <w:rsid w:val="00C81E0F"/>
    <w:rsid w:val="00C81E76"/>
    <w:rsid w:val="00C827F6"/>
    <w:rsid w:val="00C82912"/>
    <w:rsid w:val="00C82D74"/>
    <w:rsid w:val="00C830C3"/>
    <w:rsid w:val="00C83195"/>
    <w:rsid w:val="00C837DD"/>
    <w:rsid w:val="00C83EF0"/>
    <w:rsid w:val="00C83F3E"/>
    <w:rsid w:val="00C845F3"/>
    <w:rsid w:val="00C8498B"/>
    <w:rsid w:val="00C85029"/>
    <w:rsid w:val="00C8538B"/>
    <w:rsid w:val="00C85403"/>
    <w:rsid w:val="00C85898"/>
    <w:rsid w:val="00C85A09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358"/>
    <w:rsid w:val="00C90551"/>
    <w:rsid w:val="00C9067F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B5E"/>
    <w:rsid w:val="00C92E34"/>
    <w:rsid w:val="00C92EB1"/>
    <w:rsid w:val="00C932AB"/>
    <w:rsid w:val="00C934D5"/>
    <w:rsid w:val="00C9368A"/>
    <w:rsid w:val="00C936C8"/>
    <w:rsid w:val="00C936ED"/>
    <w:rsid w:val="00C937BB"/>
    <w:rsid w:val="00C9385E"/>
    <w:rsid w:val="00C9390B"/>
    <w:rsid w:val="00C93980"/>
    <w:rsid w:val="00C93BB1"/>
    <w:rsid w:val="00C9400F"/>
    <w:rsid w:val="00C943F7"/>
    <w:rsid w:val="00C94889"/>
    <w:rsid w:val="00C94C56"/>
    <w:rsid w:val="00C94C90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CDD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5C7B"/>
    <w:rsid w:val="00CA63C9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83C"/>
    <w:rsid w:val="00CB2923"/>
    <w:rsid w:val="00CB2B7B"/>
    <w:rsid w:val="00CB2D64"/>
    <w:rsid w:val="00CB2E53"/>
    <w:rsid w:val="00CB2FEE"/>
    <w:rsid w:val="00CB36E3"/>
    <w:rsid w:val="00CB3900"/>
    <w:rsid w:val="00CB3B09"/>
    <w:rsid w:val="00CB4517"/>
    <w:rsid w:val="00CB4A74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1D9"/>
    <w:rsid w:val="00CB61EA"/>
    <w:rsid w:val="00CB6234"/>
    <w:rsid w:val="00CB6394"/>
    <w:rsid w:val="00CB680B"/>
    <w:rsid w:val="00CB6CB2"/>
    <w:rsid w:val="00CB6FF1"/>
    <w:rsid w:val="00CB70CC"/>
    <w:rsid w:val="00CB71C8"/>
    <w:rsid w:val="00CB73B0"/>
    <w:rsid w:val="00CB745D"/>
    <w:rsid w:val="00CB75F5"/>
    <w:rsid w:val="00CB771E"/>
    <w:rsid w:val="00CB77F9"/>
    <w:rsid w:val="00CB7945"/>
    <w:rsid w:val="00CB7C17"/>
    <w:rsid w:val="00CB7C71"/>
    <w:rsid w:val="00CB7CBB"/>
    <w:rsid w:val="00CC0145"/>
    <w:rsid w:val="00CC018C"/>
    <w:rsid w:val="00CC025E"/>
    <w:rsid w:val="00CC0598"/>
    <w:rsid w:val="00CC07B8"/>
    <w:rsid w:val="00CC09FF"/>
    <w:rsid w:val="00CC0A0B"/>
    <w:rsid w:val="00CC0C5F"/>
    <w:rsid w:val="00CC0CFD"/>
    <w:rsid w:val="00CC0DD7"/>
    <w:rsid w:val="00CC0F58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C4"/>
    <w:rsid w:val="00CC24E2"/>
    <w:rsid w:val="00CC250C"/>
    <w:rsid w:val="00CC26D4"/>
    <w:rsid w:val="00CC277C"/>
    <w:rsid w:val="00CC2859"/>
    <w:rsid w:val="00CC2922"/>
    <w:rsid w:val="00CC2B16"/>
    <w:rsid w:val="00CC2D44"/>
    <w:rsid w:val="00CC2ED9"/>
    <w:rsid w:val="00CC3BED"/>
    <w:rsid w:val="00CC3F2D"/>
    <w:rsid w:val="00CC513D"/>
    <w:rsid w:val="00CC516F"/>
    <w:rsid w:val="00CC566C"/>
    <w:rsid w:val="00CC5921"/>
    <w:rsid w:val="00CC5CFA"/>
    <w:rsid w:val="00CC5D98"/>
    <w:rsid w:val="00CC5E8A"/>
    <w:rsid w:val="00CC5EBA"/>
    <w:rsid w:val="00CC5F68"/>
    <w:rsid w:val="00CC5FFE"/>
    <w:rsid w:val="00CC6031"/>
    <w:rsid w:val="00CC69B9"/>
    <w:rsid w:val="00CC6D0B"/>
    <w:rsid w:val="00CC712C"/>
    <w:rsid w:val="00CC72EE"/>
    <w:rsid w:val="00CC739A"/>
    <w:rsid w:val="00CC7F1E"/>
    <w:rsid w:val="00CD0082"/>
    <w:rsid w:val="00CD01D9"/>
    <w:rsid w:val="00CD0602"/>
    <w:rsid w:val="00CD0611"/>
    <w:rsid w:val="00CD0B4E"/>
    <w:rsid w:val="00CD0CDF"/>
    <w:rsid w:val="00CD0EA8"/>
    <w:rsid w:val="00CD0FDE"/>
    <w:rsid w:val="00CD129C"/>
    <w:rsid w:val="00CD15AF"/>
    <w:rsid w:val="00CD161B"/>
    <w:rsid w:val="00CD1935"/>
    <w:rsid w:val="00CD1E43"/>
    <w:rsid w:val="00CD28D4"/>
    <w:rsid w:val="00CD2A23"/>
    <w:rsid w:val="00CD2EBA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C96"/>
    <w:rsid w:val="00CD4D01"/>
    <w:rsid w:val="00CD4FFC"/>
    <w:rsid w:val="00CD5087"/>
    <w:rsid w:val="00CD526B"/>
    <w:rsid w:val="00CD5486"/>
    <w:rsid w:val="00CD54F6"/>
    <w:rsid w:val="00CD57C4"/>
    <w:rsid w:val="00CD5A49"/>
    <w:rsid w:val="00CD5CDB"/>
    <w:rsid w:val="00CD6001"/>
    <w:rsid w:val="00CD66AE"/>
    <w:rsid w:val="00CD670A"/>
    <w:rsid w:val="00CD6854"/>
    <w:rsid w:val="00CD6CFC"/>
    <w:rsid w:val="00CD6F42"/>
    <w:rsid w:val="00CD73AA"/>
    <w:rsid w:val="00CD78BD"/>
    <w:rsid w:val="00CD7D7B"/>
    <w:rsid w:val="00CD7E5F"/>
    <w:rsid w:val="00CD7EF1"/>
    <w:rsid w:val="00CD7FAF"/>
    <w:rsid w:val="00CE0B27"/>
    <w:rsid w:val="00CE0B52"/>
    <w:rsid w:val="00CE0C1C"/>
    <w:rsid w:val="00CE0E04"/>
    <w:rsid w:val="00CE0EEE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132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8D"/>
    <w:rsid w:val="00CE78F9"/>
    <w:rsid w:val="00CE7A7D"/>
    <w:rsid w:val="00CE7C22"/>
    <w:rsid w:val="00CE7ED6"/>
    <w:rsid w:val="00CE7F78"/>
    <w:rsid w:val="00CE7FCF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2EF9"/>
    <w:rsid w:val="00CF3230"/>
    <w:rsid w:val="00CF34C0"/>
    <w:rsid w:val="00CF417F"/>
    <w:rsid w:val="00CF4414"/>
    <w:rsid w:val="00CF451F"/>
    <w:rsid w:val="00CF4697"/>
    <w:rsid w:val="00CF4903"/>
    <w:rsid w:val="00CF4AF3"/>
    <w:rsid w:val="00CF4EFD"/>
    <w:rsid w:val="00CF512B"/>
    <w:rsid w:val="00CF55A1"/>
    <w:rsid w:val="00CF55DC"/>
    <w:rsid w:val="00CF561F"/>
    <w:rsid w:val="00CF5805"/>
    <w:rsid w:val="00CF58D8"/>
    <w:rsid w:val="00CF58F9"/>
    <w:rsid w:val="00CF5B34"/>
    <w:rsid w:val="00CF5E81"/>
    <w:rsid w:val="00CF6370"/>
    <w:rsid w:val="00CF6819"/>
    <w:rsid w:val="00CF6A53"/>
    <w:rsid w:val="00CF6DEC"/>
    <w:rsid w:val="00CF7037"/>
    <w:rsid w:val="00CF77B7"/>
    <w:rsid w:val="00CF77EC"/>
    <w:rsid w:val="00CF7AFF"/>
    <w:rsid w:val="00D00129"/>
    <w:rsid w:val="00D0022F"/>
    <w:rsid w:val="00D00818"/>
    <w:rsid w:val="00D00B0B"/>
    <w:rsid w:val="00D00C9D"/>
    <w:rsid w:val="00D0100F"/>
    <w:rsid w:val="00D0114F"/>
    <w:rsid w:val="00D0125F"/>
    <w:rsid w:val="00D012AF"/>
    <w:rsid w:val="00D01312"/>
    <w:rsid w:val="00D01367"/>
    <w:rsid w:val="00D014CB"/>
    <w:rsid w:val="00D01665"/>
    <w:rsid w:val="00D0172F"/>
    <w:rsid w:val="00D02479"/>
    <w:rsid w:val="00D02480"/>
    <w:rsid w:val="00D024A5"/>
    <w:rsid w:val="00D026E6"/>
    <w:rsid w:val="00D02F41"/>
    <w:rsid w:val="00D03126"/>
    <w:rsid w:val="00D032D9"/>
    <w:rsid w:val="00D038D5"/>
    <w:rsid w:val="00D03FAE"/>
    <w:rsid w:val="00D0404E"/>
    <w:rsid w:val="00D0406D"/>
    <w:rsid w:val="00D0438F"/>
    <w:rsid w:val="00D04464"/>
    <w:rsid w:val="00D048A5"/>
    <w:rsid w:val="00D04975"/>
    <w:rsid w:val="00D04DA4"/>
    <w:rsid w:val="00D04F83"/>
    <w:rsid w:val="00D050A4"/>
    <w:rsid w:val="00D05163"/>
    <w:rsid w:val="00D0518D"/>
    <w:rsid w:val="00D059D3"/>
    <w:rsid w:val="00D05B41"/>
    <w:rsid w:val="00D05CC3"/>
    <w:rsid w:val="00D0609E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9BD"/>
    <w:rsid w:val="00D10B87"/>
    <w:rsid w:val="00D10C4A"/>
    <w:rsid w:val="00D10DE1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4E6"/>
    <w:rsid w:val="00D14584"/>
    <w:rsid w:val="00D145FE"/>
    <w:rsid w:val="00D14632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3C3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3D"/>
    <w:rsid w:val="00D177C5"/>
    <w:rsid w:val="00D1788F"/>
    <w:rsid w:val="00D179F0"/>
    <w:rsid w:val="00D17B35"/>
    <w:rsid w:val="00D17B7F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555"/>
    <w:rsid w:val="00D27799"/>
    <w:rsid w:val="00D27835"/>
    <w:rsid w:val="00D278B6"/>
    <w:rsid w:val="00D2797B"/>
    <w:rsid w:val="00D27D6A"/>
    <w:rsid w:val="00D27E29"/>
    <w:rsid w:val="00D30050"/>
    <w:rsid w:val="00D3053D"/>
    <w:rsid w:val="00D305F4"/>
    <w:rsid w:val="00D30716"/>
    <w:rsid w:val="00D30B5F"/>
    <w:rsid w:val="00D31117"/>
    <w:rsid w:val="00D31152"/>
    <w:rsid w:val="00D31286"/>
    <w:rsid w:val="00D315F9"/>
    <w:rsid w:val="00D317D5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7C3"/>
    <w:rsid w:val="00D34EF7"/>
    <w:rsid w:val="00D35A0C"/>
    <w:rsid w:val="00D35A3E"/>
    <w:rsid w:val="00D35F35"/>
    <w:rsid w:val="00D362CF"/>
    <w:rsid w:val="00D3654E"/>
    <w:rsid w:val="00D36612"/>
    <w:rsid w:val="00D36787"/>
    <w:rsid w:val="00D369CA"/>
    <w:rsid w:val="00D36ED5"/>
    <w:rsid w:val="00D36F70"/>
    <w:rsid w:val="00D37463"/>
    <w:rsid w:val="00D3767C"/>
    <w:rsid w:val="00D37971"/>
    <w:rsid w:val="00D37A6F"/>
    <w:rsid w:val="00D37A72"/>
    <w:rsid w:val="00D37FC3"/>
    <w:rsid w:val="00D401A4"/>
    <w:rsid w:val="00D40344"/>
    <w:rsid w:val="00D40381"/>
    <w:rsid w:val="00D40662"/>
    <w:rsid w:val="00D40995"/>
    <w:rsid w:val="00D414C0"/>
    <w:rsid w:val="00D41D04"/>
    <w:rsid w:val="00D41D0B"/>
    <w:rsid w:val="00D41E75"/>
    <w:rsid w:val="00D42211"/>
    <w:rsid w:val="00D424E0"/>
    <w:rsid w:val="00D427D4"/>
    <w:rsid w:val="00D42AAF"/>
    <w:rsid w:val="00D4318E"/>
    <w:rsid w:val="00D431F6"/>
    <w:rsid w:val="00D43314"/>
    <w:rsid w:val="00D43654"/>
    <w:rsid w:val="00D43B0E"/>
    <w:rsid w:val="00D43BD6"/>
    <w:rsid w:val="00D43E7A"/>
    <w:rsid w:val="00D4436B"/>
    <w:rsid w:val="00D445A4"/>
    <w:rsid w:val="00D44603"/>
    <w:rsid w:val="00D44DCA"/>
    <w:rsid w:val="00D451EE"/>
    <w:rsid w:val="00D45577"/>
    <w:rsid w:val="00D456A0"/>
    <w:rsid w:val="00D45B0A"/>
    <w:rsid w:val="00D45B20"/>
    <w:rsid w:val="00D45C47"/>
    <w:rsid w:val="00D460B1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A6F"/>
    <w:rsid w:val="00D47CA2"/>
    <w:rsid w:val="00D506B9"/>
    <w:rsid w:val="00D508CC"/>
    <w:rsid w:val="00D50987"/>
    <w:rsid w:val="00D50B2C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6A6"/>
    <w:rsid w:val="00D53BC2"/>
    <w:rsid w:val="00D53C16"/>
    <w:rsid w:val="00D53E09"/>
    <w:rsid w:val="00D53E50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5F27"/>
    <w:rsid w:val="00D562E3"/>
    <w:rsid w:val="00D5644C"/>
    <w:rsid w:val="00D564CA"/>
    <w:rsid w:val="00D568F6"/>
    <w:rsid w:val="00D56AFC"/>
    <w:rsid w:val="00D57427"/>
    <w:rsid w:val="00D57DF8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1DCD"/>
    <w:rsid w:val="00D62180"/>
    <w:rsid w:val="00D624D4"/>
    <w:rsid w:val="00D628FE"/>
    <w:rsid w:val="00D62FF4"/>
    <w:rsid w:val="00D631E1"/>
    <w:rsid w:val="00D63426"/>
    <w:rsid w:val="00D63524"/>
    <w:rsid w:val="00D63A0E"/>
    <w:rsid w:val="00D63A62"/>
    <w:rsid w:val="00D63CBB"/>
    <w:rsid w:val="00D6432F"/>
    <w:rsid w:val="00D6487B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0A59"/>
    <w:rsid w:val="00D71139"/>
    <w:rsid w:val="00D7131A"/>
    <w:rsid w:val="00D71471"/>
    <w:rsid w:val="00D71E36"/>
    <w:rsid w:val="00D72129"/>
    <w:rsid w:val="00D72585"/>
    <w:rsid w:val="00D72A72"/>
    <w:rsid w:val="00D72F90"/>
    <w:rsid w:val="00D72FDB"/>
    <w:rsid w:val="00D730EF"/>
    <w:rsid w:val="00D736B1"/>
    <w:rsid w:val="00D73C91"/>
    <w:rsid w:val="00D73F26"/>
    <w:rsid w:val="00D741FE"/>
    <w:rsid w:val="00D744A5"/>
    <w:rsid w:val="00D745C5"/>
    <w:rsid w:val="00D74D93"/>
    <w:rsid w:val="00D7510B"/>
    <w:rsid w:val="00D754C9"/>
    <w:rsid w:val="00D756AF"/>
    <w:rsid w:val="00D758FE"/>
    <w:rsid w:val="00D75CE8"/>
    <w:rsid w:val="00D75D6E"/>
    <w:rsid w:val="00D762E4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41C"/>
    <w:rsid w:val="00D80619"/>
    <w:rsid w:val="00D8099E"/>
    <w:rsid w:val="00D809A7"/>
    <w:rsid w:val="00D80AD4"/>
    <w:rsid w:val="00D80C31"/>
    <w:rsid w:val="00D80E0E"/>
    <w:rsid w:val="00D81CEE"/>
    <w:rsid w:val="00D822C9"/>
    <w:rsid w:val="00D82F80"/>
    <w:rsid w:val="00D835B0"/>
    <w:rsid w:val="00D8369B"/>
    <w:rsid w:val="00D836E3"/>
    <w:rsid w:val="00D83768"/>
    <w:rsid w:val="00D8394C"/>
    <w:rsid w:val="00D84287"/>
    <w:rsid w:val="00D84B05"/>
    <w:rsid w:val="00D85060"/>
    <w:rsid w:val="00D85114"/>
    <w:rsid w:val="00D851DB"/>
    <w:rsid w:val="00D85228"/>
    <w:rsid w:val="00D85A54"/>
    <w:rsid w:val="00D85C12"/>
    <w:rsid w:val="00D85C82"/>
    <w:rsid w:val="00D85DD5"/>
    <w:rsid w:val="00D865B8"/>
    <w:rsid w:val="00D86AAC"/>
    <w:rsid w:val="00D86AF3"/>
    <w:rsid w:val="00D871C9"/>
    <w:rsid w:val="00D871D9"/>
    <w:rsid w:val="00D87336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0CA"/>
    <w:rsid w:val="00D92692"/>
    <w:rsid w:val="00D92F01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0D6"/>
    <w:rsid w:val="00D955B0"/>
    <w:rsid w:val="00D959AE"/>
    <w:rsid w:val="00D95A76"/>
    <w:rsid w:val="00D95CFD"/>
    <w:rsid w:val="00D95EC4"/>
    <w:rsid w:val="00D960FB"/>
    <w:rsid w:val="00D96302"/>
    <w:rsid w:val="00D967E0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2D5"/>
    <w:rsid w:val="00DA056F"/>
    <w:rsid w:val="00DA0685"/>
    <w:rsid w:val="00DA0841"/>
    <w:rsid w:val="00DA0CC5"/>
    <w:rsid w:val="00DA1355"/>
    <w:rsid w:val="00DA20D7"/>
    <w:rsid w:val="00DA2167"/>
    <w:rsid w:val="00DA2818"/>
    <w:rsid w:val="00DA2A8C"/>
    <w:rsid w:val="00DA2D19"/>
    <w:rsid w:val="00DA32EE"/>
    <w:rsid w:val="00DA369F"/>
    <w:rsid w:val="00DA37CD"/>
    <w:rsid w:val="00DA37F2"/>
    <w:rsid w:val="00DA395C"/>
    <w:rsid w:val="00DA3A69"/>
    <w:rsid w:val="00DA3DDF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58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1E1E"/>
    <w:rsid w:val="00DB215F"/>
    <w:rsid w:val="00DB2227"/>
    <w:rsid w:val="00DB242C"/>
    <w:rsid w:val="00DB2BFB"/>
    <w:rsid w:val="00DB2E88"/>
    <w:rsid w:val="00DB2EA9"/>
    <w:rsid w:val="00DB30B5"/>
    <w:rsid w:val="00DB3EFE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B97"/>
    <w:rsid w:val="00DB6D39"/>
    <w:rsid w:val="00DB727B"/>
    <w:rsid w:val="00DB74F6"/>
    <w:rsid w:val="00DB783D"/>
    <w:rsid w:val="00DB7D30"/>
    <w:rsid w:val="00DC020F"/>
    <w:rsid w:val="00DC0383"/>
    <w:rsid w:val="00DC06FB"/>
    <w:rsid w:val="00DC09FD"/>
    <w:rsid w:val="00DC0AB4"/>
    <w:rsid w:val="00DC0AE4"/>
    <w:rsid w:val="00DC0CE6"/>
    <w:rsid w:val="00DC0DD7"/>
    <w:rsid w:val="00DC0E85"/>
    <w:rsid w:val="00DC0FBE"/>
    <w:rsid w:val="00DC11A7"/>
    <w:rsid w:val="00DC2351"/>
    <w:rsid w:val="00DC270B"/>
    <w:rsid w:val="00DC2893"/>
    <w:rsid w:val="00DC2C5E"/>
    <w:rsid w:val="00DC303D"/>
    <w:rsid w:val="00DC329F"/>
    <w:rsid w:val="00DC3455"/>
    <w:rsid w:val="00DC3676"/>
    <w:rsid w:val="00DC37E6"/>
    <w:rsid w:val="00DC3A02"/>
    <w:rsid w:val="00DC3C18"/>
    <w:rsid w:val="00DC4063"/>
    <w:rsid w:val="00DC4083"/>
    <w:rsid w:val="00DC4089"/>
    <w:rsid w:val="00DC4523"/>
    <w:rsid w:val="00DC4866"/>
    <w:rsid w:val="00DC4C61"/>
    <w:rsid w:val="00DC4F99"/>
    <w:rsid w:val="00DC522D"/>
    <w:rsid w:val="00DC5323"/>
    <w:rsid w:val="00DC539D"/>
    <w:rsid w:val="00DC5508"/>
    <w:rsid w:val="00DC5651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932"/>
    <w:rsid w:val="00DC7DCC"/>
    <w:rsid w:val="00DD04F0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509"/>
    <w:rsid w:val="00DD37DF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35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12"/>
    <w:rsid w:val="00DE16A0"/>
    <w:rsid w:val="00DE1740"/>
    <w:rsid w:val="00DE18FE"/>
    <w:rsid w:val="00DE1975"/>
    <w:rsid w:val="00DE1995"/>
    <w:rsid w:val="00DE2402"/>
    <w:rsid w:val="00DE249A"/>
    <w:rsid w:val="00DE2A14"/>
    <w:rsid w:val="00DE2B9E"/>
    <w:rsid w:val="00DE2C5A"/>
    <w:rsid w:val="00DE2E4E"/>
    <w:rsid w:val="00DE2F47"/>
    <w:rsid w:val="00DE3298"/>
    <w:rsid w:val="00DE3723"/>
    <w:rsid w:val="00DE376B"/>
    <w:rsid w:val="00DE39E4"/>
    <w:rsid w:val="00DE3AA5"/>
    <w:rsid w:val="00DE3EBC"/>
    <w:rsid w:val="00DE4814"/>
    <w:rsid w:val="00DE4950"/>
    <w:rsid w:val="00DE4D22"/>
    <w:rsid w:val="00DE52A8"/>
    <w:rsid w:val="00DE5448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80A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E7"/>
    <w:rsid w:val="00E01E6D"/>
    <w:rsid w:val="00E0210E"/>
    <w:rsid w:val="00E02142"/>
    <w:rsid w:val="00E0231A"/>
    <w:rsid w:val="00E02432"/>
    <w:rsid w:val="00E02748"/>
    <w:rsid w:val="00E0280A"/>
    <w:rsid w:val="00E02FD8"/>
    <w:rsid w:val="00E0307E"/>
    <w:rsid w:val="00E0315A"/>
    <w:rsid w:val="00E03995"/>
    <w:rsid w:val="00E03C76"/>
    <w:rsid w:val="00E03DE5"/>
    <w:rsid w:val="00E0406F"/>
    <w:rsid w:val="00E040DA"/>
    <w:rsid w:val="00E0429F"/>
    <w:rsid w:val="00E047B2"/>
    <w:rsid w:val="00E04896"/>
    <w:rsid w:val="00E04AA7"/>
    <w:rsid w:val="00E05068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A99"/>
    <w:rsid w:val="00E06CAC"/>
    <w:rsid w:val="00E0718F"/>
    <w:rsid w:val="00E074E6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578"/>
    <w:rsid w:val="00E11AED"/>
    <w:rsid w:val="00E12266"/>
    <w:rsid w:val="00E12586"/>
    <w:rsid w:val="00E127CE"/>
    <w:rsid w:val="00E128D7"/>
    <w:rsid w:val="00E12DD3"/>
    <w:rsid w:val="00E12FBD"/>
    <w:rsid w:val="00E13122"/>
    <w:rsid w:val="00E13641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DE8"/>
    <w:rsid w:val="00E17F6E"/>
    <w:rsid w:val="00E2001C"/>
    <w:rsid w:val="00E2007D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970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344"/>
    <w:rsid w:val="00E27693"/>
    <w:rsid w:val="00E2770A"/>
    <w:rsid w:val="00E27802"/>
    <w:rsid w:val="00E27937"/>
    <w:rsid w:val="00E30413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1D8"/>
    <w:rsid w:val="00E32235"/>
    <w:rsid w:val="00E32396"/>
    <w:rsid w:val="00E324D9"/>
    <w:rsid w:val="00E3271B"/>
    <w:rsid w:val="00E331E7"/>
    <w:rsid w:val="00E332CF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566"/>
    <w:rsid w:val="00E36ABE"/>
    <w:rsid w:val="00E371EB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1696"/>
    <w:rsid w:val="00E41876"/>
    <w:rsid w:val="00E418AE"/>
    <w:rsid w:val="00E41BE3"/>
    <w:rsid w:val="00E41D3C"/>
    <w:rsid w:val="00E41E92"/>
    <w:rsid w:val="00E4203F"/>
    <w:rsid w:val="00E42114"/>
    <w:rsid w:val="00E42165"/>
    <w:rsid w:val="00E426FF"/>
    <w:rsid w:val="00E42C27"/>
    <w:rsid w:val="00E42E6F"/>
    <w:rsid w:val="00E42ED7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2A"/>
    <w:rsid w:val="00E46FAF"/>
    <w:rsid w:val="00E471EC"/>
    <w:rsid w:val="00E4750C"/>
    <w:rsid w:val="00E47DC8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1E6C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DFA"/>
    <w:rsid w:val="00E53EF9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6C"/>
    <w:rsid w:val="00E564EC"/>
    <w:rsid w:val="00E568C8"/>
    <w:rsid w:val="00E573B0"/>
    <w:rsid w:val="00E57402"/>
    <w:rsid w:val="00E574B7"/>
    <w:rsid w:val="00E5760B"/>
    <w:rsid w:val="00E57DD3"/>
    <w:rsid w:val="00E57F2C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63B"/>
    <w:rsid w:val="00E619D8"/>
    <w:rsid w:val="00E61DD8"/>
    <w:rsid w:val="00E62163"/>
    <w:rsid w:val="00E62320"/>
    <w:rsid w:val="00E62365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5494"/>
    <w:rsid w:val="00E654C1"/>
    <w:rsid w:val="00E65654"/>
    <w:rsid w:val="00E656BA"/>
    <w:rsid w:val="00E65BFC"/>
    <w:rsid w:val="00E65C00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2B1"/>
    <w:rsid w:val="00E7058F"/>
    <w:rsid w:val="00E70870"/>
    <w:rsid w:val="00E7092A"/>
    <w:rsid w:val="00E70955"/>
    <w:rsid w:val="00E70AA9"/>
    <w:rsid w:val="00E70F7A"/>
    <w:rsid w:val="00E71299"/>
    <w:rsid w:val="00E71606"/>
    <w:rsid w:val="00E71806"/>
    <w:rsid w:val="00E71851"/>
    <w:rsid w:val="00E71B31"/>
    <w:rsid w:val="00E71BC9"/>
    <w:rsid w:val="00E71D13"/>
    <w:rsid w:val="00E71ED5"/>
    <w:rsid w:val="00E724AB"/>
    <w:rsid w:val="00E72901"/>
    <w:rsid w:val="00E72DC7"/>
    <w:rsid w:val="00E73120"/>
    <w:rsid w:val="00E736D8"/>
    <w:rsid w:val="00E73873"/>
    <w:rsid w:val="00E73BC9"/>
    <w:rsid w:val="00E74163"/>
    <w:rsid w:val="00E74179"/>
    <w:rsid w:val="00E741BF"/>
    <w:rsid w:val="00E744DD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00E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53F"/>
    <w:rsid w:val="00E8176A"/>
    <w:rsid w:val="00E819CC"/>
    <w:rsid w:val="00E819D0"/>
    <w:rsid w:val="00E81DF1"/>
    <w:rsid w:val="00E82227"/>
    <w:rsid w:val="00E8292C"/>
    <w:rsid w:val="00E82DD1"/>
    <w:rsid w:val="00E836DA"/>
    <w:rsid w:val="00E836E3"/>
    <w:rsid w:val="00E8370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3D0"/>
    <w:rsid w:val="00E86B5E"/>
    <w:rsid w:val="00E86E3E"/>
    <w:rsid w:val="00E87117"/>
    <w:rsid w:val="00E8738A"/>
    <w:rsid w:val="00E87797"/>
    <w:rsid w:val="00E8792C"/>
    <w:rsid w:val="00E87ACE"/>
    <w:rsid w:val="00E90019"/>
    <w:rsid w:val="00E907B0"/>
    <w:rsid w:val="00E90C44"/>
    <w:rsid w:val="00E90E79"/>
    <w:rsid w:val="00E911DD"/>
    <w:rsid w:val="00E916AC"/>
    <w:rsid w:val="00E919AB"/>
    <w:rsid w:val="00E92368"/>
    <w:rsid w:val="00E92448"/>
    <w:rsid w:val="00E929E0"/>
    <w:rsid w:val="00E92A27"/>
    <w:rsid w:val="00E930DC"/>
    <w:rsid w:val="00E9341D"/>
    <w:rsid w:val="00E936CE"/>
    <w:rsid w:val="00E936FA"/>
    <w:rsid w:val="00E93B00"/>
    <w:rsid w:val="00E9434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3D0"/>
    <w:rsid w:val="00E97467"/>
    <w:rsid w:val="00E9759B"/>
    <w:rsid w:val="00E977E9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9AD"/>
    <w:rsid w:val="00EA4A90"/>
    <w:rsid w:val="00EA4BB7"/>
    <w:rsid w:val="00EA5072"/>
    <w:rsid w:val="00EA5348"/>
    <w:rsid w:val="00EA5395"/>
    <w:rsid w:val="00EA557B"/>
    <w:rsid w:val="00EA5634"/>
    <w:rsid w:val="00EA5745"/>
    <w:rsid w:val="00EA5A06"/>
    <w:rsid w:val="00EA5D9D"/>
    <w:rsid w:val="00EA5DC2"/>
    <w:rsid w:val="00EA6783"/>
    <w:rsid w:val="00EA6E34"/>
    <w:rsid w:val="00EA6E4C"/>
    <w:rsid w:val="00EA744A"/>
    <w:rsid w:val="00EA7703"/>
    <w:rsid w:val="00EA7705"/>
    <w:rsid w:val="00EA77B6"/>
    <w:rsid w:val="00EA7A1A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3E7D"/>
    <w:rsid w:val="00EB3E8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25B"/>
    <w:rsid w:val="00EB7575"/>
    <w:rsid w:val="00EC0303"/>
    <w:rsid w:val="00EC093B"/>
    <w:rsid w:val="00EC0B83"/>
    <w:rsid w:val="00EC0FA4"/>
    <w:rsid w:val="00EC12FB"/>
    <w:rsid w:val="00EC153B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62"/>
    <w:rsid w:val="00EC62F8"/>
    <w:rsid w:val="00EC64C4"/>
    <w:rsid w:val="00EC6B1D"/>
    <w:rsid w:val="00EC6B35"/>
    <w:rsid w:val="00EC6E90"/>
    <w:rsid w:val="00EC6F6E"/>
    <w:rsid w:val="00EC71AD"/>
    <w:rsid w:val="00EC733D"/>
    <w:rsid w:val="00EC765C"/>
    <w:rsid w:val="00EC7847"/>
    <w:rsid w:val="00EC79A9"/>
    <w:rsid w:val="00EC7AAB"/>
    <w:rsid w:val="00EC7E73"/>
    <w:rsid w:val="00EC7FFC"/>
    <w:rsid w:val="00ED0012"/>
    <w:rsid w:val="00ED0094"/>
    <w:rsid w:val="00ED043B"/>
    <w:rsid w:val="00ED057F"/>
    <w:rsid w:val="00ED06F9"/>
    <w:rsid w:val="00ED07DC"/>
    <w:rsid w:val="00ED0F96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2DD8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133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D7CD8"/>
    <w:rsid w:val="00EE03C6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2E0C"/>
    <w:rsid w:val="00EE3076"/>
    <w:rsid w:val="00EE3537"/>
    <w:rsid w:val="00EE3703"/>
    <w:rsid w:val="00EE3C43"/>
    <w:rsid w:val="00EE3E97"/>
    <w:rsid w:val="00EE3EC9"/>
    <w:rsid w:val="00EE3FA8"/>
    <w:rsid w:val="00EE47CE"/>
    <w:rsid w:val="00EE4AEC"/>
    <w:rsid w:val="00EE4C20"/>
    <w:rsid w:val="00EE4EB3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E3D"/>
    <w:rsid w:val="00EF1EC4"/>
    <w:rsid w:val="00EF1F78"/>
    <w:rsid w:val="00EF2714"/>
    <w:rsid w:val="00EF2A40"/>
    <w:rsid w:val="00EF2ED2"/>
    <w:rsid w:val="00EF2EDF"/>
    <w:rsid w:val="00EF2EFF"/>
    <w:rsid w:val="00EF3109"/>
    <w:rsid w:val="00EF317F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D50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A9E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A5A"/>
    <w:rsid w:val="00F01F6B"/>
    <w:rsid w:val="00F0233B"/>
    <w:rsid w:val="00F0245D"/>
    <w:rsid w:val="00F02BD3"/>
    <w:rsid w:val="00F02C5A"/>
    <w:rsid w:val="00F02D2F"/>
    <w:rsid w:val="00F03063"/>
    <w:rsid w:val="00F03162"/>
    <w:rsid w:val="00F0321D"/>
    <w:rsid w:val="00F03B2F"/>
    <w:rsid w:val="00F03B94"/>
    <w:rsid w:val="00F03F24"/>
    <w:rsid w:val="00F0422E"/>
    <w:rsid w:val="00F042A9"/>
    <w:rsid w:val="00F04693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711E"/>
    <w:rsid w:val="00F07422"/>
    <w:rsid w:val="00F07470"/>
    <w:rsid w:val="00F0760E"/>
    <w:rsid w:val="00F0772C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F7"/>
    <w:rsid w:val="00F1364F"/>
    <w:rsid w:val="00F139A5"/>
    <w:rsid w:val="00F13CEA"/>
    <w:rsid w:val="00F13E03"/>
    <w:rsid w:val="00F13E85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4"/>
    <w:rsid w:val="00F16969"/>
    <w:rsid w:val="00F16E93"/>
    <w:rsid w:val="00F17873"/>
    <w:rsid w:val="00F17BD0"/>
    <w:rsid w:val="00F2000C"/>
    <w:rsid w:val="00F206F9"/>
    <w:rsid w:val="00F207D4"/>
    <w:rsid w:val="00F208F5"/>
    <w:rsid w:val="00F20B0B"/>
    <w:rsid w:val="00F20FDF"/>
    <w:rsid w:val="00F21054"/>
    <w:rsid w:val="00F212C0"/>
    <w:rsid w:val="00F2179A"/>
    <w:rsid w:val="00F2197A"/>
    <w:rsid w:val="00F21AAD"/>
    <w:rsid w:val="00F21AC7"/>
    <w:rsid w:val="00F21E89"/>
    <w:rsid w:val="00F22C56"/>
    <w:rsid w:val="00F2318F"/>
    <w:rsid w:val="00F231D3"/>
    <w:rsid w:val="00F2327A"/>
    <w:rsid w:val="00F237F7"/>
    <w:rsid w:val="00F239CD"/>
    <w:rsid w:val="00F23B4C"/>
    <w:rsid w:val="00F23C2D"/>
    <w:rsid w:val="00F24122"/>
    <w:rsid w:val="00F241F3"/>
    <w:rsid w:val="00F24239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74B"/>
    <w:rsid w:val="00F2684E"/>
    <w:rsid w:val="00F2685E"/>
    <w:rsid w:val="00F26A48"/>
    <w:rsid w:val="00F26A99"/>
    <w:rsid w:val="00F27072"/>
    <w:rsid w:val="00F273CA"/>
    <w:rsid w:val="00F276FB"/>
    <w:rsid w:val="00F2798C"/>
    <w:rsid w:val="00F27E39"/>
    <w:rsid w:val="00F312CE"/>
    <w:rsid w:val="00F3162F"/>
    <w:rsid w:val="00F31B96"/>
    <w:rsid w:val="00F31DAB"/>
    <w:rsid w:val="00F32038"/>
    <w:rsid w:val="00F32170"/>
    <w:rsid w:val="00F3229E"/>
    <w:rsid w:val="00F325C1"/>
    <w:rsid w:val="00F32632"/>
    <w:rsid w:val="00F3266E"/>
    <w:rsid w:val="00F32868"/>
    <w:rsid w:val="00F328B2"/>
    <w:rsid w:val="00F32E47"/>
    <w:rsid w:val="00F32ED8"/>
    <w:rsid w:val="00F33421"/>
    <w:rsid w:val="00F33915"/>
    <w:rsid w:val="00F33C12"/>
    <w:rsid w:val="00F33DBB"/>
    <w:rsid w:val="00F34843"/>
    <w:rsid w:val="00F352A6"/>
    <w:rsid w:val="00F358FC"/>
    <w:rsid w:val="00F35C8C"/>
    <w:rsid w:val="00F35FD7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37E8F"/>
    <w:rsid w:val="00F40211"/>
    <w:rsid w:val="00F404A1"/>
    <w:rsid w:val="00F406D0"/>
    <w:rsid w:val="00F409A2"/>
    <w:rsid w:val="00F41052"/>
    <w:rsid w:val="00F411ED"/>
    <w:rsid w:val="00F41CA4"/>
    <w:rsid w:val="00F41D94"/>
    <w:rsid w:val="00F42075"/>
    <w:rsid w:val="00F430EB"/>
    <w:rsid w:val="00F4323B"/>
    <w:rsid w:val="00F4345B"/>
    <w:rsid w:val="00F43669"/>
    <w:rsid w:val="00F436C3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0DD0"/>
    <w:rsid w:val="00F512FD"/>
    <w:rsid w:val="00F515F5"/>
    <w:rsid w:val="00F5178C"/>
    <w:rsid w:val="00F517A9"/>
    <w:rsid w:val="00F51868"/>
    <w:rsid w:val="00F51A50"/>
    <w:rsid w:val="00F51AD7"/>
    <w:rsid w:val="00F52464"/>
    <w:rsid w:val="00F524CA"/>
    <w:rsid w:val="00F525D1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E48"/>
    <w:rsid w:val="00F57FED"/>
    <w:rsid w:val="00F600C6"/>
    <w:rsid w:val="00F603B2"/>
    <w:rsid w:val="00F6061F"/>
    <w:rsid w:val="00F60634"/>
    <w:rsid w:val="00F609DA"/>
    <w:rsid w:val="00F60A51"/>
    <w:rsid w:val="00F60A86"/>
    <w:rsid w:val="00F60F7E"/>
    <w:rsid w:val="00F610BD"/>
    <w:rsid w:val="00F61BE5"/>
    <w:rsid w:val="00F621DF"/>
    <w:rsid w:val="00F623BE"/>
    <w:rsid w:val="00F6242C"/>
    <w:rsid w:val="00F625FD"/>
    <w:rsid w:val="00F62A4E"/>
    <w:rsid w:val="00F6304A"/>
    <w:rsid w:val="00F63615"/>
    <w:rsid w:val="00F63E2A"/>
    <w:rsid w:val="00F641BC"/>
    <w:rsid w:val="00F645EF"/>
    <w:rsid w:val="00F6475A"/>
    <w:rsid w:val="00F64B89"/>
    <w:rsid w:val="00F64CD9"/>
    <w:rsid w:val="00F6539D"/>
    <w:rsid w:val="00F656A2"/>
    <w:rsid w:val="00F65968"/>
    <w:rsid w:val="00F65DC4"/>
    <w:rsid w:val="00F65F91"/>
    <w:rsid w:val="00F6606A"/>
    <w:rsid w:val="00F663E5"/>
    <w:rsid w:val="00F66547"/>
    <w:rsid w:val="00F665CE"/>
    <w:rsid w:val="00F667F0"/>
    <w:rsid w:val="00F66C8B"/>
    <w:rsid w:val="00F66F5D"/>
    <w:rsid w:val="00F670CD"/>
    <w:rsid w:val="00F67133"/>
    <w:rsid w:val="00F677CE"/>
    <w:rsid w:val="00F6799D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82D"/>
    <w:rsid w:val="00F7487B"/>
    <w:rsid w:val="00F748C7"/>
    <w:rsid w:val="00F7490A"/>
    <w:rsid w:val="00F7493A"/>
    <w:rsid w:val="00F74A94"/>
    <w:rsid w:val="00F74F15"/>
    <w:rsid w:val="00F7521B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DB2"/>
    <w:rsid w:val="00F774FE"/>
    <w:rsid w:val="00F77816"/>
    <w:rsid w:val="00F77D5D"/>
    <w:rsid w:val="00F77DD5"/>
    <w:rsid w:val="00F80170"/>
    <w:rsid w:val="00F802E2"/>
    <w:rsid w:val="00F8045D"/>
    <w:rsid w:val="00F804F1"/>
    <w:rsid w:val="00F81225"/>
    <w:rsid w:val="00F8145B"/>
    <w:rsid w:val="00F8146E"/>
    <w:rsid w:val="00F814B7"/>
    <w:rsid w:val="00F814E0"/>
    <w:rsid w:val="00F8198B"/>
    <w:rsid w:val="00F819C8"/>
    <w:rsid w:val="00F81C69"/>
    <w:rsid w:val="00F8220D"/>
    <w:rsid w:val="00F82359"/>
    <w:rsid w:val="00F823D3"/>
    <w:rsid w:val="00F8251F"/>
    <w:rsid w:val="00F826D5"/>
    <w:rsid w:val="00F82765"/>
    <w:rsid w:val="00F8282A"/>
    <w:rsid w:val="00F82846"/>
    <w:rsid w:val="00F82A3D"/>
    <w:rsid w:val="00F82B72"/>
    <w:rsid w:val="00F82C42"/>
    <w:rsid w:val="00F83278"/>
    <w:rsid w:val="00F833FA"/>
    <w:rsid w:val="00F83C71"/>
    <w:rsid w:val="00F83EB4"/>
    <w:rsid w:val="00F83FF1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125"/>
    <w:rsid w:val="00F8516F"/>
    <w:rsid w:val="00F853AE"/>
    <w:rsid w:val="00F85A0C"/>
    <w:rsid w:val="00F85AA2"/>
    <w:rsid w:val="00F85B70"/>
    <w:rsid w:val="00F85B73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90322"/>
    <w:rsid w:val="00F903F0"/>
    <w:rsid w:val="00F90430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1E6"/>
    <w:rsid w:val="00F9272A"/>
    <w:rsid w:val="00F92A72"/>
    <w:rsid w:val="00F92D6E"/>
    <w:rsid w:val="00F92EBB"/>
    <w:rsid w:val="00F92ED8"/>
    <w:rsid w:val="00F930E9"/>
    <w:rsid w:val="00F932E7"/>
    <w:rsid w:val="00F93BF8"/>
    <w:rsid w:val="00F93EA0"/>
    <w:rsid w:val="00F94197"/>
    <w:rsid w:val="00F94B2D"/>
    <w:rsid w:val="00F95116"/>
    <w:rsid w:val="00F9522C"/>
    <w:rsid w:val="00F95637"/>
    <w:rsid w:val="00F95680"/>
    <w:rsid w:val="00F957DE"/>
    <w:rsid w:val="00F9592D"/>
    <w:rsid w:val="00F9598F"/>
    <w:rsid w:val="00F961EE"/>
    <w:rsid w:val="00F96398"/>
    <w:rsid w:val="00F96554"/>
    <w:rsid w:val="00F96A72"/>
    <w:rsid w:val="00F96B40"/>
    <w:rsid w:val="00F96BC0"/>
    <w:rsid w:val="00F96E32"/>
    <w:rsid w:val="00F96F42"/>
    <w:rsid w:val="00F971B9"/>
    <w:rsid w:val="00F9739E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7C8"/>
    <w:rsid w:val="00FA1AC9"/>
    <w:rsid w:val="00FA1AE9"/>
    <w:rsid w:val="00FA1E1E"/>
    <w:rsid w:val="00FA210F"/>
    <w:rsid w:val="00FA226A"/>
    <w:rsid w:val="00FA2326"/>
    <w:rsid w:val="00FA2377"/>
    <w:rsid w:val="00FA25A3"/>
    <w:rsid w:val="00FA2607"/>
    <w:rsid w:val="00FA2B1D"/>
    <w:rsid w:val="00FA2F16"/>
    <w:rsid w:val="00FA346D"/>
    <w:rsid w:val="00FA35C3"/>
    <w:rsid w:val="00FA387B"/>
    <w:rsid w:val="00FA416A"/>
    <w:rsid w:val="00FA41F9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349"/>
    <w:rsid w:val="00FB04BA"/>
    <w:rsid w:val="00FB0512"/>
    <w:rsid w:val="00FB06F6"/>
    <w:rsid w:val="00FB0AAC"/>
    <w:rsid w:val="00FB0AE2"/>
    <w:rsid w:val="00FB0E81"/>
    <w:rsid w:val="00FB0F64"/>
    <w:rsid w:val="00FB1699"/>
    <w:rsid w:val="00FB1860"/>
    <w:rsid w:val="00FB1C69"/>
    <w:rsid w:val="00FB1D3A"/>
    <w:rsid w:val="00FB1DC5"/>
    <w:rsid w:val="00FB1FC8"/>
    <w:rsid w:val="00FB2299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522"/>
    <w:rsid w:val="00FB3A91"/>
    <w:rsid w:val="00FB3AE3"/>
    <w:rsid w:val="00FB3B7F"/>
    <w:rsid w:val="00FB3D33"/>
    <w:rsid w:val="00FB416A"/>
    <w:rsid w:val="00FB42B7"/>
    <w:rsid w:val="00FB4315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37"/>
    <w:rsid w:val="00FB765A"/>
    <w:rsid w:val="00FB788D"/>
    <w:rsid w:val="00FB7BBF"/>
    <w:rsid w:val="00FB7D1A"/>
    <w:rsid w:val="00FB7EC1"/>
    <w:rsid w:val="00FC0078"/>
    <w:rsid w:val="00FC0137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E8"/>
    <w:rsid w:val="00FC256D"/>
    <w:rsid w:val="00FC2B76"/>
    <w:rsid w:val="00FC3083"/>
    <w:rsid w:val="00FC314A"/>
    <w:rsid w:val="00FC3227"/>
    <w:rsid w:val="00FC34BD"/>
    <w:rsid w:val="00FC3778"/>
    <w:rsid w:val="00FC3BBB"/>
    <w:rsid w:val="00FC3CA0"/>
    <w:rsid w:val="00FC3CEE"/>
    <w:rsid w:val="00FC3D57"/>
    <w:rsid w:val="00FC4169"/>
    <w:rsid w:val="00FC449E"/>
    <w:rsid w:val="00FC454D"/>
    <w:rsid w:val="00FC4A98"/>
    <w:rsid w:val="00FC5182"/>
    <w:rsid w:val="00FC5209"/>
    <w:rsid w:val="00FC598E"/>
    <w:rsid w:val="00FC5A83"/>
    <w:rsid w:val="00FC5C9E"/>
    <w:rsid w:val="00FC6096"/>
    <w:rsid w:val="00FC626E"/>
    <w:rsid w:val="00FC6661"/>
    <w:rsid w:val="00FC6DD9"/>
    <w:rsid w:val="00FC731F"/>
    <w:rsid w:val="00FC74E0"/>
    <w:rsid w:val="00FC771A"/>
    <w:rsid w:val="00FC7A9E"/>
    <w:rsid w:val="00FC7BEC"/>
    <w:rsid w:val="00FC7F7C"/>
    <w:rsid w:val="00FD002C"/>
    <w:rsid w:val="00FD02C9"/>
    <w:rsid w:val="00FD0300"/>
    <w:rsid w:val="00FD086A"/>
    <w:rsid w:val="00FD08D2"/>
    <w:rsid w:val="00FD0DDD"/>
    <w:rsid w:val="00FD1160"/>
    <w:rsid w:val="00FD11DF"/>
    <w:rsid w:val="00FD128F"/>
    <w:rsid w:val="00FD131D"/>
    <w:rsid w:val="00FD135D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695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CB5"/>
    <w:rsid w:val="00FE0EB5"/>
    <w:rsid w:val="00FE10BE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61E"/>
    <w:rsid w:val="00FE3620"/>
    <w:rsid w:val="00FE3958"/>
    <w:rsid w:val="00FE3AAC"/>
    <w:rsid w:val="00FE3BCF"/>
    <w:rsid w:val="00FE4839"/>
    <w:rsid w:val="00FE4A89"/>
    <w:rsid w:val="00FE4EF9"/>
    <w:rsid w:val="00FE4F74"/>
    <w:rsid w:val="00FE52EA"/>
    <w:rsid w:val="00FE555B"/>
    <w:rsid w:val="00FE5A1C"/>
    <w:rsid w:val="00FE5EE9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45A"/>
    <w:rsid w:val="00FF07AF"/>
    <w:rsid w:val="00FF08AA"/>
    <w:rsid w:val="00FF092A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1F46"/>
    <w:rsid w:val="00FF201B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972"/>
    <w:rsid w:val="00FF53AD"/>
    <w:rsid w:val="00FF5431"/>
    <w:rsid w:val="00FF54F3"/>
    <w:rsid w:val="00FF599F"/>
    <w:rsid w:val="00FF5E72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B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036F9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13CEA"/>
    <w:rPr>
      <w:szCs w:val="20"/>
      <w:lang w:val="en-GB" w:bidi="ar-SA"/>
    </w:rPr>
  </w:style>
  <w:style w:type="character" w:customStyle="1" w:styleId="FSBlankChar">
    <w:name w:val="FS_Blank Char"/>
    <w:link w:val="FSBlank"/>
    <w:locked/>
    <w:rsid w:val="00754984"/>
    <w:rPr>
      <w:rFonts w:cs="Angsana New"/>
    </w:rPr>
  </w:style>
  <w:style w:type="paragraph" w:customStyle="1" w:styleId="FSBlank">
    <w:name w:val="FS_Blank"/>
    <w:basedOn w:val="Normal"/>
    <w:link w:val="FSBlankChar"/>
    <w:qFormat/>
    <w:rsid w:val="007549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Times New Roman" w:hAnsi="Times New Roman" w:cs="Angsan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6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5BE9C5-C667-4629-8A71-CFBA0A8B21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F4DFB6-CD3D-4934-83D3-4C653C22B32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9A29FA5C-6F50-445D-9B42-00172E082B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C81BA4-D4A5-486E-A284-A560B1E60FA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44</TotalTime>
  <Pages>3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Nuntaporn, Kerdphokee</cp:lastModifiedBy>
  <cp:revision>10</cp:revision>
  <cp:lastPrinted>2025-08-06T14:15:00Z</cp:lastPrinted>
  <dcterms:created xsi:type="dcterms:W3CDTF">2026-07-15T02:50:00Z</dcterms:created>
  <dcterms:modified xsi:type="dcterms:W3CDTF">2026-08-04T07:48:00Z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980d0828e26c210e8a38f3173cb9aeaf19285cbe0fa39a233b5aed25df1a3127</vt:lpwstr>
  </property>
  <property fmtid="{D5CDD505-2E9C-101B-9397-08002B2CF9AE}" pid="5" name="ContentTypeId">
    <vt:lpwstr>0x010100FC3C573FF70E394A86433F5E112C33AA</vt:lpwstr>
  </property>
</Properties>
</file>