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5C382E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AE422D6" w14:textId="6E4E6F83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สำหรับงวด</w:t>
      </w:r>
      <w:r w:rsidR="000557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="0036622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="000557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EA3A9B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366220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EA3A9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36622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EA3A9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EA3A9B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1D195BB0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</w:p>
    <w:p w14:paraId="70DF30CC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D1B9608" w14:textId="77777777" w:rsidR="003E6A5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109B1F36" w14:textId="3590550D" w:rsidR="009D4479" w:rsidRPr="00F463CA" w:rsidRDefault="009D4479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9D4479" w:rsidRPr="00F463CA" w:rsidSect="00BE4C5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26E484" w14:textId="6583D6BA" w:rsidR="00533055" w:rsidRPr="00F463CA" w:rsidRDefault="0032703F" w:rsidP="00CE0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72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ณ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463C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F463CA">
        <w:rPr>
          <w:rFonts w:asciiTheme="majorBidi" w:hAnsiTheme="majorBidi" w:cstheme="majorBidi"/>
          <w:sz w:val="30"/>
          <w:szCs w:val="30"/>
          <w:cs/>
        </w:rPr>
        <w:t>เดือน</w:t>
      </w:r>
      <w:r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F463C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D281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เงินสดรวมและงบกระแสเงินสดเฉพาะกิจการ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F463CA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งบการเงินแบบย่อ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ซินเน็ค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และบริษัทย่อยและ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ของเฉพาะบริษัท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ซินเน็ค </w:t>
      </w:r>
      <w:r w:rsidRPr="00F463CA">
        <w:rPr>
          <w:rFonts w:asciiTheme="majorBidi" w:hAnsiTheme="majorBidi" w:cstheme="majorBidi"/>
          <w:sz w:val="30"/>
          <w:szCs w:val="30"/>
        </w:rPr>
        <w:t>(</w:t>
      </w:r>
      <w:r w:rsidRPr="00F463CA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463CA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Pr="00F463CA">
        <w:rPr>
          <w:rFonts w:asciiTheme="majorBidi" w:hAnsiTheme="majorBidi" w:cstheme="majorBidi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F463CA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 </w:t>
      </w:r>
      <w:r w:rsidRPr="00F463CA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="00533055"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504CFED5" w14:textId="77777777" w:rsidR="006E09A3" w:rsidRPr="00651091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24D53976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EE5435">
        <w:rPr>
          <w:rFonts w:asciiTheme="majorBidi" w:hAnsiTheme="majorBidi" w:cstheme="majorBidi"/>
          <w:sz w:val="30"/>
          <w:szCs w:val="30"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954E55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9EAFF26" w14:textId="77777777" w:rsidR="006E09A3" w:rsidRPr="00F463CA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463CA">
        <w:rPr>
          <w:rFonts w:asciiTheme="majorBidi" w:hAnsiTheme="majorBidi" w:cstheme="majorBidi"/>
          <w:sz w:val="30"/>
          <w:szCs w:val="30"/>
        </w:rPr>
        <w:t>34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F463CA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F463CA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0D3B28E3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</w:t>
      </w:r>
      <w:r w:rsidR="00F53609">
        <w:rPr>
          <w:rFonts w:asciiTheme="majorBidi" w:hAnsiTheme="majorBidi" w:cstheme="majorBidi" w:hint="cs"/>
          <w:sz w:val="30"/>
          <w:szCs w:val="30"/>
          <w:cs/>
        </w:rPr>
        <w:t>ชนารัตน์ จันทร์หวา</w:t>
      </w:r>
      <w:r w:rsidRPr="00F463CA">
        <w:rPr>
          <w:rFonts w:asciiTheme="majorBidi" w:hAnsiTheme="majorBidi" w:cstheme="majorBidi"/>
          <w:sz w:val="30"/>
          <w:szCs w:val="30"/>
          <w:cs/>
        </w:rPr>
        <w:t>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3D99D81A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F53609">
        <w:rPr>
          <w:rFonts w:asciiTheme="majorBidi" w:hAnsiTheme="majorBidi" w:cstheme="majorBidi"/>
          <w:sz w:val="30"/>
          <w:szCs w:val="30"/>
        </w:rPr>
        <w:t>9052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</w:p>
    <w:p w14:paraId="10F38006" w14:textId="6921C53D" w:rsidR="005A5A86" w:rsidRPr="002A5C03" w:rsidRDefault="00FD281F" w:rsidP="005A5A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A5C03">
        <w:rPr>
          <w:rFonts w:asciiTheme="majorBidi" w:hAnsiTheme="majorBidi" w:cstheme="majorBidi"/>
          <w:sz w:val="30"/>
          <w:szCs w:val="30"/>
        </w:rPr>
        <w:t>5</w:t>
      </w:r>
      <w:r w:rsidR="00533055" w:rsidRPr="002A5C03">
        <w:rPr>
          <w:rFonts w:asciiTheme="majorBidi" w:hAnsiTheme="majorBidi" w:cstheme="majorBidi"/>
          <w:sz w:val="30"/>
          <w:szCs w:val="30"/>
        </w:rPr>
        <w:t xml:space="preserve"> </w:t>
      </w:r>
      <w:r w:rsidR="00744989" w:rsidRPr="002A5C03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0C477C" w:rsidRPr="002A5C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0E96" w:rsidRPr="002A5C03">
        <w:rPr>
          <w:rFonts w:asciiTheme="majorBidi" w:hAnsiTheme="majorBidi" w:cstheme="majorBidi"/>
          <w:sz w:val="30"/>
          <w:szCs w:val="30"/>
        </w:rPr>
        <w:t>256</w:t>
      </w:r>
      <w:r w:rsidR="00172905" w:rsidRPr="002A5C03">
        <w:rPr>
          <w:rFonts w:asciiTheme="majorBidi" w:hAnsiTheme="majorBidi" w:cstheme="majorBidi"/>
          <w:sz w:val="30"/>
          <w:szCs w:val="30"/>
        </w:rPr>
        <w:t>9</w:t>
      </w:r>
    </w:p>
    <w:p w14:paraId="7775FDB0" w14:textId="77777777" w:rsidR="00A52B97" w:rsidRPr="00727218" w:rsidRDefault="00A52B97" w:rsidP="00C7103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sectPr w:rsidR="00A52B97" w:rsidRPr="00727218" w:rsidSect="00C7103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4F80E" w14:textId="77777777" w:rsidR="008455E1" w:rsidRDefault="008455E1">
      <w:r>
        <w:separator/>
      </w:r>
    </w:p>
  </w:endnote>
  <w:endnote w:type="continuationSeparator" w:id="0">
    <w:p w14:paraId="44CF0421" w14:textId="77777777" w:rsidR="008455E1" w:rsidRDefault="0084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0C64" w14:textId="77777777" w:rsidR="007D50B3" w:rsidRDefault="007D50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5673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ECBB5" w14:textId="70E04E94" w:rsidR="00C71032" w:rsidRPr="00C71032" w:rsidRDefault="00C710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710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710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710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D3E6D" w14:textId="77777777" w:rsidR="008455E1" w:rsidRDefault="008455E1">
      <w:r>
        <w:separator/>
      </w:r>
    </w:p>
  </w:footnote>
  <w:footnote w:type="continuationSeparator" w:id="0">
    <w:p w14:paraId="3F612DE9" w14:textId="77777777" w:rsidR="008455E1" w:rsidRDefault="00845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908BF" w14:textId="77777777" w:rsidR="007D50B3" w:rsidRDefault="008455E1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F4C35" w14:textId="77777777" w:rsidR="007D50B3" w:rsidRPr="00DD713A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3AB7973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76F1F97" w14:textId="77777777" w:rsidR="00DD713A" w:rsidRDefault="00DD71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6F3C4C4" w14:textId="77777777" w:rsidR="00DD713A" w:rsidRDefault="00DD71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7082FC4" w14:textId="77777777" w:rsidR="00DD713A" w:rsidRDefault="00DD71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7A97263B" w14:textId="77777777" w:rsidR="00DD713A" w:rsidRPr="00DD713A" w:rsidRDefault="00DD71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EE2C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7D50B3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F0EC669" w14:textId="77777777" w:rsidR="00DD713A" w:rsidRPr="004F6D6D" w:rsidRDefault="00DD713A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0E1B4" w14:textId="3636533A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D23BB6D" w14:textId="3EDA2747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21B119" w14:textId="77777777" w:rsidR="004A3C9C" w:rsidRP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0429366" w14:textId="77777777" w:rsidR="00C71032" w:rsidRPr="004A3C9C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540672657">
    <w:abstractNumId w:val="0"/>
  </w:num>
  <w:num w:numId="2" w16cid:durableId="2082175545">
    <w:abstractNumId w:val="2"/>
  </w:num>
  <w:num w:numId="3" w16cid:durableId="1161309496">
    <w:abstractNumId w:val="7"/>
  </w:num>
  <w:num w:numId="4" w16cid:durableId="330908324">
    <w:abstractNumId w:val="3"/>
  </w:num>
  <w:num w:numId="5" w16cid:durableId="750541183">
    <w:abstractNumId w:val="8"/>
  </w:num>
  <w:num w:numId="6" w16cid:durableId="1501507258">
    <w:abstractNumId w:val="11"/>
  </w:num>
  <w:num w:numId="7" w16cid:durableId="1452898453">
    <w:abstractNumId w:val="10"/>
  </w:num>
  <w:num w:numId="8" w16cid:durableId="1147865570">
    <w:abstractNumId w:val="1"/>
  </w:num>
  <w:num w:numId="9" w16cid:durableId="1979339836">
    <w:abstractNumId w:val="0"/>
  </w:num>
  <w:num w:numId="10" w16cid:durableId="1359964094">
    <w:abstractNumId w:val="12"/>
  </w:num>
  <w:num w:numId="11" w16cid:durableId="466511084">
    <w:abstractNumId w:val="9"/>
  </w:num>
  <w:num w:numId="12" w16cid:durableId="1077358699">
    <w:abstractNumId w:val="6"/>
  </w:num>
  <w:num w:numId="13" w16cid:durableId="1307197807">
    <w:abstractNumId w:val="5"/>
  </w:num>
  <w:num w:numId="14" w16cid:durableId="1132301">
    <w:abstractNumId w:val="4"/>
  </w:num>
  <w:num w:numId="15" w16cid:durableId="1073890877">
    <w:abstractNumId w:val="0"/>
  </w:num>
  <w:num w:numId="16" w16cid:durableId="159404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54"/>
    <w:rsid w:val="000557FE"/>
    <w:rsid w:val="000558C4"/>
    <w:rsid w:val="00055A2C"/>
    <w:rsid w:val="00055F04"/>
    <w:rsid w:val="00056138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7F7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CBD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1EC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AD4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5F4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2FEB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7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8F9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CA2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905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3FF8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6D94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AD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37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1DD5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F43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C7D"/>
    <w:rsid w:val="002A4D97"/>
    <w:rsid w:val="002A5631"/>
    <w:rsid w:val="002A5C03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44B2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752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A2D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03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4C2C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220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6E76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46F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956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5A5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3D3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55E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3C9C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8D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EC2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63A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534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4F6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055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6793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6E0D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658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26F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E17"/>
    <w:rsid w:val="00615FEC"/>
    <w:rsid w:val="00616179"/>
    <w:rsid w:val="00616409"/>
    <w:rsid w:val="00616E91"/>
    <w:rsid w:val="00616FBF"/>
    <w:rsid w:val="006172B9"/>
    <w:rsid w:val="00617BA9"/>
    <w:rsid w:val="00617DF7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317"/>
    <w:rsid w:val="006445B0"/>
    <w:rsid w:val="006445CC"/>
    <w:rsid w:val="00644884"/>
    <w:rsid w:val="00644936"/>
    <w:rsid w:val="00644A13"/>
    <w:rsid w:val="00644C2B"/>
    <w:rsid w:val="00644C83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091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B09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6E2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3BB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046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7E0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989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13F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53D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2CE1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850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5C5E"/>
    <w:rsid w:val="007D61A6"/>
    <w:rsid w:val="007D67E5"/>
    <w:rsid w:val="007D6B05"/>
    <w:rsid w:val="007D6D01"/>
    <w:rsid w:val="007D7020"/>
    <w:rsid w:val="007D7166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3C7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24D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5E1"/>
    <w:rsid w:val="0084599B"/>
    <w:rsid w:val="00846348"/>
    <w:rsid w:val="00846506"/>
    <w:rsid w:val="00846641"/>
    <w:rsid w:val="0084682F"/>
    <w:rsid w:val="00846897"/>
    <w:rsid w:val="008468B5"/>
    <w:rsid w:val="00846B92"/>
    <w:rsid w:val="00846BDC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5B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685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37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749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8F7602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07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3E3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479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AAA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B44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63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3D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A7F36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29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54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DE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42B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AAE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A9D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4EF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0D6"/>
    <w:rsid w:val="00CB044E"/>
    <w:rsid w:val="00CB06F0"/>
    <w:rsid w:val="00CB0D84"/>
    <w:rsid w:val="00CB0DF9"/>
    <w:rsid w:val="00CB0E96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6D3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63E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A72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228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10B"/>
    <w:rsid w:val="00D10499"/>
    <w:rsid w:val="00D104D0"/>
    <w:rsid w:val="00D105FB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14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25D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0FC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92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5E2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13A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566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4A1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BC5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012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3A9B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4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1E3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435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A46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6BE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479"/>
    <w:rsid w:val="00F5283E"/>
    <w:rsid w:val="00F52A75"/>
    <w:rsid w:val="00F52C8F"/>
    <w:rsid w:val="00F53337"/>
    <w:rsid w:val="00F53609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5E4"/>
    <w:rsid w:val="00F6768C"/>
    <w:rsid w:val="00F679CD"/>
    <w:rsid w:val="00F67A9D"/>
    <w:rsid w:val="00F67B48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2AB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A95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281F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442F8E-4D33-40D8-B17B-AF6831D23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</TotalTime>
  <Pages>3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Supapit, Yingyong</cp:lastModifiedBy>
  <cp:revision>3</cp:revision>
  <cp:lastPrinted>2024-08-05T14:09:00Z</cp:lastPrinted>
  <dcterms:created xsi:type="dcterms:W3CDTF">2026-06-22T09:16:00Z</dcterms:created>
  <dcterms:modified xsi:type="dcterms:W3CDTF">2026-06-22T09:17:00Z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