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4F4AD" w14:textId="085B5624" w:rsidR="003E6A5C" w:rsidRPr="001B2EFE" w:rsidRDefault="003E6A5C" w:rsidP="009F7B5B">
      <w:pPr>
        <w:pStyle w:val="IndexHeading1"/>
        <w:spacing w:after="0" w:line="240" w:lineRule="atLeast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3B4A6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="009F7B5B">
        <w:rPr>
          <w:rFonts w:asciiTheme="majorBidi" w:hAnsiTheme="majorBidi" w:cstheme="majorBidi"/>
          <w:b w:val="0"/>
          <w:bCs/>
          <w:sz w:val="30"/>
          <w:szCs w:val="30"/>
        </w:rPr>
        <w:t xml:space="preserve">      </w:t>
      </w:r>
      <w:r w:rsidRPr="003B4A6E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59B8D27" w14:textId="77777777" w:rsidR="003E6A5C" w:rsidRPr="00EF652C" w:rsidRDefault="003E6A5C" w:rsidP="003B50D2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1A7586EB" w14:textId="75E83110" w:rsidR="00836386" w:rsidRPr="00EF652C" w:rsidRDefault="00190CF3" w:rsidP="0083638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FB5E9C7" w14:textId="77777777" w:rsidR="00190CF3" w:rsidRPr="00EF652C" w:rsidRDefault="00190CF3" w:rsidP="00190CF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0D63D34" w14:textId="77777777" w:rsidR="00C73EB3" w:rsidRPr="00EF652C" w:rsidRDefault="003E6A5C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EF652C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55F6B96C" w14:textId="4203A2DA" w:rsidR="00C73EB3" w:rsidRPr="00EF652C" w:rsidRDefault="00C73EB3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21198">
        <w:rPr>
          <w:rFonts w:asciiTheme="majorBidi" w:hAnsiTheme="majorBidi" w:cstheme="majorBidi"/>
          <w:sz w:val="30"/>
          <w:szCs w:val="30"/>
          <w:cs/>
          <w:lang w:bidi="th-TH"/>
        </w:rPr>
        <w:t>เงินให้กู้ยืม</w:t>
      </w:r>
    </w:p>
    <w:p w14:paraId="55526EFB" w14:textId="086BAE47" w:rsidR="00C54544" w:rsidRDefault="00E277C7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A35E3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2F4A1E" w:rsidRPr="001A35E3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37C0A579" w14:textId="05ABE4B9" w:rsidR="000C78D2" w:rsidRPr="000C78D2" w:rsidRDefault="000C78D2" w:rsidP="000C78D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3DC68709" w14:textId="6F135FA7" w:rsidR="003E44A6" w:rsidRPr="001A35E3" w:rsidRDefault="003E44A6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A35E3">
        <w:rPr>
          <w:rFonts w:asciiTheme="majorBidi" w:hAnsiTheme="majorBidi" w:cstheme="majorBidi" w:hint="cs"/>
          <w:sz w:val="30"/>
          <w:szCs w:val="30"/>
          <w:cs/>
          <w:lang w:bidi="th-TH"/>
        </w:rPr>
        <w:t>เ</w:t>
      </w:r>
      <w:r w:rsidR="005F6792" w:rsidRPr="001A35E3">
        <w:rPr>
          <w:rFonts w:asciiTheme="majorBidi" w:hAnsiTheme="majorBidi" w:cstheme="majorBidi" w:hint="cs"/>
          <w:sz w:val="30"/>
          <w:szCs w:val="30"/>
          <w:cs/>
          <w:lang w:bidi="th-TH"/>
        </w:rPr>
        <w:t>ครื่องมือทางการเงิน</w:t>
      </w:r>
    </w:p>
    <w:p w14:paraId="33F10900" w14:textId="1703D763" w:rsidR="00083D96" w:rsidRDefault="00B11286" w:rsidP="0092119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A35E3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023F6E5A" w14:textId="1E795B25" w:rsidR="007C118B" w:rsidRDefault="004754C9" w:rsidP="004754C9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060A54A" w14:textId="21BF7126" w:rsidR="00CF74C3" w:rsidRPr="004754C9" w:rsidRDefault="00CF74C3" w:rsidP="004754C9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F74C3">
        <w:rPr>
          <w:rFonts w:asciiTheme="majorBidi" w:hAnsiTheme="majorBidi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59697D4C" w14:textId="77777777" w:rsidR="00E00CAC" w:rsidRPr="00EF652C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F652C">
        <w:rPr>
          <w:rFonts w:asciiTheme="majorBidi" w:hAnsiTheme="majorBidi" w:cstheme="majorBidi"/>
          <w:sz w:val="30"/>
          <w:szCs w:val="30"/>
          <w:cs/>
        </w:rPr>
        <w:br w:type="page"/>
      </w:r>
      <w:r w:rsidR="00E00CAC" w:rsidRPr="00EF652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EF8BC7A" w14:textId="77777777" w:rsidR="003E6A5C" w:rsidRPr="001E51B2" w:rsidRDefault="003E6A5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763756D" w14:textId="2DFD7D10" w:rsidR="00042D43" w:rsidRPr="00EF652C" w:rsidRDefault="00E00CAC" w:rsidP="001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F652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F42B6C" w:rsidRPr="00EF652C">
        <w:rPr>
          <w:rFonts w:asciiTheme="majorBidi" w:hAnsiTheme="majorBidi" w:cstheme="majorBidi"/>
          <w:sz w:val="30"/>
          <w:szCs w:val="30"/>
          <w:cs/>
        </w:rPr>
        <w:t>การเงินจาก</w:t>
      </w:r>
      <w:r w:rsidR="00F42B6C" w:rsidRPr="00E17F6D">
        <w:rPr>
          <w:rFonts w:asciiTheme="majorBidi" w:hAnsiTheme="majorBidi" w:cstheme="majorBidi"/>
          <w:sz w:val="30"/>
          <w:szCs w:val="30"/>
          <w:cs/>
        </w:rPr>
        <w:t>คณะกรรมการเมื่อ</w:t>
      </w:r>
      <w:r w:rsidR="00F42B6C" w:rsidRPr="00D17862">
        <w:rPr>
          <w:rFonts w:asciiTheme="majorBidi" w:hAnsiTheme="majorBidi" w:cstheme="majorBidi"/>
          <w:sz w:val="30"/>
          <w:szCs w:val="30"/>
          <w:cs/>
        </w:rPr>
        <w:t>วันที</w:t>
      </w:r>
      <w:r w:rsidR="00B61C6B" w:rsidRPr="00D17862">
        <w:rPr>
          <w:rFonts w:asciiTheme="majorBidi" w:hAnsiTheme="majorBidi" w:cstheme="majorBidi"/>
          <w:sz w:val="30"/>
          <w:szCs w:val="30"/>
          <w:cs/>
        </w:rPr>
        <w:t>่</w:t>
      </w:r>
      <w:r w:rsidR="002E4489" w:rsidRPr="00D17862">
        <w:rPr>
          <w:rFonts w:asciiTheme="majorBidi" w:hAnsiTheme="majorBidi" w:cstheme="majorBidi"/>
          <w:sz w:val="30"/>
          <w:szCs w:val="30"/>
        </w:rPr>
        <w:t xml:space="preserve"> </w:t>
      </w:r>
      <w:r w:rsidR="00D922FC">
        <w:rPr>
          <w:rFonts w:asciiTheme="majorBidi" w:hAnsiTheme="majorBidi" w:cstheme="majorBidi"/>
          <w:sz w:val="30"/>
          <w:szCs w:val="30"/>
        </w:rPr>
        <w:t>5</w:t>
      </w:r>
      <w:r w:rsidR="00A66592" w:rsidRPr="00D17862">
        <w:rPr>
          <w:rFonts w:asciiTheme="majorBidi" w:hAnsiTheme="majorBidi" w:cstheme="majorBidi"/>
          <w:sz w:val="30"/>
          <w:szCs w:val="30"/>
        </w:rPr>
        <w:t xml:space="preserve"> </w:t>
      </w:r>
      <w:r w:rsidR="00F17680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F016FF" w:rsidRPr="00E17F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3697A" w:rsidRPr="00E17F6D">
        <w:rPr>
          <w:rFonts w:asciiTheme="majorBidi" w:hAnsiTheme="majorBidi" w:cstheme="majorBidi"/>
          <w:sz w:val="30"/>
          <w:szCs w:val="30"/>
        </w:rPr>
        <w:t>256</w:t>
      </w:r>
      <w:r w:rsidR="00404DE6">
        <w:rPr>
          <w:rFonts w:asciiTheme="majorBidi" w:hAnsiTheme="majorBidi" w:cstheme="majorBidi"/>
          <w:sz w:val="30"/>
          <w:szCs w:val="30"/>
        </w:rPr>
        <w:t>9</w:t>
      </w:r>
    </w:p>
    <w:p w14:paraId="2D793AAC" w14:textId="77777777" w:rsidR="005709B2" w:rsidRPr="001E51B2" w:rsidRDefault="005709B2" w:rsidP="002255D9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u w:val="none"/>
          <w:lang w:val="en-US"/>
        </w:rPr>
      </w:pPr>
    </w:p>
    <w:p w14:paraId="1ECC951B" w14:textId="77777777" w:rsidR="003E6A5C" w:rsidRPr="00EF652C" w:rsidRDefault="000F0269" w:rsidP="00A52B9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EF65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33A46025" w14:textId="27EEE298" w:rsidR="003E6A5C" w:rsidRPr="001E51B2" w:rsidRDefault="003E6A5C" w:rsidP="0022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B0B82D4" w14:textId="04185CB0" w:rsidR="00124D0C" w:rsidRPr="00EF652C" w:rsidRDefault="000F0269" w:rsidP="00D20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EF652C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</w:t>
      </w:r>
      <w:r w:rsidR="00057ED5" w:rsidRPr="00EF652C">
        <w:rPr>
          <w:rFonts w:asciiTheme="majorBidi" w:hAnsiTheme="majorBidi" w:cstheme="majorBidi"/>
          <w:spacing w:val="4"/>
          <w:sz w:val="30"/>
          <w:szCs w:val="30"/>
          <w:cs/>
        </w:rPr>
        <w:t>แบบย่อ</w:t>
      </w:r>
      <w:r w:rsidRPr="00EF652C">
        <w:rPr>
          <w:rFonts w:asciiTheme="majorBidi" w:hAnsiTheme="majorBidi" w:cstheme="majorBidi"/>
          <w:spacing w:val="4"/>
          <w:sz w:val="30"/>
          <w:szCs w:val="30"/>
          <w:cs/>
        </w:rPr>
        <w:t>นี้</w:t>
      </w:r>
      <w:r w:rsidR="00E86E7C" w:rsidRPr="00EF652C">
        <w:rPr>
          <w:rFonts w:asciiTheme="majorBidi" w:hAnsiTheme="majorBidi" w:cstheme="majorBidi"/>
          <w:spacing w:val="4"/>
          <w:sz w:val="30"/>
          <w:szCs w:val="30"/>
          <w:cs/>
        </w:rPr>
        <w:t>นำเสนอ</w:t>
      </w:r>
      <w:r w:rsidR="00E3551B" w:rsidRPr="00EF652C">
        <w:rPr>
          <w:rFonts w:asciiTheme="majorBidi" w:hAnsiTheme="majorBidi" w:cstheme="majorBidi"/>
          <w:spacing w:val="4"/>
          <w:sz w:val="30"/>
          <w:szCs w:val="30"/>
          <w:cs/>
        </w:rPr>
        <w:t>รายการในงบการเงินในรูปแบบเดียวกับงบการเงินประจำปีและจัดทำ</w:t>
      </w:r>
      <w:r w:rsidR="00E3551B" w:rsidRPr="00EF652C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057ED5" w:rsidRPr="00EF652C">
        <w:rPr>
          <w:rFonts w:asciiTheme="majorBidi" w:hAnsiTheme="majorBidi" w:cstheme="majorBidi"/>
          <w:spacing w:val="-2"/>
          <w:sz w:val="30"/>
          <w:szCs w:val="30"/>
          <w:cs/>
        </w:rPr>
        <w:t xml:space="preserve"> (“งบการเงินระหว่างกาล”) </w:t>
      </w:r>
      <w:r w:rsidR="0045598B" w:rsidRPr="00EF652C">
        <w:rPr>
          <w:rFonts w:asciiTheme="majorBidi" w:hAnsiTheme="majorBidi" w:cstheme="majorBidi"/>
          <w:spacing w:val="-2"/>
          <w:sz w:val="30"/>
          <w:szCs w:val="30"/>
          <w:cs/>
        </w:rPr>
        <w:t>ตามมาตรฐานการบัญชี</w:t>
      </w:r>
      <w:r w:rsidRPr="00EF652C">
        <w:rPr>
          <w:rFonts w:asciiTheme="majorBidi" w:hAnsiTheme="majorBidi" w:cstheme="majorBidi"/>
          <w:spacing w:val="-2"/>
          <w:sz w:val="30"/>
          <w:szCs w:val="30"/>
          <w:cs/>
        </w:rPr>
        <w:t xml:space="preserve"> ฉบับที่</w:t>
      </w:r>
      <w:r w:rsidR="00D968E4" w:rsidRPr="00EF652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>เรื่อง</w:t>
      </w:r>
      <w:r w:rsidR="000B5E6E"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45598B" w:rsidRPr="00EF652C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การรายงานทาง</w:t>
      </w:r>
      <w:r w:rsidRPr="00EF652C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การเงินระหว่างกาล</w:t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8E125A"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EF652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F0446" w:rsidRPr="00EF652C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</w:t>
      </w:r>
      <w:r w:rsidR="00AF0446" w:rsidRPr="00EF652C">
        <w:rPr>
          <w:rFonts w:asciiTheme="majorBidi" w:hAnsiTheme="majorBidi" w:cstheme="majorBidi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</w:t>
      </w:r>
      <w:r w:rsidR="00F21FE1">
        <w:rPr>
          <w:rFonts w:asciiTheme="majorBidi" w:hAnsiTheme="majorBidi" w:cstheme="majorBidi"/>
          <w:sz w:val="30"/>
          <w:szCs w:val="30"/>
        </w:rPr>
        <w:t xml:space="preserve"> </w:t>
      </w:r>
      <w:r w:rsidR="00AF0446" w:rsidRPr="00EF652C">
        <w:rPr>
          <w:rFonts w:asciiTheme="majorBidi" w:hAnsiTheme="majorBidi" w:cstheme="majorBidi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456B2F" w:rsidRPr="00EF652C">
        <w:rPr>
          <w:rFonts w:asciiTheme="majorBidi" w:hAnsiTheme="majorBidi" w:cstheme="majorBidi"/>
          <w:sz w:val="30"/>
          <w:szCs w:val="30"/>
        </w:rPr>
        <w:t xml:space="preserve"> 31</w:t>
      </w:r>
      <w:r w:rsidR="00AF0446" w:rsidRPr="00EF652C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456B2F" w:rsidRPr="00EF652C">
        <w:rPr>
          <w:rFonts w:asciiTheme="majorBidi" w:hAnsiTheme="majorBidi" w:cstheme="majorBidi"/>
          <w:sz w:val="30"/>
          <w:szCs w:val="30"/>
        </w:rPr>
        <w:t xml:space="preserve"> 256</w:t>
      </w:r>
      <w:r w:rsidR="00704F10">
        <w:rPr>
          <w:rFonts w:asciiTheme="majorBidi" w:hAnsiTheme="majorBidi" w:cstheme="majorBidi"/>
          <w:sz w:val="30"/>
          <w:szCs w:val="30"/>
        </w:rPr>
        <w:t>8</w:t>
      </w:r>
    </w:p>
    <w:p w14:paraId="5766EB89" w14:textId="77777777" w:rsidR="002A3F2B" w:rsidRPr="001E51B2" w:rsidRDefault="002A3F2B" w:rsidP="008E1A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EC71D3E" w14:textId="1E6BBD51" w:rsidR="00BE2731" w:rsidRDefault="00BE2731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EF652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F652C">
        <w:rPr>
          <w:rFonts w:asciiTheme="majorBidi" w:hAnsiTheme="majorBidi" w:cstheme="majorBidi"/>
          <w:spacing w:val="2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EF652C">
        <w:rPr>
          <w:rFonts w:asciiTheme="majorBidi" w:hAnsiTheme="majorBidi" w:cstheme="majorBidi"/>
          <w:sz w:val="30"/>
          <w:szCs w:val="30"/>
        </w:rPr>
        <w:t>31</w:t>
      </w:r>
      <w:r w:rsidRPr="00EF652C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EF652C">
        <w:rPr>
          <w:rFonts w:asciiTheme="majorBidi" w:hAnsiTheme="majorBidi" w:cstheme="majorBidi"/>
          <w:sz w:val="30"/>
          <w:szCs w:val="30"/>
        </w:rPr>
        <w:t xml:space="preserve"> 256</w:t>
      </w:r>
      <w:r w:rsidR="00704F10">
        <w:rPr>
          <w:rFonts w:asciiTheme="majorBidi" w:hAnsiTheme="majorBidi" w:cstheme="majorBidi"/>
          <w:sz w:val="30"/>
          <w:szCs w:val="30"/>
        </w:rPr>
        <w:t>8</w:t>
      </w:r>
    </w:p>
    <w:p w14:paraId="2BED4C94" w14:textId="1F96B608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3D22533" w14:textId="5FE9FCA1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E8D83EE" w14:textId="060B1A54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FDCC53" w14:textId="0D9474C1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34FD979" w14:textId="7956A3C3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BD56182" w14:textId="140A80D6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1FD4597" w14:textId="1C63A65F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5F24F5F" w14:textId="2BDBC694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95DF827" w14:textId="1505C896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ECE2DC" w14:textId="2FC7C686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E17C9CA" w14:textId="11A50C53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3D679A3" w14:textId="56051F81" w:rsidR="00545CCA" w:rsidRDefault="00545CCA" w:rsidP="00BE27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D968809" w14:textId="77777777" w:rsidR="00545CCA" w:rsidRPr="00EF652C" w:rsidRDefault="00545CCA" w:rsidP="00545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73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0C25492" w14:textId="60F045CE" w:rsidR="008E1A74" w:rsidRPr="00EF652C" w:rsidRDefault="008E1A74" w:rsidP="00D523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4"/>
          <w:szCs w:val="24"/>
        </w:rPr>
      </w:pPr>
    </w:p>
    <w:p w14:paraId="14F3E75C" w14:textId="7D6B2F5C" w:rsidR="003E6A5C" w:rsidRPr="007952AF" w:rsidRDefault="003E6A5C" w:rsidP="00A52B97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7952A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6BFF7C6D" w14:textId="77777777" w:rsidR="000E3EDB" w:rsidRPr="001E51B2" w:rsidRDefault="000E3EDB" w:rsidP="0012680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hAnsiTheme="majorBidi" w:cstheme="majorBidi"/>
          <w:b/>
          <w:sz w:val="30"/>
          <w:szCs w:val="30"/>
          <w:cs/>
          <w:lang w:val="en-US"/>
        </w:rPr>
      </w:pPr>
    </w:p>
    <w:p w14:paraId="02B9903B" w14:textId="3753B47F" w:rsidR="0075348D" w:rsidRPr="005D00B0" w:rsidRDefault="00FF65A7" w:rsidP="00215B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pacing w:val="2"/>
          <w:sz w:val="30"/>
          <w:szCs w:val="30"/>
        </w:rPr>
      </w:pPr>
      <w:r>
        <w:rPr>
          <w:rFonts w:asciiTheme="majorBidi" w:hAnsiTheme="majorBidi" w:hint="cs"/>
          <w:b/>
          <w:spacing w:val="2"/>
          <w:sz w:val="30"/>
          <w:szCs w:val="30"/>
          <w:cs/>
        </w:rPr>
        <w:t>ไม่มีการเปลี่ยนแปลงความสัมพันธ์อย่างมีนัยสำคัญใน</w:t>
      </w:r>
      <w:r w:rsidR="00EA44F0" w:rsidRPr="00EA44F0">
        <w:rPr>
          <w:rFonts w:asciiTheme="majorBidi" w:hAnsiTheme="majorBidi"/>
          <w:b/>
          <w:spacing w:val="2"/>
          <w:sz w:val="30"/>
          <w:szCs w:val="30"/>
          <w:cs/>
        </w:rPr>
        <w:t>บุคคลหรือกิจการอื่นที่เกี่ยวข้องกัน</w:t>
      </w:r>
      <w:r>
        <w:rPr>
          <w:rFonts w:asciiTheme="majorBidi" w:hAnsiTheme="majorBidi" w:hint="cs"/>
          <w:b/>
          <w:spacing w:val="2"/>
          <w:sz w:val="30"/>
          <w:szCs w:val="30"/>
          <w:cs/>
        </w:rPr>
        <w:t>ใน</w:t>
      </w:r>
      <w:r w:rsidR="00EA44F0" w:rsidRPr="00EA44F0">
        <w:rPr>
          <w:rFonts w:asciiTheme="majorBidi" w:hAnsiTheme="majorBidi"/>
          <w:b/>
          <w:spacing w:val="2"/>
          <w:sz w:val="30"/>
          <w:szCs w:val="30"/>
          <w:cs/>
        </w:rPr>
        <w:t>ระหว่าง</w:t>
      </w:r>
      <w:r>
        <w:rPr>
          <w:rFonts w:asciiTheme="majorBidi" w:hAnsiTheme="majorBidi" w:hint="cs"/>
          <w:b/>
          <w:spacing w:val="2"/>
          <w:sz w:val="30"/>
          <w:szCs w:val="30"/>
          <w:cs/>
        </w:rPr>
        <w:t>งวด</w:t>
      </w:r>
    </w:p>
    <w:p w14:paraId="2E5A8E17" w14:textId="77777777" w:rsidR="005D00B0" w:rsidRPr="00F72661" w:rsidRDefault="005D00B0" w:rsidP="005335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hAnsiTheme="majorBidi" w:cstheme="majorBidi"/>
          <w:b/>
          <w:spacing w:val="2"/>
          <w:sz w:val="30"/>
          <w:szCs w:val="30"/>
          <w:lang w:val="en-US"/>
        </w:rPr>
      </w:pPr>
    </w:p>
    <w:tbl>
      <w:tblPr>
        <w:tblW w:w="94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07"/>
        <w:gridCol w:w="267"/>
        <w:gridCol w:w="1118"/>
        <w:gridCol w:w="267"/>
        <w:gridCol w:w="1120"/>
        <w:gridCol w:w="252"/>
        <w:gridCol w:w="1101"/>
      </w:tblGrid>
      <w:tr w:rsidR="005D00B0" w:rsidRPr="00F463CA" w14:paraId="263D17C4" w14:textId="77777777" w:rsidTr="00521189">
        <w:trPr>
          <w:tblHeader/>
        </w:trPr>
        <w:tc>
          <w:tcPr>
            <w:tcW w:w="2235" w:type="pct"/>
          </w:tcPr>
          <w:p w14:paraId="6309E6EA" w14:textId="622CB268" w:rsidR="005D00B0" w:rsidRPr="00AA3990" w:rsidRDefault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399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="0003465D" w:rsidRPr="00AA399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</w:t>
            </w:r>
            <w:r w:rsidR="00A13177" w:rsidRPr="00AA399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ค</w:t>
            </w:r>
            <w:r w:rsidR="0003465D" w:rsidRPr="00AA3990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ลหรือกิจการที่เกี่ยวข้องกัน</w:t>
            </w:r>
          </w:p>
        </w:tc>
        <w:tc>
          <w:tcPr>
            <w:tcW w:w="1317" w:type="pct"/>
            <w:gridSpan w:val="3"/>
          </w:tcPr>
          <w:p w14:paraId="0DEC81B1" w14:textId="77777777" w:rsidR="005D00B0" w:rsidRPr="00AA3990" w:rsidRDefault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A39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1" w:type="pct"/>
          </w:tcPr>
          <w:p w14:paraId="45381F3E" w14:textId="77777777" w:rsidR="005D00B0" w:rsidRPr="00AA3990" w:rsidRDefault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07" w:type="pct"/>
            <w:gridSpan w:val="3"/>
          </w:tcPr>
          <w:p w14:paraId="1513735B" w14:textId="77777777" w:rsidR="005D00B0" w:rsidRPr="00AA3990" w:rsidRDefault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A39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AA39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D40684" w:rsidRPr="00F463CA" w14:paraId="4705981D" w14:textId="77777777" w:rsidTr="005D00B0">
        <w:trPr>
          <w:tblHeader/>
        </w:trPr>
        <w:tc>
          <w:tcPr>
            <w:tcW w:w="2235" w:type="pct"/>
          </w:tcPr>
          <w:p w14:paraId="10C58C67" w14:textId="7BDFEE29" w:rsidR="00D40684" w:rsidRPr="00AA3990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AA39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สำหรับงวด</w:t>
            </w:r>
            <w:r w:rsidR="002C3143" w:rsidRPr="00AA39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หก</w:t>
            </w:r>
            <w:r w:rsidR="00404DE6" w:rsidRPr="00AA39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เดือน</w:t>
            </w:r>
            <w:r w:rsidR="00317A22" w:rsidRPr="00AA39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สิ้นสุดวันที่ </w:t>
            </w:r>
            <w:r w:rsidR="00404DE6" w:rsidRPr="00AA39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</w:t>
            </w:r>
            <w:r w:rsidR="002C3143" w:rsidRPr="00AA39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0</w:t>
            </w:r>
            <w:r w:rsidR="00404DE6" w:rsidRPr="00AA39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ม</w:t>
            </w:r>
            <w:r w:rsidR="002C3143" w:rsidRPr="00AA39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ิถุนายน</w:t>
            </w:r>
          </w:p>
        </w:tc>
        <w:tc>
          <w:tcPr>
            <w:tcW w:w="585" w:type="pct"/>
          </w:tcPr>
          <w:p w14:paraId="05A808DD" w14:textId="04EA65B0" w:rsidR="00D40684" w:rsidRPr="00AA3990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A3990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256</w:t>
            </w:r>
            <w:r w:rsidR="00404DE6" w:rsidRPr="00AA399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41" w:type="pct"/>
          </w:tcPr>
          <w:p w14:paraId="1A68B7AA" w14:textId="77777777" w:rsidR="00D40684" w:rsidRPr="00AA3990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E5AC322" w14:textId="0705FBD7" w:rsidR="00D40684" w:rsidRPr="00AA3990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A3990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256</w:t>
            </w:r>
            <w:r w:rsidR="00404DE6" w:rsidRPr="00AA399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1" w:type="pct"/>
          </w:tcPr>
          <w:p w14:paraId="3AFCC90B" w14:textId="77777777" w:rsidR="00D40684" w:rsidRPr="00AA3990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EB96EBC" w14:textId="5A2942D9" w:rsidR="00D40684" w:rsidRPr="00AA3990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A3990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256</w:t>
            </w:r>
            <w:r w:rsidR="00404DE6" w:rsidRPr="00AA399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</w:p>
        </w:tc>
        <w:tc>
          <w:tcPr>
            <w:tcW w:w="133" w:type="pct"/>
          </w:tcPr>
          <w:p w14:paraId="7AD9DD90" w14:textId="77777777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1315D128" w14:textId="3812E95C" w:rsidR="00D40684" w:rsidRPr="00F463CA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256</w:t>
            </w:r>
            <w:r w:rsidR="00404DE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</w:tr>
      <w:tr w:rsidR="00D40684" w:rsidRPr="00F463CA" w14:paraId="14BC13FD" w14:textId="77777777">
        <w:trPr>
          <w:tblHeader/>
        </w:trPr>
        <w:tc>
          <w:tcPr>
            <w:tcW w:w="2235" w:type="pct"/>
          </w:tcPr>
          <w:p w14:paraId="3CA96D4C" w14:textId="77777777" w:rsidR="00D40684" w:rsidRPr="00AA3990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65" w:type="pct"/>
            <w:gridSpan w:val="7"/>
          </w:tcPr>
          <w:p w14:paraId="4AD2D181" w14:textId="77777777" w:rsidR="00D40684" w:rsidRPr="00AA3990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AA39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40684" w:rsidRPr="00F463CA" w14:paraId="1CB7769A" w14:textId="77777777" w:rsidTr="005D00B0">
        <w:tc>
          <w:tcPr>
            <w:tcW w:w="2235" w:type="pct"/>
          </w:tcPr>
          <w:p w14:paraId="0E578763" w14:textId="77777777" w:rsidR="00D40684" w:rsidRPr="00AA3990" w:rsidRDefault="00D40684" w:rsidP="00D40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9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4EF19677" w14:textId="77777777" w:rsidR="00D40684" w:rsidRPr="009F1689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2526213C" w14:textId="77777777" w:rsidR="00D40684" w:rsidRPr="009F1689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2D5B1A5" w14:textId="77777777" w:rsidR="00D40684" w:rsidRPr="009F1689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B0CDF49" w14:textId="77777777" w:rsidR="00D40684" w:rsidRPr="009F1689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57DEACEA" w14:textId="77777777" w:rsidR="00D40684" w:rsidRPr="009F1689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149C6C18" w14:textId="77777777" w:rsidR="00D40684" w:rsidRPr="009F1689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FEB9B73" w14:textId="77777777" w:rsidR="00D40684" w:rsidRPr="009F1689" w:rsidRDefault="00D40684" w:rsidP="00D40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085B47" w:rsidRPr="00F463CA" w14:paraId="30341436" w14:textId="77777777">
        <w:tc>
          <w:tcPr>
            <w:tcW w:w="2235" w:type="pct"/>
          </w:tcPr>
          <w:p w14:paraId="454DB408" w14:textId="77777777" w:rsidR="00085B47" w:rsidRPr="00AA3990" w:rsidRDefault="00085B47" w:rsidP="0008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3990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5" w:type="pct"/>
          </w:tcPr>
          <w:p w14:paraId="510078B0" w14:textId="105DC959" w:rsidR="00085B47" w:rsidRPr="009F1689" w:rsidRDefault="00F170D9" w:rsidP="00896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1A22D35A" w14:textId="77777777" w:rsidR="00085B47" w:rsidRPr="009F1689" w:rsidRDefault="00085B47" w:rsidP="00085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512EE40" w14:textId="34CD1D90" w:rsidR="00085B47" w:rsidRPr="009F1689" w:rsidRDefault="00085B47" w:rsidP="00085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024ADCD4" w14:textId="77777777" w:rsidR="00085B47" w:rsidRPr="009F1689" w:rsidRDefault="00085B47" w:rsidP="00085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D0660C0" w14:textId="076B4721" w:rsidR="00085B47" w:rsidRPr="009F1689" w:rsidRDefault="00973351" w:rsidP="00085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8,067</w:t>
            </w:r>
          </w:p>
        </w:tc>
        <w:tc>
          <w:tcPr>
            <w:tcW w:w="133" w:type="pct"/>
          </w:tcPr>
          <w:p w14:paraId="48BA4DEA" w14:textId="77777777" w:rsidR="00085B47" w:rsidRPr="009F1689" w:rsidRDefault="00085B47" w:rsidP="00085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E4BE244" w14:textId="3E396B0D" w:rsidR="00085B47" w:rsidRPr="009F1689" w:rsidRDefault="00085B47" w:rsidP="00085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10,235</w:t>
            </w:r>
          </w:p>
        </w:tc>
      </w:tr>
      <w:tr w:rsidR="00085B47" w:rsidRPr="00F463CA" w14:paraId="115394EA" w14:textId="77777777">
        <w:tc>
          <w:tcPr>
            <w:tcW w:w="2235" w:type="pct"/>
          </w:tcPr>
          <w:p w14:paraId="58F8165C" w14:textId="77777777" w:rsidR="00085B47" w:rsidRPr="00AA3990" w:rsidRDefault="00085B47" w:rsidP="0008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399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5" w:type="pct"/>
          </w:tcPr>
          <w:p w14:paraId="407EB0D9" w14:textId="61AD3C1B" w:rsidR="00085B47" w:rsidRPr="009F1689" w:rsidRDefault="00F170D9" w:rsidP="00896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57533E1C" w14:textId="77777777" w:rsidR="00085B47" w:rsidRPr="009F1689" w:rsidRDefault="00085B47" w:rsidP="00085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F82AABD" w14:textId="05CA8D17" w:rsidR="00085B47" w:rsidRPr="009F1689" w:rsidRDefault="00085B47" w:rsidP="00085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42DCE416" w14:textId="77777777" w:rsidR="00085B47" w:rsidRPr="009F1689" w:rsidRDefault="00085B47" w:rsidP="00085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F26E826" w14:textId="38B4D041" w:rsidR="00085B47" w:rsidRPr="009F1689" w:rsidRDefault="000E2CEB" w:rsidP="00085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3,797</w:t>
            </w:r>
          </w:p>
        </w:tc>
        <w:tc>
          <w:tcPr>
            <w:tcW w:w="133" w:type="pct"/>
          </w:tcPr>
          <w:p w14:paraId="02A4D093" w14:textId="77777777" w:rsidR="00085B47" w:rsidRPr="009F1689" w:rsidRDefault="00085B47" w:rsidP="00085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07E257EB" w14:textId="34D610E2" w:rsidR="00085B47" w:rsidRPr="009F1689" w:rsidRDefault="00085B47" w:rsidP="00085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8,492</w:t>
            </w:r>
          </w:p>
        </w:tc>
      </w:tr>
      <w:tr w:rsidR="00085B47" w:rsidRPr="00F463CA" w14:paraId="7615B28D" w14:textId="77777777">
        <w:tc>
          <w:tcPr>
            <w:tcW w:w="2235" w:type="pct"/>
          </w:tcPr>
          <w:p w14:paraId="09526605" w14:textId="50165C33" w:rsidR="00085B47" w:rsidRPr="00AA3990" w:rsidRDefault="00085B47" w:rsidP="00085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AA3990"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5" w:type="pct"/>
          </w:tcPr>
          <w:p w14:paraId="39207C7F" w14:textId="0F39F946" w:rsidR="00085B47" w:rsidRPr="009F1689" w:rsidRDefault="00F170D9" w:rsidP="00896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2E54F432" w14:textId="77777777" w:rsidR="00085B47" w:rsidRPr="009F1689" w:rsidRDefault="00085B47" w:rsidP="00085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C28F6C3" w14:textId="02145CD6" w:rsidR="00085B47" w:rsidRPr="009F1689" w:rsidRDefault="00085B47" w:rsidP="00085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1A8F4D17" w14:textId="77777777" w:rsidR="00085B47" w:rsidRPr="009F1689" w:rsidRDefault="00085B47" w:rsidP="00085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68D3251" w14:textId="5F0C900D" w:rsidR="00085B47" w:rsidRPr="009F1689" w:rsidRDefault="00C72D3F" w:rsidP="00085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  <w:r w:rsidRPr="009F1689">
              <w:rPr>
                <w:rFonts w:asciiTheme="majorBidi" w:hAnsi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33" w:type="pct"/>
          </w:tcPr>
          <w:p w14:paraId="71D0016C" w14:textId="77777777" w:rsidR="00085B47" w:rsidRPr="009F1689" w:rsidRDefault="00085B47" w:rsidP="00085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53D38EAF" w14:textId="6E7F1343" w:rsidR="00085B47" w:rsidRPr="009F1689" w:rsidRDefault="00F17680" w:rsidP="00F1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F17680" w:rsidRPr="00F463CA" w14:paraId="7F1E45B9" w14:textId="77777777">
        <w:tc>
          <w:tcPr>
            <w:tcW w:w="2235" w:type="pct"/>
          </w:tcPr>
          <w:p w14:paraId="68B990BA" w14:textId="77777777" w:rsidR="00F17680" w:rsidRPr="00AA3990" w:rsidRDefault="00F17680" w:rsidP="00F17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990">
              <w:rPr>
                <w:rFonts w:asciiTheme="majorBidi" w:hAnsi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5" w:type="pct"/>
          </w:tcPr>
          <w:p w14:paraId="31F227E8" w14:textId="737C04FF" w:rsidR="00F17680" w:rsidRPr="009F1689" w:rsidRDefault="00F170D9" w:rsidP="00896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31F1BE2F" w14:textId="77777777" w:rsidR="00F17680" w:rsidRPr="009F1689" w:rsidRDefault="00F17680" w:rsidP="00F1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219CED1" w14:textId="70E2B406" w:rsidR="00F17680" w:rsidRPr="009F1689" w:rsidRDefault="00091033" w:rsidP="00F1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531FF52D" w14:textId="77777777" w:rsidR="00F17680" w:rsidRPr="009F1689" w:rsidRDefault="00F17680" w:rsidP="00F1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C0DA39B" w14:textId="6192B946" w:rsidR="00F17680" w:rsidRPr="009F1689" w:rsidRDefault="00E24603" w:rsidP="00F1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  <w:r w:rsidRPr="009F1689">
              <w:rPr>
                <w:rFonts w:asciiTheme="majorBidi" w:hAnsiTheme="majorBidi"/>
                <w:sz w:val="30"/>
                <w:szCs w:val="30"/>
                <w:lang w:val="en-US" w:eastAsia="en-US"/>
              </w:rPr>
              <w:t>4,8</w:t>
            </w:r>
            <w:r w:rsidR="00973351" w:rsidRPr="009F1689">
              <w:rPr>
                <w:rFonts w:asciiTheme="majorBidi" w:hAnsiTheme="majorBidi"/>
                <w:sz w:val="30"/>
                <w:szCs w:val="30"/>
                <w:lang w:val="en-US" w:eastAsia="en-US"/>
              </w:rPr>
              <w:t>12</w:t>
            </w:r>
          </w:p>
        </w:tc>
        <w:tc>
          <w:tcPr>
            <w:tcW w:w="133" w:type="pct"/>
          </w:tcPr>
          <w:p w14:paraId="024A2623" w14:textId="77777777" w:rsidR="00F17680" w:rsidRPr="009F1689" w:rsidRDefault="00F17680" w:rsidP="00F1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1A5C25C" w14:textId="062E521E" w:rsidR="00F17680" w:rsidRPr="009F1689" w:rsidRDefault="00F17680" w:rsidP="00F1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9,748</w:t>
            </w:r>
          </w:p>
        </w:tc>
      </w:tr>
      <w:tr w:rsidR="00F17680" w:rsidRPr="00F463CA" w14:paraId="539E423A" w14:textId="77777777" w:rsidTr="007D7A85">
        <w:tc>
          <w:tcPr>
            <w:tcW w:w="2235" w:type="pct"/>
          </w:tcPr>
          <w:p w14:paraId="31106E1F" w14:textId="77777777" w:rsidR="00F17680" w:rsidRPr="00AA3990" w:rsidRDefault="00F17680" w:rsidP="00F17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3990">
              <w:rPr>
                <w:rFonts w:ascii="Angsana New" w:hAnsi="Angsana New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585" w:type="pct"/>
          </w:tcPr>
          <w:p w14:paraId="5E5D6D9B" w14:textId="319A5310" w:rsidR="00F17680" w:rsidRPr="009F1689" w:rsidRDefault="00F170D9" w:rsidP="00896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4142C50D" w14:textId="77777777" w:rsidR="00F17680" w:rsidRPr="009F1689" w:rsidRDefault="00F17680" w:rsidP="00F1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98E5339" w14:textId="2D7BA09E" w:rsidR="00F17680" w:rsidRPr="009F1689" w:rsidRDefault="00091033" w:rsidP="00F1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241B80D5" w14:textId="77777777" w:rsidR="00F17680" w:rsidRPr="009F1689" w:rsidRDefault="00F17680" w:rsidP="00F1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4E2A3E06" w14:textId="6B9FD2D0" w:rsidR="00F17680" w:rsidRPr="009F1689" w:rsidRDefault="000E2CEB" w:rsidP="00F1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2,535</w:t>
            </w:r>
          </w:p>
        </w:tc>
        <w:tc>
          <w:tcPr>
            <w:tcW w:w="133" w:type="pct"/>
          </w:tcPr>
          <w:p w14:paraId="459A536E" w14:textId="77777777" w:rsidR="00F17680" w:rsidRPr="009F1689" w:rsidRDefault="00F17680" w:rsidP="00F1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C7F8857" w14:textId="3CFD8A53" w:rsidR="00F17680" w:rsidRPr="009F1689" w:rsidRDefault="00310303" w:rsidP="00F1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4</w:t>
            </w: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</w:t>
            </w:r>
            <w:r w:rsidRPr="009F1689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361</w:t>
            </w:r>
          </w:p>
        </w:tc>
      </w:tr>
      <w:tr w:rsidR="00F17680" w:rsidRPr="00F463CA" w14:paraId="671091C5" w14:textId="77777777">
        <w:tc>
          <w:tcPr>
            <w:tcW w:w="2235" w:type="pct"/>
          </w:tcPr>
          <w:p w14:paraId="5B89A439" w14:textId="4FC04A85" w:rsidR="00F17680" w:rsidRPr="00AA3990" w:rsidRDefault="00F17680" w:rsidP="00F17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A3990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5" w:type="pct"/>
          </w:tcPr>
          <w:p w14:paraId="4A6E0F19" w14:textId="620B0E41" w:rsidR="00F17680" w:rsidRPr="009F1689" w:rsidRDefault="00F170D9" w:rsidP="00896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7B461D9A" w14:textId="77777777" w:rsidR="00F17680" w:rsidRPr="009F1689" w:rsidRDefault="00F17680" w:rsidP="00F1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BEA8FE3" w14:textId="329BC9EF" w:rsidR="00F17680" w:rsidRPr="009F1689" w:rsidRDefault="00F17680" w:rsidP="00F1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009EC385" w14:textId="77777777" w:rsidR="00F17680" w:rsidRPr="009F1689" w:rsidRDefault="00F17680" w:rsidP="00F1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65BF86CD" w14:textId="7E4BD710" w:rsidR="00F17680" w:rsidRPr="009F1689" w:rsidRDefault="0016659D" w:rsidP="00F1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1,077</w:t>
            </w:r>
          </w:p>
        </w:tc>
        <w:tc>
          <w:tcPr>
            <w:tcW w:w="133" w:type="pct"/>
          </w:tcPr>
          <w:p w14:paraId="7FA35D3B" w14:textId="77777777" w:rsidR="00F17680" w:rsidRPr="009F1689" w:rsidRDefault="00F17680" w:rsidP="00F1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393CA848" w14:textId="3CE0A15D" w:rsidR="00F17680" w:rsidRPr="009F1689" w:rsidRDefault="00F17680" w:rsidP="00F1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2,325</w:t>
            </w:r>
          </w:p>
        </w:tc>
      </w:tr>
      <w:tr w:rsidR="00F17680" w:rsidRPr="00A4252E" w14:paraId="70291D2C" w14:textId="77777777">
        <w:tc>
          <w:tcPr>
            <w:tcW w:w="2235" w:type="pct"/>
          </w:tcPr>
          <w:p w14:paraId="795F95FD" w14:textId="77777777" w:rsidR="00F17680" w:rsidRPr="00AA3990" w:rsidRDefault="00F17680" w:rsidP="00F17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30A12D4" w14:textId="3B18F580" w:rsidR="00F17680" w:rsidRPr="009F1689" w:rsidRDefault="00F17680" w:rsidP="00896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4813C0A" w14:textId="77777777" w:rsidR="00F17680" w:rsidRPr="009F1689" w:rsidRDefault="00F17680" w:rsidP="00F1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1" w:type="pct"/>
          </w:tcPr>
          <w:p w14:paraId="3CE90A20" w14:textId="77777777" w:rsidR="00F17680" w:rsidRPr="009F1689" w:rsidRDefault="00F17680" w:rsidP="00F1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41" w:type="pct"/>
          </w:tcPr>
          <w:p w14:paraId="533633D5" w14:textId="77777777" w:rsidR="00F17680" w:rsidRPr="009F1689" w:rsidRDefault="00F17680" w:rsidP="00F1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92" w:type="pct"/>
          </w:tcPr>
          <w:p w14:paraId="616F53C9" w14:textId="77777777" w:rsidR="00F17680" w:rsidRPr="009F1689" w:rsidRDefault="00F17680" w:rsidP="00F1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133" w:type="pct"/>
          </w:tcPr>
          <w:p w14:paraId="06EE24F5" w14:textId="77777777" w:rsidR="00F17680" w:rsidRPr="009F1689" w:rsidRDefault="00F17680" w:rsidP="00F1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  <w:tc>
          <w:tcPr>
            <w:tcW w:w="582" w:type="pct"/>
          </w:tcPr>
          <w:p w14:paraId="790C83CC" w14:textId="77777777" w:rsidR="00F17680" w:rsidRPr="009F1689" w:rsidRDefault="00F17680" w:rsidP="00F1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16"/>
                <w:szCs w:val="16"/>
                <w:lang w:val="en-US" w:eastAsia="en-US"/>
              </w:rPr>
            </w:pPr>
          </w:p>
        </w:tc>
      </w:tr>
      <w:tr w:rsidR="00F17680" w:rsidRPr="00203320" w14:paraId="7F25C261" w14:textId="77777777">
        <w:tc>
          <w:tcPr>
            <w:tcW w:w="2235" w:type="pct"/>
          </w:tcPr>
          <w:p w14:paraId="745108C2" w14:textId="7B229D3C" w:rsidR="00F17680" w:rsidRPr="00AA3990" w:rsidRDefault="00F17680" w:rsidP="00F17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39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บริษัทร่วม </w:t>
            </w:r>
          </w:p>
        </w:tc>
        <w:tc>
          <w:tcPr>
            <w:tcW w:w="585" w:type="pct"/>
          </w:tcPr>
          <w:p w14:paraId="63C9EA58" w14:textId="77777777" w:rsidR="00F17680" w:rsidRPr="009F1689" w:rsidRDefault="00F17680" w:rsidP="00896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54301326" w14:textId="77777777" w:rsidR="00F17680" w:rsidRPr="009F1689" w:rsidRDefault="00F17680" w:rsidP="00F1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35B8932" w14:textId="77777777" w:rsidR="00F17680" w:rsidRPr="009F1689" w:rsidRDefault="00F17680" w:rsidP="00F1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79AB2EAF" w14:textId="77777777" w:rsidR="00F17680" w:rsidRPr="009F1689" w:rsidRDefault="00F17680" w:rsidP="00F1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72AE284" w14:textId="77777777" w:rsidR="00F17680" w:rsidRPr="009F1689" w:rsidRDefault="00F17680" w:rsidP="00F1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0340AE02" w14:textId="77777777" w:rsidR="00F17680" w:rsidRPr="009F1689" w:rsidRDefault="00F17680" w:rsidP="00F1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3604436" w14:textId="750C0A08" w:rsidR="00F17680" w:rsidRPr="009F1689" w:rsidRDefault="00F17680" w:rsidP="00F1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F17680" w:rsidRPr="00203320" w14:paraId="31E14482" w14:textId="77777777" w:rsidTr="00BF4CF8">
        <w:tc>
          <w:tcPr>
            <w:tcW w:w="2235" w:type="pct"/>
          </w:tcPr>
          <w:p w14:paraId="4A25E720" w14:textId="4EF71DC0" w:rsidR="00F17680" w:rsidRPr="00AA3990" w:rsidRDefault="00F17680" w:rsidP="00F17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990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5" w:type="pct"/>
          </w:tcPr>
          <w:p w14:paraId="2B2085D4" w14:textId="3A6D8A2F" w:rsidR="00F17680" w:rsidRPr="009F1689" w:rsidRDefault="000E2CEB" w:rsidP="0076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315</w:t>
            </w:r>
          </w:p>
        </w:tc>
        <w:tc>
          <w:tcPr>
            <w:tcW w:w="141" w:type="pct"/>
          </w:tcPr>
          <w:p w14:paraId="19BAE046" w14:textId="77777777" w:rsidR="00F17680" w:rsidRPr="009F1689" w:rsidRDefault="00F17680" w:rsidP="00F1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13A9122" w14:textId="20A90ABA" w:rsidR="00F17680" w:rsidRPr="009F1689" w:rsidRDefault="00F17680" w:rsidP="00F1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224</w:t>
            </w:r>
          </w:p>
        </w:tc>
        <w:tc>
          <w:tcPr>
            <w:tcW w:w="141" w:type="pct"/>
          </w:tcPr>
          <w:p w14:paraId="2EDE8591" w14:textId="77777777" w:rsidR="00F17680" w:rsidRPr="009F1689" w:rsidRDefault="00F17680" w:rsidP="00F1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9B6D8B4" w14:textId="03BA1778" w:rsidR="00F17680" w:rsidRPr="009F1689" w:rsidRDefault="000E2CEB" w:rsidP="00762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315</w:t>
            </w:r>
          </w:p>
        </w:tc>
        <w:tc>
          <w:tcPr>
            <w:tcW w:w="133" w:type="pct"/>
          </w:tcPr>
          <w:p w14:paraId="66A440BD" w14:textId="77777777" w:rsidR="00F17680" w:rsidRPr="009F1689" w:rsidRDefault="00F17680" w:rsidP="00F1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6547A36" w14:textId="79370972" w:rsidR="00F17680" w:rsidRPr="009F1689" w:rsidRDefault="00F17680" w:rsidP="00F1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224</w:t>
            </w:r>
          </w:p>
        </w:tc>
      </w:tr>
      <w:tr w:rsidR="00F17680" w:rsidRPr="00F463CA" w14:paraId="4301DA56" w14:textId="77777777" w:rsidTr="005D00B0">
        <w:tc>
          <w:tcPr>
            <w:tcW w:w="2235" w:type="pct"/>
          </w:tcPr>
          <w:p w14:paraId="647A03FE" w14:textId="477129DA" w:rsidR="00F17680" w:rsidRPr="00AA3990" w:rsidRDefault="00F17680" w:rsidP="00F17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399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5" w:type="pct"/>
          </w:tcPr>
          <w:p w14:paraId="37F825AE" w14:textId="44484E53" w:rsidR="00F17680" w:rsidRPr="009F1689" w:rsidRDefault="00F170D9" w:rsidP="00896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45CA4819" w14:textId="77777777" w:rsidR="00F17680" w:rsidRPr="009F1689" w:rsidRDefault="00F17680" w:rsidP="00F1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7C3CB049" w14:textId="4E376674" w:rsidR="00F17680" w:rsidRPr="009F1689" w:rsidRDefault="00F17680" w:rsidP="00F1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1" w:type="pct"/>
          </w:tcPr>
          <w:p w14:paraId="3F43CC1E" w14:textId="77777777" w:rsidR="00F17680" w:rsidRPr="009F1689" w:rsidRDefault="00F17680" w:rsidP="00F1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6FA6E72" w14:textId="4ECDFF5E" w:rsidR="00F17680" w:rsidRPr="009F1689" w:rsidRDefault="00F45AEC" w:rsidP="00F45A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14,968</w:t>
            </w:r>
          </w:p>
        </w:tc>
        <w:tc>
          <w:tcPr>
            <w:tcW w:w="133" w:type="pct"/>
          </w:tcPr>
          <w:p w14:paraId="706BD331" w14:textId="77777777" w:rsidR="00F17680" w:rsidRPr="009F1689" w:rsidRDefault="00F17680" w:rsidP="00F1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391FF73" w14:textId="128EE2B5" w:rsidR="00F17680" w:rsidRPr="009F1689" w:rsidRDefault="00F17680" w:rsidP="00F176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8,084</w:t>
            </w:r>
          </w:p>
        </w:tc>
      </w:tr>
      <w:tr w:rsidR="000D5503" w:rsidRPr="00F463CA" w14:paraId="78F8FA49" w14:textId="77777777" w:rsidTr="005D00B0">
        <w:tc>
          <w:tcPr>
            <w:tcW w:w="2235" w:type="pct"/>
          </w:tcPr>
          <w:p w14:paraId="52E21012" w14:textId="3B866FC4" w:rsidR="000D5503" w:rsidRPr="00AA3990" w:rsidRDefault="000D5503" w:rsidP="000D5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3990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585" w:type="pct"/>
          </w:tcPr>
          <w:p w14:paraId="458F6A2A" w14:textId="3CD7F653" w:rsidR="000D5503" w:rsidRPr="009F1689" w:rsidRDefault="00FD7AEB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540</w:t>
            </w:r>
          </w:p>
        </w:tc>
        <w:tc>
          <w:tcPr>
            <w:tcW w:w="141" w:type="pct"/>
          </w:tcPr>
          <w:p w14:paraId="29E8AF1E" w14:textId="77777777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E92CDEA" w14:textId="3E625345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90</w:t>
            </w:r>
          </w:p>
        </w:tc>
        <w:tc>
          <w:tcPr>
            <w:tcW w:w="141" w:type="pct"/>
          </w:tcPr>
          <w:p w14:paraId="40F276CE" w14:textId="77777777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0C48CC9" w14:textId="4764B62A" w:rsidR="000D5503" w:rsidRPr="009F1689" w:rsidRDefault="00FD7AEB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540</w:t>
            </w:r>
          </w:p>
        </w:tc>
        <w:tc>
          <w:tcPr>
            <w:tcW w:w="133" w:type="pct"/>
          </w:tcPr>
          <w:p w14:paraId="7F59CD96" w14:textId="77777777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3330FA24" w14:textId="0E9BEFA1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90</w:t>
            </w:r>
          </w:p>
        </w:tc>
      </w:tr>
      <w:tr w:rsidR="000D5503" w:rsidRPr="00F463CA" w14:paraId="63D6D554" w14:textId="77777777" w:rsidTr="005D00B0">
        <w:tc>
          <w:tcPr>
            <w:tcW w:w="2235" w:type="pct"/>
          </w:tcPr>
          <w:p w14:paraId="79C38E0E" w14:textId="494C9BC1" w:rsidR="000D5503" w:rsidRPr="00AA3990" w:rsidRDefault="000D5503" w:rsidP="000D5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5E2D9630" w14:textId="77777777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5E786E2" w14:textId="77777777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E2E3E9A" w14:textId="77777777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7F24841D" w14:textId="77777777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6ED5B93" w14:textId="77777777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4ADEE6CD" w14:textId="77777777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4491C7D" w14:textId="77777777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0D5503" w:rsidRPr="00F463CA" w14:paraId="7892C055" w14:textId="77777777" w:rsidTr="005D00B0">
        <w:tc>
          <w:tcPr>
            <w:tcW w:w="2235" w:type="pct"/>
          </w:tcPr>
          <w:p w14:paraId="43C2E343" w14:textId="70238390" w:rsidR="000D5503" w:rsidRPr="00AA3990" w:rsidRDefault="000D5503" w:rsidP="000D5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39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5" w:type="pct"/>
          </w:tcPr>
          <w:p w14:paraId="269562D3" w14:textId="0524AB5C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4BFCF831" w14:textId="77777777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42CA4AD7" w14:textId="0C932CA7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65A5E82E" w14:textId="77777777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28C910E4" w14:textId="6AE92090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4499CF0C" w14:textId="77777777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5BA8DF7E" w14:textId="1B0005BF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0D5503" w:rsidRPr="00F463CA" w14:paraId="1F7E95B3" w14:textId="77777777" w:rsidTr="005D00B0">
        <w:tc>
          <w:tcPr>
            <w:tcW w:w="2235" w:type="pct"/>
          </w:tcPr>
          <w:p w14:paraId="5E5FABAF" w14:textId="1D7B308A" w:rsidR="000D5503" w:rsidRPr="00AA3990" w:rsidRDefault="000D5503" w:rsidP="000D5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99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5" w:type="pct"/>
          </w:tcPr>
          <w:p w14:paraId="174A4586" w14:textId="7D02889E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759DD34" w14:textId="77777777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D87DE38" w14:textId="2D3FA0A4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1" w:type="pct"/>
          </w:tcPr>
          <w:p w14:paraId="1064EB61" w14:textId="77777777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0AA6A469" w14:textId="1FC39534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" w:type="pct"/>
          </w:tcPr>
          <w:p w14:paraId="35FDFE27" w14:textId="77777777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C0BE5DF" w14:textId="112050AC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0D5503" w:rsidRPr="00F463CA" w14:paraId="3A8E570A" w14:textId="77777777" w:rsidTr="005D00B0">
        <w:tc>
          <w:tcPr>
            <w:tcW w:w="2235" w:type="pct"/>
          </w:tcPr>
          <w:p w14:paraId="6B7DEB32" w14:textId="1A01D01D" w:rsidR="000D5503" w:rsidRPr="00AA3990" w:rsidRDefault="000D5503" w:rsidP="000D5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9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  <w:r w:rsidRPr="00AA39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5" w:type="pct"/>
          </w:tcPr>
          <w:p w14:paraId="58B4DC9E" w14:textId="0B9164A4" w:rsidR="000D5503" w:rsidRPr="009F1689" w:rsidRDefault="00DA0F0B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25,364</w:t>
            </w:r>
          </w:p>
        </w:tc>
        <w:tc>
          <w:tcPr>
            <w:tcW w:w="141" w:type="pct"/>
          </w:tcPr>
          <w:p w14:paraId="2D807231" w14:textId="77777777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3A97EA5" w14:textId="2732F8A2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19,612</w:t>
            </w:r>
          </w:p>
        </w:tc>
        <w:tc>
          <w:tcPr>
            <w:tcW w:w="141" w:type="pct"/>
          </w:tcPr>
          <w:p w14:paraId="086C464E" w14:textId="77777777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CD1C0F4" w14:textId="270F8FE5" w:rsidR="000D5503" w:rsidRPr="009F1689" w:rsidRDefault="00DA0F0B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25,364</w:t>
            </w:r>
          </w:p>
        </w:tc>
        <w:tc>
          <w:tcPr>
            <w:tcW w:w="133" w:type="pct"/>
          </w:tcPr>
          <w:p w14:paraId="55E42755" w14:textId="77777777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CC5C7CA" w14:textId="5F29346C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19,612</w:t>
            </w:r>
          </w:p>
        </w:tc>
      </w:tr>
      <w:tr w:rsidR="000D5503" w:rsidRPr="007D4E5A" w14:paraId="7FE11D1C" w14:textId="77777777" w:rsidTr="005D00B0">
        <w:tc>
          <w:tcPr>
            <w:tcW w:w="2235" w:type="pct"/>
          </w:tcPr>
          <w:p w14:paraId="51D017D7" w14:textId="6BDE9AD7" w:rsidR="000D5503" w:rsidRPr="00AA3990" w:rsidRDefault="000D5503" w:rsidP="000D5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372F8380" w14:textId="5BB93978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34D48AA9" w14:textId="77777777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591" w:type="pct"/>
          </w:tcPr>
          <w:p w14:paraId="58D841F8" w14:textId="00C33447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7B67B95B" w14:textId="77777777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592" w:type="pct"/>
          </w:tcPr>
          <w:p w14:paraId="553ED856" w14:textId="69125E94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33" w:type="pct"/>
          </w:tcPr>
          <w:p w14:paraId="66FE33E1" w14:textId="77777777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0"/>
                <w:szCs w:val="20"/>
                <w:lang w:val="en-US" w:eastAsia="en-US"/>
              </w:rPr>
            </w:pPr>
          </w:p>
        </w:tc>
        <w:tc>
          <w:tcPr>
            <w:tcW w:w="582" w:type="pct"/>
          </w:tcPr>
          <w:p w14:paraId="41193A5F" w14:textId="126C8AB8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20"/>
                <w:szCs w:val="20"/>
                <w:cs/>
                <w:lang w:val="en-US" w:eastAsia="en-US"/>
              </w:rPr>
            </w:pPr>
          </w:p>
        </w:tc>
      </w:tr>
      <w:tr w:rsidR="000D5503" w:rsidRPr="00F463CA" w14:paraId="7F709E5A" w14:textId="77777777" w:rsidTr="005D00B0">
        <w:tc>
          <w:tcPr>
            <w:tcW w:w="2235" w:type="pct"/>
          </w:tcPr>
          <w:p w14:paraId="4DCEBCDC" w14:textId="4A967B84" w:rsidR="000D5503" w:rsidRPr="00AA3990" w:rsidRDefault="000D5503" w:rsidP="000D5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9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5" w:type="pct"/>
          </w:tcPr>
          <w:p w14:paraId="0F30312C" w14:textId="77777777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46DB1204" w14:textId="77777777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D4F03A9" w14:textId="3BF8B1DC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1" w:type="pct"/>
          </w:tcPr>
          <w:p w14:paraId="3B4C4CED" w14:textId="77777777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92FF477" w14:textId="77777777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3" w:type="pct"/>
          </w:tcPr>
          <w:p w14:paraId="3FC2674D" w14:textId="77777777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001C85F" w14:textId="77777777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</w:p>
        </w:tc>
      </w:tr>
      <w:tr w:rsidR="000D5503" w:rsidRPr="00F463CA" w14:paraId="40C44923" w14:textId="77777777">
        <w:tc>
          <w:tcPr>
            <w:tcW w:w="2235" w:type="pct"/>
          </w:tcPr>
          <w:p w14:paraId="27B98B7F" w14:textId="3C62A799" w:rsidR="000D5503" w:rsidRPr="00AA3990" w:rsidRDefault="000D5503" w:rsidP="000D5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990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5" w:type="pct"/>
          </w:tcPr>
          <w:p w14:paraId="14294A5A" w14:textId="32D27D46" w:rsidR="000D5503" w:rsidRPr="009F1689" w:rsidRDefault="00973351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15,7</w:t>
            </w:r>
            <w:r w:rsidR="000E2CEB" w:rsidRPr="009F16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</w:p>
        </w:tc>
        <w:tc>
          <w:tcPr>
            <w:tcW w:w="141" w:type="pct"/>
          </w:tcPr>
          <w:p w14:paraId="0F160F8D" w14:textId="77777777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5C5F582E" w14:textId="471F2EF8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6,586</w:t>
            </w:r>
          </w:p>
        </w:tc>
        <w:tc>
          <w:tcPr>
            <w:tcW w:w="141" w:type="pct"/>
          </w:tcPr>
          <w:p w14:paraId="50C6D33F" w14:textId="77777777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6A2FF5C" w14:textId="08182D02" w:rsidR="000D5503" w:rsidRPr="009F1689" w:rsidRDefault="00973351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15,2</w:t>
            </w:r>
            <w:r w:rsidR="000E2CEB"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50</w:t>
            </w:r>
          </w:p>
        </w:tc>
        <w:tc>
          <w:tcPr>
            <w:tcW w:w="133" w:type="pct"/>
          </w:tcPr>
          <w:p w14:paraId="662B66B4" w14:textId="77777777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A0FF204" w14:textId="3375FC1B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5,938</w:t>
            </w:r>
          </w:p>
        </w:tc>
      </w:tr>
      <w:tr w:rsidR="000D5503" w:rsidRPr="00F463CA" w14:paraId="722C1D04" w14:textId="77777777">
        <w:tc>
          <w:tcPr>
            <w:tcW w:w="2235" w:type="pct"/>
          </w:tcPr>
          <w:p w14:paraId="45369AB5" w14:textId="6337D899" w:rsidR="000D5503" w:rsidRPr="00AA3990" w:rsidRDefault="000D5503" w:rsidP="000D5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399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5" w:type="pct"/>
          </w:tcPr>
          <w:p w14:paraId="5AD9E72C" w14:textId="38112C37" w:rsidR="000D5503" w:rsidRPr="009F1689" w:rsidRDefault="00EB60E0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</w:t>
            </w:r>
            <w:r w:rsidR="000E2CEB" w:rsidRPr="009F16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</w:t>
            </w:r>
          </w:p>
        </w:tc>
        <w:tc>
          <w:tcPr>
            <w:tcW w:w="141" w:type="pct"/>
          </w:tcPr>
          <w:p w14:paraId="74865F85" w14:textId="77777777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620B57AB" w14:textId="14EEB224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75,531</w:t>
            </w:r>
          </w:p>
        </w:tc>
        <w:tc>
          <w:tcPr>
            <w:tcW w:w="141" w:type="pct"/>
          </w:tcPr>
          <w:p w14:paraId="682F19C1" w14:textId="77777777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71FBEAC2" w14:textId="785F9570" w:rsidR="000D5503" w:rsidRPr="009F1689" w:rsidRDefault="000E2CEB" w:rsidP="00664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74,471</w:t>
            </w:r>
          </w:p>
        </w:tc>
        <w:tc>
          <w:tcPr>
            <w:tcW w:w="133" w:type="pct"/>
          </w:tcPr>
          <w:p w14:paraId="686A1906" w14:textId="77777777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94EE175" w14:textId="749A7127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75,531</w:t>
            </w:r>
          </w:p>
        </w:tc>
      </w:tr>
      <w:tr w:rsidR="000D5503" w:rsidRPr="00F463CA" w14:paraId="067FCCD5" w14:textId="77777777">
        <w:tc>
          <w:tcPr>
            <w:tcW w:w="2235" w:type="pct"/>
          </w:tcPr>
          <w:p w14:paraId="216228A7" w14:textId="124AB6B0" w:rsidR="000D5503" w:rsidRPr="00AA3990" w:rsidRDefault="000D5503" w:rsidP="000D5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A399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5" w:type="pct"/>
          </w:tcPr>
          <w:p w14:paraId="4DBE4E6E" w14:textId="21D40EBB" w:rsidR="000D5503" w:rsidRPr="009F1689" w:rsidRDefault="00873747" w:rsidP="00896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52</w:t>
            </w:r>
          </w:p>
        </w:tc>
        <w:tc>
          <w:tcPr>
            <w:tcW w:w="141" w:type="pct"/>
          </w:tcPr>
          <w:p w14:paraId="18D3C1E8" w14:textId="77777777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0EC2A2FF" w14:textId="17C50B80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41" w:type="pct"/>
          </w:tcPr>
          <w:p w14:paraId="5BF3CF93" w14:textId="77777777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336F2A6C" w14:textId="6C6C546B" w:rsidR="000D5503" w:rsidRPr="009F1689" w:rsidRDefault="00ED6B3D" w:rsidP="00896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52</w:t>
            </w:r>
          </w:p>
        </w:tc>
        <w:tc>
          <w:tcPr>
            <w:tcW w:w="133" w:type="pct"/>
          </w:tcPr>
          <w:p w14:paraId="4ABB39EA" w14:textId="77777777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0BA9A731" w14:textId="1CCA953F" w:rsidR="000D5503" w:rsidRPr="009F1689" w:rsidRDefault="000D5503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</w:t>
            </w:r>
          </w:p>
        </w:tc>
      </w:tr>
      <w:tr w:rsidR="000E2CEB" w:rsidRPr="00F463CA" w14:paraId="3EA5F4A9" w14:textId="77777777">
        <w:tc>
          <w:tcPr>
            <w:tcW w:w="2235" w:type="pct"/>
          </w:tcPr>
          <w:p w14:paraId="5D564A33" w14:textId="2FC11BE1" w:rsidR="000E2CEB" w:rsidRPr="00AA3990" w:rsidRDefault="000E2CEB" w:rsidP="000D5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990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ค่าความช่วยเหลือทางเทคนิคและบริการอื่น</w:t>
            </w:r>
          </w:p>
        </w:tc>
        <w:tc>
          <w:tcPr>
            <w:tcW w:w="585" w:type="pct"/>
          </w:tcPr>
          <w:p w14:paraId="52696A8E" w14:textId="179FB0C5" w:rsidR="000E2CEB" w:rsidRPr="009F1689" w:rsidRDefault="000E2CEB" w:rsidP="00896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F1689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4</w:t>
            </w:r>
            <w:r w:rsidRPr="009F16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F1689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363</w:t>
            </w:r>
          </w:p>
        </w:tc>
        <w:tc>
          <w:tcPr>
            <w:tcW w:w="141" w:type="pct"/>
          </w:tcPr>
          <w:p w14:paraId="3129B63C" w14:textId="77777777" w:rsidR="000E2CEB" w:rsidRPr="009F1689" w:rsidRDefault="000E2CEB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2840DDCF" w14:textId="015FC353" w:rsidR="000E2CEB" w:rsidRPr="009F1689" w:rsidRDefault="000E2CEB" w:rsidP="00E96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4,225</w:t>
            </w:r>
          </w:p>
        </w:tc>
        <w:tc>
          <w:tcPr>
            <w:tcW w:w="141" w:type="pct"/>
          </w:tcPr>
          <w:p w14:paraId="5B8A2903" w14:textId="77777777" w:rsidR="000E2CEB" w:rsidRPr="009F1689" w:rsidRDefault="000E2CEB" w:rsidP="00795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5E54379F" w14:textId="723E088E" w:rsidR="000E2CEB" w:rsidRPr="009F1689" w:rsidRDefault="000E2CEB" w:rsidP="00795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  <w:r w:rsidRPr="009F1689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4</w:t>
            </w:r>
            <w:r w:rsidRPr="009F1689">
              <w:rPr>
                <w:rFonts w:asciiTheme="majorBidi" w:hAnsiTheme="majorBidi"/>
                <w:sz w:val="30"/>
                <w:szCs w:val="30"/>
                <w:lang w:val="en-US" w:eastAsia="en-US"/>
              </w:rPr>
              <w:t>,</w:t>
            </w:r>
            <w:r w:rsidRPr="009F1689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198</w:t>
            </w:r>
          </w:p>
        </w:tc>
        <w:tc>
          <w:tcPr>
            <w:tcW w:w="133" w:type="pct"/>
          </w:tcPr>
          <w:p w14:paraId="5FE6BF4D" w14:textId="77777777" w:rsidR="000E2CEB" w:rsidRPr="009F1689" w:rsidRDefault="000E2CEB" w:rsidP="00795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3245E66F" w14:textId="036C0E11" w:rsidR="000E2CEB" w:rsidRPr="009F1689" w:rsidRDefault="000E2CEB" w:rsidP="00E96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/>
                <w:sz w:val="30"/>
                <w:szCs w:val="30"/>
                <w:lang w:val="en-US" w:eastAsia="en-US"/>
              </w:rPr>
              <w:t>3,887</w:t>
            </w:r>
          </w:p>
        </w:tc>
      </w:tr>
      <w:tr w:rsidR="000E2CEB" w:rsidRPr="00F463CA" w14:paraId="279A68C1" w14:textId="77777777">
        <w:tc>
          <w:tcPr>
            <w:tcW w:w="2235" w:type="pct"/>
          </w:tcPr>
          <w:p w14:paraId="6FE1CC89" w14:textId="1D0B4443" w:rsidR="000E2CEB" w:rsidRPr="00AA3990" w:rsidRDefault="000E2CEB" w:rsidP="000D5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990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ค่าบริการบริหารคลังสินค้า</w:t>
            </w:r>
          </w:p>
        </w:tc>
        <w:tc>
          <w:tcPr>
            <w:tcW w:w="585" w:type="pct"/>
          </w:tcPr>
          <w:p w14:paraId="447096B6" w14:textId="432DB034" w:rsidR="000E2CEB" w:rsidRPr="009F1689" w:rsidRDefault="000E2CEB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F1689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3</w:t>
            </w:r>
            <w:r w:rsidRPr="009F16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,2</w:t>
            </w:r>
            <w:r w:rsidRPr="009F1689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33</w:t>
            </w:r>
          </w:p>
        </w:tc>
        <w:tc>
          <w:tcPr>
            <w:tcW w:w="141" w:type="pct"/>
          </w:tcPr>
          <w:p w14:paraId="2E52902C" w14:textId="77777777" w:rsidR="000E2CEB" w:rsidRPr="009F1689" w:rsidRDefault="000E2CEB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</w:tcPr>
          <w:p w14:paraId="3071A979" w14:textId="47C47E5C" w:rsidR="000E2CEB" w:rsidRPr="009F1689" w:rsidRDefault="000E2CEB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3,396</w:t>
            </w:r>
          </w:p>
        </w:tc>
        <w:tc>
          <w:tcPr>
            <w:tcW w:w="141" w:type="pct"/>
          </w:tcPr>
          <w:p w14:paraId="137F575C" w14:textId="77777777" w:rsidR="000E2CEB" w:rsidRPr="009F1689" w:rsidRDefault="000E2CEB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2" w:type="pct"/>
          </w:tcPr>
          <w:p w14:paraId="17471414" w14:textId="4A5CCC4A" w:rsidR="000E2CEB" w:rsidRPr="009F1689" w:rsidRDefault="000E2CEB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</w:pPr>
            <w:r w:rsidRPr="009F1689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3</w:t>
            </w: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,2</w:t>
            </w:r>
            <w:r w:rsidRPr="009F1689">
              <w:rPr>
                <w:rFonts w:asciiTheme="majorBidi" w:hAnsiTheme="majorBidi"/>
                <w:sz w:val="30"/>
                <w:szCs w:val="30"/>
                <w:cs/>
                <w:lang w:val="en-US" w:eastAsia="en-US"/>
              </w:rPr>
              <w:t>33</w:t>
            </w:r>
          </w:p>
        </w:tc>
        <w:tc>
          <w:tcPr>
            <w:tcW w:w="133" w:type="pct"/>
          </w:tcPr>
          <w:p w14:paraId="1CDA0AD3" w14:textId="77777777" w:rsidR="000E2CEB" w:rsidRPr="009F1689" w:rsidRDefault="000E2CEB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3DE0608" w14:textId="385780B6" w:rsidR="000E2CEB" w:rsidRPr="009F1689" w:rsidRDefault="000E2CEB" w:rsidP="000D55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9F168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3,396</w:t>
            </w:r>
          </w:p>
        </w:tc>
      </w:tr>
    </w:tbl>
    <w:p w14:paraId="6869F434" w14:textId="77777777" w:rsidR="00020163" w:rsidRDefault="00020163"/>
    <w:tbl>
      <w:tblPr>
        <w:tblW w:w="94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9"/>
        <w:gridCol w:w="1187"/>
        <w:gridCol w:w="8"/>
        <w:gridCol w:w="261"/>
        <w:gridCol w:w="11"/>
        <w:gridCol w:w="1092"/>
        <w:gridCol w:w="9"/>
        <w:gridCol w:w="257"/>
        <w:gridCol w:w="1092"/>
        <w:gridCol w:w="263"/>
        <w:gridCol w:w="1187"/>
        <w:gridCol w:w="6"/>
      </w:tblGrid>
      <w:tr w:rsidR="00663CD7" w:rsidRPr="00EF652C" w14:paraId="3202A59F" w14:textId="77777777" w:rsidTr="00E41820">
        <w:trPr>
          <w:tblHeader/>
        </w:trPr>
        <w:tc>
          <w:tcPr>
            <w:tcW w:w="2161" w:type="pct"/>
          </w:tcPr>
          <w:p w14:paraId="22E2B427" w14:textId="174280DE" w:rsidR="00663CD7" w:rsidRPr="00EF652C" w:rsidRDefault="00663CD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7" w:type="pct"/>
            <w:gridSpan w:val="6"/>
          </w:tcPr>
          <w:p w14:paraId="6E2608BE" w14:textId="77777777" w:rsidR="00663CD7" w:rsidRPr="00EF652C" w:rsidRDefault="0066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" w:type="pct"/>
          </w:tcPr>
          <w:p w14:paraId="442A534A" w14:textId="77777777" w:rsidR="00663CD7" w:rsidRPr="00EF652C" w:rsidRDefault="0066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4"/>
          </w:tcPr>
          <w:p w14:paraId="26CA17E0" w14:textId="77777777" w:rsidR="00663CD7" w:rsidRPr="00EF652C" w:rsidRDefault="00663C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069A0" w:rsidRPr="00EF652C" w14:paraId="3D4D3299" w14:textId="77777777" w:rsidTr="00256CB8">
        <w:trPr>
          <w:tblHeader/>
        </w:trPr>
        <w:tc>
          <w:tcPr>
            <w:tcW w:w="2161" w:type="pct"/>
          </w:tcPr>
          <w:p w14:paraId="2A9895E9" w14:textId="32B6AA08" w:rsidR="007069A0" w:rsidRPr="00EF652C" w:rsidRDefault="007069A0" w:rsidP="007069A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631" w:type="pct"/>
            <w:gridSpan w:val="2"/>
          </w:tcPr>
          <w:p w14:paraId="3ABBDA9F" w14:textId="705C4076" w:rsidR="007069A0" w:rsidRPr="0050282F" w:rsidRDefault="008F60F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4" w:type="pct"/>
            <w:gridSpan w:val="2"/>
          </w:tcPr>
          <w:p w14:paraId="53BECA78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96A4D16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6" w:type="pct"/>
          </w:tcPr>
          <w:p w14:paraId="5E1C299F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975906D" w14:textId="51E7B99A" w:rsidR="007069A0" w:rsidRPr="0050282F" w:rsidRDefault="008F60F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9" w:type="pct"/>
          </w:tcPr>
          <w:p w14:paraId="2E32935E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654C5B08" w14:textId="7621F29A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069A0" w:rsidRPr="00EF652C" w14:paraId="2591E5F1" w14:textId="77777777" w:rsidTr="00256CB8">
        <w:trPr>
          <w:tblHeader/>
        </w:trPr>
        <w:tc>
          <w:tcPr>
            <w:tcW w:w="2161" w:type="pct"/>
          </w:tcPr>
          <w:p w14:paraId="559AF89D" w14:textId="59053C4E" w:rsidR="007069A0" w:rsidRPr="00EF652C" w:rsidRDefault="007069A0" w:rsidP="007069A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31" w:type="pct"/>
            <w:gridSpan w:val="2"/>
          </w:tcPr>
          <w:p w14:paraId="3540817E" w14:textId="1BA9744D" w:rsidR="007069A0" w:rsidRPr="00E1780F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04DE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" w:type="pct"/>
            <w:gridSpan w:val="2"/>
          </w:tcPr>
          <w:p w14:paraId="06B48C2E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772662D" w14:textId="33D2F972" w:rsidR="007069A0" w:rsidRPr="00404DE6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04D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36" w:type="pct"/>
          </w:tcPr>
          <w:p w14:paraId="5AC69F4B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0D9DD03" w14:textId="6EB23C05" w:rsidR="007069A0" w:rsidRPr="00E1780F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04DE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9" w:type="pct"/>
          </w:tcPr>
          <w:p w14:paraId="11006AA0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580727E2" w14:textId="3A7973A4" w:rsidR="007069A0" w:rsidRPr="00E1780F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04DE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069A0" w:rsidRPr="00EF652C" w14:paraId="67E27A6A" w14:textId="77777777" w:rsidTr="00256CB8">
        <w:trPr>
          <w:tblHeader/>
        </w:trPr>
        <w:tc>
          <w:tcPr>
            <w:tcW w:w="2161" w:type="pct"/>
          </w:tcPr>
          <w:p w14:paraId="692F040C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9" w:type="pct"/>
            <w:gridSpan w:val="11"/>
          </w:tcPr>
          <w:p w14:paraId="4BBB34B9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69A0" w:rsidRPr="00EF652C" w14:paraId="34B20763" w14:textId="77777777">
        <w:tc>
          <w:tcPr>
            <w:tcW w:w="2161" w:type="pct"/>
          </w:tcPr>
          <w:p w14:paraId="767F3335" w14:textId="77777777" w:rsidR="007069A0" w:rsidRPr="00EF652C" w:rsidRDefault="007069A0" w:rsidP="007069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1" w:type="pct"/>
            <w:gridSpan w:val="2"/>
          </w:tcPr>
          <w:p w14:paraId="08DC7E61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0DE9081D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3FE8EED7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661F91AF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424CFC6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343B9AA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0836ADB1" w14:textId="77777777" w:rsidR="007069A0" w:rsidRPr="00EF652C" w:rsidRDefault="007069A0" w:rsidP="00706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1BE0" w:rsidRPr="00EF652C" w14:paraId="0C833F96" w14:textId="77777777">
        <w:tc>
          <w:tcPr>
            <w:tcW w:w="2161" w:type="pct"/>
          </w:tcPr>
          <w:p w14:paraId="2CD241A0" w14:textId="77777777" w:rsidR="00F41BE0" w:rsidRPr="00EF652C" w:rsidRDefault="00F41BE0" w:rsidP="00F41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192C56BE" w14:textId="15648EE7" w:rsidR="00F41BE0" w:rsidRPr="00FE0F3B" w:rsidRDefault="003B7C9D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3B7C9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550872AA" w14:textId="77777777" w:rsidR="00F41BE0" w:rsidRPr="00EF652C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4023D413" w14:textId="57764D05" w:rsidR="00F41BE0" w:rsidRPr="00EF652C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398BC175" w14:textId="77777777" w:rsidR="00F41BE0" w:rsidRPr="00EF652C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897634" w14:textId="2E567996" w:rsidR="00F41BE0" w:rsidRPr="003C4203" w:rsidRDefault="004601AF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4601AF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4601AF">
              <w:rPr>
                <w:rFonts w:ascii="Angsana New" w:hAnsi="Angsana New"/>
                <w:sz w:val="30"/>
                <w:szCs w:val="30"/>
              </w:rPr>
              <w:t>,</w:t>
            </w:r>
            <w:r w:rsidRPr="004601AF">
              <w:rPr>
                <w:rFonts w:ascii="Angsana New" w:hAnsi="Angsana New"/>
                <w:sz w:val="30"/>
                <w:szCs w:val="30"/>
                <w:cs/>
              </w:rPr>
              <w:t>645</w:t>
            </w:r>
          </w:p>
        </w:tc>
        <w:tc>
          <w:tcPr>
            <w:tcW w:w="139" w:type="pct"/>
          </w:tcPr>
          <w:p w14:paraId="5188746B" w14:textId="77777777" w:rsidR="00F41BE0" w:rsidRPr="003C4203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7AE70A4E" w14:textId="54082C08" w:rsidR="00F41BE0" w:rsidRPr="005C2DAF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14,159</w:t>
            </w:r>
          </w:p>
        </w:tc>
      </w:tr>
      <w:tr w:rsidR="00F41BE0" w:rsidRPr="00057FAA" w14:paraId="7E38FD1B" w14:textId="77777777">
        <w:tc>
          <w:tcPr>
            <w:tcW w:w="2161" w:type="pct"/>
          </w:tcPr>
          <w:p w14:paraId="20EDD3F8" w14:textId="7507CC18" w:rsidR="00F41BE0" w:rsidRPr="00EF652C" w:rsidRDefault="00F41BE0" w:rsidP="00F41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780F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1" w:type="pct"/>
            <w:gridSpan w:val="2"/>
          </w:tcPr>
          <w:p w14:paraId="5EE9A0F7" w14:textId="20186E41" w:rsidR="00F41BE0" w:rsidRPr="00FE0F3B" w:rsidRDefault="00DB6F36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DB6F36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43D115B2" w14:textId="77777777" w:rsidR="00F41BE0" w:rsidRPr="00EF652C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473A3211" w14:textId="6D425DC4" w:rsidR="00F41BE0" w:rsidRPr="001E7756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863</w:t>
            </w:r>
          </w:p>
        </w:tc>
        <w:tc>
          <w:tcPr>
            <w:tcW w:w="136" w:type="pct"/>
          </w:tcPr>
          <w:p w14:paraId="1E9F9F4D" w14:textId="77777777" w:rsidR="00F41BE0" w:rsidRPr="00EF652C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CAF20BD" w14:textId="59B70428" w:rsidR="00F41BE0" w:rsidRPr="003C4203" w:rsidRDefault="004601AF" w:rsidP="004B6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</w:rPr>
            </w:pPr>
            <w:r w:rsidRPr="004601A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9" w:type="pct"/>
          </w:tcPr>
          <w:p w14:paraId="1587F5B6" w14:textId="77777777" w:rsidR="00F41BE0" w:rsidRPr="003C4203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1BEA151F" w14:textId="5B2EE1DA" w:rsidR="00F41BE0" w:rsidRPr="001E7756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863</w:t>
            </w:r>
          </w:p>
        </w:tc>
      </w:tr>
      <w:tr w:rsidR="00F41BE0" w:rsidRPr="00EF652C" w14:paraId="312E4960" w14:textId="77777777">
        <w:tc>
          <w:tcPr>
            <w:tcW w:w="2161" w:type="pct"/>
          </w:tcPr>
          <w:p w14:paraId="222B0AAD" w14:textId="77777777" w:rsidR="00F41BE0" w:rsidRPr="00AA3990" w:rsidRDefault="00F41BE0" w:rsidP="00F41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399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gridSpan w:val="2"/>
          </w:tcPr>
          <w:p w14:paraId="684556A0" w14:textId="7C4BB468" w:rsidR="00F41BE0" w:rsidRPr="00AA3990" w:rsidRDefault="00D2001A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AA3990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144" w:type="pct"/>
            <w:gridSpan w:val="2"/>
          </w:tcPr>
          <w:p w14:paraId="471938C7" w14:textId="77777777" w:rsidR="00F41BE0" w:rsidRPr="00AA3990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2DA3FF6A" w14:textId="6A821C04" w:rsidR="00F41BE0" w:rsidRPr="00AA3990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AA3990"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136" w:type="pct"/>
          </w:tcPr>
          <w:p w14:paraId="078A462D" w14:textId="77777777" w:rsidR="00F41BE0" w:rsidRPr="00EF652C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EB2D675" w14:textId="099A59D5" w:rsidR="00F41BE0" w:rsidRPr="003C4203" w:rsidRDefault="00081632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081632">
              <w:rPr>
                <w:rFonts w:ascii="Angsana New" w:hAnsi="Angsana New"/>
                <w:sz w:val="30"/>
                <w:szCs w:val="30"/>
                <w:cs/>
              </w:rPr>
              <w:t>323</w:t>
            </w:r>
          </w:p>
        </w:tc>
        <w:tc>
          <w:tcPr>
            <w:tcW w:w="139" w:type="pct"/>
          </w:tcPr>
          <w:p w14:paraId="0DDA237E" w14:textId="77777777" w:rsidR="00F41BE0" w:rsidRPr="003C4203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04905C36" w14:textId="50F0518B" w:rsidR="00F41BE0" w:rsidRPr="00EF652C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135</w:t>
            </w:r>
          </w:p>
        </w:tc>
      </w:tr>
      <w:tr w:rsidR="00F41BE0" w:rsidRPr="00EF652C" w14:paraId="57EC5F65" w14:textId="77777777">
        <w:tc>
          <w:tcPr>
            <w:tcW w:w="2161" w:type="pct"/>
          </w:tcPr>
          <w:p w14:paraId="57C1C5D5" w14:textId="77777777" w:rsidR="00F41BE0" w:rsidRPr="00AA3990" w:rsidRDefault="00F41BE0" w:rsidP="00F41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9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CF740A" w14:textId="575ABF3E" w:rsidR="00F41BE0" w:rsidRPr="00AA3990" w:rsidRDefault="00D2001A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39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564</w:t>
            </w:r>
          </w:p>
        </w:tc>
        <w:tc>
          <w:tcPr>
            <w:tcW w:w="144" w:type="pct"/>
            <w:gridSpan w:val="2"/>
          </w:tcPr>
          <w:p w14:paraId="14A3808C" w14:textId="77777777" w:rsidR="00F41BE0" w:rsidRPr="00AA3990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873753" w14:textId="0195E9C6" w:rsidR="00F41BE0" w:rsidRPr="00AA3990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3990">
              <w:rPr>
                <w:rFonts w:ascii="Angsana New" w:hAnsi="Angsana New"/>
                <w:b/>
                <w:bCs/>
                <w:sz w:val="30"/>
                <w:szCs w:val="30"/>
              </w:rPr>
              <w:t>1,110</w:t>
            </w:r>
          </w:p>
        </w:tc>
        <w:tc>
          <w:tcPr>
            <w:tcW w:w="136" w:type="pct"/>
          </w:tcPr>
          <w:p w14:paraId="61625B65" w14:textId="77777777" w:rsidR="00F41BE0" w:rsidRPr="00EF652C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5590F48" w14:textId="47C3E588" w:rsidR="00F41BE0" w:rsidRPr="003C4203" w:rsidRDefault="005E3146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3146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5</w:t>
            </w:r>
            <w:r w:rsidRPr="005E31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E3146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968</w:t>
            </w:r>
          </w:p>
        </w:tc>
        <w:tc>
          <w:tcPr>
            <w:tcW w:w="139" w:type="pct"/>
          </w:tcPr>
          <w:p w14:paraId="14ABEB9D" w14:textId="77777777" w:rsidR="00F41BE0" w:rsidRPr="003C4203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27AB131" w14:textId="5CEE8C30" w:rsidR="00F41BE0" w:rsidRPr="00EF652C" w:rsidRDefault="00F41BE0" w:rsidP="00F41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15,157</w:t>
            </w:r>
          </w:p>
        </w:tc>
      </w:tr>
      <w:tr w:rsidR="00057FAA" w:rsidRPr="00EF652C" w14:paraId="0351A6C3" w14:textId="77777777">
        <w:tc>
          <w:tcPr>
            <w:tcW w:w="2161" w:type="pct"/>
          </w:tcPr>
          <w:p w14:paraId="2214812E" w14:textId="77777777" w:rsidR="00057FAA" w:rsidRPr="00051F81" w:rsidRDefault="00057FAA" w:rsidP="00057FA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31" w:type="pct"/>
            <w:gridSpan w:val="2"/>
          </w:tcPr>
          <w:p w14:paraId="07AC933D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  <w:gridSpan w:val="2"/>
          </w:tcPr>
          <w:p w14:paraId="02993041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gridSpan w:val="2"/>
          </w:tcPr>
          <w:p w14:paraId="49DCDDB8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pct"/>
          </w:tcPr>
          <w:p w14:paraId="3932A6DA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</w:tcPr>
          <w:p w14:paraId="6737BCDA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</w:tcPr>
          <w:p w14:paraId="6054F838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pct"/>
            <w:gridSpan w:val="2"/>
          </w:tcPr>
          <w:p w14:paraId="36C3744E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7FAA" w:rsidRPr="00EF652C" w14:paraId="6E778F10" w14:textId="77777777" w:rsidTr="00F34E04">
        <w:tc>
          <w:tcPr>
            <w:tcW w:w="2161" w:type="pct"/>
          </w:tcPr>
          <w:p w14:paraId="6E7732D2" w14:textId="1D39B4C6" w:rsidR="00057FAA" w:rsidRPr="001E7756" w:rsidRDefault="00057FAA" w:rsidP="00057FA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E77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</w:t>
            </w:r>
            <w:r w:rsidRPr="001E775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หมุนเวียน</w:t>
            </w:r>
            <w:r w:rsidRPr="001E775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31" w:type="pct"/>
            <w:gridSpan w:val="2"/>
          </w:tcPr>
          <w:p w14:paraId="6DE59408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B6CDD7C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3A79AB26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68A7A71F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2C333B2" w14:textId="77777777" w:rsidR="00057FAA" w:rsidRPr="003C4203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15A2E891" w14:textId="77777777" w:rsidR="00057FAA" w:rsidRPr="003C4203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25C0BF4C" w14:textId="454C75EA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363C" w:rsidRPr="00EF652C" w14:paraId="0DFFC089" w14:textId="77777777" w:rsidTr="00C82FF0">
        <w:tc>
          <w:tcPr>
            <w:tcW w:w="2161" w:type="pct"/>
          </w:tcPr>
          <w:p w14:paraId="7BB84B73" w14:textId="77777777" w:rsidR="0019363C" w:rsidRPr="00EF652C" w:rsidRDefault="0019363C" w:rsidP="00193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683377AE" w14:textId="087F4852" w:rsidR="0019363C" w:rsidRPr="00C82FF0" w:rsidRDefault="008638DF" w:rsidP="00193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  <w:gridSpan w:val="2"/>
          </w:tcPr>
          <w:p w14:paraId="198346A0" w14:textId="77777777" w:rsidR="0019363C" w:rsidRPr="00E41820" w:rsidRDefault="0019363C" w:rsidP="00193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C3917A1" w14:textId="4B07B2A5" w:rsidR="0019363C" w:rsidRPr="002E4489" w:rsidRDefault="0019363C" w:rsidP="00193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E1B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154C5B79" w14:textId="77777777" w:rsidR="0019363C" w:rsidRPr="00E41820" w:rsidRDefault="0019363C" w:rsidP="00193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2D5DFE96" w14:textId="115C7D33" w:rsidR="0019363C" w:rsidRPr="00057FAA" w:rsidRDefault="00202554" w:rsidP="00193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202554">
              <w:rPr>
                <w:rFonts w:ascii="Angsana New" w:hAnsi="Angsana New"/>
                <w:sz w:val="30"/>
                <w:szCs w:val="30"/>
                <w:cs/>
              </w:rPr>
              <w:t>951</w:t>
            </w:r>
          </w:p>
        </w:tc>
        <w:tc>
          <w:tcPr>
            <w:tcW w:w="139" w:type="pct"/>
          </w:tcPr>
          <w:p w14:paraId="09FC7ADD" w14:textId="77777777" w:rsidR="0019363C" w:rsidRPr="00057FAA" w:rsidRDefault="0019363C" w:rsidP="00193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360236DE" w14:textId="57BAAD66" w:rsidR="0019363C" w:rsidRPr="001E7756" w:rsidRDefault="0019363C" w:rsidP="00193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</w:rPr>
            </w:pPr>
            <w:r w:rsidRPr="00172016">
              <w:rPr>
                <w:rFonts w:asciiTheme="majorBidi" w:hAnsiTheme="majorBidi"/>
                <w:sz w:val="30"/>
                <w:szCs w:val="30"/>
              </w:rPr>
              <w:t>773</w:t>
            </w:r>
          </w:p>
        </w:tc>
      </w:tr>
      <w:tr w:rsidR="0019363C" w:rsidRPr="00EF652C" w14:paraId="5FBD4ADC" w14:textId="77777777" w:rsidTr="00C82FF0">
        <w:tc>
          <w:tcPr>
            <w:tcW w:w="2161" w:type="pct"/>
          </w:tcPr>
          <w:p w14:paraId="69D396BC" w14:textId="4593C091" w:rsidR="0019363C" w:rsidRPr="00EF652C" w:rsidRDefault="0019363C" w:rsidP="00193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</w:tcBorders>
          </w:tcPr>
          <w:p w14:paraId="754A8C3A" w14:textId="3FD2418B" w:rsidR="0019363C" w:rsidRPr="007952AF" w:rsidRDefault="008638DF" w:rsidP="00795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2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47F2766B" w14:textId="77777777" w:rsidR="0019363C" w:rsidRPr="00E41820" w:rsidRDefault="0019363C" w:rsidP="00193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</w:tcBorders>
          </w:tcPr>
          <w:p w14:paraId="3BB5CFB2" w14:textId="75B4628F" w:rsidR="0019363C" w:rsidRPr="00C82FF0" w:rsidRDefault="0019363C" w:rsidP="00193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2FF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48EDBDEC" w14:textId="77777777" w:rsidR="0019363C" w:rsidRPr="00E41820" w:rsidRDefault="0019363C" w:rsidP="00193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639BF3E7" w14:textId="00BF4EAF" w:rsidR="0019363C" w:rsidRPr="00C26271" w:rsidRDefault="0050139C" w:rsidP="00193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0139C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951</w:t>
            </w:r>
          </w:p>
        </w:tc>
        <w:tc>
          <w:tcPr>
            <w:tcW w:w="139" w:type="pct"/>
          </w:tcPr>
          <w:p w14:paraId="70E8D7B5" w14:textId="77777777" w:rsidR="0019363C" w:rsidRPr="00C26271" w:rsidRDefault="0019363C" w:rsidP="00193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</w:tcBorders>
          </w:tcPr>
          <w:p w14:paraId="2FA81F16" w14:textId="091711CA" w:rsidR="0019363C" w:rsidRPr="00C82FF0" w:rsidRDefault="0019363C" w:rsidP="00193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2016">
              <w:rPr>
                <w:rFonts w:ascii="Angsana New" w:hAnsi="Angsana New"/>
                <w:b/>
                <w:bCs/>
                <w:sz w:val="30"/>
                <w:szCs w:val="30"/>
              </w:rPr>
              <w:t>773</w:t>
            </w:r>
          </w:p>
        </w:tc>
      </w:tr>
      <w:tr w:rsidR="00057FAA" w:rsidRPr="00EF652C" w14:paraId="11AFEA40" w14:textId="77777777" w:rsidTr="00051F81">
        <w:trPr>
          <w:trHeight w:val="350"/>
        </w:trPr>
        <w:tc>
          <w:tcPr>
            <w:tcW w:w="2161" w:type="pct"/>
          </w:tcPr>
          <w:p w14:paraId="5AA887BF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1" w:type="pct"/>
            <w:gridSpan w:val="2"/>
            <w:tcBorders>
              <w:top w:val="double" w:sz="4" w:space="0" w:color="auto"/>
            </w:tcBorders>
          </w:tcPr>
          <w:p w14:paraId="0E6C8966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" w:type="pct"/>
            <w:gridSpan w:val="2"/>
          </w:tcPr>
          <w:p w14:paraId="74DFCDD1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2" w:type="pct"/>
            <w:gridSpan w:val="2"/>
            <w:tcBorders>
              <w:top w:val="double" w:sz="4" w:space="0" w:color="auto"/>
            </w:tcBorders>
          </w:tcPr>
          <w:p w14:paraId="48E7BADE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" w:type="pct"/>
          </w:tcPr>
          <w:p w14:paraId="7CF8BEDF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6DBF6440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9" w:type="pct"/>
          </w:tcPr>
          <w:p w14:paraId="6275D32C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pct"/>
            <w:gridSpan w:val="2"/>
            <w:tcBorders>
              <w:top w:val="double" w:sz="4" w:space="0" w:color="auto"/>
            </w:tcBorders>
          </w:tcPr>
          <w:p w14:paraId="5D333CCA" w14:textId="77777777" w:rsidR="00057FAA" w:rsidRPr="00051F81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57FAA" w:rsidRPr="00EF652C" w14:paraId="46179CCE" w14:textId="77777777">
        <w:tc>
          <w:tcPr>
            <w:tcW w:w="2161" w:type="pct"/>
          </w:tcPr>
          <w:p w14:paraId="006CFBFE" w14:textId="77777777" w:rsidR="00057FAA" w:rsidRPr="00EF652C" w:rsidRDefault="00057FAA" w:rsidP="00057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1" w:type="pct"/>
            <w:gridSpan w:val="2"/>
          </w:tcPr>
          <w:p w14:paraId="700BF0B9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51EE4EB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5D40C630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19000FD5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26C238A" w14:textId="77777777" w:rsidR="00057FAA" w:rsidRPr="003C4203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99C31B5" w14:textId="77777777" w:rsidR="00057FAA" w:rsidRPr="003C4203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782BDF04" w14:textId="77777777" w:rsidR="00057FAA" w:rsidRPr="00EF652C" w:rsidRDefault="00057FAA" w:rsidP="0005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1FF8" w:rsidRPr="00EF652C" w14:paraId="6DF61174" w14:textId="77777777">
        <w:tc>
          <w:tcPr>
            <w:tcW w:w="2161" w:type="pct"/>
          </w:tcPr>
          <w:p w14:paraId="12E76A86" w14:textId="77777777" w:rsidR="00A01FF8" w:rsidRPr="00EF652C" w:rsidRDefault="00A01FF8" w:rsidP="00A0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52EE486E" w14:textId="6E9F327A" w:rsidR="00A01FF8" w:rsidRPr="00852919" w:rsidRDefault="004D65E6" w:rsidP="00A01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1A5D952E" w14:textId="77777777" w:rsidR="00A01FF8" w:rsidRPr="00EF652C" w:rsidRDefault="00A01FF8" w:rsidP="00A01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1330CACC" w14:textId="2FAD0459" w:rsidR="00A01FF8" w:rsidRPr="00EF652C" w:rsidRDefault="00A01FF8" w:rsidP="00A01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51E0B9B8" w14:textId="77777777" w:rsidR="00A01FF8" w:rsidRPr="00EF652C" w:rsidRDefault="00A01FF8" w:rsidP="00A01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54197DE" w14:textId="1D996274" w:rsidR="00A01FF8" w:rsidRPr="003C4203" w:rsidRDefault="00A03B23" w:rsidP="00F66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3B2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</w:t>
            </w:r>
            <w:r w:rsidRPr="00A03B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03B23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422</w:t>
            </w:r>
          </w:p>
        </w:tc>
        <w:tc>
          <w:tcPr>
            <w:tcW w:w="139" w:type="pct"/>
          </w:tcPr>
          <w:p w14:paraId="306BF930" w14:textId="77777777" w:rsidR="00A01FF8" w:rsidRPr="003C4203" w:rsidRDefault="00A01FF8" w:rsidP="00A0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3943829A" w14:textId="61FE7E66" w:rsidR="00A01FF8" w:rsidRPr="00172016" w:rsidRDefault="00A01FF8" w:rsidP="00A01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1FF8" w:rsidRPr="00EF652C" w14:paraId="167BD3E4" w14:textId="77777777">
        <w:tc>
          <w:tcPr>
            <w:tcW w:w="2161" w:type="pct"/>
          </w:tcPr>
          <w:p w14:paraId="1408823C" w14:textId="77777777" w:rsidR="00A01FF8" w:rsidRPr="00EF652C" w:rsidRDefault="00A01FF8" w:rsidP="00A0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gridSpan w:val="2"/>
          </w:tcPr>
          <w:p w14:paraId="2578EB46" w14:textId="0BEA046A" w:rsidR="00A01FF8" w:rsidRPr="000C773F" w:rsidRDefault="00874EEC" w:rsidP="00A01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4EE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14</w:t>
            </w:r>
            <w:r w:rsidRPr="00874E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74EE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236</w:t>
            </w:r>
          </w:p>
        </w:tc>
        <w:tc>
          <w:tcPr>
            <w:tcW w:w="144" w:type="pct"/>
            <w:gridSpan w:val="2"/>
          </w:tcPr>
          <w:p w14:paraId="2AE6AE1A" w14:textId="77777777" w:rsidR="00A01FF8" w:rsidRPr="00EF652C" w:rsidRDefault="00A01FF8" w:rsidP="00A0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6EB1F4D5" w14:textId="7E4394FD" w:rsidR="00A01FF8" w:rsidRPr="00EF652C" w:rsidRDefault="00A01FF8" w:rsidP="00A01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28,488</w:t>
            </w:r>
          </w:p>
        </w:tc>
        <w:tc>
          <w:tcPr>
            <w:tcW w:w="136" w:type="pct"/>
          </w:tcPr>
          <w:p w14:paraId="3C0A83F8" w14:textId="77777777" w:rsidR="00A01FF8" w:rsidRPr="00EF652C" w:rsidRDefault="00A01FF8" w:rsidP="00A0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A758CD8" w14:textId="70789F7A" w:rsidR="00A01FF8" w:rsidRPr="003C4203" w:rsidRDefault="00FB7C31" w:rsidP="00A01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7C3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14</w:t>
            </w:r>
            <w:r w:rsidRPr="00FB7C31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FB7C31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236</w:t>
            </w:r>
          </w:p>
        </w:tc>
        <w:tc>
          <w:tcPr>
            <w:tcW w:w="139" w:type="pct"/>
          </w:tcPr>
          <w:p w14:paraId="0AA92CD0" w14:textId="77777777" w:rsidR="00A01FF8" w:rsidRPr="003C4203" w:rsidRDefault="00A01FF8" w:rsidP="00A0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1728E23C" w14:textId="7BDF4D19" w:rsidR="00A01FF8" w:rsidRPr="00EF652C" w:rsidRDefault="00A01FF8" w:rsidP="00A01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28,488</w:t>
            </w:r>
          </w:p>
        </w:tc>
      </w:tr>
      <w:tr w:rsidR="00A01FF8" w:rsidRPr="00EF652C" w14:paraId="53E74382" w14:textId="77777777">
        <w:tc>
          <w:tcPr>
            <w:tcW w:w="2161" w:type="pct"/>
          </w:tcPr>
          <w:p w14:paraId="277C9F3B" w14:textId="77777777" w:rsidR="00A01FF8" w:rsidRPr="00EF652C" w:rsidRDefault="00A01FF8" w:rsidP="00A01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F56642" w14:textId="6150E932" w:rsidR="00A01FF8" w:rsidRPr="004A5A9C" w:rsidRDefault="00373809" w:rsidP="00A01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3809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14</w:t>
            </w:r>
            <w:r w:rsidRPr="003738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73809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236</w:t>
            </w:r>
          </w:p>
        </w:tc>
        <w:tc>
          <w:tcPr>
            <w:tcW w:w="144" w:type="pct"/>
            <w:gridSpan w:val="2"/>
          </w:tcPr>
          <w:p w14:paraId="4B60EB49" w14:textId="77777777" w:rsidR="00A01FF8" w:rsidRPr="00EF652C" w:rsidRDefault="00A01FF8" w:rsidP="00A01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2F2C5B" w14:textId="7D6BCE0B" w:rsidR="00A01FF8" w:rsidRPr="00EF652C" w:rsidRDefault="00A01FF8" w:rsidP="00A01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28,488</w:t>
            </w:r>
          </w:p>
        </w:tc>
        <w:tc>
          <w:tcPr>
            <w:tcW w:w="136" w:type="pct"/>
          </w:tcPr>
          <w:p w14:paraId="0CC57AED" w14:textId="77777777" w:rsidR="00A01FF8" w:rsidRPr="00EF652C" w:rsidRDefault="00A01FF8" w:rsidP="00A01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F097DBD" w14:textId="1CB5E251" w:rsidR="00A01FF8" w:rsidRPr="00575FB4" w:rsidRDefault="00A03B23" w:rsidP="00A01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03B23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15</w:t>
            </w:r>
            <w:r w:rsidRPr="00A03B2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03B23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658</w:t>
            </w:r>
          </w:p>
        </w:tc>
        <w:tc>
          <w:tcPr>
            <w:tcW w:w="139" w:type="pct"/>
          </w:tcPr>
          <w:p w14:paraId="7A297281" w14:textId="77777777" w:rsidR="00A01FF8" w:rsidRPr="00EF652C" w:rsidRDefault="00A01FF8" w:rsidP="00A01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1ABD92" w14:textId="7D465F2D" w:rsidR="00A01FF8" w:rsidRPr="00EF652C" w:rsidRDefault="00A01FF8" w:rsidP="00A01F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28,488</w:t>
            </w:r>
          </w:p>
        </w:tc>
      </w:tr>
      <w:tr w:rsidR="00172016" w:rsidRPr="00EF652C" w14:paraId="63D6979D" w14:textId="77777777">
        <w:tc>
          <w:tcPr>
            <w:tcW w:w="2161" w:type="pct"/>
          </w:tcPr>
          <w:p w14:paraId="2974C2E1" w14:textId="77777777" w:rsidR="00172016" w:rsidRPr="00CF4E55" w:rsidRDefault="00172016" w:rsidP="0017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1" w:type="pct"/>
            <w:gridSpan w:val="2"/>
          </w:tcPr>
          <w:p w14:paraId="7F64F326" w14:textId="77777777" w:rsidR="00172016" w:rsidRPr="00CF4E55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  <w:gridSpan w:val="2"/>
          </w:tcPr>
          <w:p w14:paraId="5ED0E899" w14:textId="77777777" w:rsidR="00172016" w:rsidRPr="00CF4E55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gridSpan w:val="2"/>
          </w:tcPr>
          <w:p w14:paraId="0F780FB9" w14:textId="77777777" w:rsidR="00172016" w:rsidRPr="00CF4E55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pct"/>
          </w:tcPr>
          <w:p w14:paraId="0BFFF364" w14:textId="77777777" w:rsidR="00172016" w:rsidRPr="00CF4E55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</w:tcPr>
          <w:p w14:paraId="75290C3B" w14:textId="77777777" w:rsidR="00172016" w:rsidRPr="00CF4E55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</w:tcPr>
          <w:p w14:paraId="42C72985" w14:textId="77777777" w:rsidR="00172016" w:rsidRPr="00CF4E55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pct"/>
            <w:gridSpan w:val="2"/>
          </w:tcPr>
          <w:p w14:paraId="6D90B758" w14:textId="77777777" w:rsidR="00172016" w:rsidRPr="00CF4E55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2016" w:rsidRPr="00EF652C" w14:paraId="30CCFAAE" w14:textId="77777777" w:rsidTr="00765FA6">
        <w:trPr>
          <w:trHeight w:val="80"/>
        </w:trPr>
        <w:tc>
          <w:tcPr>
            <w:tcW w:w="2161" w:type="pct"/>
          </w:tcPr>
          <w:p w14:paraId="684E8256" w14:textId="59C74D29" w:rsidR="00172016" w:rsidRPr="001E7756" w:rsidRDefault="00172016" w:rsidP="0017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E77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1E77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1E775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31" w:type="pct"/>
            <w:gridSpan w:val="2"/>
          </w:tcPr>
          <w:p w14:paraId="26EB16B4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3D2BBBA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66789B38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3BE7AC94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D47F8F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102E69F8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5FA3FA7A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5055" w:rsidRPr="00EF652C" w14:paraId="205F620F" w14:textId="77777777">
        <w:tc>
          <w:tcPr>
            <w:tcW w:w="2161" w:type="pct"/>
          </w:tcPr>
          <w:p w14:paraId="42B9AF51" w14:textId="77777777" w:rsidR="00195055" w:rsidRPr="00EF652C" w:rsidRDefault="00195055" w:rsidP="00195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gridSpan w:val="2"/>
          </w:tcPr>
          <w:p w14:paraId="6887828D" w14:textId="14B9F40F" w:rsidR="00195055" w:rsidRPr="00E67DF5" w:rsidRDefault="003745CA" w:rsidP="0019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31A84A0B" w14:textId="77777777" w:rsidR="00195055" w:rsidRPr="00EF652C" w:rsidRDefault="00195055" w:rsidP="0019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202D5446" w14:textId="76BED7D4" w:rsidR="00195055" w:rsidRPr="00EF652C" w:rsidRDefault="00195055" w:rsidP="0019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0606D7D3" w14:textId="77777777" w:rsidR="00195055" w:rsidRPr="00EF652C" w:rsidRDefault="00195055" w:rsidP="0019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F927DB0" w14:textId="5B7E0FCF" w:rsidR="00195055" w:rsidRPr="00C26271" w:rsidRDefault="003745CA" w:rsidP="0019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45C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</w:t>
            </w:r>
            <w:r w:rsidRPr="003745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745C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961</w:t>
            </w:r>
          </w:p>
        </w:tc>
        <w:tc>
          <w:tcPr>
            <w:tcW w:w="139" w:type="pct"/>
          </w:tcPr>
          <w:p w14:paraId="41ECA014" w14:textId="77777777" w:rsidR="00195055" w:rsidRPr="00EF652C" w:rsidRDefault="00195055" w:rsidP="0019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2DC6029F" w14:textId="475DDC7E" w:rsidR="00195055" w:rsidRPr="00EF652C" w:rsidRDefault="00195055" w:rsidP="0019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2,168</w:t>
            </w:r>
          </w:p>
        </w:tc>
      </w:tr>
      <w:tr w:rsidR="00195055" w:rsidRPr="00EF652C" w14:paraId="2F8D3EC0" w14:textId="77777777">
        <w:tc>
          <w:tcPr>
            <w:tcW w:w="2161" w:type="pct"/>
          </w:tcPr>
          <w:p w14:paraId="368E04FD" w14:textId="1189CED4" w:rsidR="00195055" w:rsidRPr="00EF652C" w:rsidRDefault="00195055" w:rsidP="00195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780F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1" w:type="pct"/>
            <w:gridSpan w:val="2"/>
          </w:tcPr>
          <w:p w14:paraId="01621EBA" w14:textId="710D67C7" w:rsidR="00195055" w:rsidRPr="007952AF" w:rsidRDefault="002E434C" w:rsidP="00795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</w:rPr>
            </w:pPr>
            <w:r w:rsidRPr="007952AF">
              <w:rPr>
                <w:rFonts w:asciiTheme="majorBidi" w:hAnsiTheme="majorBidi"/>
                <w:sz w:val="30"/>
                <w:szCs w:val="30"/>
                <w:cs/>
              </w:rPr>
              <w:t>96</w:t>
            </w:r>
          </w:p>
        </w:tc>
        <w:tc>
          <w:tcPr>
            <w:tcW w:w="144" w:type="pct"/>
            <w:gridSpan w:val="2"/>
          </w:tcPr>
          <w:p w14:paraId="2C417D9E" w14:textId="77777777" w:rsidR="00195055" w:rsidRPr="00EF652C" w:rsidRDefault="00195055" w:rsidP="00795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677CEB24" w14:textId="27A7676C" w:rsidR="00195055" w:rsidRPr="007952AF" w:rsidRDefault="00195055" w:rsidP="00795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</w:rPr>
            </w:pPr>
            <w:r w:rsidRPr="007952AF">
              <w:rPr>
                <w:rFonts w:asciiTheme="majorBidi" w:hAnsiTheme="majorBidi"/>
                <w:sz w:val="30"/>
                <w:szCs w:val="30"/>
              </w:rPr>
              <w:t>299</w:t>
            </w:r>
          </w:p>
        </w:tc>
        <w:tc>
          <w:tcPr>
            <w:tcW w:w="136" w:type="pct"/>
          </w:tcPr>
          <w:p w14:paraId="3E55BA21" w14:textId="77777777" w:rsidR="00195055" w:rsidRPr="00EF652C" w:rsidRDefault="00195055" w:rsidP="00795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9D25150" w14:textId="5F5CD3DE" w:rsidR="00195055" w:rsidRPr="007952AF" w:rsidRDefault="002E434C" w:rsidP="00795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</w:rPr>
            </w:pPr>
            <w:r w:rsidRPr="007952AF">
              <w:rPr>
                <w:rFonts w:asciiTheme="majorBidi" w:hAnsiTheme="majorBidi"/>
                <w:sz w:val="30"/>
                <w:szCs w:val="30"/>
                <w:cs/>
              </w:rPr>
              <w:t>96</w:t>
            </w:r>
          </w:p>
        </w:tc>
        <w:tc>
          <w:tcPr>
            <w:tcW w:w="139" w:type="pct"/>
          </w:tcPr>
          <w:p w14:paraId="1486554A" w14:textId="77777777" w:rsidR="00195055" w:rsidRPr="00EF652C" w:rsidRDefault="00195055" w:rsidP="00795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0082A8AA" w14:textId="266242FD" w:rsidR="00195055" w:rsidRPr="007952AF" w:rsidRDefault="00195055" w:rsidP="00795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/>
                <w:sz w:val="30"/>
                <w:szCs w:val="30"/>
              </w:rPr>
            </w:pPr>
            <w:r w:rsidRPr="007952AF">
              <w:rPr>
                <w:rFonts w:asciiTheme="majorBidi" w:hAnsiTheme="majorBidi"/>
                <w:sz w:val="30"/>
                <w:szCs w:val="30"/>
              </w:rPr>
              <w:t>299</w:t>
            </w:r>
          </w:p>
        </w:tc>
      </w:tr>
      <w:tr w:rsidR="00195055" w:rsidRPr="00EF652C" w14:paraId="2412A995" w14:textId="77777777">
        <w:tc>
          <w:tcPr>
            <w:tcW w:w="2161" w:type="pct"/>
          </w:tcPr>
          <w:p w14:paraId="06419A31" w14:textId="77777777" w:rsidR="00195055" w:rsidRPr="00EF652C" w:rsidRDefault="00195055" w:rsidP="00195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1" w:type="pct"/>
            <w:gridSpan w:val="2"/>
          </w:tcPr>
          <w:p w14:paraId="1DC4FAE2" w14:textId="1332BAD3" w:rsidR="00195055" w:rsidRPr="00E67DF5" w:rsidRDefault="00712E0C" w:rsidP="0019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12E0C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712E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12E0C">
              <w:rPr>
                <w:rFonts w:asciiTheme="majorBidi" w:hAnsiTheme="majorBidi"/>
                <w:sz w:val="30"/>
                <w:szCs w:val="30"/>
                <w:cs/>
              </w:rPr>
              <w:t>726</w:t>
            </w:r>
          </w:p>
        </w:tc>
        <w:tc>
          <w:tcPr>
            <w:tcW w:w="144" w:type="pct"/>
            <w:gridSpan w:val="2"/>
          </w:tcPr>
          <w:p w14:paraId="28D9629B" w14:textId="77777777" w:rsidR="00195055" w:rsidRPr="00EF652C" w:rsidRDefault="00195055" w:rsidP="00195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14:paraId="36A8981F" w14:textId="53EBCB6A" w:rsidR="00195055" w:rsidRPr="00EF652C" w:rsidRDefault="00195055" w:rsidP="0019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1,745</w:t>
            </w:r>
          </w:p>
        </w:tc>
        <w:tc>
          <w:tcPr>
            <w:tcW w:w="136" w:type="pct"/>
          </w:tcPr>
          <w:p w14:paraId="7CE09F7F" w14:textId="77777777" w:rsidR="00195055" w:rsidRPr="00EF652C" w:rsidRDefault="00195055" w:rsidP="00195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053BADB" w14:textId="7CBEFB4A" w:rsidR="00195055" w:rsidRPr="00804990" w:rsidRDefault="00712E0C" w:rsidP="0019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12E0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</w:t>
            </w:r>
            <w:r w:rsidRPr="00712E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12E0C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726</w:t>
            </w:r>
          </w:p>
        </w:tc>
        <w:tc>
          <w:tcPr>
            <w:tcW w:w="139" w:type="pct"/>
          </w:tcPr>
          <w:p w14:paraId="373436CE" w14:textId="77777777" w:rsidR="00195055" w:rsidRPr="00EF652C" w:rsidRDefault="00195055" w:rsidP="00195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bottom w:val="single" w:sz="4" w:space="0" w:color="auto"/>
            </w:tcBorders>
          </w:tcPr>
          <w:p w14:paraId="69274F1B" w14:textId="70584CD6" w:rsidR="00195055" w:rsidRPr="00EF652C" w:rsidRDefault="00195055" w:rsidP="0019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1,732</w:t>
            </w:r>
          </w:p>
        </w:tc>
      </w:tr>
      <w:tr w:rsidR="00195055" w:rsidRPr="00EF652C" w14:paraId="7A96B153" w14:textId="77777777">
        <w:tc>
          <w:tcPr>
            <w:tcW w:w="2161" w:type="pct"/>
          </w:tcPr>
          <w:p w14:paraId="7B008CBF" w14:textId="77777777" w:rsidR="00195055" w:rsidRPr="00EF652C" w:rsidRDefault="00195055" w:rsidP="00195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247080" w14:textId="32A5F5D7" w:rsidR="00195055" w:rsidRPr="002234C9" w:rsidRDefault="000908F3" w:rsidP="0019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908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1,822</w:t>
            </w:r>
          </w:p>
        </w:tc>
        <w:tc>
          <w:tcPr>
            <w:tcW w:w="144" w:type="pct"/>
            <w:gridSpan w:val="2"/>
          </w:tcPr>
          <w:p w14:paraId="13FCB4BF" w14:textId="77777777" w:rsidR="00195055" w:rsidRPr="00EF652C" w:rsidRDefault="00195055" w:rsidP="0019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AEB97C" w14:textId="26207AC2" w:rsidR="00195055" w:rsidRPr="00EF652C" w:rsidRDefault="00195055" w:rsidP="0019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2,044</w:t>
            </w:r>
          </w:p>
        </w:tc>
        <w:tc>
          <w:tcPr>
            <w:tcW w:w="136" w:type="pct"/>
          </w:tcPr>
          <w:p w14:paraId="2A0EA96F" w14:textId="77777777" w:rsidR="00195055" w:rsidRPr="00EF652C" w:rsidRDefault="00195055" w:rsidP="0019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F86C392" w14:textId="64A76950" w:rsidR="00195055" w:rsidRPr="00575FB4" w:rsidRDefault="000908F3" w:rsidP="0019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908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3,783</w:t>
            </w:r>
          </w:p>
        </w:tc>
        <w:tc>
          <w:tcPr>
            <w:tcW w:w="139" w:type="pct"/>
          </w:tcPr>
          <w:p w14:paraId="40096D04" w14:textId="77777777" w:rsidR="00195055" w:rsidRPr="00EF652C" w:rsidRDefault="00195055" w:rsidP="0019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A7F60A" w14:textId="4080DCF6" w:rsidR="00195055" w:rsidRPr="00EF652C" w:rsidRDefault="00195055" w:rsidP="001950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4,199</w:t>
            </w:r>
          </w:p>
        </w:tc>
      </w:tr>
      <w:tr w:rsidR="00172016" w:rsidRPr="00EF652C" w14:paraId="4AD3800D" w14:textId="77777777">
        <w:trPr>
          <w:gridAfter w:val="1"/>
          <w:wAfter w:w="3" w:type="pct"/>
        </w:trPr>
        <w:tc>
          <w:tcPr>
            <w:tcW w:w="2161" w:type="pct"/>
          </w:tcPr>
          <w:p w14:paraId="021DB93D" w14:textId="77777777" w:rsidR="00172016" w:rsidRPr="00CF4E55" w:rsidRDefault="00172016" w:rsidP="0017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7" w:type="pct"/>
          </w:tcPr>
          <w:p w14:paraId="495804D8" w14:textId="77777777" w:rsidR="00172016" w:rsidRPr="00CF4E55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pct"/>
            <w:gridSpan w:val="2"/>
          </w:tcPr>
          <w:p w14:paraId="50BEA857" w14:textId="77777777" w:rsidR="00172016" w:rsidRPr="00CF4E55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gridSpan w:val="2"/>
          </w:tcPr>
          <w:p w14:paraId="3D4CE23B" w14:textId="77777777" w:rsidR="00172016" w:rsidRPr="00CF4E55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pct"/>
            <w:gridSpan w:val="2"/>
          </w:tcPr>
          <w:p w14:paraId="498FB5FE" w14:textId="77777777" w:rsidR="00172016" w:rsidRPr="00CF4E55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</w:tcPr>
          <w:p w14:paraId="2945B2D5" w14:textId="77777777" w:rsidR="00172016" w:rsidRPr="00CF4E55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</w:tcPr>
          <w:p w14:paraId="71EA5BE2" w14:textId="77777777" w:rsidR="00172016" w:rsidRPr="00CF4E55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" w:type="pct"/>
          </w:tcPr>
          <w:p w14:paraId="46D3EA62" w14:textId="77777777" w:rsidR="00172016" w:rsidRPr="00CF4E55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72016" w:rsidRPr="00EF652C" w14:paraId="3194847B" w14:textId="77777777">
        <w:trPr>
          <w:gridAfter w:val="1"/>
          <w:wAfter w:w="3" w:type="pct"/>
        </w:trPr>
        <w:tc>
          <w:tcPr>
            <w:tcW w:w="2161" w:type="pct"/>
          </w:tcPr>
          <w:p w14:paraId="2EE45362" w14:textId="61971312" w:rsidR="00172016" w:rsidRPr="002D42F8" w:rsidRDefault="00172016" w:rsidP="0017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D42F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627" w:type="pct"/>
          </w:tcPr>
          <w:p w14:paraId="085F9638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56129DFC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343BCDE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78B14ED6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52A5ECE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0583D071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2CE03D18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1868" w:rsidRPr="00EF652C" w14:paraId="2CFE2F13" w14:textId="77777777">
        <w:trPr>
          <w:gridAfter w:val="1"/>
          <w:wAfter w:w="3" w:type="pct"/>
        </w:trPr>
        <w:tc>
          <w:tcPr>
            <w:tcW w:w="2161" w:type="pct"/>
          </w:tcPr>
          <w:p w14:paraId="29AB3675" w14:textId="77777777" w:rsidR="00EA1868" w:rsidRPr="00EF652C" w:rsidRDefault="00EA1868" w:rsidP="00EA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</w:tcPr>
          <w:p w14:paraId="2854DCD4" w14:textId="31708687" w:rsidR="00EA1868" w:rsidRPr="000F7F42" w:rsidRDefault="00B77A75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  <w:gridSpan w:val="2"/>
          </w:tcPr>
          <w:p w14:paraId="5AA87EF1" w14:textId="77777777" w:rsidR="00EA1868" w:rsidRPr="00EF652C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D1AB9CC" w14:textId="46187505" w:rsidR="00EA1868" w:rsidRPr="00EF652C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55567D35" w14:textId="77777777" w:rsidR="00EA1868" w:rsidRPr="00EF652C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20E39A3" w14:textId="7CFA2C8A" w:rsidR="00EA1868" w:rsidRPr="00575FB4" w:rsidRDefault="008018A7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01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545</w:t>
            </w:r>
          </w:p>
        </w:tc>
        <w:tc>
          <w:tcPr>
            <w:tcW w:w="139" w:type="pct"/>
          </w:tcPr>
          <w:p w14:paraId="26C604D3" w14:textId="77777777" w:rsidR="00EA1868" w:rsidRPr="00EF652C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15B3C7A1" w14:textId="0E2FB8D8" w:rsidR="00EA1868" w:rsidRPr="00EF652C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636</w:t>
            </w:r>
          </w:p>
        </w:tc>
      </w:tr>
      <w:tr w:rsidR="00EA1868" w:rsidRPr="00EF652C" w14:paraId="292F11EC" w14:textId="77777777">
        <w:trPr>
          <w:gridAfter w:val="1"/>
          <w:wAfter w:w="3" w:type="pct"/>
        </w:trPr>
        <w:tc>
          <w:tcPr>
            <w:tcW w:w="2161" w:type="pct"/>
          </w:tcPr>
          <w:p w14:paraId="7902D886" w14:textId="764CC6C6" w:rsidR="00EA1868" w:rsidRPr="001F20C0" w:rsidRDefault="00EA1868" w:rsidP="00EA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20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7" w:type="pct"/>
          </w:tcPr>
          <w:p w14:paraId="7D3972A7" w14:textId="59C122F2" w:rsidR="00EA1868" w:rsidRPr="001F20C0" w:rsidRDefault="00613AA0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3A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142" w:type="pct"/>
            <w:gridSpan w:val="2"/>
          </w:tcPr>
          <w:p w14:paraId="1FF0791D" w14:textId="77777777" w:rsidR="00EA1868" w:rsidRPr="001F20C0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67631E88" w14:textId="53A6F021" w:rsidR="00EA1868" w:rsidRPr="001F20C0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1" w:type="pct"/>
            <w:gridSpan w:val="2"/>
          </w:tcPr>
          <w:p w14:paraId="60972ECE" w14:textId="77777777" w:rsidR="00EA1868" w:rsidRPr="00700A5D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2EB8827" w14:textId="68A95169" w:rsidR="00EA1868" w:rsidRPr="001F20C0" w:rsidRDefault="008018A7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018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139" w:type="pct"/>
          </w:tcPr>
          <w:p w14:paraId="40D3088D" w14:textId="77777777" w:rsidR="00EA1868" w:rsidRPr="001F20C0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7AFBCE87" w14:textId="513D7C65" w:rsidR="00EA1868" w:rsidRPr="00700A5D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EA1868" w:rsidRPr="00EF652C" w14:paraId="330BD57F" w14:textId="77777777" w:rsidTr="00CA7E2C">
        <w:trPr>
          <w:gridAfter w:val="1"/>
          <w:wAfter w:w="3" w:type="pct"/>
        </w:trPr>
        <w:tc>
          <w:tcPr>
            <w:tcW w:w="2161" w:type="pct"/>
          </w:tcPr>
          <w:p w14:paraId="2E60BF99" w14:textId="77777777" w:rsidR="00EA1868" w:rsidRPr="00EF652C" w:rsidRDefault="00EA1868" w:rsidP="00EA1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50A3264D" w14:textId="3F8FC2DD" w:rsidR="00EA1868" w:rsidRPr="000F7F42" w:rsidRDefault="002D4859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D48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569</w:t>
            </w:r>
          </w:p>
        </w:tc>
        <w:tc>
          <w:tcPr>
            <w:tcW w:w="142" w:type="pct"/>
            <w:gridSpan w:val="2"/>
          </w:tcPr>
          <w:p w14:paraId="1E012A06" w14:textId="77777777" w:rsidR="00EA1868" w:rsidRPr="00EF652C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</w:tcPr>
          <w:p w14:paraId="2DB5D7B0" w14:textId="128EDF9D" w:rsidR="00EA1868" w:rsidRPr="00EF652C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513</w:t>
            </w:r>
          </w:p>
        </w:tc>
        <w:tc>
          <w:tcPr>
            <w:tcW w:w="141" w:type="pct"/>
            <w:gridSpan w:val="2"/>
          </w:tcPr>
          <w:p w14:paraId="3420348F" w14:textId="77777777" w:rsidR="00EA1868" w:rsidRPr="00EF652C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28D1F93" w14:textId="132B86E7" w:rsidR="00EA1868" w:rsidRPr="00575FB4" w:rsidRDefault="00361947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619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483</w:t>
            </w:r>
          </w:p>
        </w:tc>
        <w:tc>
          <w:tcPr>
            <w:tcW w:w="139" w:type="pct"/>
          </w:tcPr>
          <w:p w14:paraId="0B012B23" w14:textId="77777777" w:rsidR="00EA1868" w:rsidRPr="00EF652C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46E0A44C" w14:textId="505A7A7D" w:rsidR="00EA1868" w:rsidRPr="00EF652C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513</w:t>
            </w:r>
          </w:p>
        </w:tc>
      </w:tr>
      <w:tr w:rsidR="00EA1868" w:rsidRPr="00EF652C" w14:paraId="60CE0380" w14:textId="77777777" w:rsidTr="00CA7E2C">
        <w:trPr>
          <w:gridAfter w:val="1"/>
          <w:wAfter w:w="3" w:type="pct"/>
        </w:trPr>
        <w:tc>
          <w:tcPr>
            <w:tcW w:w="2161" w:type="pct"/>
          </w:tcPr>
          <w:p w14:paraId="680A3377" w14:textId="77777777" w:rsidR="00EA1868" w:rsidRPr="00333DE3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33D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A653D43" w14:textId="37D412AD" w:rsidR="00EA1868" w:rsidRPr="00BB4BAB" w:rsidRDefault="00A9571D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957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659</w:t>
            </w:r>
          </w:p>
        </w:tc>
        <w:tc>
          <w:tcPr>
            <w:tcW w:w="142" w:type="pct"/>
            <w:gridSpan w:val="2"/>
          </w:tcPr>
          <w:p w14:paraId="48EC15CC" w14:textId="77777777" w:rsidR="00EA1868" w:rsidRPr="00EF652C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0D0083" w14:textId="455C8045" w:rsidR="00EA1868" w:rsidRPr="00EF652C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603</w:t>
            </w:r>
          </w:p>
        </w:tc>
        <w:tc>
          <w:tcPr>
            <w:tcW w:w="141" w:type="pct"/>
            <w:gridSpan w:val="2"/>
          </w:tcPr>
          <w:p w14:paraId="21D96D6B" w14:textId="77777777" w:rsidR="00EA1868" w:rsidRPr="00EF652C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D4774D1" w14:textId="7F4B8CC1" w:rsidR="00EA1868" w:rsidRPr="00575FB4" w:rsidRDefault="00361947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619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1,118</w:t>
            </w:r>
          </w:p>
        </w:tc>
        <w:tc>
          <w:tcPr>
            <w:tcW w:w="139" w:type="pct"/>
          </w:tcPr>
          <w:p w14:paraId="295952B0" w14:textId="77777777" w:rsidR="00EA1868" w:rsidRPr="00EF652C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2C5FED4" w14:textId="0E50995B" w:rsidR="00EA1868" w:rsidRPr="00EF652C" w:rsidRDefault="00EA1868" w:rsidP="00EA1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1,239</w:t>
            </w:r>
          </w:p>
        </w:tc>
      </w:tr>
      <w:tr w:rsidR="00172016" w:rsidRPr="00EF652C" w14:paraId="655162DA" w14:textId="77777777" w:rsidTr="00D2001A">
        <w:trPr>
          <w:gridAfter w:val="1"/>
          <w:wAfter w:w="3" w:type="pct"/>
        </w:trPr>
        <w:tc>
          <w:tcPr>
            <w:tcW w:w="2161" w:type="pct"/>
          </w:tcPr>
          <w:p w14:paraId="53710AEC" w14:textId="77777777" w:rsidR="00172016" w:rsidRDefault="00172016" w:rsidP="0017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32BCE4E4" w14:textId="77777777" w:rsidR="00172016" w:rsidRPr="000F7F42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" w:type="pct"/>
            <w:gridSpan w:val="2"/>
          </w:tcPr>
          <w:p w14:paraId="13A5BA8D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double" w:sz="4" w:space="0" w:color="auto"/>
            </w:tcBorders>
          </w:tcPr>
          <w:p w14:paraId="57F25DC8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0804A218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</w:tcPr>
          <w:p w14:paraId="34CB1D6E" w14:textId="77777777" w:rsidR="00172016" w:rsidRPr="0073162E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14:paraId="6F34CCF7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57A80EEC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D0571" w:rsidRPr="00EF652C" w14:paraId="487BAB93" w14:textId="77777777" w:rsidTr="00D2001A">
        <w:trPr>
          <w:gridAfter w:val="1"/>
          <w:wAfter w:w="3" w:type="pct"/>
        </w:trPr>
        <w:tc>
          <w:tcPr>
            <w:tcW w:w="2161" w:type="pct"/>
          </w:tcPr>
          <w:p w14:paraId="3D225428" w14:textId="77777777" w:rsidR="004D0571" w:rsidRDefault="004D0571" w:rsidP="0017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</w:tcPr>
          <w:p w14:paraId="69035074" w14:textId="77777777" w:rsidR="004D0571" w:rsidRPr="000F7F42" w:rsidRDefault="004D0571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" w:type="pct"/>
            <w:gridSpan w:val="2"/>
          </w:tcPr>
          <w:p w14:paraId="3F326EBF" w14:textId="77777777" w:rsidR="004D0571" w:rsidRPr="00EF652C" w:rsidRDefault="004D0571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CCF71DA" w14:textId="77777777" w:rsidR="004D0571" w:rsidRPr="00EF652C" w:rsidRDefault="004D0571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0D4F7138" w14:textId="77777777" w:rsidR="004D0571" w:rsidRPr="00EF652C" w:rsidRDefault="004D0571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3BB72D96" w14:textId="77777777" w:rsidR="004D0571" w:rsidRPr="0073162E" w:rsidRDefault="004D0571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14:paraId="7D5CAED4" w14:textId="77777777" w:rsidR="004D0571" w:rsidRPr="00EF652C" w:rsidRDefault="004D0571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67ABE4F6" w14:textId="77777777" w:rsidR="004D0571" w:rsidRPr="00EF652C" w:rsidRDefault="004D0571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72016" w:rsidRPr="00EF652C" w14:paraId="2DF2C8ED" w14:textId="77777777" w:rsidTr="00CF4E55">
        <w:trPr>
          <w:gridAfter w:val="1"/>
          <w:wAfter w:w="3" w:type="pct"/>
        </w:trPr>
        <w:tc>
          <w:tcPr>
            <w:tcW w:w="2161" w:type="pct"/>
          </w:tcPr>
          <w:p w14:paraId="437D2E75" w14:textId="1ACC83CA" w:rsidR="00172016" w:rsidRPr="00BB4BAB" w:rsidRDefault="00172016" w:rsidP="00172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</w:t>
            </w:r>
          </w:p>
        </w:tc>
        <w:tc>
          <w:tcPr>
            <w:tcW w:w="627" w:type="pct"/>
          </w:tcPr>
          <w:p w14:paraId="346C0589" w14:textId="77777777" w:rsidR="00172016" w:rsidRPr="000F7F42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" w:type="pct"/>
            <w:gridSpan w:val="2"/>
          </w:tcPr>
          <w:p w14:paraId="2F1D3A1A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F4ACF6A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</w:tcPr>
          <w:p w14:paraId="4403D26D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61AC6CEC" w14:textId="77777777" w:rsidR="00172016" w:rsidRPr="0073162E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14:paraId="2EDB84F5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36888212" w14:textId="77777777" w:rsidR="00172016" w:rsidRPr="00EF652C" w:rsidRDefault="00172016" w:rsidP="00172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756DB" w:rsidRPr="00EF652C" w14:paraId="27ABBBF5" w14:textId="77777777" w:rsidTr="00682446">
        <w:trPr>
          <w:gridAfter w:val="1"/>
          <w:wAfter w:w="3" w:type="pct"/>
        </w:trPr>
        <w:tc>
          <w:tcPr>
            <w:tcW w:w="2161" w:type="pct"/>
          </w:tcPr>
          <w:p w14:paraId="37CF4540" w14:textId="765948A8" w:rsidR="00F756DB" w:rsidRPr="00682446" w:rsidRDefault="00F756DB" w:rsidP="00F7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4BA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25A08816" w14:textId="51535752" w:rsidR="00F756DB" w:rsidRPr="00502ED0" w:rsidRDefault="00F756DB" w:rsidP="00F75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  <w:tcBorders>
              <w:left w:val="nil"/>
            </w:tcBorders>
          </w:tcPr>
          <w:p w14:paraId="1A9173AF" w14:textId="77777777" w:rsidR="00F756DB" w:rsidRPr="00502ED0" w:rsidRDefault="00F756DB" w:rsidP="00F75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double" w:sz="4" w:space="0" w:color="auto"/>
            </w:tcBorders>
          </w:tcPr>
          <w:p w14:paraId="590FC32F" w14:textId="71181775" w:rsidR="00F756DB" w:rsidRPr="00502ED0" w:rsidRDefault="00F756DB" w:rsidP="00F75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after="0"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</w:tcPr>
          <w:p w14:paraId="4CBFCE45" w14:textId="77777777" w:rsidR="00F756DB" w:rsidRPr="00621572" w:rsidRDefault="00F756DB" w:rsidP="00F75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755911FE" w14:textId="1F6EBC66" w:rsidR="00F756DB" w:rsidRPr="003846B6" w:rsidRDefault="00F756DB" w:rsidP="00F75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10D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76,000</w:t>
            </w:r>
          </w:p>
        </w:tc>
        <w:tc>
          <w:tcPr>
            <w:tcW w:w="139" w:type="pct"/>
          </w:tcPr>
          <w:p w14:paraId="751430CF" w14:textId="77777777" w:rsidR="00F756DB" w:rsidRPr="00EF652C" w:rsidRDefault="00F756DB" w:rsidP="00F75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22A17900" w14:textId="4EA68B04" w:rsidR="00F756DB" w:rsidRPr="00865D1A" w:rsidRDefault="00F756DB" w:rsidP="00F75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A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223,500</w:t>
            </w:r>
          </w:p>
        </w:tc>
      </w:tr>
    </w:tbl>
    <w:p w14:paraId="25E4B66C" w14:textId="66CDA1FF" w:rsidR="00AC5644" w:rsidRPr="00FF65A7" w:rsidRDefault="00AC5644" w:rsidP="00702A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EA0AE0" w14:textId="42CA79C1" w:rsidR="00FD3E5D" w:rsidRPr="00776478" w:rsidRDefault="003E6A5C" w:rsidP="002A14B2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77647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ลูกหนี้การค้า</w:t>
      </w:r>
    </w:p>
    <w:p w14:paraId="012D6866" w14:textId="77777777" w:rsidR="00BF18B4" w:rsidRPr="00CA7E2C" w:rsidRDefault="00BF18B4" w:rsidP="00CA7E2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40"/>
        <w:gridCol w:w="900"/>
        <w:gridCol w:w="1170"/>
        <w:gridCol w:w="270"/>
        <w:gridCol w:w="1170"/>
        <w:gridCol w:w="270"/>
        <w:gridCol w:w="1080"/>
        <w:gridCol w:w="270"/>
        <w:gridCol w:w="1170"/>
      </w:tblGrid>
      <w:tr w:rsidR="00AE3390" w:rsidRPr="00E525E3" w14:paraId="72D93B19" w14:textId="77777777" w:rsidTr="00423BF4">
        <w:trPr>
          <w:trHeight w:val="273"/>
          <w:tblHeader/>
        </w:trPr>
        <w:tc>
          <w:tcPr>
            <w:tcW w:w="3240" w:type="dxa"/>
          </w:tcPr>
          <w:p w14:paraId="30BDEA53" w14:textId="77777777" w:rsidR="00AE3390" w:rsidRPr="0002431C" w:rsidRDefault="00AE3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6425CD9" w14:textId="77777777" w:rsidR="00AE3390" w:rsidRPr="0002431C" w:rsidRDefault="00AE33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10" w:type="dxa"/>
            <w:gridSpan w:val="3"/>
          </w:tcPr>
          <w:p w14:paraId="00D34327" w14:textId="1D1F5667" w:rsidR="00AE3390" w:rsidRPr="0002431C" w:rsidRDefault="00AE339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3C3F035" w14:textId="77777777" w:rsidR="00AE3390" w:rsidRPr="00474374" w:rsidRDefault="00AE3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2520" w:type="dxa"/>
            <w:gridSpan w:val="3"/>
          </w:tcPr>
          <w:p w14:paraId="4EE2EE35" w14:textId="77777777" w:rsidR="00AE3390" w:rsidRPr="0002431C" w:rsidRDefault="00AE3390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17A22" w:rsidRPr="00E525E3" w14:paraId="1763C0EA" w14:textId="77777777" w:rsidTr="00423BF4">
        <w:trPr>
          <w:trHeight w:val="273"/>
          <w:tblHeader/>
        </w:trPr>
        <w:tc>
          <w:tcPr>
            <w:tcW w:w="3240" w:type="dxa"/>
          </w:tcPr>
          <w:p w14:paraId="12BD11BD" w14:textId="77777777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2B41EBA" w14:textId="77777777" w:rsidR="00317A22" w:rsidRPr="003669D3" w:rsidRDefault="00317A22" w:rsidP="00317A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/>
                <w:b w:val="0"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170" w:type="dxa"/>
          </w:tcPr>
          <w:p w14:paraId="7A5E499C" w14:textId="13361E42" w:rsidR="00317A22" w:rsidRPr="003669D3" w:rsidRDefault="008F60F0" w:rsidP="00317A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/>
                <w:b w:val="0"/>
                <w:bCs/>
                <w:sz w:val="30"/>
                <w:szCs w:val="30"/>
                <w:cs/>
                <w:lang w:val="en-US" w:eastAsia="x-none" w:bidi="th-TH"/>
              </w:rPr>
            </w:pPr>
            <w:r w:rsidRPr="008F60F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0E3AF098" w14:textId="77777777" w:rsidR="00317A22" w:rsidRPr="003669D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2CA1B5" w14:textId="77777777" w:rsidR="00317A22" w:rsidRPr="003669D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69D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3669D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9444FDA" w14:textId="77777777" w:rsidR="00317A22" w:rsidRPr="003669D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CB859C0" w14:textId="2AD2C75F" w:rsidR="00317A22" w:rsidRPr="003669D3" w:rsidRDefault="008F60F0" w:rsidP="00317A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F60F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575808D2" w14:textId="77777777" w:rsidR="00317A22" w:rsidRPr="003669D3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57339B" w14:textId="46C09F76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69D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3669D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17A22" w:rsidRPr="00E525E3" w14:paraId="53BC35E9" w14:textId="77777777" w:rsidTr="00423BF4">
        <w:trPr>
          <w:trHeight w:val="273"/>
          <w:tblHeader/>
        </w:trPr>
        <w:tc>
          <w:tcPr>
            <w:tcW w:w="3240" w:type="dxa"/>
          </w:tcPr>
          <w:p w14:paraId="68EC914B" w14:textId="77777777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68F735C" w14:textId="0B98BB6E" w:rsidR="00317A22" w:rsidRPr="006772EA" w:rsidRDefault="00317A22" w:rsidP="00317A22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72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568EE49A" w14:textId="3B548039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431C">
              <w:rPr>
                <w:rFonts w:ascii="Angsana New" w:hAnsi="Angsana New"/>
                <w:sz w:val="30"/>
                <w:szCs w:val="30"/>
              </w:rPr>
              <w:t>256</w:t>
            </w:r>
            <w:r w:rsidR="00D720AC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42E4D989" w14:textId="77777777" w:rsidR="00317A22" w:rsidRPr="0002431C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7A44B2" w14:textId="151F117A" w:rsidR="00317A22" w:rsidRPr="0002431C" w:rsidRDefault="00317A22" w:rsidP="00317A2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2431C">
              <w:rPr>
                <w:rFonts w:ascii="Angsana New" w:hAnsi="Angsana New"/>
                <w:b w:val="0"/>
                <w:sz w:val="30"/>
                <w:szCs w:val="30"/>
                <w:lang w:val="x-none" w:eastAsia="x-none" w:bidi="th-TH"/>
              </w:rPr>
              <w:t>256</w:t>
            </w:r>
            <w:r w:rsidR="00D720AC">
              <w:rPr>
                <w:rFonts w:ascii="Angsana New" w:hAnsi="Angsana New"/>
                <w:b w:val="0"/>
                <w:sz w:val="30"/>
                <w:szCs w:val="30"/>
                <w:lang w:val="en-US" w:eastAsia="x-none" w:bidi="th-TH"/>
              </w:rPr>
              <w:t>8</w:t>
            </w:r>
          </w:p>
        </w:tc>
        <w:tc>
          <w:tcPr>
            <w:tcW w:w="270" w:type="dxa"/>
          </w:tcPr>
          <w:p w14:paraId="4DAA3808" w14:textId="77777777" w:rsidR="00317A22" w:rsidRPr="00474374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6345CCE" w14:textId="01D8B0D3" w:rsidR="00317A22" w:rsidRPr="00551E10" w:rsidRDefault="00317A22" w:rsidP="00317A2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51E10">
              <w:rPr>
                <w:rFonts w:ascii="Angsana New" w:hAnsi="Angsana New"/>
                <w:b w:val="0"/>
                <w:bCs/>
                <w:sz w:val="30"/>
                <w:szCs w:val="30"/>
              </w:rPr>
              <w:t>256</w:t>
            </w:r>
            <w:r w:rsidR="00D720AC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71D912C4" w14:textId="77777777" w:rsidR="00317A22" w:rsidRPr="0002431C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B1D16E" w14:textId="4B24C0C4" w:rsidR="00317A22" w:rsidRPr="0002431C" w:rsidRDefault="00317A22" w:rsidP="00317A22">
            <w:pPr>
              <w:pStyle w:val="acctfourfigures"/>
              <w:tabs>
                <w:tab w:val="clear" w:pos="765"/>
              </w:tabs>
              <w:spacing w:line="240" w:lineRule="auto"/>
              <w:ind w:left="-28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2431C">
              <w:rPr>
                <w:rFonts w:ascii="Angsana New" w:hAnsi="Angsana New"/>
                <w:sz w:val="30"/>
                <w:szCs w:val="30"/>
                <w:lang w:val="x-none" w:eastAsia="x-none" w:bidi="th-TH"/>
              </w:rPr>
              <w:t>256</w:t>
            </w:r>
            <w:r w:rsidR="00D720AC" w:rsidRPr="007A114F">
              <w:rPr>
                <w:rFonts w:ascii="Angsana New" w:hAnsi="Angsana New"/>
                <w:bCs/>
                <w:sz w:val="30"/>
                <w:szCs w:val="30"/>
                <w:lang w:val="en-US" w:eastAsia="x-none" w:bidi="th-TH"/>
              </w:rPr>
              <w:t>8</w:t>
            </w:r>
          </w:p>
        </w:tc>
      </w:tr>
      <w:tr w:rsidR="00317A22" w:rsidRPr="00E525E3" w14:paraId="00BBCECF" w14:textId="77777777" w:rsidTr="00BE7704">
        <w:trPr>
          <w:trHeight w:val="273"/>
        </w:trPr>
        <w:tc>
          <w:tcPr>
            <w:tcW w:w="3240" w:type="dxa"/>
          </w:tcPr>
          <w:p w14:paraId="766D1A63" w14:textId="77777777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CBDC398" w14:textId="77777777" w:rsidR="00317A22" w:rsidRPr="0002431C" w:rsidRDefault="00317A22" w:rsidP="00317A22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00" w:type="dxa"/>
            <w:gridSpan w:val="7"/>
          </w:tcPr>
          <w:p w14:paraId="529A33A3" w14:textId="44B2DC64" w:rsidR="00317A22" w:rsidRPr="0002431C" w:rsidRDefault="00317A22" w:rsidP="00317A22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17A22" w:rsidRPr="00E525E3" w14:paraId="054115E7" w14:textId="77777777" w:rsidTr="00BE7704">
        <w:trPr>
          <w:trHeight w:val="273"/>
        </w:trPr>
        <w:tc>
          <w:tcPr>
            <w:tcW w:w="3240" w:type="dxa"/>
          </w:tcPr>
          <w:p w14:paraId="3FF97F77" w14:textId="77777777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512F1CD0" w14:textId="77777777" w:rsidR="00317A22" w:rsidRPr="0002431C" w:rsidRDefault="00317A22" w:rsidP="00317A2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19BCEC6" w14:textId="71AE924A" w:rsidR="00317A22" w:rsidRPr="0002431C" w:rsidRDefault="00317A22" w:rsidP="00317A2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1585F5E" w14:textId="77777777" w:rsidR="00317A22" w:rsidRPr="0002431C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4F6008" w14:textId="77777777" w:rsidR="00317A22" w:rsidRPr="0002431C" w:rsidRDefault="00317A22" w:rsidP="00317A2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E23E64D" w14:textId="77777777" w:rsidR="00317A22" w:rsidRPr="00474374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246F82E" w14:textId="77777777" w:rsidR="00317A22" w:rsidRPr="0002431C" w:rsidRDefault="00317A22" w:rsidP="00317A2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ABDF3F" w14:textId="77777777" w:rsidR="00317A22" w:rsidRPr="0002431C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67A021E4" w14:textId="77777777" w:rsidR="00317A22" w:rsidRPr="0002431C" w:rsidRDefault="00317A22" w:rsidP="00317A22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20AC" w:rsidRPr="00E525E3" w14:paraId="7165DA24" w14:textId="77777777">
        <w:trPr>
          <w:trHeight w:val="273"/>
        </w:trPr>
        <w:tc>
          <w:tcPr>
            <w:tcW w:w="3240" w:type="dxa"/>
          </w:tcPr>
          <w:p w14:paraId="59406D6C" w14:textId="77777777" w:rsidR="00D720AC" w:rsidRPr="0002431C" w:rsidRDefault="00D720AC" w:rsidP="00D7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02431C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900" w:type="dxa"/>
          </w:tcPr>
          <w:p w14:paraId="17B2BA5A" w14:textId="1025C0B9" w:rsidR="00D720AC" w:rsidRPr="006772EA" w:rsidRDefault="00D720AC" w:rsidP="00D720AC">
            <w:pPr>
              <w:pStyle w:val="acctfourfigures"/>
              <w:tabs>
                <w:tab w:val="clear" w:pos="765"/>
                <w:tab w:val="left" w:pos="310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EA3DAAC" w14:textId="473533E3" w:rsidR="00D720AC" w:rsidRPr="006B4AB5" w:rsidRDefault="005B4076" w:rsidP="00D72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215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AA0D91" w:rsidRPr="00BF2156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70" w:type="dxa"/>
          </w:tcPr>
          <w:p w14:paraId="2F08D95E" w14:textId="77777777" w:rsidR="00D720AC" w:rsidRPr="006B4AB5" w:rsidRDefault="00D720AC" w:rsidP="00D7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87BFAC" w14:textId="455E907E" w:rsidR="00D720AC" w:rsidRPr="006B4AB5" w:rsidRDefault="00D720AC" w:rsidP="00D72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720AC">
              <w:rPr>
                <w:rFonts w:ascii="Angsana New" w:hAnsi="Angsana New"/>
                <w:sz w:val="30"/>
                <w:szCs w:val="30"/>
              </w:rPr>
              <w:t>1,094</w:t>
            </w:r>
          </w:p>
        </w:tc>
        <w:tc>
          <w:tcPr>
            <w:tcW w:w="270" w:type="dxa"/>
          </w:tcPr>
          <w:p w14:paraId="4FD0D8C3" w14:textId="77777777" w:rsidR="00D720AC" w:rsidRPr="006B4AB5" w:rsidRDefault="00D720AC" w:rsidP="00D7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18A249" w14:textId="23A078C4" w:rsidR="00D720AC" w:rsidRPr="006B4AB5" w:rsidRDefault="005B4076" w:rsidP="00D72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5,968</w:t>
            </w:r>
          </w:p>
        </w:tc>
        <w:tc>
          <w:tcPr>
            <w:tcW w:w="270" w:type="dxa"/>
          </w:tcPr>
          <w:p w14:paraId="3E16899C" w14:textId="77777777" w:rsidR="00D720AC" w:rsidRPr="006B4AB5" w:rsidRDefault="00D720AC" w:rsidP="00D720A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01A9FD44" w14:textId="36DB8840" w:rsidR="00D720AC" w:rsidRPr="006B4AB5" w:rsidRDefault="00D720AC" w:rsidP="00D72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7,259</w:t>
            </w:r>
          </w:p>
        </w:tc>
      </w:tr>
      <w:tr w:rsidR="00D720AC" w:rsidRPr="00E525E3" w14:paraId="63651945" w14:textId="77777777" w:rsidTr="00BE7704">
        <w:trPr>
          <w:trHeight w:val="273"/>
        </w:trPr>
        <w:tc>
          <w:tcPr>
            <w:tcW w:w="3240" w:type="dxa"/>
          </w:tcPr>
          <w:p w14:paraId="5F054180" w14:textId="516A9F25" w:rsidR="00D720AC" w:rsidRPr="00B50C70" w:rsidRDefault="00D720AC" w:rsidP="00D72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60D2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00" w:type="dxa"/>
          </w:tcPr>
          <w:p w14:paraId="67AEAACF" w14:textId="77777777" w:rsidR="00D720AC" w:rsidRPr="0002431C" w:rsidRDefault="00D720AC" w:rsidP="00D72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2DBA2D6" w14:textId="77777777" w:rsidR="00D720AC" w:rsidRPr="006B4AB5" w:rsidRDefault="00D720AC" w:rsidP="00D72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F02CB34" w14:textId="77777777" w:rsidR="00D720AC" w:rsidRPr="006B4AB5" w:rsidRDefault="00D720AC" w:rsidP="00D7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3A4D1B" w14:textId="77777777" w:rsidR="00D720AC" w:rsidRPr="006B4AB5" w:rsidRDefault="00D720AC" w:rsidP="00D72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CACB5A9" w14:textId="77777777" w:rsidR="00D720AC" w:rsidRPr="006B4AB5" w:rsidRDefault="00D720AC" w:rsidP="00D7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8C1FEB8" w14:textId="77777777" w:rsidR="00D720AC" w:rsidRPr="006B4AB5" w:rsidRDefault="00D720AC" w:rsidP="00D72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55A919" w14:textId="77777777" w:rsidR="00D720AC" w:rsidRPr="006B4AB5" w:rsidRDefault="00D720AC" w:rsidP="00D720A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4244C5CD" w14:textId="77777777" w:rsidR="00D720AC" w:rsidRPr="006B4AB5" w:rsidRDefault="00D720AC" w:rsidP="00D720AC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20AC" w:rsidRPr="00E525E3" w14:paraId="0F4A1547" w14:textId="77777777" w:rsidTr="00BE7704">
        <w:trPr>
          <w:trHeight w:val="273"/>
        </w:trPr>
        <w:tc>
          <w:tcPr>
            <w:tcW w:w="3240" w:type="dxa"/>
          </w:tcPr>
          <w:p w14:paraId="2CF1EBE0" w14:textId="41AE676A" w:rsidR="00D720AC" w:rsidRPr="001F20C0" w:rsidRDefault="00D720AC" w:rsidP="00D7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F20C0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1F20C0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14:paraId="28A6D81C" w14:textId="3A632968" w:rsidR="00D720AC" w:rsidRPr="001F20C0" w:rsidRDefault="00D720AC" w:rsidP="00D720AC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7F2C99D" w14:textId="75703C53" w:rsidR="00D720AC" w:rsidRPr="00AD465D" w:rsidRDefault="00AD465D" w:rsidP="00AD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465D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270" w:type="dxa"/>
          </w:tcPr>
          <w:p w14:paraId="182D72B1" w14:textId="77777777" w:rsidR="00D720AC" w:rsidRPr="001F20C0" w:rsidRDefault="00D720AC" w:rsidP="00D7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959DEF" w14:textId="4DEC100B" w:rsidR="00D720AC" w:rsidRPr="001F20C0" w:rsidRDefault="00D720AC" w:rsidP="00D72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60D8A50D" w14:textId="77777777" w:rsidR="00D720AC" w:rsidRPr="001F20C0" w:rsidRDefault="00D720AC" w:rsidP="00D7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40CBA5" w14:textId="5E45CE0B" w:rsidR="00D720AC" w:rsidRPr="004548BA" w:rsidRDefault="005B4076" w:rsidP="00454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D176AC" w14:textId="77777777" w:rsidR="00D720AC" w:rsidRPr="001F20C0" w:rsidRDefault="00D720AC" w:rsidP="00D720A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10C27689" w14:textId="6192BDC1" w:rsidR="00D720AC" w:rsidRPr="001F20C0" w:rsidRDefault="00D720AC" w:rsidP="00D72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2,275</w:t>
            </w:r>
          </w:p>
        </w:tc>
      </w:tr>
      <w:tr w:rsidR="00D720AC" w:rsidRPr="00E525E3" w14:paraId="7EA4C925" w14:textId="77777777" w:rsidTr="00BE7704">
        <w:trPr>
          <w:trHeight w:val="273"/>
        </w:trPr>
        <w:tc>
          <w:tcPr>
            <w:tcW w:w="3240" w:type="dxa"/>
          </w:tcPr>
          <w:p w14:paraId="2A2CA8CC" w14:textId="31A885AE" w:rsidR="00D720AC" w:rsidRPr="001F20C0" w:rsidRDefault="00D720AC" w:rsidP="00D7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743556">
              <w:rPr>
                <w:rFonts w:ascii="Angsana New" w:hAnsi="Angsana New"/>
                <w:sz w:val="30"/>
                <w:szCs w:val="30"/>
              </w:rPr>
              <w:t>2</w:t>
            </w:r>
            <w:r w:rsidRPr="007435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0E545BFA" w14:textId="77777777" w:rsidR="00D720AC" w:rsidRPr="001F20C0" w:rsidRDefault="00D720AC" w:rsidP="00D720AC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5592C55" w14:textId="4BD31E3F" w:rsidR="00D720AC" w:rsidRPr="00AD465D" w:rsidRDefault="00AD465D" w:rsidP="00AD4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D465D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</w:tcPr>
          <w:p w14:paraId="5906A0A7" w14:textId="77777777" w:rsidR="00D720AC" w:rsidRPr="001F20C0" w:rsidRDefault="00D720AC" w:rsidP="00D7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4E1675" w14:textId="0508E94B" w:rsidR="00D720AC" w:rsidRPr="001F20C0" w:rsidRDefault="00F756DB" w:rsidP="00F756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C08702" w14:textId="77777777" w:rsidR="00D720AC" w:rsidRPr="001F20C0" w:rsidRDefault="00D720AC" w:rsidP="00D7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081EFC" w14:textId="36FE69D8" w:rsidR="00D720AC" w:rsidRPr="004548BA" w:rsidRDefault="005B4076" w:rsidP="00454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99796C" w14:textId="77777777" w:rsidR="00D720AC" w:rsidRPr="001F20C0" w:rsidRDefault="00D720AC" w:rsidP="00D720A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15D3EFD7" w14:textId="558681FC" w:rsidR="00D720AC" w:rsidRPr="001F20C0" w:rsidRDefault="00D720AC" w:rsidP="00D72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2,539</w:t>
            </w:r>
          </w:p>
        </w:tc>
      </w:tr>
      <w:tr w:rsidR="00D720AC" w:rsidRPr="00E525E3" w14:paraId="0DADBD66" w14:textId="77777777" w:rsidTr="007D3830">
        <w:trPr>
          <w:trHeight w:val="273"/>
        </w:trPr>
        <w:tc>
          <w:tcPr>
            <w:tcW w:w="3240" w:type="dxa"/>
          </w:tcPr>
          <w:p w14:paraId="66C6A465" w14:textId="291D44DF" w:rsidR="00D720AC" w:rsidRPr="001F20C0" w:rsidRDefault="00D720AC" w:rsidP="00D7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743556">
              <w:rPr>
                <w:rFonts w:ascii="Angsana New" w:hAnsi="Angsana New"/>
                <w:sz w:val="30"/>
                <w:szCs w:val="30"/>
              </w:rPr>
              <w:t>3</w:t>
            </w:r>
            <w:r w:rsidRPr="0074355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43556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6D9D9480" w14:textId="77777777" w:rsidR="00D720AC" w:rsidRPr="001F20C0" w:rsidRDefault="00D720AC" w:rsidP="00D720AC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56DC39" w14:textId="7A021BED" w:rsidR="00D720AC" w:rsidRPr="004548BA" w:rsidRDefault="005B4076" w:rsidP="00454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4B5BF0" w14:textId="77777777" w:rsidR="00D720AC" w:rsidRPr="001F20C0" w:rsidRDefault="00D720AC" w:rsidP="00D7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12C8E0" w14:textId="7B5CC2F5" w:rsidR="00D720AC" w:rsidRPr="001F20C0" w:rsidRDefault="00D720AC" w:rsidP="00D72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B1062D" w14:textId="77777777" w:rsidR="00D720AC" w:rsidRPr="001F20C0" w:rsidRDefault="00D720AC" w:rsidP="00D7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46CD27" w14:textId="592F41E2" w:rsidR="00D720AC" w:rsidRPr="004548BA" w:rsidRDefault="005B4076" w:rsidP="004548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394515" w14:textId="77777777" w:rsidR="00D720AC" w:rsidRPr="001F20C0" w:rsidRDefault="00D720AC" w:rsidP="00D720A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1C1064" w14:textId="24357777" w:rsidR="00D720AC" w:rsidRPr="001F20C0" w:rsidRDefault="00D720AC" w:rsidP="00D72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3,084</w:t>
            </w:r>
          </w:p>
        </w:tc>
      </w:tr>
      <w:tr w:rsidR="00D720AC" w:rsidRPr="00E525E3" w14:paraId="3D5CEB36" w14:textId="77777777" w:rsidTr="007D3830">
        <w:trPr>
          <w:trHeight w:val="374"/>
        </w:trPr>
        <w:tc>
          <w:tcPr>
            <w:tcW w:w="3240" w:type="dxa"/>
          </w:tcPr>
          <w:p w14:paraId="3A0CE8E5" w14:textId="77777777" w:rsidR="00D720AC" w:rsidRPr="0002431C" w:rsidRDefault="00D720AC" w:rsidP="00D7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B502A00" w14:textId="66FFF533" w:rsidR="00D720AC" w:rsidRPr="0002431C" w:rsidRDefault="00D720AC" w:rsidP="00D720AC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772E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C4F7A87" w14:textId="690CE3E0" w:rsidR="00D720AC" w:rsidRPr="003C4203" w:rsidRDefault="002E1C13" w:rsidP="00D72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E1C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564</w:t>
            </w:r>
          </w:p>
        </w:tc>
        <w:tc>
          <w:tcPr>
            <w:tcW w:w="270" w:type="dxa"/>
          </w:tcPr>
          <w:p w14:paraId="301C3EA6" w14:textId="77777777" w:rsidR="00D720AC" w:rsidRPr="003C4203" w:rsidRDefault="00D720AC" w:rsidP="00D7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69C2339" w14:textId="6F12024D" w:rsidR="00D720AC" w:rsidRPr="003C4203" w:rsidRDefault="00D720AC" w:rsidP="00D72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720AC">
              <w:rPr>
                <w:rFonts w:ascii="Angsana New" w:hAnsi="Angsana New"/>
                <w:b/>
                <w:bCs/>
                <w:sz w:val="30"/>
                <w:szCs w:val="30"/>
              </w:rPr>
              <w:t>1,110</w:t>
            </w:r>
          </w:p>
        </w:tc>
        <w:tc>
          <w:tcPr>
            <w:tcW w:w="270" w:type="dxa"/>
          </w:tcPr>
          <w:p w14:paraId="6F000F08" w14:textId="77777777" w:rsidR="00D720AC" w:rsidRPr="003C4203" w:rsidRDefault="00D720AC" w:rsidP="00D72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04D9120" w14:textId="02A83ACF" w:rsidR="00D720AC" w:rsidRPr="00CA7E2C" w:rsidRDefault="005B4076" w:rsidP="00D72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5,968</w:t>
            </w:r>
          </w:p>
        </w:tc>
        <w:tc>
          <w:tcPr>
            <w:tcW w:w="270" w:type="dxa"/>
          </w:tcPr>
          <w:p w14:paraId="6AC57621" w14:textId="77777777" w:rsidR="00D720AC" w:rsidRPr="0002431C" w:rsidRDefault="00D720AC" w:rsidP="00D720A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451B36B" w14:textId="314F99DF" w:rsidR="00D720AC" w:rsidRPr="0002431C" w:rsidRDefault="00D720AC" w:rsidP="00D720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15,157</w:t>
            </w:r>
          </w:p>
        </w:tc>
      </w:tr>
    </w:tbl>
    <w:p w14:paraId="21693BB4" w14:textId="4E26DCFA" w:rsidR="00F118A0" w:rsidRDefault="00F118A0"/>
    <w:p w14:paraId="43F833E5" w14:textId="1CE6D134" w:rsidR="00F118A0" w:rsidRDefault="004F3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tab/>
      </w:r>
      <w:r w:rsidR="00F118A0">
        <w:br w:type="page"/>
      </w:r>
      <w:r w:rsidR="00EC60D2">
        <w:lastRenderedPageBreak/>
        <w:tab/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40"/>
        <w:gridCol w:w="900"/>
        <w:gridCol w:w="1170"/>
        <w:gridCol w:w="270"/>
        <w:gridCol w:w="1170"/>
        <w:gridCol w:w="270"/>
        <w:gridCol w:w="1080"/>
        <w:gridCol w:w="270"/>
        <w:gridCol w:w="1170"/>
      </w:tblGrid>
      <w:tr w:rsidR="00E52EC6" w:rsidRPr="00E525E3" w14:paraId="1B3A1E42" w14:textId="77777777" w:rsidTr="00E52EC6">
        <w:trPr>
          <w:trHeight w:val="374"/>
        </w:trPr>
        <w:tc>
          <w:tcPr>
            <w:tcW w:w="3240" w:type="dxa"/>
          </w:tcPr>
          <w:p w14:paraId="0D2187D0" w14:textId="77777777" w:rsidR="00E52EC6" w:rsidRPr="0002431C" w:rsidRDefault="00E52EC6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A63FA26" w14:textId="77777777" w:rsidR="00E52EC6" w:rsidRPr="0002431C" w:rsidRDefault="00E52EC6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48805780" w14:textId="7B5463FD" w:rsidR="00E52EC6" w:rsidRPr="0002431C" w:rsidRDefault="00E52EC6" w:rsidP="00E52EC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A99F37" w14:textId="77777777" w:rsidR="00E52EC6" w:rsidRPr="0002431C" w:rsidRDefault="00E52EC6" w:rsidP="00E52EC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723FF8D6" w14:textId="7379BCB2" w:rsidR="00E52EC6" w:rsidRPr="0002431C" w:rsidRDefault="00E52EC6" w:rsidP="00E52EC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2EC6" w:rsidRPr="00E525E3" w14:paraId="4992B90E" w14:textId="77777777" w:rsidTr="00E52EC6">
        <w:trPr>
          <w:trHeight w:val="344"/>
        </w:trPr>
        <w:tc>
          <w:tcPr>
            <w:tcW w:w="3240" w:type="dxa"/>
          </w:tcPr>
          <w:p w14:paraId="609DEF26" w14:textId="77777777" w:rsidR="00E52EC6" w:rsidRPr="0002431C" w:rsidRDefault="00E52EC6" w:rsidP="00E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5EC6025" w14:textId="77777777" w:rsidR="00E52EC6" w:rsidRPr="0002431C" w:rsidRDefault="00E52EC6" w:rsidP="00E52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8312F06" w14:textId="783AE958" w:rsidR="00E52EC6" w:rsidRPr="003C4203" w:rsidRDefault="00F17680" w:rsidP="00E52EC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8F60F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11E5F33E" w14:textId="77777777" w:rsidR="00E52EC6" w:rsidRPr="003C4203" w:rsidRDefault="00E52EC6" w:rsidP="00E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B140F4" w14:textId="3778D7AB" w:rsidR="00E52EC6" w:rsidRPr="003C4203" w:rsidRDefault="00E52EC6" w:rsidP="00E52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69D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3669D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415A9A8" w14:textId="77777777" w:rsidR="00E52EC6" w:rsidRPr="003C4203" w:rsidRDefault="00E52EC6" w:rsidP="00E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1A63C7" w14:textId="30F192E2" w:rsidR="00E52EC6" w:rsidRPr="003C4203" w:rsidRDefault="00F17680" w:rsidP="00E52EC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 w:rsidRPr="008F60F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3572A9A7" w14:textId="77777777" w:rsidR="00E52EC6" w:rsidRPr="0002431C" w:rsidRDefault="00E52EC6" w:rsidP="00E52EC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0AE335C7" w14:textId="58A136DC" w:rsidR="00E52EC6" w:rsidRPr="0002431C" w:rsidRDefault="00E52EC6" w:rsidP="00E52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69D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3669D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52EC6" w:rsidRPr="00E525E3" w14:paraId="771B80AD" w14:textId="77777777" w:rsidTr="00E52EC6">
        <w:trPr>
          <w:trHeight w:val="374"/>
        </w:trPr>
        <w:tc>
          <w:tcPr>
            <w:tcW w:w="3240" w:type="dxa"/>
          </w:tcPr>
          <w:p w14:paraId="18B69526" w14:textId="77777777" w:rsidR="00E52EC6" w:rsidRPr="0002431C" w:rsidRDefault="00E52EC6" w:rsidP="00E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F849F15" w14:textId="31D6E57D" w:rsidR="00E52EC6" w:rsidRPr="0002431C" w:rsidRDefault="00E52EC6" w:rsidP="00E52EC6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0DD7BF06" w14:textId="1E9B193F" w:rsidR="00E52EC6" w:rsidRPr="003C4203" w:rsidRDefault="00E52EC6" w:rsidP="00E52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2EC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720AC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28C80D37" w14:textId="77777777" w:rsidR="00E52EC6" w:rsidRPr="003C4203" w:rsidRDefault="00E52EC6" w:rsidP="00E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AFCE20" w14:textId="70BE5CA5" w:rsidR="00E52EC6" w:rsidRPr="00E52EC6" w:rsidRDefault="00E52EC6" w:rsidP="00E52EC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</w:pPr>
            <w:r w:rsidRPr="00E52EC6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D720AC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7C835E9D" w14:textId="77777777" w:rsidR="00E52EC6" w:rsidRPr="003C4203" w:rsidRDefault="00E52EC6" w:rsidP="00E52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D1A7B1" w14:textId="5692CB3A" w:rsidR="00E52EC6" w:rsidRPr="003C4203" w:rsidRDefault="00E52EC6" w:rsidP="00E52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51E10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56177">
              <w:rPr>
                <w:rFonts w:ascii="Angsana New" w:hAnsi="Angsana New"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441B187A" w14:textId="77777777" w:rsidR="00E52EC6" w:rsidRPr="0002431C" w:rsidRDefault="00E52EC6" w:rsidP="00E52EC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5E86DEBA" w14:textId="0250D98B" w:rsidR="00E52EC6" w:rsidRPr="0002431C" w:rsidRDefault="00E52EC6" w:rsidP="00E52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2EC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5617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E52EC6" w:rsidRPr="00E525E3" w14:paraId="032AC1E8" w14:textId="77777777" w:rsidTr="00E52EC6">
        <w:trPr>
          <w:trHeight w:val="374"/>
        </w:trPr>
        <w:tc>
          <w:tcPr>
            <w:tcW w:w="3240" w:type="dxa"/>
          </w:tcPr>
          <w:p w14:paraId="5D682DAA" w14:textId="77777777" w:rsidR="00E52EC6" w:rsidRPr="0002431C" w:rsidRDefault="00E52EC6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0ACAACE" w14:textId="77777777" w:rsidR="00E52EC6" w:rsidRPr="0002431C" w:rsidRDefault="00E52EC6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0C786E43" w14:textId="152DE5F9" w:rsidR="00E52EC6" w:rsidRPr="00E52EC6" w:rsidRDefault="00E52EC6" w:rsidP="00E52EC6">
            <w:pPr>
              <w:pStyle w:val="acctfourfigures"/>
              <w:tabs>
                <w:tab w:val="clear" w:pos="765"/>
              </w:tabs>
              <w:spacing w:line="240" w:lineRule="auto"/>
              <w:ind w:left="-105" w:right="-10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2EC6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E52EC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E52EC6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317A22" w:rsidRPr="00E525E3" w14:paraId="75BE7C20" w14:textId="77777777" w:rsidTr="000F0074">
        <w:trPr>
          <w:trHeight w:val="383"/>
        </w:trPr>
        <w:tc>
          <w:tcPr>
            <w:tcW w:w="3240" w:type="dxa"/>
          </w:tcPr>
          <w:p w14:paraId="30B83A34" w14:textId="4DE80538" w:rsidR="00317A22" w:rsidRPr="0002431C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900" w:type="dxa"/>
          </w:tcPr>
          <w:p w14:paraId="744818F9" w14:textId="77777777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9DB096" w14:textId="7A1AE174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8C4037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8829AA" w14:textId="77777777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B334A1" w14:textId="77777777" w:rsidR="00317A22" w:rsidRPr="003C4203" w:rsidRDefault="00317A22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F6BE1C" w14:textId="77777777" w:rsidR="00317A22" w:rsidRPr="003C4203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E805CC" w14:textId="77777777" w:rsidR="00317A22" w:rsidRPr="0002431C" w:rsidRDefault="00317A22" w:rsidP="00317A2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1C3343D8" w14:textId="77777777" w:rsidR="00317A22" w:rsidRPr="0002431C" w:rsidRDefault="00317A22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14B6" w:rsidRPr="00E525E3" w14:paraId="46391664" w14:textId="77777777" w:rsidTr="00FA13D1">
        <w:trPr>
          <w:trHeight w:val="374"/>
        </w:trPr>
        <w:tc>
          <w:tcPr>
            <w:tcW w:w="3240" w:type="dxa"/>
          </w:tcPr>
          <w:p w14:paraId="27ACBC7B" w14:textId="77777777" w:rsidR="007A14B6" w:rsidRPr="004E6E85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4E6E85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900" w:type="dxa"/>
          </w:tcPr>
          <w:p w14:paraId="2C49D57A" w14:textId="77777777" w:rsidR="007A14B6" w:rsidRPr="00B02ACB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8C7810B" w14:textId="2E405FBE" w:rsidR="007A14B6" w:rsidRPr="003C4203" w:rsidRDefault="00307D10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7D10">
              <w:rPr>
                <w:rFonts w:ascii="Angsana New" w:hAnsi="Angsana New"/>
                <w:sz w:val="30"/>
                <w:szCs w:val="30"/>
                <w:lang w:val="en-US"/>
              </w:rPr>
              <w:t>6,405,</w:t>
            </w:r>
            <w:r w:rsidR="00992F24" w:rsidRPr="00992F24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  <w:r w:rsidR="00C151A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8AE4BFB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A58C84" w14:textId="4F297EEC" w:rsidR="007A14B6" w:rsidRPr="003C4203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5,593,293</w:t>
            </w:r>
          </w:p>
        </w:tc>
        <w:tc>
          <w:tcPr>
            <w:tcW w:w="270" w:type="dxa"/>
          </w:tcPr>
          <w:p w14:paraId="670C5D7F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6BBE28" w14:textId="51A8C0DD" w:rsidR="007A14B6" w:rsidRPr="00596139" w:rsidRDefault="00664ABC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ABC">
              <w:rPr>
                <w:rFonts w:ascii="Angsana New" w:hAnsi="Angsana New"/>
                <w:sz w:val="30"/>
                <w:szCs w:val="30"/>
                <w:lang w:val="en-US"/>
              </w:rPr>
              <w:t>6,404,38</w:t>
            </w:r>
            <w:r w:rsidR="00C151A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06AE963" w14:textId="77777777" w:rsidR="007A14B6" w:rsidRPr="0002431C" w:rsidRDefault="007A14B6" w:rsidP="007A14B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4088412C" w14:textId="0FD4968A" w:rsidR="007A14B6" w:rsidRPr="002869A2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5,591,013</w:t>
            </w:r>
          </w:p>
        </w:tc>
      </w:tr>
      <w:tr w:rsidR="007A14B6" w:rsidRPr="00E525E3" w14:paraId="175D5981" w14:textId="77777777" w:rsidTr="00FA13D1">
        <w:trPr>
          <w:trHeight w:val="374"/>
        </w:trPr>
        <w:tc>
          <w:tcPr>
            <w:tcW w:w="3240" w:type="dxa"/>
          </w:tcPr>
          <w:p w14:paraId="171CD944" w14:textId="77777777" w:rsidR="007A14B6" w:rsidRPr="004E6E85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4E6E85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900" w:type="dxa"/>
          </w:tcPr>
          <w:p w14:paraId="71CC87F3" w14:textId="77777777" w:rsidR="007A14B6" w:rsidRPr="0002431C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C7BE80" w14:textId="3BE24060" w:rsidR="007A14B6" w:rsidRPr="003C4203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E40234" w14:textId="77777777" w:rsidR="007A14B6" w:rsidRPr="003C4203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35463B" w14:textId="77777777" w:rsidR="007A14B6" w:rsidRPr="003C4203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D407E4" w14:textId="77777777" w:rsidR="007A14B6" w:rsidRPr="003C4203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3FBA73" w14:textId="77777777" w:rsidR="007A14B6" w:rsidRPr="00596139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E0BB1A" w14:textId="77777777" w:rsidR="007A14B6" w:rsidRPr="0002431C" w:rsidRDefault="007A14B6" w:rsidP="007A14B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170" w:type="dxa"/>
          </w:tcPr>
          <w:p w14:paraId="0D768873" w14:textId="77777777" w:rsidR="007A14B6" w:rsidRPr="0002431C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14B6" w:rsidRPr="00E525E3" w14:paraId="5AE23DFB" w14:textId="77777777" w:rsidTr="00FA13D1">
        <w:trPr>
          <w:trHeight w:val="374"/>
        </w:trPr>
        <w:tc>
          <w:tcPr>
            <w:tcW w:w="3240" w:type="dxa"/>
          </w:tcPr>
          <w:p w14:paraId="733F6667" w14:textId="46834226" w:rsidR="007A14B6" w:rsidRPr="004E6E85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00" w:type="dxa"/>
          </w:tcPr>
          <w:p w14:paraId="4B11F273" w14:textId="77777777" w:rsidR="007A14B6" w:rsidRPr="00B02ACB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24874A1" w14:textId="68FE16A4" w:rsidR="007A14B6" w:rsidRPr="003C4203" w:rsidRDefault="00CE11BD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11BD">
              <w:rPr>
                <w:rFonts w:ascii="Angsana New" w:hAnsi="Angsana New"/>
                <w:sz w:val="30"/>
                <w:szCs w:val="30"/>
                <w:lang w:val="en-US"/>
              </w:rPr>
              <w:t>694,036</w:t>
            </w:r>
          </w:p>
        </w:tc>
        <w:tc>
          <w:tcPr>
            <w:tcW w:w="270" w:type="dxa"/>
          </w:tcPr>
          <w:p w14:paraId="10AF1E08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1FCEB5" w14:textId="712E0DC4" w:rsidR="007A14B6" w:rsidRPr="003C4203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1,122,095</w:t>
            </w:r>
          </w:p>
        </w:tc>
        <w:tc>
          <w:tcPr>
            <w:tcW w:w="270" w:type="dxa"/>
          </w:tcPr>
          <w:p w14:paraId="4449B944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55326E" w14:textId="5283E290" w:rsidR="007A14B6" w:rsidRPr="00596139" w:rsidRDefault="0085264D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264D">
              <w:rPr>
                <w:rFonts w:ascii="Angsana New" w:hAnsi="Angsana New"/>
                <w:sz w:val="30"/>
                <w:szCs w:val="30"/>
                <w:lang w:val="en-US"/>
              </w:rPr>
              <w:t>692,122</w:t>
            </w:r>
          </w:p>
        </w:tc>
        <w:tc>
          <w:tcPr>
            <w:tcW w:w="270" w:type="dxa"/>
          </w:tcPr>
          <w:p w14:paraId="6E7C7FCC" w14:textId="77777777" w:rsidR="007A14B6" w:rsidRPr="0002431C" w:rsidRDefault="007A14B6" w:rsidP="007A14B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393FAD25" w14:textId="37A81A72" w:rsidR="007A14B6" w:rsidRPr="0002431C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1,120,538</w:t>
            </w:r>
          </w:p>
        </w:tc>
      </w:tr>
      <w:tr w:rsidR="007A14B6" w:rsidRPr="00E525E3" w14:paraId="3B462542" w14:textId="77777777" w:rsidTr="00FA13D1">
        <w:trPr>
          <w:trHeight w:val="374"/>
        </w:trPr>
        <w:tc>
          <w:tcPr>
            <w:tcW w:w="3240" w:type="dxa"/>
          </w:tcPr>
          <w:p w14:paraId="6F21F3D1" w14:textId="739B04FE" w:rsidR="007A14B6" w:rsidRPr="004E6E85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1 - 2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04937AB6" w14:textId="77777777" w:rsidR="007A14B6" w:rsidRPr="00B02ACB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8D74D3E" w14:textId="41FE67D9" w:rsidR="007A14B6" w:rsidRDefault="00112D8E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2D8E">
              <w:rPr>
                <w:rFonts w:ascii="Angsana New" w:hAnsi="Angsana New"/>
                <w:sz w:val="30"/>
                <w:szCs w:val="30"/>
                <w:lang w:val="en-US"/>
              </w:rPr>
              <w:t>208,62</w:t>
            </w:r>
            <w:r w:rsidR="00C151A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66BB150B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2338D0" w14:textId="0ED31D21" w:rsidR="007A14B6" w:rsidRPr="003C4203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255,271</w:t>
            </w:r>
          </w:p>
        </w:tc>
        <w:tc>
          <w:tcPr>
            <w:tcW w:w="270" w:type="dxa"/>
          </w:tcPr>
          <w:p w14:paraId="0C475A09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55AFE9" w14:textId="7CDAE42F" w:rsidR="007A14B6" w:rsidRPr="00596139" w:rsidRDefault="001F74AC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74AC">
              <w:rPr>
                <w:rFonts w:ascii="Angsana New" w:hAnsi="Angsana New"/>
                <w:sz w:val="30"/>
                <w:szCs w:val="30"/>
                <w:lang w:val="en-US"/>
              </w:rPr>
              <w:t>208,008</w:t>
            </w:r>
          </w:p>
        </w:tc>
        <w:tc>
          <w:tcPr>
            <w:tcW w:w="270" w:type="dxa"/>
          </w:tcPr>
          <w:p w14:paraId="7A4A50A9" w14:textId="77777777" w:rsidR="007A14B6" w:rsidRPr="0002431C" w:rsidRDefault="007A14B6" w:rsidP="007A14B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10056D7E" w14:textId="470B539E" w:rsidR="007A14B6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255,257</w:t>
            </w:r>
          </w:p>
        </w:tc>
      </w:tr>
      <w:tr w:rsidR="007A14B6" w:rsidRPr="00E525E3" w14:paraId="45D2EC56" w14:textId="77777777" w:rsidTr="00FA13D1">
        <w:trPr>
          <w:trHeight w:val="383"/>
        </w:trPr>
        <w:tc>
          <w:tcPr>
            <w:tcW w:w="3240" w:type="dxa"/>
          </w:tcPr>
          <w:p w14:paraId="3470A259" w14:textId="77777777" w:rsidR="007A14B6" w:rsidRPr="004E6E85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</w:rPr>
              <w:t>2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53ED4130" w14:textId="77777777" w:rsidR="007A14B6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010F3D7" w14:textId="1BBCF246" w:rsidR="007A14B6" w:rsidRPr="003C4203" w:rsidRDefault="00735CFA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5CFA">
              <w:rPr>
                <w:rFonts w:ascii="Angsana New" w:hAnsi="Angsana New"/>
                <w:sz w:val="30"/>
                <w:szCs w:val="30"/>
                <w:lang w:val="en-US"/>
              </w:rPr>
              <w:t>4,968</w:t>
            </w:r>
          </w:p>
        </w:tc>
        <w:tc>
          <w:tcPr>
            <w:tcW w:w="270" w:type="dxa"/>
          </w:tcPr>
          <w:p w14:paraId="05677233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94C200" w14:textId="33894D62" w:rsidR="007A14B6" w:rsidRPr="003C4203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54,220</w:t>
            </w:r>
          </w:p>
        </w:tc>
        <w:tc>
          <w:tcPr>
            <w:tcW w:w="270" w:type="dxa"/>
          </w:tcPr>
          <w:p w14:paraId="21E3720A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9A9CCF" w14:textId="4589EEEB" w:rsidR="007A14B6" w:rsidRPr="00596139" w:rsidRDefault="004A31F2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31F2">
              <w:rPr>
                <w:rFonts w:ascii="Angsana New" w:hAnsi="Angsana New"/>
                <w:sz w:val="30"/>
                <w:szCs w:val="30"/>
                <w:lang w:val="en-US"/>
              </w:rPr>
              <w:t>4,947</w:t>
            </w:r>
          </w:p>
        </w:tc>
        <w:tc>
          <w:tcPr>
            <w:tcW w:w="270" w:type="dxa"/>
          </w:tcPr>
          <w:p w14:paraId="1F7E8D5D" w14:textId="77777777" w:rsidR="007A14B6" w:rsidRPr="0002431C" w:rsidRDefault="007A14B6" w:rsidP="007A14B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5501EC4B" w14:textId="73009DCE" w:rsidR="007A14B6" w:rsidRPr="0002431C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54,220</w:t>
            </w:r>
          </w:p>
        </w:tc>
      </w:tr>
      <w:tr w:rsidR="007A14B6" w:rsidRPr="00E525E3" w14:paraId="702EB99F" w14:textId="77777777" w:rsidTr="00FA13D1">
        <w:trPr>
          <w:trHeight w:val="383"/>
        </w:trPr>
        <w:tc>
          <w:tcPr>
            <w:tcW w:w="3240" w:type="dxa"/>
          </w:tcPr>
          <w:p w14:paraId="47C17915" w14:textId="77777777" w:rsidR="007A14B6" w:rsidRPr="004E6E85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</w:rPr>
              <w:t>3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521D35CC" w14:textId="77777777" w:rsidR="007A14B6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44EEC4D" w14:textId="53127A38" w:rsidR="007A14B6" w:rsidRPr="003C4203" w:rsidRDefault="00623BF7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3BF7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70" w:type="dxa"/>
          </w:tcPr>
          <w:p w14:paraId="42CC1F5D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DC0103" w14:textId="52AAB441" w:rsidR="007A14B6" w:rsidRPr="003C4203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7,504</w:t>
            </w:r>
          </w:p>
        </w:tc>
        <w:tc>
          <w:tcPr>
            <w:tcW w:w="270" w:type="dxa"/>
          </w:tcPr>
          <w:p w14:paraId="321F9BD8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AA7973" w14:textId="1D5125C1" w:rsidR="007A14B6" w:rsidRPr="00596139" w:rsidRDefault="004A31F2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70" w:type="dxa"/>
          </w:tcPr>
          <w:p w14:paraId="0401EB4D" w14:textId="77777777" w:rsidR="007A14B6" w:rsidRPr="0002431C" w:rsidRDefault="007A14B6" w:rsidP="007A14B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58AC9721" w14:textId="5F06BEC1" w:rsidR="007A14B6" w:rsidRPr="0002431C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7,504</w:t>
            </w:r>
          </w:p>
        </w:tc>
      </w:tr>
      <w:tr w:rsidR="007A14B6" w:rsidRPr="00E525E3" w14:paraId="3C0282B6" w14:textId="77777777" w:rsidTr="00FA13D1">
        <w:trPr>
          <w:trHeight w:val="374"/>
        </w:trPr>
        <w:tc>
          <w:tcPr>
            <w:tcW w:w="3240" w:type="dxa"/>
          </w:tcPr>
          <w:p w14:paraId="4B940837" w14:textId="77777777" w:rsidR="007A14B6" w:rsidRPr="004E6E85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</w:rPr>
              <w:t>4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20B72438" w14:textId="77777777" w:rsidR="007A14B6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90BFEC6" w14:textId="013CD06D" w:rsidR="007A14B6" w:rsidRPr="003C4203" w:rsidRDefault="000C19A4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C19A4">
              <w:rPr>
                <w:rFonts w:ascii="Angsana New" w:hAnsi="Angsana New"/>
                <w:sz w:val="30"/>
                <w:szCs w:val="30"/>
                <w:lang w:val="en-US"/>
              </w:rPr>
              <w:t>761</w:t>
            </w:r>
          </w:p>
        </w:tc>
        <w:tc>
          <w:tcPr>
            <w:tcW w:w="270" w:type="dxa"/>
          </w:tcPr>
          <w:p w14:paraId="2C39AEC6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F2A84A" w14:textId="0B34B9F3" w:rsidR="007A14B6" w:rsidRPr="003C4203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8,592</w:t>
            </w:r>
          </w:p>
        </w:tc>
        <w:tc>
          <w:tcPr>
            <w:tcW w:w="270" w:type="dxa"/>
          </w:tcPr>
          <w:p w14:paraId="672EE7DC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81DFFB" w14:textId="20D9A7FB" w:rsidR="007A14B6" w:rsidRPr="00596139" w:rsidRDefault="00B455EB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761</w:t>
            </w:r>
          </w:p>
        </w:tc>
        <w:tc>
          <w:tcPr>
            <w:tcW w:w="270" w:type="dxa"/>
          </w:tcPr>
          <w:p w14:paraId="4A7A59BA" w14:textId="77777777" w:rsidR="007A14B6" w:rsidRPr="0002431C" w:rsidRDefault="007A14B6" w:rsidP="007A14B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52D12197" w14:textId="09886F23" w:rsidR="007A14B6" w:rsidRPr="0002431C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8,032</w:t>
            </w:r>
          </w:p>
        </w:tc>
      </w:tr>
      <w:tr w:rsidR="007A14B6" w:rsidRPr="00E525E3" w14:paraId="15C0E0A1" w14:textId="77777777" w:rsidTr="00FA13D1">
        <w:trPr>
          <w:trHeight w:val="383"/>
        </w:trPr>
        <w:tc>
          <w:tcPr>
            <w:tcW w:w="3240" w:type="dxa"/>
          </w:tcPr>
          <w:p w14:paraId="475D4653" w14:textId="77777777" w:rsidR="007A14B6" w:rsidRPr="004E6E85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</w:rPr>
              <w:t>6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71B0211D" w14:textId="77777777" w:rsidR="007A14B6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05FBF8F" w14:textId="152BCB56" w:rsidR="007A14B6" w:rsidRPr="003C4203" w:rsidRDefault="004F404C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404C">
              <w:rPr>
                <w:rFonts w:ascii="Angsana New" w:hAnsi="Angsana New"/>
                <w:sz w:val="30"/>
                <w:szCs w:val="30"/>
                <w:lang w:val="en-US"/>
              </w:rPr>
              <w:t>5,898</w:t>
            </w:r>
          </w:p>
        </w:tc>
        <w:tc>
          <w:tcPr>
            <w:tcW w:w="270" w:type="dxa"/>
          </w:tcPr>
          <w:p w14:paraId="5444AFE2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1C5042" w14:textId="068E84AF" w:rsidR="007A14B6" w:rsidRPr="003C4203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15,947</w:t>
            </w:r>
          </w:p>
        </w:tc>
        <w:tc>
          <w:tcPr>
            <w:tcW w:w="270" w:type="dxa"/>
          </w:tcPr>
          <w:p w14:paraId="5B3FE80A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B5AF56" w14:textId="1DDC6CC4" w:rsidR="007A14B6" w:rsidRPr="00596139" w:rsidRDefault="00482560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2560">
              <w:rPr>
                <w:rFonts w:ascii="Angsana New" w:hAnsi="Angsana New"/>
                <w:sz w:val="30"/>
                <w:szCs w:val="30"/>
                <w:lang w:val="en-US"/>
              </w:rPr>
              <w:t>5,898</w:t>
            </w:r>
          </w:p>
        </w:tc>
        <w:tc>
          <w:tcPr>
            <w:tcW w:w="270" w:type="dxa"/>
          </w:tcPr>
          <w:p w14:paraId="7E1438B3" w14:textId="77777777" w:rsidR="007A14B6" w:rsidRPr="0002431C" w:rsidRDefault="007A14B6" w:rsidP="007A14B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68D02FA6" w14:textId="235D660B" w:rsidR="007A14B6" w:rsidRPr="0002431C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15,947</w:t>
            </w:r>
          </w:p>
        </w:tc>
      </w:tr>
      <w:tr w:rsidR="007A14B6" w:rsidRPr="00E525E3" w14:paraId="09E98D3E" w14:textId="77777777" w:rsidTr="00FA13D1">
        <w:trPr>
          <w:trHeight w:val="374"/>
        </w:trPr>
        <w:tc>
          <w:tcPr>
            <w:tcW w:w="3240" w:type="dxa"/>
          </w:tcPr>
          <w:p w14:paraId="2376347E" w14:textId="77777777" w:rsidR="007A14B6" w:rsidRPr="004E6E85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E85">
              <w:rPr>
                <w:rFonts w:ascii="Angsana New" w:hAnsi="Angsana New"/>
                <w:sz w:val="30"/>
                <w:szCs w:val="30"/>
              </w:rPr>
              <w:t>9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35984E58" w14:textId="77777777" w:rsidR="007A14B6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8C87B80" w14:textId="0EF3ED76" w:rsidR="007A14B6" w:rsidRPr="003C4203" w:rsidRDefault="004F404C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404C">
              <w:rPr>
                <w:rFonts w:ascii="Angsana New" w:hAnsi="Angsana New"/>
                <w:sz w:val="30"/>
                <w:szCs w:val="30"/>
                <w:lang w:val="en-US"/>
              </w:rPr>
              <w:t>5,470</w:t>
            </w:r>
          </w:p>
        </w:tc>
        <w:tc>
          <w:tcPr>
            <w:tcW w:w="270" w:type="dxa"/>
          </w:tcPr>
          <w:p w14:paraId="0E369A0C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C068D8" w14:textId="1B1631BC" w:rsidR="007A14B6" w:rsidRPr="003C4203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29,340</w:t>
            </w:r>
          </w:p>
        </w:tc>
        <w:tc>
          <w:tcPr>
            <w:tcW w:w="270" w:type="dxa"/>
          </w:tcPr>
          <w:p w14:paraId="7382FFEE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A14906" w14:textId="03F34D3A" w:rsidR="007A14B6" w:rsidRPr="00596139" w:rsidRDefault="003B5D75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5D75">
              <w:rPr>
                <w:rFonts w:ascii="Angsana New" w:hAnsi="Angsana New"/>
                <w:sz w:val="30"/>
                <w:szCs w:val="30"/>
                <w:lang w:val="en-US"/>
              </w:rPr>
              <w:t>5,470</w:t>
            </w:r>
          </w:p>
        </w:tc>
        <w:tc>
          <w:tcPr>
            <w:tcW w:w="270" w:type="dxa"/>
          </w:tcPr>
          <w:p w14:paraId="5D7B0C85" w14:textId="77777777" w:rsidR="007A14B6" w:rsidRPr="0002431C" w:rsidRDefault="007A14B6" w:rsidP="007A14B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</w:tcPr>
          <w:p w14:paraId="549C4400" w14:textId="63455D98" w:rsidR="007A14B6" w:rsidRPr="0002431C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29,339</w:t>
            </w:r>
          </w:p>
        </w:tc>
      </w:tr>
      <w:tr w:rsidR="007A14B6" w:rsidRPr="00E525E3" w14:paraId="6AFEDADA" w14:textId="77777777" w:rsidTr="00FA13D1">
        <w:trPr>
          <w:trHeight w:val="383"/>
        </w:trPr>
        <w:tc>
          <w:tcPr>
            <w:tcW w:w="3240" w:type="dxa"/>
          </w:tcPr>
          <w:p w14:paraId="5FDC43CF" w14:textId="77777777" w:rsidR="007A14B6" w:rsidRPr="00AF3CAD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E6E8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4E6E85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4E6E8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00" w:type="dxa"/>
          </w:tcPr>
          <w:p w14:paraId="27802130" w14:textId="77777777" w:rsidR="007A14B6" w:rsidRPr="00947001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22568F" w14:textId="16D07242" w:rsidR="007A14B6" w:rsidRPr="00947001" w:rsidRDefault="004F404C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404C">
              <w:rPr>
                <w:rFonts w:ascii="Angsana New" w:hAnsi="Angsana New"/>
                <w:sz w:val="30"/>
                <w:szCs w:val="30"/>
                <w:lang w:val="en-US"/>
              </w:rPr>
              <w:t>489,235</w:t>
            </w:r>
          </w:p>
        </w:tc>
        <w:tc>
          <w:tcPr>
            <w:tcW w:w="270" w:type="dxa"/>
          </w:tcPr>
          <w:p w14:paraId="605F772D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96BE146" w14:textId="433C210F" w:rsidR="007A14B6" w:rsidRPr="003C4203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435,325</w:t>
            </w:r>
          </w:p>
        </w:tc>
        <w:tc>
          <w:tcPr>
            <w:tcW w:w="270" w:type="dxa"/>
          </w:tcPr>
          <w:p w14:paraId="4AAE11CC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ED9102" w14:textId="289590AC" w:rsidR="007A14B6" w:rsidRPr="00596139" w:rsidRDefault="00602B8A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02B8A">
              <w:rPr>
                <w:rFonts w:ascii="Angsana New" w:hAnsi="Angsana New"/>
                <w:sz w:val="30"/>
                <w:szCs w:val="30"/>
                <w:lang w:val="en-US"/>
              </w:rPr>
              <w:t>483,546</w:t>
            </w:r>
          </w:p>
        </w:tc>
        <w:tc>
          <w:tcPr>
            <w:tcW w:w="270" w:type="dxa"/>
          </w:tcPr>
          <w:p w14:paraId="3EE0C1A8" w14:textId="77777777" w:rsidR="007A14B6" w:rsidRPr="0002431C" w:rsidRDefault="007A14B6" w:rsidP="007A14B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723242" w14:textId="4BC34A96" w:rsidR="007A14B6" w:rsidRPr="0002431C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429,636</w:t>
            </w:r>
          </w:p>
        </w:tc>
      </w:tr>
      <w:tr w:rsidR="007A14B6" w:rsidRPr="00E525E3" w14:paraId="3813BCCF" w14:textId="77777777" w:rsidTr="007D3830">
        <w:trPr>
          <w:trHeight w:val="374"/>
        </w:trPr>
        <w:tc>
          <w:tcPr>
            <w:tcW w:w="3240" w:type="dxa"/>
          </w:tcPr>
          <w:p w14:paraId="4E1EC4F8" w14:textId="77777777" w:rsidR="007A14B6" w:rsidRPr="0002431C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16A8605" w14:textId="77777777" w:rsidR="007A14B6" w:rsidRPr="00947001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D774DF7" w14:textId="3F7FCEF7" w:rsidR="007A14B6" w:rsidRPr="00947001" w:rsidRDefault="002E1F62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E1F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7,815,17</w:t>
            </w:r>
            <w:r w:rsidR="004A53C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4F6B77A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7E98661" w14:textId="79C61319" w:rsidR="007A14B6" w:rsidRPr="003C4203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7,521,587</w:t>
            </w:r>
          </w:p>
        </w:tc>
        <w:tc>
          <w:tcPr>
            <w:tcW w:w="270" w:type="dxa"/>
          </w:tcPr>
          <w:p w14:paraId="54D526E1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0417875" w14:textId="31516950" w:rsidR="007A14B6" w:rsidRPr="003C4203" w:rsidRDefault="00D1682E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1682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7,805,33</w:t>
            </w:r>
            <w:r w:rsidR="00C151A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3AB6D780" w14:textId="77777777" w:rsidR="007A14B6" w:rsidRPr="0002431C" w:rsidRDefault="007A14B6" w:rsidP="007A14B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3762FC8" w14:textId="14C8B347" w:rsidR="007A14B6" w:rsidRPr="002869A2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7,511,486</w:t>
            </w:r>
          </w:p>
        </w:tc>
      </w:tr>
      <w:tr w:rsidR="007A14B6" w:rsidRPr="00E525E3" w14:paraId="6C13E106" w14:textId="77777777" w:rsidTr="007D3830">
        <w:trPr>
          <w:trHeight w:val="739"/>
        </w:trPr>
        <w:tc>
          <w:tcPr>
            <w:tcW w:w="3240" w:type="dxa"/>
          </w:tcPr>
          <w:p w14:paraId="683F3108" w14:textId="77777777" w:rsidR="007A14B6" w:rsidRPr="0002431C" w:rsidRDefault="007A14B6" w:rsidP="007A14B6">
            <w:pPr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 w:rsidRPr="0002431C">
              <w:rPr>
                <w:rFonts w:ascii="Angsana New" w:hAnsi="Angsana New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02431C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ค่าเผื่อผลขาดทุนด้านเครดิตที่</w:t>
            </w:r>
          </w:p>
          <w:p w14:paraId="5B48E5F5" w14:textId="77777777" w:rsidR="007A14B6" w:rsidRPr="0002431C" w:rsidRDefault="007A14B6" w:rsidP="007A14B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2431C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    </w:t>
            </w:r>
            <w:r w:rsidRPr="0002431C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900" w:type="dxa"/>
          </w:tcPr>
          <w:p w14:paraId="6AEDA2A7" w14:textId="77777777" w:rsidR="007A14B6" w:rsidRPr="00947001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FF305" w14:textId="7800EEBE" w:rsidR="007A14B6" w:rsidRPr="00947001" w:rsidRDefault="007551FB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51FB">
              <w:rPr>
                <w:rFonts w:ascii="Angsana New" w:hAnsi="Angsana New"/>
                <w:sz w:val="30"/>
                <w:szCs w:val="30"/>
                <w:lang w:val="en-US"/>
              </w:rPr>
              <w:t>(294,279)</w:t>
            </w:r>
          </w:p>
        </w:tc>
        <w:tc>
          <w:tcPr>
            <w:tcW w:w="270" w:type="dxa"/>
            <w:vAlign w:val="bottom"/>
          </w:tcPr>
          <w:p w14:paraId="0EBAC563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C8B30BC" w14:textId="77777777" w:rsidR="007A14B6" w:rsidRPr="00743556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7A46893" w14:textId="12D97B62" w:rsidR="007A14B6" w:rsidRPr="003C4203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(269,806)</w:t>
            </w:r>
          </w:p>
        </w:tc>
        <w:tc>
          <w:tcPr>
            <w:tcW w:w="270" w:type="dxa"/>
            <w:vAlign w:val="bottom"/>
          </w:tcPr>
          <w:p w14:paraId="794CD512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22EAB" w14:textId="08D8700E" w:rsidR="007A14B6" w:rsidRPr="003C4203" w:rsidRDefault="00F025A4" w:rsidP="00001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25A4">
              <w:rPr>
                <w:rFonts w:ascii="Angsana New" w:hAnsi="Angsana New"/>
                <w:sz w:val="30"/>
                <w:szCs w:val="30"/>
                <w:lang w:val="en-US"/>
              </w:rPr>
              <w:t>(288,590)</w:t>
            </w:r>
          </w:p>
        </w:tc>
        <w:tc>
          <w:tcPr>
            <w:tcW w:w="270" w:type="dxa"/>
            <w:vAlign w:val="bottom"/>
          </w:tcPr>
          <w:p w14:paraId="0865204E" w14:textId="77777777" w:rsidR="007A14B6" w:rsidRPr="0002431C" w:rsidRDefault="007A14B6" w:rsidP="007A14B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8FAE971" w14:textId="77777777" w:rsidR="007A14B6" w:rsidRPr="00743556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0BD5FE0" w14:textId="3CDA65CC" w:rsidR="007A14B6" w:rsidRPr="0002431C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(264,117)</w:t>
            </w:r>
          </w:p>
        </w:tc>
      </w:tr>
      <w:tr w:rsidR="007A14B6" w:rsidRPr="00E525E3" w14:paraId="5CEFD372" w14:textId="77777777" w:rsidTr="000F0074">
        <w:trPr>
          <w:trHeight w:val="383"/>
        </w:trPr>
        <w:tc>
          <w:tcPr>
            <w:tcW w:w="3240" w:type="dxa"/>
          </w:tcPr>
          <w:p w14:paraId="51AC9C6A" w14:textId="77777777" w:rsidR="007A14B6" w:rsidRPr="0002431C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25F49EC" w14:textId="77777777" w:rsidR="007A14B6" w:rsidRPr="00947001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5F96473" w14:textId="778459F8" w:rsidR="007A14B6" w:rsidRPr="00947001" w:rsidRDefault="004B4F0C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B4F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7,520,</w:t>
            </w:r>
            <w:r w:rsidR="004F25B1" w:rsidRPr="004F25B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</w:t>
            </w:r>
            <w:r w:rsidR="00C3405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B8F76BB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9CAAD70" w14:textId="292819B4" w:rsidR="007A14B6" w:rsidRPr="003C4203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7,251,781</w:t>
            </w:r>
          </w:p>
        </w:tc>
        <w:tc>
          <w:tcPr>
            <w:tcW w:w="270" w:type="dxa"/>
          </w:tcPr>
          <w:p w14:paraId="2F6C82CC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0E28F2B" w14:textId="4DE818E6" w:rsidR="007A14B6" w:rsidRPr="008B5999" w:rsidRDefault="007518EC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518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7,516,74</w:t>
            </w:r>
            <w:r w:rsidR="00C151A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3E9B5444" w14:textId="77777777" w:rsidR="007A14B6" w:rsidRPr="00C47121" w:rsidRDefault="007A14B6" w:rsidP="007A14B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x-none" w:eastAsia="x-none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7FC810E" w14:textId="4BDD7CB3" w:rsidR="007A14B6" w:rsidRPr="002869A2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7,247,369</w:t>
            </w:r>
          </w:p>
        </w:tc>
      </w:tr>
      <w:tr w:rsidR="007A14B6" w:rsidRPr="00D033CA" w14:paraId="2DF51DBF" w14:textId="77777777">
        <w:trPr>
          <w:trHeight w:val="374"/>
        </w:trPr>
        <w:tc>
          <w:tcPr>
            <w:tcW w:w="3240" w:type="dxa"/>
          </w:tcPr>
          <w:p w14:paraId="778FA2B0" w14:textId="77777777" w:rsidR="007A14B6" w:rsidRPr="0002431C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43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6AAB7BED" w14:textId="77777777" w:rsidR="007A14B6" w:rsidRPr="00947001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C6137D1" w14:textId="23732E5F" w:rsidR="007A14B6" w:rsidRPr="00947001" w:rsidRDefault="00B07DD7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07D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7,521,45</w:t>
            </w:r>
            <w:r w:rsidR="00D40C4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18A72CC3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6CF487" w14:textId="7040BA19" w:rsidR="007A14B6" w:rsidRPr="003C4203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7,252,891</w:t>
            </w:r>
          </w:p>
        </w:tc>
        <w:tc>
          <w:tcPr>
            <w:tcW w:w="270" w:type="dxa"/>
          </w:tcPr>
          <w:p w14:paraId="4EEDC804" w14:textId="77777777" w:rsidR="007A14B6" w:rsidRPr="003C4203" w:rsidRDefault="007A14B6" w:rsidP="007A14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31F2DA7" w14:textId="6FC66808" w:rsidR="007A14B6" w:rsidRPr="008B5999" w:rsidRDefault="009E4BFE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E4B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7,522,71</w:t>
            </w:r>
            <w:r w:rsidR="00C151A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E271E3C" w14:textId="77777777" w:rsidR="007A14B6" w:rsidRPr="0002431C" w:rsidRDefault="007A14B6" w:rsidP="007A14B6">
            <w:pPr>
              <w:pStyle w:val="acctfourfigures"/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DBFB0F9" w14:textId="7383E5FC" w:rsidR="007A14B6" w:rsidRPr="002869A2" w:rsidRDefault="007A14B6" w:rsidP="007A14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7,262,526</w:t>
            </w:r>
          </w:p>
        </w:tc>
      </w:tr>
      <w:tr w:rsidR="001F20C0" w:rsidRPr="00D033CA" w14:paraId="4206EE21" w14:textId="77777777" w:rsidTr="00E52EC6">
        <w:trPr>
          <w:trHeight w:val="374"/>
        </w:trPr>
        <w:tc>
          <w:tcPr>
            <w:tcW w:w="3240" w:type="dxa"/>
          </w:tcPr>
          <w:p w14:paraId="07D8AEBB" w14:textId="77777777" w:rsidR="001F20C0" w:rsidRPr="0002431C" w:rsidRDefault="001F20C0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EB3F7A7" w14:textId="77777777" w:rsidR="001F20C0" w:rsidRPr="00947001" w:rsidRDefault="001F20C0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9309296" w14:textId="77777777" w:rsidR="001F20C0" w:rsidRDefault="001F20C0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7748B49" w14:textId="77777777" w:rsidR="001F20C0" w:rsidRPr="003C4203" w:rsidRDefault="001F20C0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106708" w14:textId="77777777" w:rsidR="001F20C0" w:rsidRPr="003C4203" w:rsidRDefault="001F20C0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4D6CE1" w14:textId="77777777" w:rsidR="001F20C0" w:rsidRPr="003C4203" w:rsidRDefault="001F20C0" w:rsidP="00317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A56DECF" w14:textId="77777777" w:rsidR="001F20C0" w:rsidRDefault="001F20C0" w:rsidP="008B59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AE9AB1" w14:textId="77777777" w:rsidR="001F20C0" w:rsidRPr="0002431C" w:rsidRDefault="001F20C0" w:rsidP="00317A22">
            <w:pPr>
              <w:pStyle w:val="acctfourfigures"/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x-none" w:bidi="th-TH"/>
              </w:rPr>
            </w:pPr>
          </w:p>
        </w:tc>
        <w:tc>
          <w:tcPr>
            <w:tcW w:w="1170" w:type="dxa"/>
          </w:tcPr>
          <w:p w14:paraId="32715CEE" w14:textId="77777777" w:rsidR="001F20C0" w:rsidRDefault="001F20C0" w:rsidP="00317A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F0074" w:rsidRPr="00D033CA" w14:paraId="7CE3ED2C" w14:textId="77777777">
        <w:trPr>
          <w:trHeight w:val="374"/>
        </w:trPr>
        <w:tc>
          <w:tcPr>
            <w:tcW w:w="4140" w:type="dxa"/>
            <w:gridSpan w:val="2"/>
          </w:tcPr>
          <w:p w14:paraId="303C33E6" w14:textId="77777777" w:rsidR="000F0074" w:rsidRPr="009E3E20" w:rsidRDefault="000F0074" w:rsidP="000F00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9E3E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610" w:type="dxa"/>
            <w:gridSpan w:val="3"/>
            <w:vAlign w:val="bottom"/>
          </w:tcPr>
          <w:p w14:paraId="109FBFD2" w14:textId="6663BA95" w:rsidR="000F0074" w:rsidRPr="000F0074" w:rsidRDefault="000F0074" w:rsidP="000F00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bidi="th-TH"/>
              </w:rPr>
            </w:pPr>
            <w:r w:rsidRPr="0002431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5B8E96C8" w14:textId="77777777" w:rsidR="000F0074" w:rsidRPr="000F0074" w:rsidRDefault="000F0074" w:rsidP="000F00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C4FCFCE" w14:textId="7F7F02A0" w:rsidR="000F0074" w:rsidRPr="000F0074" w:rsidRDefault="000F0074" w:rsidP="000F00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bidi="th-TH"/>
              </w:rPr>
            </w:pPr>
            <w:r w:rsidRPr="0002431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F0074" w:rsidRPr="00D033CA" w14:paraId="05F4A0CF" w14:textId="77777777" w:rsidTr="000F0074">
        <w:trPr>
          <w:trHeight w:val="374"/>
        </w:trPr>
        <w:tc>
          <w:tcPr>
            <w:tcW w:w="4140" w:type="dxa"/>
            <w:gridSpan w:val="2"/>
          </w:tcPr>
          <w:p w14:paraId="06BAD829" w14:textId="7C8DE0F6" w:rsidR="000F0074" w:rsidRPr="009E3E20" w:rsidRDefault="000F0074" w:rsidP="000F00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9E3E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FB5BBA" w:rsidRPr="009E3E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="007A14B6" w:rsidRPr="009E3E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Pr="009E3E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FB5BBA" w:rsidRPr="009E3E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FB5BBA" w:rsidRPr="009E3E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</w:tcPr>
          <w:p w14:paraId="49035B62" w14:textId="76BE508A" w:rsidR="000F0074" w:rsidRPr="000F0074" w:rsidRDefault="000F0074" w:rsidP="000F00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bidi="th-TH"/>
              </w:rPr>
            </w:pPr>
            <w:r w:rsidRPr="0002431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7A14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20D5AB2D" w14:textId="77777777" w:rsidR="000F0074" w:rsidRPr="000F0074" w:rsidRDefault="000F0074" w:rsidP="000F00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70" w:type="dxa"/>
          </w:tcPr>
          <w:p w14:paraId="40149864" w14:textId="60E36F5E" w:rsidR="000F0074" w:rsidRPr="000F0074" w:rsidRDefault="000F0074" w:rsidP="000F00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bidi="th-TH"/>
              </w:rPr>
            </w:pPr>
            <w:r w:rsidRPr="0002431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7A14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71271342" w14:textId="77777777" w:rsidR="000F0074" w:rsidRPr="000F0074" w:rsidRDefault="000F0074" w:rsidP="000F00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80" w:type="dxa"/>
          </w:tcPr>
          <w:p w14:paraId="031AD081" w14:textId="30A30AD3" w:rsidR="000F0074" w:rsidRPr="000F0074" w:rsidRDefault="000F0074" w:rsidP="000F00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bidi="th-TH"/>
              </w:rPr>
            </w:pPr>
            <w:r w:rsidRPr="0002431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7A14B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6BD8C5A" w14:textId="77777777" w:rsidR="000F0074" w:rsidRPr="000F0074" w:rsidRDefault="000F0074" w:rsidP="000F00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70" w:type="dxa"/>
          </w:tcPr>
          <w:p w14:paraId="12FCC3EA" w14:textId="1787D071" w:rsidR="000F0074" w:rsidRPr="000F0074" w:rsidRDefault="000F0074" w:rsidP="000F00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bidi="th-TH"/>
              </w:rPr>
            </w:pPr>
            <w:r w:rsidRPr="0002431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7A14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0F0074" w:rsidRPr="00D033CA" w14:paraId="2E3EB7B4" w14:textId="77777777" w:rsidTr="000F0074">
        <w:trPr>
          <w:trHeight w:val="374"/>
        </w:trPr>
        <w:tc>
          <w:tcPr>
            <w:tcW w:w="4140" w:type="dxa"/>
            <w:gridSpan w:val="2"/>
          </w:tcPr>
          <w:p w14:paraId="76887B90" w14:textId="77777777" w:rsidR="000F0074" w:rsidRPr="0002431C" w:rsidRDefault="000F0074" w:rsidP="000F00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00" w:type="dxa"/>
            <w:gridSpan w:val="7"/>
            <w:vAlign w:val="center"/>
          </w:tcPr>
          <w:p w14:paraId="6CF92CF6" w14:textId="29013DFC" w:rsidR="000F0074" w:rsidRPr="000F0074" w:rsidRDefault="000F0074" w:rsidP="000F00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bidi="th-TH"/>
              </w:rPr>
            </w:pP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2431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B5BBA" w:rsidRPr="00D033CA" w14:paraId="4BF9ED94" w14:textId="77777777" w:rsidTr="000F0074">
        <w:trPr>
          <w:trHeight w:val="374"/>
        </w:trPr>
        <w:tc>
          <w:tcPr>
            <w:tcW w:w="4140" w:type="dxa"/>
            <w:gridSpan w:val="2"/>
          </w:tcPr>
          <w:p w14:paraId="696D54CF" w14:textId="056D92A1" w:rsidR="00FB5BBA" w:rsidRPr="000F0074" w:rsidRDefault="00FB5BBA" w:rsidP="00FB5BBA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225B72A0" w14:textId="373ED938" w:rsidR="00FB5BBA" w:rsidRPr="00FC5BDE" w:rsidRDefault="0095438C" w:rsidP="00FB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438C">
              <w:rPr>
                <w:rFonts w:ascii="Angsana New" w:hAnsi="Angsana New"/>
                <w:sz w:val="30"/>
                <w:szCs w:val="30"/>
                <w:lang w:val="en-US"/>
              </w:rPr>
              <w:t>25,846</w:t>
            </w:r>
          </w:p>
        </w:tc>
        <w:tc>
          <w:tcPr>
            <w:tcW w:w="270" w:type="dxa"/>
          </w:tcPr>
          <w:p w14:paraId="29492D68" w14:textId="77777777" w:rsidR="00FB5BBA" w:rsidRPr="00FC5BDE" w:rsidRDefault="00FB5BBA" w:rsidP="00FB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75FBAFB" w14:textId="7534981E" w:rsidR="00FB5BBA" w:rsidRPr="00FC5BDE" w:rsidRDefault="00FB5BBA" w:rsidP="00FB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19,048</w:t>
            </w:r>
          </w:p>
        </w:tc>
        <w:tc>
          <w:tcPr>
            <w:tcW w:w="270" w:type="dxa"/>
          </w:tcPr>
          <w:p w14:paraId="2E9524F9" w14:textId="77777777" w:rsidR="00FB5BBA" w:rsidRPr="00FC5BDE" w:rsidRDefault="00FB5BBA" w:rsidP="00FB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B82C9D" w14:textId="06A24944" w:rsidR="00FB5BBA" w:rsidRPr="00FC5BDE" w:rsidRDefault="00984769" w:rsidP="00FB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4769">
              <w:rPr>
                <w:rFonts w:ascii="Angsana New" w:hAnsi="Angsana New"/>
                <w:sz w:val="30"/>
                <w:szCs w:val="30"/>
                <w:lang w:val="en-US"/>
              </w:rPr>
              <w:t>25,846</w:t>
            </w:r>
          </w:p>
        </w:tc>
        <w:tc>
          <w:tcPr>
            <w:tcW w:w="270" w:type="dxa"/>
          </w:tcPr>
          <w:p w14:paraId="769459CD" w14:textId="77777777" w:rsidR="00FB5BBA" w:rsidRPr="00FC5BDE" w:rsidRDefault="00FB5BBA" w:rsidP="00FB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0BF0A46" w14:textId="447A37CA" w:rsidR="00FB5BBA" w:rsidRPr="00FC5BDE" w:rsidRDefault="00FB5BBA" w:rsidP="00FB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19,048</w:t>
            </w:r>
          </w:p>
        </w:tc>
      </w:tr>
      <w:tr w:rsidR="00FB5BBA" w:rsidRPr="00D033CA" w14:paraId="7A0CED99" w14:textId="77777777">
        <w:trPr>
          <w:trHeight w:val="374"/>
        </w:trPr>
        <w:tc>
          <w:tcPr>
            <w:tcW w:w="4140" w:type="dxa"/>
            <w:gridSpan w:val="2"/>
          </w:tcPr>
          <w:p w14:paraId="1086AF47" w14:textId="00914C6F" w:rsidR="00FB5BBA" w:rsidRPr="000F0074" w:rsidRDefault="00FB5BBA" w:rsidP="00FB5BBA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19FEE0FB" w14:textId="4CC5486D" w:rsidR="00FB5BBA" w:rsidRPr="00FC5BDE" w:rsidRDefault="0095438C" w:rsidP="00FB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438C">
              <w:rPr>
                <w:rFonts w:ascii="Angsana New" w:hAnsi="Angsana New"/>
                <w:sz w:val="30"/>
                <w:szCs w:val="30"/>
                <w:lang w:val="en-US"/>
              </w:rPr>
              <w:t>(455)</w:t>
            </w:r>
          </w:p>
        </w:tc>
        <w:tc>
          <w:tcPr>
            <w:tcW w:w="270" w:type="dxa"/>
          </w:tcPr>
          <w:p w14:paraId="6209BAC6" w14:textId="77777777" w:rsidR="00FB5BBA" w:rsidRPr="00FC5BDE" w:rsidRDefault="00FB5BBA" w:rsidP="00FB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A4F239C" w14:textId="4C7E4A1E" w:rsidR="00FB5BBA" w:rsidRPr="00FC5BDE" w:rsidRDefault="00FB5BBA" w:rsidP="00FB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(4,617)</w:t>
            </w:r>
          </w:p>
        </w:tc>
        <w:tc>
          <w:tcPr>
            <w:tcW w:w="270" w:type="dxa"/>
          </w:tcPr>
          <w:p w14:paraId="3915DDCE" w14:textId="77777777" w:rsidR="00FB5BBA" w:rsidRPr="00FC5BDE" w:rsidRDefault="00FB5BBA" w:rsidP="00FB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6EB0247" w14:textId="7CD31A9C" w:rsidR="00FB5BBA" w:rsidRPr="00FC5BDE" w:rsidRDefault="00CE5AA0" w:rsidP="00FB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5AA0">
              <w:rPr>
                <w:rFonts w:ascii="Angsana New" w:hAnsi="Angsana New"/>
                <w:sz w:val="30"/>
                <w:szCs w:val="30"/>
                <w:lang w:val="en-US"/>
              </w:rPr>
              <w:t>(455)</w:t>
            </w:r>
          </w:p>
        </w:tc>
        <w:tc>
          <w:tcPr>
            <w:tcW w:w="270" w:type="dxa"/>
          </w:tcPr>
          <w:p w14:paraId="50C31A7C" w14:textId="77777777" w:rsidR="00FB5BBA" w:rsidRPr="00FC5BDE" w:rsidRDefault="00FB5BBA" w:rsidP="00FB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7DBE5D4" w14:textId="6AA6D2CF" w:rsidR="00FB5BBA" w:rsidRPr="00FC5BDE" w:rsidRDefault="00FB5BBA" w:rsidP="00FB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(4,614)</w:t>
            </w:r>
          </w:p>
        </w:tc>
      </w:tr>
      <w:tr w:rsidR="00FB5BBA" w:rsidRPr="00D033CA" w14:paraId="0ECAC29E" w14:textId="77777777">
        <w:trPr>
          <w:trHeight w:val="374"/>
        </w:trPr>
        <w:tc>
          <w:tcPr>
            <w:tcW w:w="4140" w:type="dxa"/>
            <w:gridSpan w:val="2"/>
          </w:tcPr>
          <w:p w14:paraId="24B23EF3" w14:textId="27B28298" w:rsidR="00FB5BBA" w:rsidRPr="000F0074" w:rsidRDefault="00FB5BBA" w:rsidP="00FB5BBA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left" w:pos="190"/>
              </w:tabs>
              <w:spacing w:line="240" w:lineRule="auto"/>
              <w:ind w:left="188" w:hanging="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25BB21" w14:textId="0C7885DD" w:rsidR="00FB5BBA" w:rsidRPr="00233BC6" w:rsidRDefault="008C6776" w:rsidP="00FB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C6776">
              <w:rPr>
                <w:rFonts w:ascii="Angsana New" w:hAnsi="Angsana New"/>
                <w:sz w:val="30"/>
                <w:szCs w:val="30"/>
                <w:lang w:val="en-US"/>
              </w:rPr>
              <w:t>(918)</w:t>
            </w:r>
          </w:p>
        </w:tc>
        <w:tc>
          <w:tcPr>
            <w:tcW w:w="270" w:type="dxa"/>
          </w:tcPr>
          <w:p w14:paraId="7388CC6F" w14:textId="77777777" w:rsidR="00FB5BBA" w:rsidRPr="00423BF4" w:rsidRDefault="00FB5BBA" w:rsidP="00FB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217AA4B" w14:textId="08AE8F8A" w:rsidR="00FB5BBA" w:rsidRPr="007A14B6" w:rsidRDefault="00FB5BBA" w:rsidP="00FB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(32,76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3C42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0ECF5B5" w14:textId="77777777" w:rsidR="00FB5BBA" w:rsidRPr="00423BF4" w:rsidRDefault="00FB5BBA" w:rsidP="00FB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9B0143" w14:textId="4EEDA6DC" w:rsidR="00FB5BBA" w:rsidRPr="00423BF4" w:rsidRDefault="00B01E2C" w:rsidP="00FB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1E2C">
              <w:rPr>
                <w:rFonts w:ascii="Angsana New" w:hAnsi="Angsana New"/>
                <w:sz w:val="30"/>
                <w:szCs w:val="30"/>
                <w:lang w:val="en-US"/>
              </w:rPr>
              <w:t>(918)</w:t>
            </w:r>
          </w:p>
        </w:tc>
        <w:tc>
          <w:tcPr>
            <w:tcW w:w="270" w:type="dxa"/>
          </w:tcPr>
          <w:p w14:paraId="1E8C3F62" w14:textId="77777777" w:rsidR="00FB5BBA" w:rsidRPr="00423BF4" w:rsidRDefault="00FB5BBA" w:rsidP="00FB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568567E" w14:textId="1544C675" w:rsidR="00FB5BBA" w:rsidRPr="007A14B6" w:rsidRDefault="00FB5BBA" w:rsidP="00FB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(31,503)</w:t>
            </w:r>
          </w:p>
        </w:tc>
      </w:tr>
      <w:tr w:rsidR="00FB5BBA" w:rsidRPr="00D033CA" w14:paraId="5B6E9649" w14:textId="77777777">
        <w:trPr>
          <w:trHeight w:val="374"/>
        </w:trPr>
        <w:tc>
          <w:tcPr>
            <w:tcW w:w="4140" w:type="dxa"/>
            <w:gridSpan w:val="2"/>
          </w:tcPr>
          <w:p w14:paraId="3BED0752" w14:textId="5EAB46E3" w:rsidR="00FB5BBA" w:rsidRPr="00423BF4" w:rsidRDefault="00FB5BBA" w:rsidP="00FB5BBA">
            <w:pPr>
              <w:tabs>
                <w:tab w:val="clear" w:pos="227"/>
                <w:tab w:val="left" w:pos="190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3BF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3EAB42" w14:textId="7A493432" w:rsidR="00FB5BBA" w:rsidRPr="00233BC6" w:rsidRDefault="00CD6E0B" w:rsidP="00FB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6E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24,473</w:t>
            </w:r>
          </w:p>
        </w:tc>
        <w:tc>
          <w:tcPr>
            <w:tcW w:w="270" w:type="dxa"/>
          </w:tcPr>
          <w:p w14:paraId="723CCDFA" w14:textId="77777777" w:rsidR="00FB5BBA" w:rsidRPr="00423BF4" w:rsidRDefault="00FB5BBA" w:rsidP="00FB5BBA">
            <w:pPr>
              <w:tabs>
                <w:tab w:val="clear" w:pos="227"/>
                <w:tab w:val="left" w:pos="190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B6E935" w14:textId="4AED061F" w:rsidR="00FB5BBA" w:rsidRPr="00423BF4" w:rsidRDefault="00FB5BBA" w:rsidP="00FB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C42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(18,332)</w:t>
            </w:r>
          </w:p>
        </w:tc>
        <w:tc>
          <w:tcPr>
            <w:tcW w:w="270" w:type="dxa"/>
          </w:tcPr>
          <w:p w14:paraId="011D53A0" w14:textId="77777777" w:rsidR="00FB5BBA" w:rsidRPr="00423BF4" w:rsidRDefault="00FB5BBA" w:rsidP="00FB5BBA">
            <w:pPr>
              <w:tabs>
                <w:tab w:val="clear" w:pos="227"/>
                <w:tab w:val="left" w:pos="190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1DCB88" w14:textId="5EA44C72" w:rsidR="00FB5BBA" w:rsidRPr="00423BF4" w:rsidRDefault="00CD6E0B" w:rsidP="00FB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6E0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24,473</w:t>
            </w:r>
          </w:p>
        </w:tc>
        <w:tc>
          <w:tcPr>
            <w:tcW w:w="270" w:type="dxa"/>
          </w:tcPr>
          <w:p w14:paraId="5B161944" w14:textId="77777777" w:rsidR="00FB5BBA" w:rsidRPr="00423BF4" w:rsidRDefault="00FB5BBA" w:rsidP="00FB5BBA">
            <w:pPr>
              <w:tabs>
                <w:tab w:val="clear" w:pos="227"/>
                <w:tab w:val="left" w:pos="190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D42A7A" w14:textId="2681C3D2" w:rsidR="00FB5BBA" w:rsidRPr="00423BF4" w:rsidRDefault="00FB5BBA" w:rsidP="00FB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C42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(17,069)</w:t>
            </w:r>
          </w:p>
        </w:tc>
      </w:tr>
    </w:tbl>
    <w:p w14:paraId="60330320" w14:textId="7D991D84" w:rsidR="00423BF4" w:rsidRDefault="00423BF4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60E5799" w14:textId="77777777" w:rsidR="00423BF4" w:rsidRDefault="00423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3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6"/>
        <w:gridCol w:w="854"/>
        <w:gridCol w:w="1040"/>
        <w:gridCol w:w="271"/>
        <w:gridCol w:w="1079"/>
        <w:gridCol w:w="271"/>
        <w:gridCol w:w="1076"/>
        <w:gridCol w:w="271"/>
        <w:gridCol w:w="1066"/>
      </w:tblGrid>
      <w:tr w:rsidR="00682446" w:rsidRPr="003C4203" w14:paraId="5B2A46C7" w14:textId="77777777">
        <w:trPr>
          <w:tblHeader/>
        </w:trPr>
        <w:tc>
          <w:tcPr>
            <w:tcW w:w="1831" w:type="pct"/>
          </w:tcPr>
          <w:p w14:paraId="0F291A3F" w14:textId="77777777" w:rsidR="00682446" w:rsidRPr="003C4203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36E095FD" w14:textId="77777777" w:rsidR="00682446" w:rsidRPr="003C4203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60E6E01A" w14:textId="77777777" w:rsidR="00682446" w:rsidRPr="003C4203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42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5" w:type="pct"/>
          </w:tcPr>
          <w:p w14:paraId="14303371" w14:textId="77777777" w:rsidR="00682446" w:rsidRPr="003C4203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pct"/>
            <w:gridSpan w:val="3"/>
          </w:tcPr>
          <w:p w14:paraId="18324268" w14:textId="77777777" w:rsidR="00682446" w:rsidRPr="003C4203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42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2446" w:rsidRPr="003C4203" w14:paraId="350EB591" w14:textId="77777777">
        <w:trPr>
          <w:tblHeader/>
        </w:trPr>
        <w:tc>
          <w:tcPr>
            <w:tcW w:w="1831" w:type="pct"/>
          </w:tcPr>
          <w:p w14:paraId="7FEA2691" w14:textId="77777777" w:rsidR="00682446" w:rsidRPr="003C4203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54D6868E" w14:textId="77777777" w:rsidR="00682446" w:rsidRPr="003C4203" w:rsidRDefault="0068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6" w:type="pct"/>
          </w:tcPr>
          <w:p w14:paraId="44F4D56B" w14:textId="6A4D0D7B" w:rsidR="00682446" w:rsidRPr="00D439A8" w:rsidRDefault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/>
              </w:rPr>
            </w:pPr>
            <w:r w:rsidRPr="00D439A8">
              <w:rPr>
                <w:rFonts w:asciiTheme="majorBidi" w:hAnsiTheme="majorBidi"/>
                <w:bCs/>
                <w:sz w:val="30"/>
                <w:szCs w:val="30"/>
                <w:lang w:val="en-US"/>
              </w:rPr>
              <w:t>3</w:t>
            </w:r>
            <w:r w:rsidR="00FB5BBA">
              <w:rPr>
                <w:rFonts w:asciiTheme="majorBidi" w:hAnsiTheme="majorBidi"/>
                <w:bCs/>
                <w:sz w:val="30"/>
                <w:szCs w:val="30"/>
                <w:lang w:val="en-US"/>
              </w:rPr>
              <w:t>0</w:t>
            </w:r>
            <w:r w:rsidRPr="00D439A8">
              <w:rPr>
                <w:rFonts w:asciiTheme="majorBidi" w:hAnsiTheme="majorBidi"/>
                <w:b/>
                <w:sz w:val="30"/>
                <w:szCs w:val="30"/>
                <w:lang w:val="en-US"/>
              </w:rPr>
              <w:t xml:space="preserve"> </w:t>
            </w:r>
            <w:r w:rsidR="00FB5BBA">
              <w:rPr>
                <w:rFonts w:asciiTheme="majorBidi" w:hAnsiTheme="majorBidi" w:hint="cs"/>
                <w:b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5" w:type="pct"/>
          </w:tcPr>
          <w:p w14:paraId="7FAC4FEB" w14:textId="77777777" w:rsidR="00682446" w:rsidRPr="00D439A8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7" w:type="pct"/>
          </w:tcPr>
          <w:p w14:paraId="1082F9B6" w14:textId="77777777" w:rsidR="00682446" w:rsidRPr="00D439A8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439A8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Pr="00D439A8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D439A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0BB28107" w14:textId="77777777" w:rsidR="00682446" w:rsidRPr="00D439A8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75" w:type="pct"/>
          </w:tcPr>
          <w:p w14:paraId="5A0CAF13" w14:textId="2F801DF2" w:rsidR="00682446" w:rsidRPr="00D439A8" w:rsidRDefault="00FB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439A8">
              <w:rPr>
                <w:rFonts w:asciiTheme="majorBidi" w:hAnsiTheme="majorBidi"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/>
                <w:bCs/>
                <w:sz w:val="30"/>
                <w:szCs w:val="30"/>
                <w:lang w:val="en-US"/>
              </w:rPr>
              <w:t>0</w:t>
            </w:r>
            <w:r w:rsidRPr="00D439A8">
              <w:rPr>
                <w:rFonts w:asciiTheme="majorBidi" w:hAnsiTheme="majorBidi"/>
                <w:b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hint="cs"/>
                <w:b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5" w:type="pct"/>
          </w:tcPr>
          <w:p w14:paraId="33A55B52" w14:textId="77777777" w:rsidR="00682446" w:rsidRPr="003C4203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9AD3672" w14:textId="77777777" w:rsidR="00682446" w:rsidRPr="003C4203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C420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82446" w:rsidRPr="003C4203" w14:paraId="2733DAAC" w14:textId="77777777">
        <w:trPr>
          <w:tblHeader/>
        </w:trPr>
        <w:tc>
          <w:tcPr>
            <w:tcW w:w="1831" w:type="pct"/>
          </w:tcPr>
          <w:p w14:paraId="105842B6" w14:textId="77777777" w:rsidR="00682446" w:rsidRPr="003C4203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2503FB16" w14:textId="48D3ABD2" w:rsidR="00682446" w:rsidRPr="003C4203" w:rsidRDefault="00682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6" w:type="pct"/>
          </w:tcPr>
          <w:p w14:paraId="24C452F6" w14:textId="3098995E" w:rsidR="00682446" w:rsidRPr="00D439A8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43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45" w:type="pct"/>
          </w:tcPr>
          <w:p w14:paraId="1AAF6449" w14:textId="77777777" w:rsidR="00682446" w:rsidRPr="003C4203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5A711D8" w14:textId="6B5A4E28" w:rsidR="00682446" w:rsidRPr="003C4203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439A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056476B2" w14:textId="77777777" w:rsidR="00682446" w:rsidRPr="003C4203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7A2A3B5D" w14:textId="6923EEC5" w:rsidR="00682446" w:rsidRPr="003C4203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439A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41346189" w14:textId="77777777" w:rsidR="00682446" w:rsidRPr="003C4203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18E9D43" w14:textId="60E293D2" w:rsidR="00682446" w:rsidRPr="003C4203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439A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82446" w:rsidRPr="003C4203" w14:paraId="2DB6A71D" w14:textId="77777777">
        <w:trPr>
          <w:tblHeader/>
        </w:trPr>
        <w:tc>
          <w:tcPr>
            <w:tcW w:w="1831" w:type="pct"/>
          </w:tcPr>
          <w:p w14:paraId="0B58CF54" w14:textId="77777777" w:rsidR="00682446" w:rsidRPr="003C4203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pct"/>
          </w:tcPr>
          <w:p w14:paraId="691690FF" w14:textId="77777777" w:rsidR="00682446" w:rsidRPr="003C4203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2" w:type="pct"/>
            <w:gridSpan w:val="7"/>
          </w:tcPr>
          <w:p w14:paraId="21C56B6B" w14:textId="77777777" w:rsidR="00682446" w:rsidRPr="003C4203" w:rsidRDefault="006824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42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39A8" w:rsidRPr="003C4203" w14:paraId="5EF4EAAC" w14:textId="77777777" w:rsidTr="0042095D">
        <w:tc>
          <w:tcPr>
            <w:tcW w:w="1831" w:type="pct"/>
          </w:tcPr>
          <w:p w14:paraId="5335C2B3" w14:textId="77777777" w:rsidR="00D439A8" w:rsidRPr="003C4203" w:rsidRDefault="00D439A8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56" w:type="pct"/>
          </w:tcPr>
          <w:p w14:paraId="507B2B96" w14:textId="77777777" w:rsidR="00D439A8" w:rsidRPr="003C4203" w:rsidRDefault="00D439A8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2043FC2D" w14:textId="684EFDBF" w:rsidR="00D439A8" w:rsidRPr="0042095D" w:rsidRDefault="001F2621" w:rsidP="00D439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F26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7,382,</w:t>
            </w:r>
            <w:r w:rsidR="00E96803" w:rsidRPr="00E9680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509</w:t>
            </w:r>
          </w:p>
        </w:tc>
        <w:tc>
          <w:tcPr>
            <w:tcW w:w="145" w:type="pct"/>
          </w:tcPr>
          <w:p w14:paraId="6B2E064A" w14:textId="77777777" w:rsidR="00D439A8" w:rsidRPr="003C4203" w:rsidRDefault="00D439A8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FB42AB5" w14:textId="333602AE" w:rsidR="00D439A8" w:rsidRPr="003C4203" w:rsidRDefault="00D439A8" w:rsidP="00D439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7,026,019</w:t>
            </w:r>
          </w:p>
        </w:tc>
        <w:tc>
          <w:tcPr>
            <w:tcW w:w="145" w:type="pct"/>
          </w:tcPr>
          <w:p w14:paraId="1DD75C44" w14:textId="77777777" w:rsidR="00D439A8" w:rsidRPr="00947001" w:rsidRDefault="00D439A8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</w:tcPr>
          <w:p w14:paraId="69FB4F81" w14:textId="47A97F31" w:rsidR="00D439A8" w:rsidRPr="00BF2156" w:rsidRDefault="00DD2C7F" w:rsidP="00D439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BF2156">
              <w:rPr>
                <w:rFonts w:asciiTheme="majorBidi" w:hAnsiTheme="majorBidi" w:cstheme="majorBidi"/>
                <w:sz w:val="30"/>
                <w:szCs w:val="30"/>
              </w:rPr>
              <w:t>7,383,76</w:t>
            </w:r>
            <w:r w:rsidR="00672A60" w:rsidRPr="00BF215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6925E78B" w14:textId="77777777" w:rsidR="00D439A8" w:rsidRPr="00947001" w:rsidRDefault="00D439A8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E30BDF9" w14:textId="01AA6274" w:rsidR="00D439A8" w:rsidRPr="003C4203" w:rsidRDefault="00D439A8" w:rsidP="00D439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7,035,654</w:t>
            </w:r>
          </w:p>
        </w:tc>
      </w:tr>
      <w:tr w:rsidR="00D439A8" w:rsidRPr="003C4203" w14:paraId="03EF909F" w14:textId="77777777" w:rsidTr="0042095D">
        <w:tc>
          <w:tcPr>
            <w:tcW w:w="1831" w:type="pct"/>
          </w:tcPr>
          <w:p w14:paraId="74DBB401" w14:textId="77777777" w:rsidR="00D439A8" w:rsidRPr="003C4203" w:rsidRDefault="00D439A8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420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56" w:type="pct"/>
          </w:tcPr>
          <w:p w14:paraId="2B957D4E" w14:textId="77777777" w:rsidR="00D439A8" w:rsidRPr="003C4203" w:rsidRDefault="00D439A8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20F4E564" w14:textId="1E0D1981" w:rsidR="00D439A8" w:rsidRPr="0042095D" w:rsidRDefault="00AD5799" w:rsidP="00D439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57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138,948</w:t>
            </w:r>
          </w:p>
        </w:tc>
        <w:tc>
          <w:tcPr>
            <w:tcW w:w="145" w:type="pct"/>
          </w:tcPr>
          <w:p w14:paraId="6E10EED0" w14:textId="77777777" w:rsidR="00D439A8" w:rsidRPr="003C4203" w:rsidRDefault="00D439A8" w:rsidP="00D439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AA69854" w14:textId="503A26CD" w:rsidR="00D439A8" w:rsidRPr="003C4203" w:rsidRDefault="00D439A8" w:rsidP="00D439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226,872</w:t>
            </w:r>
          </w:p>
        </w:tc>
        <w:tc>
          <w:tcPr>
            <w:tcW w:w="145" w:type="pct"/>
          </w:tcPr>
          <w:p w14:paraId="042E7E40" w14:textId="77777777" w:rsidR="00D439A8" w:rsidRPr="00947001" w:rsidRDefault="00D439A8" w:rsidP="00D439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06AE056A" w14:textId="4981E884" w:rsidR="00D439A8" w:rsidRPr="0042095D" w:rsidRDefault="00DD2C7F" w:rsidP="00D439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2C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138,948</w:t>
            </w:r>
          </w:p>
        </w:tc>
        <w:tc>
          <w:tcPr>
            <w:tcW w:w="145" w:type="pct"/>
          </w:tcPr>
          <w:p w14:paraId="5D1274C5" w14:textId="77777777" w:rsidR="00D439A8" w:rsidRPr="00947001" w:rsidRDefault="00D439A8" w:rsidP="00D439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28168B6D" w14:textId="220680F2" w:rsidR="00D439A8" w:rsidRPr="003C4203" w:rsidRDefault="00D439A8" w:rsidP="00D439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226,872</w:t>
            </w:r>
          </w:p>
        </w:tc>
      </w:tr>
      <w:tr w:rsidR="00D439A8" w:rsidRPr="00E525E3" w14:paraId="307E169C" w14:textId="77777777">
        <w:tc>
          <w:tcPr>
            <w:tcW w:w="1831" w:type="pct"/>
          </w:tcPr>
          <w:p w14:paraId="188BC3D5" w14:textId="77777777" w:rsidR="00D439A8" w:rsidRPr="003C4203" w:rsidRDefault="00D439A8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42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6" w:type="pct"/>
          </w:tcPr>
          <w:p w14:paraId="44E49254" w14:textId="77777777" w:rsidR="00D439A8" w:rsidRPr="003C4203" w:rsidRDefault="00D439A8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0FCE7317" w14:textId="28B52E7A" w:rsidR="00D439A8" w:rsidRPr="003C4203" w:rsidRDefault="00DA1A7F" w:rsidP="00D439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A1A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7,521,457</w:t>
            </w:r>
          </w:p>
        </w:tc>
        <w:tc>
          <w:tcPr>
            <w:tcW w:w="145" w:type="pct"/>
          </w:tcPr>
          <w:p w14:paraId="7E21F346" w14:textId="77777777" w:rsidR="00D439A8" w:rsidRPr="003C4203" w:rsidRDefault="00D439A8" w:rsidP="00D439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77EADED" w14:textId="39C9F227" w:rsidR="00D439A8" w:rsidRPr="003C4203" w:rsidRDefault="00D439A8" w:rsidP="00D439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7,252,891</w:t>
            </w:r>
          </w:p>
        </w:tc>
        <w:tc>
          <w:tcPr>
            <w:tcW w:w="145" w:type="pct"/>
          </w:tcPr>
          <w:p w14:paraId="51E353B5" w14:textId="77777777" w:rsidR="00D439A8" w:rsidRPr="00947001" w:rsidRDefault="00D439A8" w:rsidP="00D439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190F3547" w14:textId="1A2B5726" w:rsidR="00D439A8" w:rsidRPr="00947001" w:rsidRDefault="007C1F78" w:rsidP="00D439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C1F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7,522,71</w:t>
            </w:r>
            <w:r w:rsidR="00672A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5" w:type="pct"/>
          </w:tcPr>
          <w:p w14:paraId="777B9532" w14:textId="77777777" w:rsidR="00D439A8" w:rsidRPr="00947001" w:rsidRDefault="00D439A8" w:rsidP="00D439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5B17860A" w14:textId="49935128" w:rsidR="00D439A8" w:rsidRPr="0002431C" w:rsidRDefault="00D439A8" w:rsidP="00D439A8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10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7,262,526</w:t>
            </w:r>
          </w:p>
        </w:tc>
      </w:tr>
    </w:tbl>
    <w:p w14:paraId="4B336EA9" w14:textId="77777777" w:rsidR="00682446" w:rsidRPr="00CA7E2C" w:rsidRDefault="00682446" w:rsidP="00891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D188651" w14:textId="5F5C35A8" w:rsidR="00C52B01" w:rsidRPr="002508C8" w:rsidRDefault="005C1ED0" w:rsidP="00322B5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508C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เงินให้กู้ยืม</w:t>
      </w:r>
    </w:p>
    <w:p w14:paraId="6F835B59" w14:textId="0C3864FE" w:rsidR="00EB3C4C" w:rsidRPr="00CA7E2C" w:rsidRDefault="00EB3C4C" w:rsidP="00EB3C4C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tbl>
      <w:tblPr>
        <w:tblW w:w="94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3"/>
        <w:gridCol w:w="720"/>
        <w:gridCol w:w="1076"/>
        <w:gridCol w:w="272"/>
        <w:gridCol w:w="993"/>
        <w:gridCol w:w="270"/>
        <w:gridCol w:w="1531"/>
        <w:gridCol w:w="244"/>
        <w:gridCol w:w="1554"/>
      </w:tblGrid>
      <w:tr w:rsidR="00D5374A" w:rsidRPr="00EF652C" w14:paraId="376848AE" w14:textId="77777777" w:rsidTr="00551E10">
        <w:tc>
          <w:tcPr>
            <w:tcW w:w="1477" w:type="pct"/>
          </w:tcPr>
          <w:p w14:paraId="035718FA" w14:textId="77777777" w:rsidR="00D5374A" w:rsidRPr="00EF652C" w:rsidRDefault="00D5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F652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381" w:type="pct"/>
          </w:tcPr>
          <w:p w14:paraId="3F65D6D5" w14:textId="77777777" w:rsidR="00D5374A" w:rsidRPr="00EF652C" w:rsidRDefault="00D5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8" w:type="pct"/>
            <w:gridSpan w:val="3"/>
          </w:tcPr>
          <w:p w14:paraId="40EF8311" w14:textId="77777777" w:rsidR="00D5374A" w:rsidRPr="00EF652C" w:rsidRDefault="00D53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3" w:type="pct"/>
          </w:tcPr>
          <w:p w14:paraId="1069C8AB" w14:textId="77777777" w:rsidR="00D5374A" w:rsidRPr="00EF652C" w:rsidRDefault="00D53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61" w:type="pct"/>
            <w:gridSpan w:val="3"/>
          </w:tcPr>
          <w:p w14:paraId="3F840D46" w14:textId="4AA1D93A" w:rsidR="00D5374A" w:rsidRPr="00EF652C" w:rsidRDefault="00D537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2B4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</w:t>
            </w:r>
            <w:r w:rsidR="002B4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1E10" w:rsidRPr="00EF652C" w14:paraId="11B56C74" w14:textId="77777777" w:rsidTr="00551E10">
        <w:tc>
          <w:tcPr>
            <w:tcW w:w="1477" w:type="pct"/>
          </w:tcPr>
          <w:p w14:paraId="36B90A1C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hanging="1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1" w:type="pct"/>
          </w:tcPr>
          <w:p w14:paraId="73C5B846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146E0F54" w14:textId="08967417" w:rsidR="00551E10" w:rsidRPr="00765FA6" w:rsidRDefault="00FB5BBA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439A8">
              <w:rPr>
                <w:rFonts w:asciiTheme="majorBidi" w:hAnsiTheme="majorBidi"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/>
                <w:bCs/>
                <w:sz w:val="30"/>
                <w:szCs w:val="30"/>
                <w:lang w:val="en-US"/>
              </w:rPr>
              <w:t>0</w:t>
            </w:r>
            <w:r w:rsidRPr="00D439A8">
              <w:rPr>
                <w:rFonts w:asciiTheme="majorBidi" w:hAnsiTheme="majorBidi"/>
                <w:b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hint="cs"/>
                <w:b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4" w:type="pct"/>
          </w:tcPr>
          <w:p w14:paraId="5D4EC54F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31F45698" w14:textId="44B97E64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3" w:type="pct"/>
          </w:tcPr>
          <w:p w14:paraId="4AFA6CC7" w14:textId="77777777" w:rsidR="00551E10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</w:tcPr>
          <w:p w14:paraId="063F1F81" w14:textId="33923EF3" w:rsidR="00551E10" w:rsidRPr="00A66592" w:rsidRDefault="00FB5BBA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439A8">
              <w:rPr>
                <w:rFonts w:asciiTheme="majorBidi" w:hAnsiTheme="majorBidi"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/>
                <w:bCs/>
                <w:sz w:val="30"/>
                <w:szCs w:val="30"/>
                <w:lang w:val="en-US"/>
              </w:rPr>
              <w:t>0</w:t>
            </w:r>
            <w:r w:rsidRPr="00D439A8">
              <w:rPr>
                <w:rFonts w:asciiTheme="majorBidi" w:hAnsiTheme="majorBidi"/>
                <w:b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hint="cs"/>
                <w:b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9" w:type="pct"/>
          </w:tcPr>
          <w:p w14:paraId="3EA85C46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</w:tcPr>
          <w:p w14:paraId="5BE8BD0C" w14:textId="44E55A4D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551E10" w:rsidRPr="00EF652C" w14:paraId="42D46ED1" w14:textId="77777777" w:rsidTr="00551E10">
        <w:tc>
          <w:tcPr>
            <w:tcW w:w="1477" w:type="pct"/>
          </w:tcPr>
          <w:p w14:paraId="780E4999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hanging="1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1" w:type="pct"/>
          </w:tcPr>
          <w:p w14:paraId="572A59E8" w14:textId="31C149BE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" w:type="pct"/>
          </w:tcPr>
          <w:p w14:paraId="0EC805B5" w14:textId="7A221197" w:rsidR="00551E10" w:rsidRPr="00D439A8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43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44" w:type="pct"/>
          </w:tcPr>
          <w:p w14:paraId="2A8F9DDD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62A7E819" w14:textId="05F5BE5D" w:rsidR="00551E10" w:rsidRPr="00E313C8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439A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24695444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pct"/>
          </w:tcPr>
          <w:p w14:paraId="5E7FE57D" w14:textId="77AF2FBF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439A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9" w:type="pct"/>
          </w:tcPr>
          <w:p w14:paraId="6B93E784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</w:tcPr>
          <w:p w14:paraId="24259D81" w14:textId="43BB71B2" w:rsidR="00551E10" w:rsidRPr="00E313C8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439A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51E10" w:rsidRPr="00EF652C" w14:paraId="00A0B871" w14:textId="77777777" w:rsidTr="00551E10">
        <w:tc>
          <w:tcPr>
            <w:tcW w:w="1477" w:type="pct"/>
          </w:tcPr>
          <w:p w14:paraId="5487F182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hanging="1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1" w:type="pct"/>
          </w:tcPr>
          <w:p w14:paraId="7E48DA1F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8" w:type="pct"/>
            <w:gridSpan w:val="3"/>
          </w:tcPr>
          <w:p w14:paraId="4BE4C58E" w14:textId="77777777" w:rsidR="00551E10" w:rsidRPr="0041788A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4178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4178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ร้อยละต่อปี)</w:t>
            </w:r>
          </w:p>
        </w:tc>
        <w:tc>
          <w:tcPr>
            <w:tcW w:w="143" w:type="pct"/>
          </w:tcPr>
          <w:p w14:paraId="2894EC8F" w14:textId="77777777" w:rsidR="00551E10" w:rsidRPr="0041788A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61" w:type="pct"/>
            <w:gridSpan w:val="3"/>
          </w:tcPr>
          <w:p w14:paraId="227BC0D0" w14:textId="4BFC494D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8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4178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D439A8" w:rsidRPr="00EF652C" w14:paraId="709E1B8F" w14:textId="77777777" w:rsidTr="00551E10">
        <w:tc>
          <w:tcPr>
            <w:tcW w:w="1477" w:type="pct"/>
          </w:tcPr>
          <w:p w14:paraId="63B268CC" w14:textId="77777777" w:rsidR="00D439A8" w:rsidRPr="00EF652C" w:rsidRDefault="00D439A8" w:rsidP="00D43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381" w:type="pct"/>
          </w:tcPr>
          <w:p w14:paraId="4E6B4C60" w14:textId="77777777" w:rsidR="00D439A8" w:rsidRPr="00EF652C" w:rsidRDefault="00D439A8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055DD8CB" w14:textId="5435E25A" w:rsidR="00D439A8" w:rsidRPr="00474374" w:rsidRDefault="0022776C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5.5 </w:t>
            </w:r>
            <w:r w:rsidR="00D200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6.5</w:t>
            </w:r>
          </w:p>
        </w:tc>
        <w:tc>
          <w:tcPr>
            <w:tcW w:w="144" w:type="pct"/>
          </w:tcPr>
          <w:p w14:paraId="7C529605" w14:textId="77777777" w:rsidR="00D439A8" w:rsidRPr="00EF652C" w:rsidRDefault="00D439A8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07523974" w14:textId="6A326F8C" w:rsidR="00D439A8" w:rsidRPr="006F3442" w:rsidRDefault="00D439A8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5FB4">
              <w:rPr>
                <w:rFonts w:asciiTheme="majorBidi" w:hAnsiTheme="majorBidi" w:cstheme="majorBidi"/>
                <w:sz w:val="30"/>
                <w:szCs w:val="30"/>
              </w:rPr>
              <w:t xml:space="preserve">2.0 </w:t>
            </w:r>
            <w:r w:rsidRPr="00575F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575F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75F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7.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143" w:type="pct"/>
          </w:tcPr>
          <w:p w14:paraId="26297F30" w14:textId="77777777" w:rsidR="00D439A8" w:rsidRDefault="00D439A8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</w:tcPr>
          <w:p w14:paraId="7872BF86" w14:textId="5E58694F" w:rsidR="00D439A8" w:rsidRPr="000D3727" w:rsidRDefault="00E3020E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245</w:t>
            </w:r>
            <w:r w:rsidR="008B4C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,169</w:t>
            </w:r>
          </w:p>
        </w:tc>
        <w:tc>
          <w:tcPr>
            <w:tcW w:w="129" w:type="pct"/>
          </w:tcPr>
          <w:p w14:paraId="652A7435" w14:textId="77777777" w:rsidR="00D439A8" w:rsidRPr="00EF652C" w:rsidRDefault="00D439A8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</w:tcPr>
          <w:p w14:paraId="28B91143" w14:textId="5F240439" w:rsidR="00D439A8" w:rsidRPr="000D3727" w:rsidRDefault="00D439A8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272,203</w:t>
            </w:r>
          </w:p>
        </w:tc>
      </w:tr>
      <w:tr w:rsidR="00D439A8" w:rsidRPr="00EF652C" w14:paraId="08A2BF49" w14:textId="77777777" w:rsidTr="00934F89">
        <w:tc>
          <w:tcPr>
            <w:tcW w:w="1858" w:type="pct"/>
            <w:gridSpan w:val="2"/>
          </w:tcPr>
          <w:p w14:paraId="2C08CEB1" w14:textId="303EB669" w:rsidR="00D439A8" w:rsidRPr="003B4A6E" w:rsidRDefault="00D439A8" w:rsidP="00D43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B4A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B4A6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</w:t>
            </w:r>
            <w:r w:rsidRPr="003B4A6E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3B4A6E">
              <w:rPr>
                <w:rFonts w:ascii="Angsana New" w:hAnsi="Angsana New"/>
                <w:sz w:val="30"/>
                <w:szCs w:val="30"/>
                <w:cs/>
              </w:rPr>
              <w:t>เครดิตที่คาดว่าจ</w:t>
            </w:r>
            <w:r w:rsidRPr="003B4A6E"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 w:rsidRPr="003B4A6E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B4A6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B4A6E">
              <w:rPr>
                <w:rFonts w:ascii="Angsana New" w:hAnsi="Angsana New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569" w:type="pct"/>
          </w:tcPr>
          <w:p w14:paraId="68EE3922" w14:textId="77777777" w:rsidR="00D439A8" w:rsidRPr="00474374" w:rsidRDefault="00D439A8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1612CF94" w14:textId="77777777" w:rsidR="00D439A8" w:rsidRPr="00EF652C" w:rsidRDefault="00D439A8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6AB22EC4" w14:textId="77777777" w:rsidR="00D439A8" w:rsidRPr="00EF652C" w:rsidRDefault="00D439A8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0B8F26A" w14:textId="77777777" w:rsidR="00D439A8" w:rsidRDefault="00D439A8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  <w:vAlign w:val="bottom"/>
          </w:tcPr>
          <w:p w14:paraId="6238A4D9" w14:textId="11D2811C" w:rsidR="00D439A8" w:rsidRPr="000D3727" w:rsidRDefault="008B4C07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(20,218)</w:t>
            </w:r>
          </w:p>
        </w:tc>
        <w:tc>
          <w:tcPr>
            <w:tcW w:w="129" w:type="pct"/>
          </w:tcPr>
          <w:p w14:paraId="3218F897" w14:textId="77777777" w:rsidR="00D439A8" w:rsidRPr="00EF652C" w:rsidRDefault="00D439A8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vAlign w:val="bottom"/>
          </w:tcPr>
          <w:p w14:paraId="030597F2" w14:textId="00496B8D" w:rsidR="00D439A8" w:rsidRPr="000D3727" w:rsidRDefault="00D439A8" w:rsidP="00D4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92FFC">
              <w:rPr>
                <w:rFonts w:ascii="Angsana New" w:hAnsi="Angsana New"/>
                <w:sz w:val="30"/>
                <w:szCs w:val="30"/>
              </w:rPr>
              <w:t>(</w:t>
            </w:r>
            <w:r w:rsidR="003C0E0D">
              <w:rPr>
                <w:rFonts w:ascii="Angsana New" w:hAnsi="Angsana New"/>
                <w:sz w:val="30"/>
                <w:szCs w:val="30"/>
              </w:rPr>
              <w:t>20</w:t>
            </w:r>
            <w:r w:rsidRPr="00092FFC">
              <w:rPr>
                <w:rFonts w:ascii="Angsana New" w:hAnsi="Angsana New"/>
                <w:sz w:val="30"/>
                <w:szCs w:val="30"/>
              </w:rPr>
              <w:t>,</w:t>
            </w:r>
            <w:r w:rsidR="003C0E0D">
              <w:rPr>
                <w:rFonts w:ascii="Angsana New" w:hAnsi="Angsana New"/>
                <w:sz w:val="30"/>
                <w:szCs w:val="30"/>
              </w:rPr>
              <w:t>21</w:t>
            </w:r>
            <w:r w:rsidR="00FC7816">
              <w:rPr>
                <w:rFonts w:ascii="Angsana New" w:hAnsi="Angsana New"/>
                <w:sz w:val="30"/>
                <w:szCs w:val="30"/>
              </w:rPr>
              <w:t>8</w:t>
            </w:r>
            <w:r w:rsidRPr="00092FF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E727A" w:rsidRPr="00EF652C" w14:paraId="0ACB2EFE" w14:textId="77777777" w:rsidTr="00551E10">
        <w:tc>
          <w:tcPr>
            <w:tcW w:w="1477" w:type="pct"/>
          </w:tcPr>
          <w:p w14:paraId="1BE73BF2" w14:textId="64EAC329" w:rsidR="005E727A" w:rsidRPr="003B4A6E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B4A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  <w:r w:rsidRPr="003B4A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81" w:type="pct"/>
          </w:tcPr>
          <w:p w14:paraId="10F37BD3" w14:textId="77777777" w:rsidR="005E727A" w:rsidRPr="003B4A6E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7E1F703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2CE121E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1699F58C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C33E7E0" w14:textId="77777777" w:rsidR="005E727A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  <w:tcBorders>
              <w:top w:val="single" w:sz="4" w:space="0" w:color="auto"/>
              <w:bottom w:val="double" w:sz="4" w:space="0" w:color="auto"/>
            </w:tcBorders>
          </w:tcPr>
          <w:p w14:paraId="2B6DBDDF" w14:textId="5D15E822" w:rsidR="005E727A" w:rsidRPr="000D3727" w:rsidRDefault="008B4C07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224,951</w:t>
            </w:r>
          </w:p>
        </w:tc>
        <w:tc>
          <w:tcPr>
            <w:tcW w:w="129" w:type="pct"/>
          </w:tcPr>
          <w:p w14:paraId="2C19EED4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</w:tcPr>
          <w:p w14:paraId="79EBF42F" w14:textId="647EAA1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251,985</w:t>
            </w:r>
          </w:p>
        </w:tc>
      </w:tr>
      <w:tr w:rsidR="005E727A" w:rsidRPr="00EF652C" w14:paraId="40A6319B" w14:textId="77777777" w:rsidTr="00551E10">
        <w:tc>
          <w:tcPr>
            <w:tcW w:w="1477" w:type="pct"/>
          </w:tcPr>
          <w:p w14:paraId="3822C92C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1" w:type="pct"/>
          </w:tcPr>
          <w:p w14:paraId="298C7AF2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D556737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0655F88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6C0EA0DF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4D89CE2" w14:textId="77777777" w:rsidR="005E727A" w:rsidRPr="00F83707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  <w:tcBorders>
              <w:top w:val="double" w:sz="4" w:space="0" w:color="auto"/>
            </w:tcBorders>
          </w:tcPr>
          <w:p w14:paraId="083E7B42" w14:textId="43DF33F2" w:rsidR="005E727A" w:rsidRPr="00F83707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600B4A59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double" w:sz="4" w:space="0" w:color="auto"/>
            </w:tcBorders>
          </w:tcPr>
          <w:p w14:paraId="2C301B17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E727A" w:rsidRPr="00EF652C" w14:paraId="2883AE2B" w14:textId="77777777" w:rsidTr="00551E10">
        <w:tc>
          <w:tcPr>
            <w:tcW w:w="1477" w:type="pct"/>
          </w:tcPr>
          <w:p w14:paraId="3EF57297" w14:textId="682F36C9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381" w:type="pct"/>
          </w:tcPr>
          <w:p w14:paraId="6939D1F6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A38B2AA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C2B1DF8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3D297063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8242197" w14:textId="77777777" w:rsidR="005E727A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</w:tcPr>
          <w:p w14:paraId="79C94FC4" w14:textId="6062C3C7" w:rsidR="005E727A" w:rsidRPr="000D3727" w:rsidRDefault="008B4C07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145,485</w:t>
            </w:r>
          </w:p>
        </w:tc>
        <w:tc>
          <w:tcPr>
            <w:tcW w:w="129" w:type="pct"/>
            <w:tcBorders>
              <w:left w:val="nil"/>
            </w:tcBorders>
          </w:tcPr>
          <w:p w14:paraId="3B060F2F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</w:tcPr>
          <w:p w14:paraId="72815703" w14:textId="1FBB5D9E" w:rsidR="005E727A" w:rsidRPr="00665678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140,519</w:t>
            </w:r>
          </w:p>
        </w:tc>
      </w:tr>
      <w:tr w:rsidR="005E727A" w:rsidRPr="00EF652C" w14:paraId="0521E711" w14:textId="77777777" w:rsidTr="00551E10">
        <w:tc>
          <w:tcPr>
            <w:tcW w:w="1477" w:type="pct"/>
          </w:tcPr>
          <w:p w14:paraId="3482F4D3" w14:textId="7655B7C0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381" w:type="pct"/>
          </w:tcPr>
          <w:p w14:paraId="1EF71899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877662D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7976F7D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379CEF85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079A42F" w14:textId="77777777" w:rsidR="005E727A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1A9D8461" w14:textId="29A27D0B" w:rsidR="005E727A" w:rsidRPr="000D3727" w:rsidRDefault="008B4C07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79,466</w:t>
            </w:r>
          </w:p>
        </w:tc>
        <w:tc>
          <w:tcPr>
            <w:tcW w:w="129" w:type="pct"/>
          </w:tcPr>
          <w:p w14:paraId="27EC4685" w14:textId="77777777" w:rsidR="005E727A" w:rsidRPr="00B004D0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14:paraId="2E5A2885" w14:textId="01C001A4" w:rsidR="005E727A" w:rsidRPr="00665678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111,466</w:t>
            </w:r>
          </w:p>
        </w:tc>
      </w:tr>
      <w:tr w:rsidR="005E727A" w:rsidRPr="00EF652C" w14:paraId="3AEE3529" w14:textId="77777777" w:rsidTr="00551E10">
        <w:tc>
          <w:tcPr>
            <w:tcW w:w="1477" w:type="pct"/>
          </w:tcPr>
          <w:p w14:paraId="61046324" w14:textId="60E4C373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81" w:type="pct"/>
          </w:tcPr>
          <w:p w14:paraId="005C3CAA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D8FFE67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481F9B8C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" w:type="pct"/>
          </w:tcPr>
          <w:p w14:paraId="7F9F21E6" w14:textId="77777777" w:rsidR="005E727A" w:rsidRPr="000D3727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9E2909E" w14:textId="77777777" w:rsidR="005E727A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pct"/>
            <w:tcBorders>
              <w:top w:val="single" w:sz="4" w:space="0" w:color="auto"/>
              <w:bottom w:val="double" w:sz="4" w:space="0" w:color="auto"/>
            </w:tcBorders>
          </w:tcPr>
          <w:p w14:paraId="16E45ECE" w14:textId="4CB5CFA9" w:rsidR="005E727A" w:rsidRPr="000D3727" w:rsidRDefault="008B4C07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224,951</w:t>
            </w:r>
          </w:p>
        </w:tc>
        <w:tc>
          <w:tcPr>
            <w:tcW w:w="129" w:type="pct"/>
          </w:tcPr>
          <w:p w14:paraId="5215CE31" w14:textId="77777777" w:rsidR="005E727A" w:rsidRPr="00EF652C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</w:tcPr>
          <w:p w14:paraId="299400F9" w14:textId="601FF911" w:rsidR="005E727A" w:rsidRPr="00665678" w:rsidRDefault="005E727A" w:rsidP="005E7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251,985</w:t>
            </w:r>
          </w:p>
        </w:tc>
      </w:tr>
    </w:tbl>
    <w:p w14:paraId="7331EB0A" w14:textId="68045A70" w:rsidR="008B5999" w:rsidRPr="00CA7E2C" w:rsidRDefault="008B5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72FF6092" w14:textId="5090613D" w:rsidR="00D05185" w:rsidRPr="00EF652C" w:rsidRDefault="00D05185" w:rsidP="00D051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0F2A94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รายการเคลื่อนไหวของเงินให้กู้ยืมสำหรับงวด</w:t>
      </w:r>
      <w:r w:rsidR="00F17680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300BCF" w:rsidRPr="000F2A94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FB5BBA" w:rsidRPr="00D439A8">
        <w:rPr>
          <w:rFonts w:asciiTheme="majorBidi" w:hAnsiTheme="majorBidi"/>
          <w:bCs/>
          <w:sz w:val="30"/>
          <w:szCs w:val="30"/>
          <w:lang w:val="en-US"/>
        </w:rPr>
        <w:t>3</w:t>
      </w:r>
      <w:r w:rsidR="00FB5BBA">
        <w:rPr>
          <w:rFonts w:asciiTheme="majorBidi" w:hAnsiTheme="majorBidi"/>
          <w:bCs/>
          <w:sz w:val="30"/>
          <w:szCs w:val="30"/>
          <w:lang w:val="en-US"/>
        </w:rPr>
        <w:t>0</w:t>
      </w:r>
      <w:r w:rsidR="00FB5BBA" w:rsidRPr="00D439A8">
        <w:rPr>
          <w:rFonts w:asciiTheme="majorBidi" w:hAnsiTheme="majorBidi"/>
          <w:b/>
          <w:sz w:val="30"/>
          <w:szCs w:val="30"/>
          <w:lang w:val="en-US"/>
        </w:rPr>
        <w:t xml:space="preserve"> </w:t>
      </w:r>
      <w:r w:rsidR="00FB5BBA">
        <w:rPr>
          <w:rFonts w:asciiTheme="majorBidi" w:hAnsiTheme="majorBidi" w:hint="cs"/>
          <w:b/>
          <w:sz w:val="30"/>
          <w:szCs w:val="30"/>
          <w:cs/>
          <w:lang w:val="en-US"/>
        </w:rPr>
        <w:t>มิถุนายน</w:t>
      </w:r>
      <w:r w:rsidR="00300BCF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0F2A9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83A8F51" w14:textId="77777777" w:rsidR="005D00B0" w:rsidRPr="008F6064" w:rsidRDefault="005D00B0" w:rsidP="005D00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2"/>
        <w:gridCol w:w="1529"/>
        <w:gridCol w:w="242"/>
        <w:gridCol w:w="1557"/>
      </w:tblGrid>
      <w:tr w:rsidR="00A71541" w:rsidRPr="00F463CA" w14:paraId="14EA7167" w14:textId="77777777" w:rsidTr="00D26FAD">
        <w:tc>
          <w:tcPr>
            <w:tcW w:w="3239" w:type="pct"/>
          </w:tcPr>
          <w:p w14:paraId="79990671" w14:textId="77777777" w:rsidR="00A71541" w:rsidRPr="00F463CA" w:rsidRDefault="00A71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61" w:type="pct"/>
            <w:gridSpan w:val="3"/>
          </w:tcPr>
          <w:p w14:paraId="287112C9" w14:textId="5A7327AA" w:rsidR="00A71541" w:rsidRPr="00F463CA" w:rsidRDefault="00A715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2B4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</w:t>
            </w:r>
            <w:r w:rsidR="002B4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1541" w:rsidRPr="00F463CA" w14:paraId="15A441D4" w14:textId="77777777" w:rsidTr="00D26FAD">
        <w:tc>
          <w:tcPr>
            <w:tcW w:w="3239" w:type="pct"/>
          </w:tcPr>
          <w:p w14:paraId="010D41BB" w14:textId="77777777" w:rsidR="00A71541" w:rsidRPr="00F463CA" w:rsidRDefault="00A71541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</w:tcPr>
          <w:p w14:paraId="4C17C8CB" w14:textId="49382C63" w:rsidR="00A71541" w:rsidRPr="00F463CA" w:rsidRDefault="00A71541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43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28" w:type="pct"/>
          </w:tcPr>
          <w:p w14:paraId="477EF9CC" w14:textId="77777777" w:rsidR="00A71541" w:rsidRPr="00F463CA" w:rsidRDefault="00A71541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</w:tcPr>
          <w:p w14:paraId="6D41F015" w14:textId="5ADEC317" w:rsidR="00A71541" w:rsidRPr="00F463CA" w:rsidRDefault="00A71541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439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</w:tr>
      <w:tr w:rsidR="00800619" w:rsidRPr="00F463CA" w14:paraId="4A922C96" w14:textId="77777777" w:rsidTr="00800619">
        <w:tc>
          <w:tcPr>
            <w:tcW w:w="3239" w:type="pct"/>
          </w:tcPr>
          <w:p w14:paraId="26EC2232" w14:textId="77777777" w:rsidR="00800619" w:rsidRPr="00F463CA" w:rsidRDefault="00800619" w:rsidP="005D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61" w:type="pct"/>
            <w:gridSpan w:val="3"/>
          </w:tcPr>
          <w:p w14:paraId="5F974DD7" w14:textId="6E352AC6" w:rsidR="00800619" w:rsidRDefault="00800619" w:rsidP="005D0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78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4178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CF44CC" w:rsidRPr="00F463CA" w14:paraId="3DBB5B39" w14:textId="77777777" w:rsidTr="00D26FAD">
        <w:tc>
          <w:tcPr>
            <w:tcW w:w="3239" w:type="pct"/>
          </w:tcPr>
          <w:p w14:paraId="1D667513" w14:textId="77777777" w:rsidR="00CF44CC" w:rsidRPr="00F463CA" w:rsidRDefault="00CF44CC" w:rsidP="00CF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463C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09" w:type="pct"/>
          </w:tcPr>
          <w:p w14:paraId="45884687" w14:textId="0D5EA1C1" w:rsidR="00CF44CC" w:rsidRPr="00551E10" w:rsidRDefault="00CF44CC" w:rsidP="00CF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272,203</w:t>
            </w:r>
          </w:p>
        </w:tc>
        <w:tc>
          <w:tcPr>
            <w:tcW w:w="128" w:type="pct"/>
          </w:tcPr>
          <w:p w14:paraId="18067A0B" w14:textId="77777777" w:rsidR="00CF44CC" w:rsidRPr="00347F78" w:rsidRDefault="00CF44CC" w:rsidP="00CF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</w:tcPr>
          <w:p w14:paraId="4B84B909" w14:textId="7F89C4CE" w:rsidR="00CF44CC" w:rsidRPr="00F463CA" w:rsidRDefault="00CF44CC" w:rsidP="00CF44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1E10">
              <w:rPr>
                <w:rFonts w:ascii="Angsana New" w:hAnsi="Angsana New"/>
                <w:sz w:val="30"/>
                <w:szCs w:val="30"/>
              </w:rPr>
              <w:t>363,279</w:t>
            </w:r>
          </w:p>
        </w:tc>
      </w:tr>
      <w:tr w:rsidR="00FB5BBA" w:rsidRPr="00F463CA" w14:paraId="4AF76894" w14:textId="77777777" w:rsidTr="00D26FAD">
        <w:tc>
          <w:tcPr>
            <w:tcW w:w="3239" w:type="pct"/>
          </w:tcPr>
          <w:p w14:paraId="57A76216" w14:textId="77777777" w:rsidR="00FB5BBA" w:rsidRPr="00F463CA" w:rsidRDefault="00FB5BBA" w:rsidP="00FB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09" w:type="pct"/>
          </w:tcPr>
          <w:p w14:paraId="2C51D86A" w14:textId="5068E313" w:rsidR="00FB5BBA" w:rsidRPr="00347F78" w:rsidRDefault="005F7FD2" w:rsidP="00FB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75,440</w:t>
            </w:r>
          </w:p>
        </w:tc>
        <w:tc>
          <w:tcPr>
            <w:tcW w:w="128" w:type="pct"/>
          </w:tcPr>
          <w:p w14:paraId="5AE82CED" w14:textId="77777777" w:rsidR="00FB5BBA" w:rsidRPr="00347F78" w:rsidRDefault="00FB5BBA" w:rsidP="00FB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</w:tcPr>
          <w:p w14:paraId="181078CF" w14:textId="77928805" w:rsidR="00FB5BBA" w:rsidRPr="0080599F" w:rsidRDefault="00FB5BBA" w:rsidP="00FB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154,431</w:t>
            </w:r>
          </w:p>
        </w:tc>
      </w:tr>
      <w:tr w:rsidR="00FB5BBA" w:rsidRPr="00F463CA" w14:paraId="4DDA3CCE" w14:textId="77777777" w:rsidTr="00D26FAD">
        <w:tc>
          <w:tcPr>
            <w:tcW w:w="3239" w:type="pct"/>
          </w:tcPr>
          <w:p w14:paraId="1073C545" w14:textId="77777777" w:rsidR="00FB5BBA" w:rsidRPr="00F463CA" w:rsidRDefault="00FB5BBA" w:rsidP="00FB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809" w:type="pct"/>
          </w:tcPr>
          <w:p w14:paraId="1442EA6A" w14:textId="5DDFB9E7" w:rsidR="00FB5BBA" w:rsidRPr="00347F78" w:rsidRDefault="005F7FD2" w:rsidP="00FB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(102,474)</w:t>
            </w:r>
          </w:p>
        </w:tc>
        <w:tc>
          <w:tcPr>
            <w:tcW w:w="128" w:type="pct"/>
          </w:tcPr>
          <w:p w14:paraId="6627A911" w14:textId="77777777" w:rsidR="00FB5BBA" w:rsidRPr="00347F78" w:rsidRDefault="00FB5BBA" w:rsidP="00FB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24" w:type="pct"/>
          </w:tcPr>
          <w:p w14:paraId="1A8DD2BC" w14:textId="02F84E72" w:rsidR="00FB5BBA" w:rsidRPr="0080599F" w:rsidRDefault="00FB5BBA" w:rsidP="00FB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(163,000)</w:t>
            </w:r>
          </w:p>
        </w:tc>
      </w:tr>
      <w:tr w:rsidR="00FB5BBA" w:rsidRPr="00F463CA" w14:paraId="1555B0ED" w14:textId="77777777" w:rsidTr="00D26FAD">
        <w:tc>
          <w:tcPr>
            <w:tcW w:w="3239" w:type="pct"/>
          </w:tcPr>
          <w:p w14:paraId="485B81C1" w14:textId="5F690E3E" w:rsidR="00FB5BBA" w:rsidRPr="00767B43" w:rsidRDefault="00FB5BBA" w:rsidP="00FB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F463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FB5BBA">
              <w:rPr>
                <w:rFonts w:asciiTheme="majorBidi" w:hAnsiTheme="majorBidi"/>
                <w:b/>
                <w:sz w:val="30"/>
                <w:szCs w:val="30"/>
                <w:lang w:val="en-US"/>
              </w:rPr>
              <w:t xml:space="preserve">30 </w:t>
            </w:r>
            <w:r w:rsidRPr="00FB5BBA">
              <w:rPr>
                <w:rFonts w:asciiTheme="majorBidi" w:hAnsiTheme="majorBidi" w:hint="cs"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809" w:type="pct"/>
            <w:tcBorders>
              <w:top w:val="single" w:sz="4" w:space="0" w:color="auto"/>
              <w:bottom w:val="double" w:sz="4" w:space="0" w:color="auto"/>
            </w:tcBorders>
          </w:tcPr>
          <w:p w14:paraId="7F137797" w14:textId="7759C4D4" w:rsidR="00FB5BBA" w:rsidRPr="00347F78" w:rsidRDefault="005F7FD2" w:rsidP="00FB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245,169</w:t>
            </w:r>
          </w:p>
        </w:tc>
        <w:tc>
          <w:tcPr>
            <w:tcW w:w="128" w:type="pct"/>
          </w:tcPr>
          <w:p w14:paraId="28DFE786" w14:textId="77777777" w:rsidR="00FB5BBA" w:rsidRPr="00347F78" w:rsidRDefault="00FB5BBA" w:rsidP="00FB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double" w:sz="4" w:space="0" w:color="auto"/>
            </w:tcBorders>
          </w:tcPr>
          <w:p w14:paraId="30C1C956" w14:textId="38D74708" w:rsidR="00FB5BBA" w:rsidRPr="0080599F" w:rsidRDefault="00FB5BBA" w:rsidP="00FB5B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354,710</w:t>
            </w:r>
          </w:p>
        </w:tc>
      </w:tr>
    </w:tbl>
    <w:p w14:paraId="6E3111C1" w14:textId="537C0E8E" w:rsidR="00AC591F" w:rsidRPr="00776478" w:rsidRDefault="00C674EF" w:rsidP="00D049A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77647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</w:t>
      </w:r>
      <w:r w:rsidR="00B03E94" w:rsidRPr="0077647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190CF941" w14:textId="77777777" w:rsidR="00C9749D" w:rsidRPr="00474374" w:rsidRDefault="00C9749D" w:rsidP="000F4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9AD39D2" w14:textId="77777777" w:rsidR="00092D7C" w:rsidRPr="00474374" w:rsidRDefault="00092D7C" w:rsidP="00092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474374">
        <w:rPr>
          <w:rFonts w:ascii="Angsana New" w:hAnsi="Angsana New"/>
          <w:i/>
          <w:iCs/>
          <w:sz w:val="30"/>
          <w:szCs w:val="30"/>
          <w:cs/>
        </w:rPr>
        <w:t>ส่วนงานภูมิศาสตร์</w:t>
      </w:r>
    </w:p>
    <w:p w14:paraId="5C448A6C" w14:textId="7A79ACE5" w:rsidR="00E7616D" w:rsidRPr="00474374" w:rsidRDefault="00092D7C" w:rsidP="00F15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74374">
        <w:rPr>
          <w:rFonts w:ascii="Angsana New" w:hAnsi="Angsana New"/>
          <w:sz w:val="30"/>
          <w:szCs w:val="30"/>
          <w:cs/>
        </w:rPr>
        <w:t>กลุ่มบริษัทดำเนินธุรกิจเฉพาะในประเทศไทยเท่านั้น ไม่มีรายได้จากต่างประเทศหรือสินทรัพย์ในต่างประเทศ</w:t>
      </w:r>
    </w:p>
    <w:p w14:paraId="5195948E" w14:textId="77777777" w:rsidR="00F1501D" w:rsidRPr="00474374" w:rsidRDefault="00F1501D" w:rsidP="00D60A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7BAB1F9" w14:textId="26BFAF94" w:rsidR="00000497" w:rsidRPr="00474374" w:rsidRDefault="00000497" w:rsidP="00EF5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474374">
        <w:rPr>
          <w:rFonts w:ascii="Angsana New" w:hAnsi="Angsana New"/>
          <w:i/>
          <w:iCs/>
          <w:sz w:val="30"/>
          <w:szCs w:val="30"/>
          <w:cs/>
        </w:rPr>
        <w:t>จังหวะเวลาในการรับรู้</w:t>
      </w:r>
      <w:r w:rsidR="00B81476" w:rsidRPr="00474374">
        <w:rPr>
          <w:rFonts w:ascii="Angsana New" w:hAnsi="Angsana New"/>
          <w:i/>
          <w:iCs/>
          <w:sz w:val="30"/>
          <w:szCs w:val="30"/>
          <w:cs/>
        </w:rPr>
        <w:t>รายได้</w:t>
      </w:r>
    </w:p>
    <w:p w14:paraId="28EAABB8" w14:textId="4D41FC2B" w:rsidR="00000497" w:rsidRDefault="00000497" w:rsidP="00B81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74374">
        <w:rPr>
          <w:rFonts w:ascii="Angsana New" w:hAnsi="Angsana New"/>
          <w:sz w:val="30"/>
          <w:szCs w:val="30"/>
          <w:cs/>
        </w:rPr>
        <w:t>รายได้ส่วนใหญ่ของกลุ่มบริษัทมีจังหวะเวลาในการรับรู้รายได้เป็น ณ เวลาใดเวลาหนึ</w:t>
      </w:r>
      <w:r w:rsidR="00D735A7" w:rsidRPr="00474374">
        <w:rPr>
          <w:rFonts w:ascii="Angsana New" w:hAnsi="Angsana New"/>
          <w:sz w:val="30"/>
          <w:szCs w:val="30"/>
          <w:cs/>
        </w:rPr>
        <w:t>่ง</w:t>
      </w:r>
    </w:p>
    <w:p w14:paraId="172E0167" w14:textId="77777777" w:rsidR="0020584D" w:rsidRDefault="0020584D" w:rsidP="00B814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44A0C30" w14:textId="24E50588" w:rsidR="0020584D" w:rsidRPr="00BB63AE" w:rsidRDefault="0020584D" w:rsidP="00205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BB63AE">
        <w:rPr>
          <w:rFonts w:ascii="Angsana New" w:hAnsi="Angsana New" w:hint="cs"/>
          <w:i/>
          <w:iCs/>
          <w:sz w:val="30"/>
          <w:szCs w:val="30"/>
          <w:cs/>
        </w:rPr>
        <w:t>ลูกค้ารายใหญ่</w:t>
      </w:r>
    </w:p>
    <w:p w14:paraId="47C2616F" w14:textId="56E82158" w:rsidR="0020584D" w:rsidRDefault="0020584D" w:rsidP="00205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B63AE">
        <w:rPr>
          <w:rFonts w:ascii="Angsana New" w:hAnsi="Angsana New" w:hint="cs"/>
          <w:sz w:val="30"/>
          <w:szCs w:val="30"/>
          <w:cs/>
        </w:rPr>
        <w:t xml:space="preserve">กลุ่มบริษัทไม่มีรายได้จากลูกค้ารายหนึ่งรายใดที่มีมูลค่าตั้งแต่ร้อยละ </w:t>
      </w:r>
      <w:r w:rsidRPr="00BB63AE">
        <w:rPr>
          <w:rFonts w:ascii="Angsana New" w:hAnsi="Angsana New"/>
          <w:sz w:val="30"/>
          <w:szCs w:val="30"/>
        </w:rPr>
        <w:t xml:space="preserve">10 </w:t>
      </w:r>
      <w:r w:rsidRPr="00BB63AE">
        <w:rPr>
          <w:rFonts w:ascii="Angsana New" w:hAnsi="Angsana New" w:hint="cs"/>
          <w:sz w:val="30"/>
          <w:szCs w:val="30"/>
          <w:cs/>
        </w:rPr>
        <w:t>ของรายได้จากการขายของกลุ่มบริษัท</w:t>
      </w:r>
    </w:p>
    <w:p w14:paraId="1EAD96CC" w14:textId="77777777" w:rsidR="00F17680" w:rsidRDefault="00F17680" w:rsidP="00205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769AE98" w14:textId="425E18D6" w:rsidR="00F17680" w:rsidRDefault="00F17680" w:rsidP="00D049A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en-US"/>
        </w:rPr>
        <w:t>เงินปันผล</w:t>
      </w:r>
    </w:p>
    <w:p w14:paraId="6C9D2E09" w14:textId="708D13CA" w:rsidR="00F17680" w:rsidRPr="00047FDA" w:rsidRDefault="00F17680" w:rsidP="00047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Style w:val="TableGrid"/>
        <w:tblW w:w="910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620"/>
        <w:gridCol w:w="1440"/>
        <w:gridCol w:w="1066"/>
        <w:gridCol w:w="231"/>
        <w:gridCol w:w="1152"/>
      </w:tblGrid>
      <w:tr w:rsidR="00F17680" w:rsidRPr="008E76D8" w14:paraId="69AA5C5C" w14:textId="77777777" w:rsidTr="006F1D41">
        <w:trPr>
          <w:tblHeader/>
        </w:trPr>
        <w:tc>
          <w:tcPr>
            <w:tcW w:w="3600" w:type="dxa"/>
            <w:vAlign w:val="bottom"/>
          </w:tcPr>
          <w:p w14:paraId="513F6F16" w14:textId="77777777" w:rsidR="00F17680" w:rsidRPr="008E76D8" w:rsidRDefault="00F17680" w:rsidP="006F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995822A" w14:textId="77777777" w:rsidR="00F17680" w:rsidRPr="008E76D8" w:rsidRDefault="00F17680" w:rsidP="006F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47AF34E9" w14:textId="77777777" w:rsidR="00F17680" w:rsidRPr="008E76D8" w:rsidRDefault="00F17680" w:rsidP="006F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278DBC91" w14:textId="77777777" w:rsidR="00F17680" w:rsidRPr="008E76D8" w:rsidRDefault="00F17680" w:rsidP="006F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0387CC10" w14:textId="77777777" w:rsidR="00F17680" w:rsidRPr="008E76D8" w:rsidRDefault="00F17680" w:rsidP="006F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0BAC3CEF" w14:textId="77777777" w:rsidR="00F17680" w:rsidRPr="008E76D8" w:rsidDel="00D43E7A" w:rsidRDefault="00F17680" w:rsidP="006F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F17680" w:rsidRPr="008E76D8" w14:paraId="440F274A" w14:textId="77777777" w:rsidTr="006F1D41">
        <w:trPr>
          <w:tblHeader/>
        </w:trPr>
        <w:tc>
          <w:tcPr>
            <w:tcW w:w="3600" w:type="dxa"/>
          </w:tcPr>
          <w:p w14:paraId="47A636D3" w14:textId="77777777" w:rsidR="00F17680" w:rsidRPr="008E76D8" w:rsidRDefault="00F17680" w:rsidP="006F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E920ABA" w14:textId="77777777" w:rsidR="00F17680" w:rsidRPr="008E76D8" w:rsidRDefault="00F17680" w:rsidP="006F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B265C0" w14:textId="77777777" w:rsidR="00F17680" w:rsidRPr="008E76D8" w:rsidRDefault="00F17680" w:rsidP="006F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7DF64AF7" w14:textId="77777777" w:rsidR="00F17680" w:rsidRPr="008E76D8" w:rsidRDefault="00F17680" w:rsidP="006F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76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6CA6EC39" w14:textId="77777777" w:rsidR="00F17680" w:rsidRPr="008E76D8" w:rsidRDefault="00F17680" w:rsidP="006F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5AC148B5" w14:textId="77777777" w:rsidR="00F17680" w:rsidRPr="008E76D8" w:rsidRDefault="00F17680" w:rsidP="006F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76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17680" w:rsidRPr="00DC5997" w14:paraId="0738ECC7" w14:textId="77777777" w:rsidTr="006F1D41">
        <w:tc>
          <w:tcPr>
            <w:tcW w:w="3600" w:type="dxa"/>
          </w:tcPr>
          <w:p w14:paraId="14630C11" w14:textId="51C808F4" w:rsidR="00F17680" w:rsidRPr="00DC5997" w:rsidRDefault="00F17680" w:rsidP="006F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59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620" w:type="dxa"/>
          </w:tcPr>
          <w:p w14:paraId="36D294E9" w14:textId="77777777" w:rsidR="00F17680" w:rsidRPr="00DC5997" w:rsidRDefault="00F17680" w:rsidP="006F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440" w:type="dxa"/>
          </w:tcPr>
          <w:p w14:paraId="47A772FB" w14:textId="77777777" w:rsidR="00F17680" w:rsidRPr="00DC5997" w:rsidRDefault="00F17680" w:rsidP="006F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7DF2D3D5" w14:textId="77777777" w:rsidR="00F17680" w:rsidRPr="00DC5997" w:rsidRDefault="00F17680" w:rsidP="006F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67B58B9C" w14:textId="77777777" w:rsidR="00F17680" w:rsidRPr="00DC5997" w:rsidRDefault="00F17680" w:rsidP="006F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AB9DBFB" w14:textId="77777777" w:rsidR="00F17680" w:rsidRPr="00DC5997" w:rsidRDefault="00F17680" w:rsidP="006F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17680" w:rsidRPr="00DC5997" w14:paraId="1063B699" w14:textId="77777777" w:rsidTr="006F1D41">
        <w:tc>
          <w:tcPr>
            <w:tcW w:w="3600" w:type="dxa"/>
          </w:tcPr>
          <w:p w14:paraId="2DE03170" w14:textId="61656084" w:rsidR="00F17680" w:rsidRPr="00DC5997" w:rsidRDefault="00F17680" w:rsidP="006F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C599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DC5997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D2001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0CD5506F" w14:textId="783C812B" w:rsidR="00F17680" w:rsidRPr="00DC5997" w:rsidRDefault="00474440" w:rsidP="006F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F17680" w:rsidRPr="00DC599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1768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0" w:type="dxa"/>
          </w:tcPr>
          <w:p w14:paraId="6E7B7562" w14:textId="60D6E412" w:rsidR="00F17680" w:rsidRPr="00DC5997" w:rsidRDefault="00F17680" w:rsidP="006F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59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DC599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066" w:type="dxa"/>
          </w:tcPr>
          <w:p w14:paraId="1153203F" w14:textId="0A405E36" w:rsidR="00F17680" w:rsidRPr="00DC5997" w:rsidRDefault="009113E7" w:rsidP="006F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0.38</w:t>
            </w:r>
          </w:p>
        </w:tc>
        <w:tc>
          <w:tcPr>
            <w:tcW w:w="231" w:type="dxa"/>
          </w:tcPr>
          <w:p w14:paraId="3D08DD3D" w14:textId="77777777" w:rsidR="00F17680" w:rsidRPr="00DC5997" w:rsidRDefault="00F17680" w:rsidP="006F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81C4A86" w14:textId="6A98909F" w:rsidR="00F17680" w:rsidRPr="00DC5997" w:rsidRDefault="009113E7" w:rsidP="006F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13E7">
              <w:rPr>
                <w:rFonts w:asciiTheme="majorBidi" w:hAnsiTheme="majorBidi" w:cstheme="majorBidi"/>
                <w:sz w:val="30"/>
                <w:szCs w:val="30"/>
              </w:rPr>
              <w:t>321.99</w:t>
            </w:r>
          </w:p>
        </w:tc>
      </w:tr>
      <w:tr w:rsidR="00F17680" w:rsidRPr="008E76D8" w14:paraId="1BC9A78A" w14:textId="77777777" w:rsidTr="006F1D41">
        <w:tc>
          <w:tcPr>
            <w:tcW w:w="3600" w:type="dxa"/>
          </w:tcPr>
          <w:p w14:paraId="5C60BCBC" w14:textId="77777777" w:rsidR="00F17680" w:rsidRPr="008E76D8" w:rsidRDefault="00F17680" w:rsidP="006F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6355822" w14:textId="77777777" w:rsidR="00F17680" w:rsidRPr="008E76D8" w:rsidRDefault="00F17680" w:rsidP="006F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440" w:type="dxa"/>
          </w:tcPr>
          <w:p w14:paraId="4782D00A" w14:textId="77777777" w:rsidR="00F17680" w:rsidRPr="008E76D8" w:rsidRDefault="00F17680" w:rsidP="006F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0073F89D" w14:textId="77777777" w:rsidR="00F17680" w:rsidRPr="008E76D8" w:rsidRDefault="00F17680" w:rsidP="006F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7C153E80" w14:textId="77777777" w:rsidR="00F17680" w:rsidRPr="008E76D8" w:rsidRDefault="00F17680" w:rsidP="006F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60BBFCB" w14:textId="77777777" w:rsidR="00F17680" w:rsidRPr="008E76D8" w:rsidRDefault="00F17680" w:rsidP="006F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7680" w:rsidRPr="008E76D8" w14:paraId="12A5D6CA" w14:textId="77777777" w:rsidTr="006F1D41">
        <w:tc>
          <w:tcPr>
            <w:tcW w:w="3600" w:type="dxa"/>
          </w:tcPr>
          <w:p w14:paraId="222D15FA" w14:textId="7DE28743" w:rsidR="00F17680" w:rsidRPr="008E76D8" w:rsidRDefault="00F17680" w:rsidP="00F17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9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620" w:type="dxa"/>
          </w:tcPr>
          <w:p w14:paraId="36B0DE2E" w14:textId="77777777" w:rsidR="00F17680" w:rsidRPr="008E76D8" w:rsidRDefault="00F17680" w:rsidP="00F17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440" w:type="dxa"/>
          </w:tcPr>
          <w:p w14:paraId="3A4853B1" w14:textId="77777777" w:rsidR="00F17680" w:rsidRPr="008E76D8" w:rsidRDefault="00F17680" w:rsidP="00F17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03BF83FF" w14:textId="77777777" w:rsidR="00F17680" w:rsidRPr="008E76D8" w:rsidRDefault="00F17680" w:rsidP="00F17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6537872E" w14:textId="77777777" w:rsidR="00F17680" w:rsidRPr="008E76D8" w:rsidRDefault="00F17680" w:rsidP="00F17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E49DCBC" w14:textId="77777777" w:rsidR="00F17680" w:rsidRPr="008E76D8" w:rsidRDefault="00F17680" w:rsidP="00F17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7680" w:rsidRPr="008E76D8" w14:paraId="3E6C4A58" w14:textId="77777777" w:rsidTr="006F1D41">
        <w:tc>
          <w:tcPr>
            <w:tcW w:w="3600" w:type="dxa"/>
          </w:tcPr>
          <w:p w14:paraId="7F2DC996" w14:textId="41B41444" w:rsidR="00F17680" w:rsidRPr="008E76D8" w:rsidRDefault="00F17680" w:rsidP="00F17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C599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DC5997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D2001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1A9B8744" w14:textId="420EAC6C" w:rsidR="00F17680" w:rsidRPr="008E76D8" w:rsidRDefault="00F17680" w:rsidP="00F17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DC599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59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DC599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5BA0F446" w14:textId="4BD1ABCC" w:rsidR="00F17680" w:rsidRPr="008E76D8" w:rsidRDefault="00F17680" w:rsidP="00F17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DC59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DC599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66" w:type="dxa"/>
          </w:tcPr>
          <w:p w14:paraId="48C80097" w14:textId="530AE5B5" w:rsidR="00F17680" w:rsidRPr="008E76D8" w:rsidRDefault="00F17680" w:rsidP="00F17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997">
              <w:rPr>
                <w:rFonts w:asciiTheme="majorBidi" w:hAnsiTheme="majorBidi" w:cstheme="majorBidi"/>
                <w:sz w:val="30"/>
                <w:szCs w:val="30"/>
              </w:rPr>
              <w:t>0.34</w:t>
            </w:r>
          </w:p>
        </w:tc>
        <w:tc>
          <w:tcPr>
            <w:tcW w:w="231" w:type="dxa"/>
          </w:tcPr>
          <w:p w14:paraId="3BCB6E8F" w14:textId="77777777" w:rsidR="00F17680" w:rsidRPr="008E76D8" w:rsidRDefault="00F17680" w:rsidP="00F17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65D254A" w14:textId="03BBFE2F" w:rsidR="00F17680" w:rsidRPr="008E76D8" w:rsidRDefault="00F17680" w:rsidP="00F17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5997">
              <w:rPr>
                <w:rFonts w:asciiTheme="majorBidi" w:hAnsiTheme="majorBidi" w:cstheme="majorBidi"/>
                <w:sz w:val="30"/>
                <w:szCs w:val="30"/>
              </w:rPr>
              <w:t>288.10</w:t>
            </w:r>
          </w:p>
        </w:tc>
      </w:tr>
    </w:tbl>
    <w:p w14:paraId="1177DCC2" w14:textId="56AA36C7" w:rsidR="00F17680" w:rsidRDefault="00F17680" w:rsidP="00F17680">
      <w:pPr>
        <w:rPr>
          <w:rFonts w:asciiTheme="majorBidi" w:hAnsiTheme="majorBidi" w:cstheme="majorBidi"/>
          <w:sz w:val="30"/>
          <w:szCs w:val="30"/>
        </w:rPr>
      </w:pPr>
    </w:p>
    <w:p w14:paraId="4F325C4D" w14:textId="77777777" w:rsidR="00D2001A" w:rsidRDefault="00D2001A" w:rsidP="00F17680">
      <w:pPr>
        <w:rPr>
          <w:rFonts w:asciiTheme="majorBidi" w:hAnsiTheme="majorBidi" w:cstheme="majorBidi"/>
          <w:sz w:val="30"/>
          <w:szCs w:val="30"/>
        </w:rPr>
      </w:pPr>
    </w:p>
    <w:p w14:paraId="1324853F" w14:textId="77777777" w:rsidR="00D2001A" w:rsidRDefault="00D2001A" w:rsidP="00F17680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772E8973" w14:textId="77777777" w:rsidR="00D2001A" w:rsidRDefault="00D2001A" w:rsidP="00F17680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1611C0C8" w14:textId="77777777" w:rsidR="00D2001A" w:rsidRDefault="00D2001A" w:rsidP="00F17680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7DC18668" w14:textId="77777777" w:rsidR="00D2001A" w:rsidRDefault="00D2001A" w:rsidP="00F17680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4B5BF7CE" w14:textId="77777777" w:rsidR="00D2001A" w:rsidRDefault="00D2001A" w:rsidP="00F17680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5278138B" w14:textId="77777777" w:rsidR="00D2001A" w:rsidRDefault="00D2001A" w:rsidP="00F17680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09CB322B" w14:textId="77777777" w:rsidR="00D2001A" w:rsidRDefault="00D2001A" w:rsidP="00F17680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4A3C6C29" w14:textId="77777777" w:rsidR="00D2001A" w:rsidRDefault="00D2001A" w:rsidP="00F17680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3BC4F1E9" w14:textId="77777777" w:rsidR="00D2001A" w:rsidRPr="00D2001A" w:rsidRDefault="00D2001A" w:rsidP="00F17680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746735AA" w14:textId="5E615794" w:rsidR="00051C4E" w:rsidRPr="009E2A3A" w:rsidRDefault="00B245AD" w:rsidP="00D049A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9E2A3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3272F698" w14:textId="77777777" w:rsidR="006E78D4" w:rsidRPr="00CA7E2C" w:rsidRDefault="006E78D4" w:rsidP="006E78D4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754956E3" w14:textId="72CD041A" w:rsidR="005C6FB5" w:rsidRPr="005C6FB5" w:rsidRDefault="00A837DE" w:rsidP="00974B3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5C6FB5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1F765D10" w14:textId="426E3EE3" w:rsidR="00FD32DB" w:rsidRDefault="00A837DE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C6FB5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880229" w:rsidRPr="005C6FB5">
        <w:rPr>
          <w:rFonts w:asciiTheme="majorBidi" w:hAnsiTheme="majorBidi" w:cstheme="majorBidi"/>
          <w:sz w:val="30"/>
          <w:szCs w:val="30"/>
          <w:cs/>
          <w:lang w:bidi="th-TH"/>
        </w:rPr>
        <w:t>และหนี้สินทางการเงิน</w:t>
      </w:r>
      <w:r w:rsidR="0091795D" w:rsidRPr="005C6FB5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5C6FB5">
        <w:rPr>
          <w:rFonts w:asciiTheme="majorBidi" w:hAnsiTheme="majorBidi" w:cstheme="majorBidi"/>
          <w:sz w:val="30"/>
          <w:szCs w:val="30"/>
          <w:cs/>
          <w:lang w:bidi="th-TH"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372B9B" w:rsidRPr="005C6FB5">
        <w:rPr>
          <w:rFonts w:asciiTheme="majorBidi" w:hAnsiTheme="majorBidi" w:cstheme="majorBidi"/>
          <w:sz w:val="30"/>
          <w:szCs w:val="30"/>
          <w:cs/>
          <w:lang w:bidi="th-TH"/>
        </w:rPr>
        <w:t>ราคาทุนตัดจำหน่าย</w:t>
      </w:r>
      <w:r w:rsidRPr="005C6FB5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75767FBE" w14:textId="77777777" w:rsidR="00D2001A" w:rsidRPr="005C6FB5" w:rsidRDefault="00D2001A" w:rsidP="00A837D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0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78"/>
        <w:gridCol w:w="1260"/>
        <w:gridCol w:w="259"/>
        <w:gridCol w:w="1271"/>
        <w:gridCol w:w="271"/>
        <w:gridCol w:w="994"/>
        <w:gridCol w:w="238"/>
        <w:gridCol w:w="750"/>
        <w:gridCol w:w="240"/>
        <w:gridCol w:w="750"/>
        <w:gridCol w:w="236"/>
        <w:gridCol w:w="840"/>
      </w:tblGrid>
      <w:tr w:rsidR="00713518" w:rsidRPr="00A73965" w14:paraId="5645A93D" w14:textId="77777777" w:rsidTr="003E734D">
        <w:trPr>
          <w:trHeight w:val="261"/>
        </w:trPr>
        <w:tc>
          <w:tcPr>
            <w:tcW w:w="1978" w:type="dxa"/>
            <w:vAlign w:val="bottom"/>
          </w:tcPr>
          <w:p w14:paraId="06BD8104" w14:textId="0D814220" w:rsidR="00713518" w:rsidRPr="00D26FAD" w:rsidRDefault="00EA7C09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7109" w:type="dxa"/>
            <w:gridSpan w:val="11"/>
            <w:vAlign w:val="bottom"/>
          </w:tcPr>
          <w:p w14:paraId="5ABE6C18" w14:textId="7427D232" w:rsidR="00713518" w:rsidRPr="00D26FAD" w:rsidRDefault="0071351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26F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05447" w:rsidRPr="00A73965" w14:paraId="0F7ADB41" w14:textId="77777777" w:rsidTr="003E734D">
        <w:trPr>
          <w:trHeight w:val="261"/>
        </w:trPr>
        <w:tc>
          <w:tcPr>
            <w:tcW w:w="1978" w:type="dxa"/>
            <w:vAlign w:val="bottom"/>
          </w:tcPr>
          <w:p w14:paraId="30253F52" w14:textId="77777777" w:rsidR="00605447" w:rsidRPr="00D26FAD" w:rsidRDefault="00605447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55" w:type="dxa"/>
            <w:gridSpan w:val="5"/>
            <w:vAlign w:val="bottom"/>
          </w:tcPr>
          <w:p w14:paraId="04F276F3" w14:textId="2A169CDA" w:rsidR="00605447" w:rsidRPr="00D26FAD" w:rsidRDefault="00810C79">
            <w:pPr>
              <w:pStyle w:val="acctfourfigures"/>
              <w:tabs>
                <w:tab w:val="clear" w:pos="765"/>
              </w:tabs>
              <w:spacing w:line="240" w:lineRule="atLeast"/>
              <w:ind w:left="-69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26FAD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64C9F29C" w14:textId="77777777" w:rsidR="00605447" w:rsidRPr="00D26FAD" w:rsidRDefault="0060544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16" w:type="dxa"/>
            <w:gridSpan w:val="5"/>
            <w:vAlign w:val="bottom"/>
          </w:tcPr>
          <w:p w14:paraId="1EADE019" w14:textId="6E2D64CB" w:rsidR="00605447" w:rsidRPr="00D26FAD" w:rsidRDefault="00982F8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26FAD"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61412" w:rsidRPr="00A73965" w14:paraId="6206576E" w14:textId="77777777" w:rsidTr="003E734D">
        <w:trPr>
          <w:trHeight w:val="261"/>
        </w:trPr>
        <w:tc>
          <w:tcPr>
            <w:tcW w:w="1978" w:type="dxa"/>
            <w:vAlign w:val="bottom"/>
          </w:tcPr>
          <w:p w14:paraId="2FC666EE" w14:textId="77777777" w:rsidR="00761412" w:rsidRPr="00D26FAD" w:rsidRDefault="00761412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967984B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เครื่องมือทางการเงินที่วัดมูลค่ายุติธรรมผ่านกำไรหรือขาดทุน</w:t>
            </w:r>
          </w:p>
        </w:tc>
        <w:tc>
          <w:tcPr>
            <w:tcW w:w="259" w:type="dxa"/>
          </w:tcPr>
          <w:p w14:paraId="464A5B4C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71" w:type="dxa"/>
            <w:vAlign w:val="bottom"/>
          </w:tcPr>
          <w:p w14:paraId="2D9D5B96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08CF4F54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การเงินที่วัด</w:t>
            </w:r>
          </w:p>
          <w:p w14:paraId="14230815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มูลค่าด้วยมูลค่ายุติธรรมผ่าน</w:t>
            </w:r>
          </w:p>
          <w:p w14:paraId="1EF9DACF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กำไรหรือขาดทุนเบ็ดเสร็จอื่น</w:t>
            </w:r>
          </w:p>
        </w:tc>
        <w:tc>
          <w:tcPr>
            <w:tcW w:w="271" w:type="dxa"/>
            <w:vAlign w:val="bottom"/>
          </w:tcPr>
          <w:p w14:paraId="724BEE1E" w14:textId="77777777" w:rsidR="00761412" w:rsidRPr="00D26FAD" w:rsidRDefault="0076141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014D624F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6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10C133EA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0" w:type="dxa"/>
            <w:vAlign w:val="bottom"/>
          </w:tcPr>
          <w:p w14:paraId="5EF148DC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D26FAD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40" w:type="dxa"/>
          </w:tcPr>
          <w:p w14:paraId="698515BF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0" w:type="dxa"/>
            <w:vAlign w:val="bottom"/>
          </w:tcPr>
          <w:p w14:paraId="31A01F3F" w14:textId="77777777" w:rsidR="00761412" w:rsidRPr="00D26FAD" w:rsidRDefault="0076141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D26FAD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66DB8C13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40" w:type="dxa"/>
            <w:vAlign w:val="bottom"/>
          </w:tcPr>
          <w:p w14:paraId="1EEF6BC6" w14:textId="77777777" w:rsidR="00761412" w:rsidRPr="00D26FAD" w:rsidRDefault="007614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27573" w:rsidRPr="00A73965" w14:paraId="31BBD228" w14:textId="77777777" w:rsidTr="003E734D">
        <w:trPr>
          <w:trHeight w:val="261"/>
        </w:trPr>
        <w:tc>
          <w:tcPr>
            <w:tcW w:w="1978" w:type="dxa"/>
          </w:tcPr>
          <w:p w14:paraId="017E33DD" w14:textId="77777777" w:rsidR="00227573" w:rsidRPr="00D26FAD" w:rsidRDefault="0022757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109" w:type="dxa"/>
            <w:gridSpan w:val="11"/>
          </w:tcPr>
          <w:p w14:paraId="34BC2A9E" w14:textId="2E5C8039" w:rsidR="00227573" w:rsidRPr="00D26FAD" w:rsidRDefault="00227573" w:rsidP="00D26F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61412" w:rsidRPr="00A73965" w14:paraId="64719EF6" w14:textId="77777777" w:rsidTr="003E734D">
        <w:trPr>
          <w:trHeight w:val="261"/>
        </w:trPr>
        <w:tc>
          <w:tcPr>
            <w:tcW w:w="1978" w:type="dxa"/>
          </w:tcPr>
          <w:p w14:paraId="323E53FE" w14:textId="757B8C09" w:rsidR="00761412" w:rsidRPr="00D26FAD" w:rsidRDefault="0076141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</w:t>
            </w:r>
            <w:r w:rsidR="00300BCF"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="00D439A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1D31E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0</w:t>
            </w:r>
            <w:r w:rsidR="00D439A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D439A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</w:t>
            </w:r>
            <w:r w:rsidR="001D31E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ิถุนายน</w:t>
            </w:r>
            <w:r w:rsidR="00D439A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D439A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2569</w:t>
            </w:r>
          </w:p>
        </w:tc>
        <w:tc>
          <w:tcPr>
            <w:tcW w:w="1260" w:type="dxa"/>
          </w:tcPr>
          <w:p w14:paraId="1C290055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6BFE742C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1BBBBE23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0C7A0BD3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2B73F7B4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AF271AF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62001060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7812FDB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7215BD7F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13A247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20728554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61412" w:rsidRPr="00A73965" w14:paraId="7A2137E1" w14:textId="77777777" w:rsidTr="003E734D">
        <w:trPr>
          <w:trHeight w:val="261"/>
        </w:trPr>
        <w:tc>
          <w:tcPr>
            <w:tcW w:w="1978" w:type="dxa"/>
          </w:tcPr>
          <w:p w14:paraId="75EC2D17" w14:textId="77777777" w:rsidR="00761412" w:rsidRPr="00D26FAD" w:rsidRDefault="0076141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008AB083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63A24D75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6482605D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78B7B370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52AC0B40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D387629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6A19C98D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A560B13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51F3C479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C53771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77EA7F43" w14:textId="77777777" w:rsidR="00761412" w:rsidRPr="00D26FAD" w:rsidRDefault="007614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734D" w:rsidRPr="00A73965" w14:paraId="0DAF3B7E" w14:textId="77777777" w:rsidTr="003E734D">
        <w:trPr>
          <w:trHeight w:val="261"/>
        </w:trPr>
        <w:tc>
          <w:tcPr>
            <w:tcW w:w="1978" w:type="dxa"/>
          </w:tcPr>
          <w:p w14:paraId="265DD5E0" w14:textId="721B1A75" w:rsidR="003E734D" w:rsidRPr="00D26FAD" w:rsidRDefault="003E734D" w:rsidP="003E734D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78E2AF70" w14:textId="4B0DF7F4" w:rsidR="003E734D" w:rsidRPr="00296954" w:rsidRDefault="00936694" w:rsidP="00183031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9" w:type="dxa"/>
          </w:tcPr>
          <w:p w14:paraId="2B715D51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3715A932" w14:textId="1F649DD9" w:rsidR="003E734D" w:rsidRPr="00D26FAD" w:rsidRDefault="00936694" w:rsidP="003E734D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36694">
              <w:rPr>
                <w:rFonts w:asciiTheme="majorBidi" w:hAnsiTheme="majorBidi" w:cstheme="majorBidi"/>
                <w:sz w:val="24"/>
                <w:szCs w:val="24"/>
              </w:rPr>
              <w:t>146,556</w:t>
            </w:r>
          </w:p>
        </w:tc>
        <w:tc>
          <w:tcPr>
            <w:tcW w:w="271" w:type="dxa"/>
          </w:tcPr>
          <w:p w14:paraId="5508A28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06E1AC42" w14:textId="7E4E1EB8" w:rsidR="003E734D" w:rsidRPr="00D26FAD" w:rsidRDefault="001E68D2" w:rsidP="003E734D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E68D2">
              <w:rPr>
                <w:rFonts w:asciiTheme="majorBidi" w:hAnsiTheme="majorBidi" w:cstheme="majorBidi"/>
                <w:sz w:val="24"/>
                <w:szCs w:val="24"/>
              </w:rPr>
              <w:t>146,556</w:t>
            </w:r>
          </w:p>
        </w:tc>
        <w:tc>
          <w:tcPr>
            <w:tcW w:w="238" w:type="dxa"/>
          </w:tcPr>
          <w:p w14:paraId="1A9A1D0C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25590A43" w14:textId="58EE5938" w:rsidR="003E734D" w:rsidRPr="00D26FAD" w:rsidRDefault="001E68D2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E68D2">
              <w:rPr>
                <w:rFonts w:asciiTheme="majorBidi" w:hAnsiTheme="majorBidi" w:cstheme="majorBidi"/>
                <w:sz w:val="24"/>
                <w:szCs w:val="24"/>
              </w:rPr>
              <w:t>146,556</w:t>
            </w:r>
          </w:p>
        </w:tc>
        <w:tc>
          <w:tcPr>
            <w:tcW w:w="240" w:type="dxa"/>
          </w:tcPr>
          <w:p w14:paraId="63EB68F4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592656D2" w14:textId="4AE1ACBC" w:rsidR="003E734D" w:rsidRPr="00D26FAD" w:rsidRDefault="001E68D2" w:rsidP="003E734D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EDD8BA2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6A6B0814" w14:textId="78756992" w:rsidR="003E734D" w:rsidRPr="00D26FAD" w:rsidRDefault="00735617" w:rsidP="0073561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35617">
              <w:rPr>
                <w:rFonts w:asciiTheme="majorBidi" w:hAnsiTheme="majorBidi" w:cstheme="majorBidi"/>
                <w:sz w:val="24"/>
                <w:szCs w:val="24"/>
              </w:rPr>
              <w:t>146,556</w:t>
            </w:r>
          </w:p>
        </w:tc>
      </w:tr>
      <w:tr w:rsidR="007A4F16" w:rsidRPr="00A73965" w14:paraId="2125847F" w14:textId="77777777" w:rsidTr="003E734D">
        <w:trPr>
          <w:trHeight w:val="261"/>
        </w:trPr>
        <w:tc>
          <w:tcPr>
            <w:tcW w:w="1978" w:type="dxa"/>
          </w:tcPr>
          <w:p w14:paraId="65347FF1" w14:textId="68C3269F" w:rsidR="007A4F16" w:rsidRPr="00D26FAD" w:rsidRDefault="007A4F16" w:rsidP="003E734D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สินทรัพย์อนุพันธ์อื่น</w:t>
            </w:r>
          </w:p>
        </w:tc>
        <w:tc>
          <w:tcPr>
            <w:tcW w:w="1260" w:type="dxa"/>
          </w:tcPr>
          <w:p w14:paraId="2A1D1D63" w14:textId="4ACBEADD" w:rsidR="007A4F16" w:rsidRPr="007A4F16" w:rsidRDefault="00991496" w:rsidP="007A4F1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20,</w:t>
            </w:r>
            <w:r w:rsidR="0008248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982</w:t>
            </w:r>
          </w:p>
        </w:tc>
        <w:tc>
          <w:tcPr>
            <w:tcW w:w="259" w:type="dxa"/>
          </w:tcPr>
          <w:p w14:paraId="39FD3AD4" w14:textId="77777777" w:rsidR="007A4F16" w:rsidRPr="00D26FAD" w:rsidRDefault="007A4F16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42C6A504" w14:textId="0BFDFB40" w:rsidR="007A4F16" w:rsidRDefault="0008248F" w:rsidP="007A4F16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1" w:type="dxa"/>
          </w:tcPr>
          <w:p w14:paraId="59B567AA" w14:textId="77777777" w:rsidR="007A4F16" w:rsidRPr="00D26FAD" w:rsidRDefault="007A4F16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1F56BD1A" w14:textId="06523936" w:rsidR="007A4F16" w:rsidRDefault="0008248F" w:rsidP="003E734D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20,982</w:t>
            </w:r>
          </w:p>
        </w:tc>
        <w:tc>
          <w:tcPr>
            <w:tcW w:w="238" w:type="dxa"/>
          </w:tcPr>
          <w:p w14:paraId="5DA147D7" w14:textId="77777777" w:rsidR="007A4F16" w:rsidRPr="00D26FAD" w:rsidRDefault="007A4F16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F4DE231" w14:textId="07B8ECFE" w:rsidR="007A4F16" w:rsidRDefault="008B72CA" w:rsidP="007A4F16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9EB3889" w14:textId="77777777" w:rsidR="007A4F16" w:rsidRPr="00D26FAD" w:rsidRDefault="007A4F16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FE4A53B" w14:textId="5E044561" w:rsidR="007A4F16" w:rsidRPr="00D26FAD" w:rsidRDefault="008B72CA" w:rsidP="007A4F16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20,982</w:t>
            </w:r>
          </w:p>
        </w:tc>
        <w:tc>
          <w:tcPr>
            <w:tcW w:w="236" w:type="dxa"/>
          </w:tcPr>
          <w:p w14:paraId="51A38A85" w14:textId="77777777" w:rsidR="007A4F16" w:rsidRPr="00D26FAD" w:rsidRDefault="007A4F16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0A05F21A" w14:textId="49513969" w:rsidR="007A4F16" w:rsidRDefault="008B72CA" w:rsidP="003E734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20,982</w:t>
            </w:r>
          </w:p>
        </w:tc>
      </w:tr>
      <w:tr w:rsidR="003E734D" w:rsidRPr="00A73965" w14:paraId="7E436831" w14:textId="77777777" w:rsidTr="003E734D">
        <w:trPr>
          <w:trHeight w:val="290"/>
        </w:trPr>
        <w:tc>
          <w:tcPr>
            <w:tcW w:w="1978" w:type="dxa"/>
          </w:tcPr>
          <w:p w14:paraId="55C8F12B" w14:textId="45479495" w:rsidR="003E734D" w:rsidRPr="00D26FAD" w:rsidRDefault="003E734D" w:rsidP="003E73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18D8E234" w14:textId="46C8A7DA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536AA7BA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3DB1654F" w14:textId="1466CCBA" w:rsidR="003E734D" w:rsidRPr="00D26FAD" w:rsidRDefault="003E734D" w:rsidP="003E734D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</w:tcPr>
          <w:p w14:paraId="59886043" w14:textId="77777777" w:rsidR="003E734D" w:rsidRPr="00D26FAD" w:rsidRDefault="003E734D" w:rsidP="003E734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7734FC15" w14:textId="5185C86D" w:rsidR="003E734D" w:rsidRPr="00D26FAD" w:rsidRDefault="003E734D" w:rsidP="003E734D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46B79FD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D7C292B" w14:textId="2FF7D3D1" w:rsidR="003E734D" w:rsidRPr="00D26FAD" w:rsidRDefault="003E734D" w:rsidP="003E734D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F44083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1FFC55FD" w14:textId="25A7C330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7B9850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7E1171B0" w14:textId="4A2918C3" w:rsidR="003E734D" w:rsidRPr="00D26FAD" w:rsidRDefault="003E734D" w:rsidP="003E734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E734D" w:rsidRPr="00A73965" w14:paraId="1504CBFC" w14:textId="77777777" w:rsidTr="003E734D">
        <w:trPr>
          <w:trHeight w:val="272"/>
        </w:trPr>
        <w:tc>
          <w:tcPr>
            <w:tcW w:w="1978" w:type="dxa"/>
          </w:tcPr>
          <w:p w14:paraId="2C49A13A" w14:textId="11B08B12" w:rsidR="003E734D" w:rsidRPr="00D26FAD" w:rsidRDefault="003E734D" w:rsidP="003E734D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1FBAFC26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9" w:type="dxa"/>
          </w:tcPr>
          <w:p w14:paraId="6367FB9E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</w:tcPr>
          <w:p w14:paraId="272CD6FC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1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1" w:type="dxa"/>
          </w:tcPr>
          <w:p w14:paraId="7E403B50" w14:textId="77777777" w:rsidR="003E734D" w:rsidRPr="00D26FAD" w:rsidRDefault="003E734D" w:rsidP="003E734D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4" w:type="dxa"/>
          </w:tcPr>
          <w:p w14:paraId="01306DFE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5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39F85B8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07DD057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45288CD6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3FAFD452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7711AD0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</w:tcPr>
          <w:p w14:paraId="291E9347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3E734D" w:rsidRPr="00A73965" w14:paraId="7D04395E" w14:textId="77777777" w:rsidTr="003E734D">
        <w:trPr>
          <w:trHeight w:val="272"/>
        </w:trPr>
        <w:tc>
          <w:tcPr>
            <w:tcW w:w="1978" w:type="dxa"/>
          </w:tcPr>
          <w:p w14:paraId="4F8AD77C" w14:textId="3CD3EDEF" w:rsidR="003E734D" w:rsidRPr="00D26FAD" w:rsidRDefault="003E734D" w:rsidP="003E734D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หนี้สินอนุพันธ์อื่น</w:t>
            </w:r>
          </w:p>
        </w:tc>
        <w:tc>
          <w:tcPr>
            <w:tcW w:w="1260" w:type="dxa"/>
          </w:tcPr>
          <w:p w14:paraId="1C798013" w14:textId="0FE4B0F8" w:rsidR="003E734D" w:rsidRPr="00495F8C" w:rsidRDefault="00483EC0" w:rsidP="00495F8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10,455</w:t>
            </w:r>
          </w:p>
        </w:tc>
        <w:tc>
          <w:tcPr>
            <w:tcW w:w="259" w:type="dxa"/>
          </w:tcPr>
          <w:p w14:paraId="7C330C13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</w:tcPr>
          <w:p w14:paraId="4D63376D" w14:textId="5365E2A0" w:rsidR="003E734D" w:rsidRPr="00495F8C" w:rsidRDefault="00483EC0" w:rsidP="00495F8C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72523A9E" w14:textId="77777777" w:rsidR="003E734D" w:rsidRPr="00D26FAD" w:rsidRDefault="003E734D" w:rsidP="003E734D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4" w:type="dxa"/>
          </w:tcPr>
          <w:p w14:paraId="579FC06D" w14:textId="466BA6E8" w:rsidR="003E734D" w:rsidRPr="00DB5571" w:rsidRDefault="00483EC0" w:rsidP="00DB557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10,455</w:t>
            </w:r>
          </w:p>
        </w:tc>
        <w:tc>
          <w:tcPr>
            <w:tcW w:w="238" w:type="dxa"/>
          </w:tcPr>
          <w:p w14:paraId="26A5E75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45A8FB54" w14:textId="2792E472" w:rsidR="003E734D" w:rsidRPr="00495F8C" w:rsidRDefault="00483EC0" w:rsidP="00495F8C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7EBE8F9E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6F9892E3" w14:textId="04C873FC" w:rsidR="003E734D" w:rsidRPr="00495F8C" w:rsidRDefault="00483EC0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10,455</w:t>
            </w:r>
          </w:p>
        </w:tc>
        <w:tc>
          <w:tcPr>
            <w:tcW w:w="236" w:type="dxa"/>
          </w:tcPr>
          <w:p w14:paraId="4B47FD4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  <w:vAlign w:val="bottom"/>
          </w:tcPr>
          <w:p w14:paraId="23CCA5E0" w14:textId="565E2EC9" w:rsidR="003E734D" w:rsidRPr="00495F8C" w:rsidRDefault="001E6FB0" w:rsidP="003E734D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10,455</w:t>
            </w:r>
          </w:p>
        </w:tc>
      </w:tr>
      <w:tr w:rsidR="003E734D" w:rsidRPr="00A73965" w14:paraId="6374C007" w14:textId="77777777" w:rsidTr="003E734D">
        <w:trPr>
          <w:trHeight w:val="272"/>
        </w:trPr>
        <w:tc>
          <w:tcPr>
            <w:tcW w:w="1978" w:type="dxa"/>
          </w:tcPr>
          <w:p w14:paraId="29C243C4" w14:textId="77777777" w:rsidR="003E734D" w:rsidRPr="00D26FAD" w:rsidRDefault="003E734D" w:rsidP="003E734D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CAE8614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9" w:type="dxa"/>
          </w:tcPr>
          <w:p w14:paraId="6E5A78DE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</w:tcPr>
          <w:p w14:paraId="1FDBC10E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1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1" w:type="dxa"/>
          </w:tcPr>
          <w:p w14:paraId="4C89F8D9" w14:textId="77777777" w:rsidR="003E734D" w:rsidRPr="00D26FAD" w:rsidRDefault="003E734D" w:rsidP="003E734D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3218A0A2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5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75D734C6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5C108C8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01EC404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5F6BD6B0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717FC6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  <w:vAlign w:val="bottom"/>
          </w:tcPr>
          <w:p w14:paraId="0B29F3A5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3E734D" w:rsidRPr="00A73965" w14:paraId="447159F1" w14:textId="77777777" w:rsidTr="003E734D">
        <w:trPr>
          <w:trHeight w:val="261"/>
        </w:trPr>
        <w:tc>
          <w:tcPr>
            <w:tcW w:w="1978" w:type="dxa"/>
          </w:tcPr>
          <w:p w14:paraId="10F7CA80" w14:textId="62BD876B" w:rsidR="003E734D" w:rsidRPr="00D26FAD" w:rsidRDefault="003E734D" w:rsidP="003E734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030E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260" w:type="dxa"/>
          </w:tcPr>
          <w:p w14:paraId="0D2050F1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2BCDE91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15750D40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468A1290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512DB243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8" w:type="dxa"/>
          </w:tcPr>
          <w:p w14:paraId="611CA661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2327C29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4761BFA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C0323F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88A06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4AF21736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E734D" w:rsidRPr="00A73965" w14:paraId="13325839" w14:textId="77777777" w:rsidTr="003E734D">
        <w:trPr>
          <w:trHeight w:val="261"/>
        </w:trPr>
        <w:tc>
          <w:tcPr>
            <w:tcW w:w="1978" w:type="dxa"/>
          </w:tcPr>
          <w:p w14:paraId="4B945EE6" w14:textId="77777777" w:rsidR="003E734D" w:rsidRPr="00D26FAD" w:rsidRDefault="003E734D" w:rsidP="003E734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16096A0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02368663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00CE3BA4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02D2B47D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2FCB62F9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8A0C44C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3A976948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DAEC88B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15507116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0F24BF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1DB3BBA5" w14:textId="77777777" w:rsidR="003E734D" w:rsidRPr="00D26FAD" w:rsidRDefault="003E734D" w:rsidP="003E734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51E10" w:rsidRPr="00A73965" w14:paraId="61081C5E" w14:textId="77777777" w:rsidTr="003E734D">
        <w:trPr>
          <w:trHeight w:val="261"/>
        </w:trPr>
        <w:tc>
          <w:tcPr>
            <w:tcW w:w="1978" w:type="dxa"/>
          </w:tcPr>
          <w:p w14:paraId="5EABECD4" w14:textId="0AD6035E" w:rsidR="00551E10" w:rsidRPr="00D26FAD" w:rsidRDefault="00551E10" w:rsidP="00551E10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04A979E1" w14:textId="16C4138A" w:rsidR="00551E10" w:rsidRPr="00D26FAD" w:rsidRDefault="00551E10" w:rsidP="00551E1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E2C93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14:paraId="74B55FB0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6D24D08E" w14:textId="36A42547" w:rsidR="00551E10" w:rsidRPr="00D26FAD" w:rsidRDefault="00551E10" w:rsidP="00551E1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1</w:t>
            </w:r>
            <w:r w:rsidR="00030E16">
              <w:rPr>
                <w:rFonts w:ascii="Angsana New" w:hAnsi="Angsana New"/>
                <w:sz w:val="24"/>
                <w:szCs w:val="24"/>
              </w:rPr>
              <w:t>40,107</w:t>
            </w:r>
          </w:p>
        </w:tc>
        <w:tc>
          <w:tcPr>
            <w:tcW w:w="271" w:type="dxa"/>
          </w:tcPr>
          <w:p w14:paraId="3861CDE6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6C6162C7" w14:textId="4604AD49" w:rsidR="00551E10" w:rsidRPr="00D26FAD" w:rsidRDefault="00030E16" w:rsidP="000669B6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140,107</w:t>
            </w:r>
          </w:p>
        </w:tc>
        <w:tc>
          <w:tcPr>
            <w:tcW w:w="238" w:type="dxa"/>
          </w:tcPr>
          <w:p w14:paraId="6F1751AB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6CA5042E" w14:textId="33A8A42A" w:rsidR="00551E10" w:rsidRPr="00D26FAD" w:rsidRDefault="00030E16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140,107</w:t>
            </w:r>
          </w:p>
        </w:tc>
        <w:tc>
          <w:tcPr>
            <w:tcW w:w="240" w:type="dxa"/>
          </w:tcPr>
          <w:p w14:paraId="119E4AAE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0A3B355" w14:textId="5CF32A5F" w:rsidR="00551E10" w:rsidRPr="00D26FAD" w:rsidRDefault="00551E10" w:rsidP="00551E10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74DE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323673F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1BC088EF" w14:textId="12430655" w:rsidR="00551E10" w:rsidRPr="00D26FAD" w:rsidRDefault="00030E16" w:rsidP="00551E1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140,107</w:t>
            </w:r>
          </w:p>
        </w:tc>
      </w:tr>
      <w:tr w:rsidR="00551E10" w:rsidRPr="00A73965" w14:paraId="7A5DE9AB" w14:textId="77777777">
        <w:trPr>
          <w:trHeight w:val="20"/>
        </w:trPr>
        <w:tc>
          <w:tcPr>
            <w:tcW w:w="1978" w:type="dxa"/>
          </w:tcPr>
          <w:p w14:paraId="2E3A3E1D" w14:textId="77777777" w:rsidR="00551E10" w:rsidRPr="00D26FAD" w:rsidRDefault="00551E10" w:rsidP="00551E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B6DA3FF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08392FBA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vAlign w:val="bottom"/>
          </w:tcPr>
          <w:p w14:paraId="14E8ADFE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3D679E53" w14:textId="77777777" w:rsidR="00551E10" w:rsidRPr="00D26FAD" w:rsidRDefault="00551E10" w:rsidP="00551E1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9EF0F54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732BDF9B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752E3232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8488FCB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62C11A50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51B586A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75C3FA15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51E10" w:rsidRPr="00A73965" w14:paraId="3736E57E" w14:textId="77777777">
        <w:trPr>
          <w:trHeight w:val="261"/>
        </w:trPr>
        <w:tc>
          <w:tcPr>
            <w:tcW w:w="1978" w:type="dxa"/>
          </w:tcPr>
          <w:p w14:paraId="7FDA30A4" w14:textId="77777777" w:rsidR="00551E10" w:rsidRPr="00D26FAD" w:rsidRDefault="00551E10" w:rsidP="00551E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7088F697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5168F82A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vAlign w:val="bottom"/>
          </w:tcPr>
          <w:p w14:paraId="43054018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3B78B495" w14:textId="77777777" w:rsidR="00551E10" w:rsidRPr="00D26FAD" w:rsidRDefault="00551E10" w:rsidP="00551E1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88A7D33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03F1E5DF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720C5567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E3555DD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3F2BEC75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31B10EF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39957F06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51E10" w:rsidRPr="00A73965" w14:paraId="140E07B4" w14:textId="77777777">
        <w:trPr>
          <w:trHeight w:val="261"/>
        </w:trPr>
        <w:tc>
          <w:tcPr>
            <w:tcW w:w="1978" w:type="dxa"/>
          </w:tcPr>
          <w:p w14:paraId="500EE438" w14:textId="198BF845" w:rsidR="00551E10" w:rsidRPr="00D26FAD" w:rsidRDefault="00551E10" w:rsidP="00551E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หนี้สินอนุพันธ์อื่น</w:t>
            </w:r>
          </w:p>
        </w:tc>
        <w:tc>
          <w:tcPr>
            <w:tcW w:w="1260" w:type="dxa"/>
            <w:vAlign w:val="bottom"/>
          </w:tcPr>
          <w:p w14:paraId="66562331" w14:textId="22E8498F" w:rsidR="00551E10" w:rsidRPr="00D26FAD" w:rsidRDefault="00551E10" w:rsidP="00495F8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2</w:t>
            </w:r>
            <w:r w:rsidR="00030E16">
              <w:rPr>
                <w:rFonts w:ascii="Angsana New" w:hAnsi="Angsana New"/>
                <w:sz w:val="24"/>
                <w:szCs w:val="24"/>
              </w:rPr>
              <w:t>9,280</w:t>
            </w:r>
          </w:p>
        </w:tc>
        <w:tc>
          <w:tcPr>
            <w:tcW w:w="259" w:type="dxa"/>
            <w:vAlign w:val="bottom"/>
          </w:tcPr>
          <w:p w14:paraId="1190E964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vAlign w:val="bottom"/>
          </w:tcPr>
          <w:p w14:paraId="7F566BF4" w14:textId="6C759311" w:rsidR="00551E10" w:rsidRPr="00D26FAD" w:rsidRDefault="00551E10" w:rsidP="00551E1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E74DE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31786C8C" w14:textId="77777777" w:rsidR="00551E10" w:rsidRPr="00D26FAD" w:rsidRDefault="00551E10" w:rsidP="00551E1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E078226" w14:textId="1CFC53B1" w:rsidR="00551E10" w:rsidRPr="00D26FAD" w:rsidRDefault="00551E10" w:rsidP="00551E10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2</w:t>
            </w:r>
            <w:r w:rsidR="00030E16">
              <w:rPr>
                <w:rFonts w:ascii="Angsana New" w:hAnsi="Angsana New"/>
                <w:sz w:val="24"/>
                <w:szCs w:val="24"/>
              </w:rPr>
              <w:t>9,280</w:t>
            </w:r>
          </w:p>
        </w:tc>
        <w:tc>
          <w:tcPr>
            <w:tcW w:w="238" w:type="dxa"/>
            <w:vAlign w:val="bottom"/>
          </w:tcPr>
          <w:p w14:paraId="1118CBF1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7F5491BF" w14:textId="5ED9DF28" w:rsidR="00551E10" w:rsidRPr="00D26FAD" w:rsidRDefault="00551E10" w:rsidP="00551E10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74DE6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6A684B3D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3E1B50EE" w14:textId="7124001F" w:rsidR="00551E10" w:rsidRPr="00D26FAD" w:rsidRDefault="00030E16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29,280</w:t>
            </w:r>
          </w:p>
        </w:tc>
        <w:tc>
          <w:tcPr>
            <w:tcW w:w="236" w:type="dxa"/>
            <w:vAlign w:val="bottom"/>
          </w:tcPr>
          <w:p w14:paraId="38FC9846" w14:textId="77777777" w:rsidR="00551E10" w:rsidRPr="00D26FAD" w:rsidRDefault="00551E10" w:rsidP="00551E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4D3BE3DA" w14:textId="066A7F66" w:rsidR="00551E10" w:rsidRPr="00D26FAD" w:rsidRDefault="00030E16" w:rsidP="00551E1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29,280</w:t>
            </w:r>
          </w:p>
        </w:tc>
      </w:tr>
    </w:tbl>
    <w:p w14:paraId="14DFAD29" w14:textId="77777777" w:rsidR="00172105" w:rsidRPr="00401A8F" w:rsidRDefault="00172105" w:rsidP="00172105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D0DDD4A" w14:textId="1BD7BB33" w:rsidR="00172105" w:rsidRDefault="001721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  <w:lang w:bidi="ar-SA"/>
        </w:rPr>
      </w:pPr>
      <w:r>
        <w:rPr>
          <w:sz w:val="24"/>
          <w:szCs w:val="24"/>
          <w:lang w:bidi="ar-SA"/>
        </w:rPr>
        <w:br w:type="page"/>
      </w:r>
    </w:p>
    <w:tbl>
      <w:tblPr>
        <w:tblW w:w="90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260"/>
        <w:gridCol w:w="259"/>
        <w:gridCol w:w="1271"/>
        <w:gridCol w:w="271"/>
        <w:gridCol w:w="990"/>
        <w:gridCol w:w="238"/>
        <w:gridCol w:w="752"/>
        <w:gridCol w:w="240"/>
        <w:gridCol w:w="750"/>
        <w:gridCol w:w="236"/>
        <w:gridCol w:w="840"/>
      </w:tblGrid>
      <w:tr w:rsidR="006F224D" w:rsidRPr="006F224D" w14:paraId="0966306C" w14:textId="77777777" w:rsidTr="00D26FAD">
        <w:trPr>
          <w:trHeight w:val="261"/>
        </w:trPr>
        <w:tc>
          <w:tcPr>
            <w:tcW w:w="1980" w:type="dxa"/>
            <w:vAlign w:val="bottom"/>
          </w:tcPr>
          <w:p w14:paraId="3BD8DA8C" w14:textId="77777777" w:rsidR="006F224D" w:rsidRPr="006F224D" w:rsidRDefault="006F224D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107" w:type="dxa"/>
            <w:gridSpan w:val="11"/>
            <w:vAlign w:val="bottom"/>
          </w:tcPr>
          <w:p w14:paraId="28FCE83D" w14:textId="0589E879" w:rsidR="006F224D" w:rsidRPr="00D26FAD" w:rsidRDefault="006F2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26FA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F224D" w:rsidRPr="006F224D" w14:paraId="34A5CC53" w14:textId="77777777" w:rsidTr="00D26FAD">
        <w:trPr>
          <w:trHeight w:val="261"/>
        </w:trPr>
        <w:tc>
          <w:tcPr>
            <w:tcW w:w="1980" w:type="dxa"/>
            <w:vAlign w:val="bottom"/>
          </w:tcPr>
          <w:p w14:paraId="788A6162" w14:textId="77777777" w:rsidR="006F224D" w:rsidRPr="006F224D" w:rsidRDefault="006F224D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51" w:type="dxa"/>
            <w:gridSpan w:val="5"/>
            <w:vAlign w:val="bottom"/>
          </w:tcPr>
          <w:p w14:paraId="18F40E70" w14:textId="3CCEEF86" w:rsidR="006F224D" w:rsidRPr="00334426" w:rsidRDefault="006F224D">
            <w:pPr>
              <w:pStyle w:val="acctfourfigures"/>
              <w:tabs>
                <w:tab w:val="clear" w:pos="765"/>
              </w:tabs>
              <w:spacing w:line="240" w:lineRule="atLeast"/>
              <w:ind w:left="-69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344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65DA971B" w14:textId="77777777" w:rsidR="006F224D" w:rsidRPr="00334426" w:rsidRDefault="006F2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18" w:type="dxa"/>
            <w:gridSpan w:val="5"/>
            <w:vAlign w:val="bottom"/>
          </w:tcPr>
          <w:p w14:paraId="58FB1D74" w14:textId="294C24DD" w:rsidR="006F224D" w:rsidRPr="00334426" w:rsidRDefault="006F224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344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23A0A" w:rsidRPr="00C23A0A" w14:paraId="28E802CB" w14:textId="77777777" w:rsidTr="00D26FAD">
        <w:trPr>
          <w:trHeight w:val="261"/>
        </w:trPr>
        <w:tc>
          <w:tcPr>
            <w:tcW w:w="1980" w:type="dxa"/>
            <w:vAlign w:val="bottom"/>
          </w:tcPr>
          <w:p w14:paraId="3A957549" w14:textId="77777777" w:rsidR="00C23A0A" w:rsidRPr="00D26FAD" w:rsidRDefault="00C23A0A">
            <w:pPr>
              <w:tabs>
                <w:tab w:val="clear" w:pos="227"/>
                <w:tab w:val="clear" w:pos="6549"/>
                <w:tab w:val="left" w:pos="0"/>
                <w:tab w:val="left" w:pos="3018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2C153AE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เครื่องมือทางการเงินที่วัดมูลค่ายุติธรรมผ่านกำไรหรือขาดทุน</w:t>
            </w:r>
          </w:p>
        </w:tc>
        <w:tc>
          <w:tcPr>
            <w:tcW w:w="259" w:type="dxa"/>
          </w:tcPr>
          <w:p w14:paraId="1DB3EBBE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71" w:type="dxa"/>
            <w:vAlign w:val="bottom"/>
          </w:tcPr>
          <w:p w14:paraId="1A678DF9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11BE5AE8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การเงินที่วัด</w:t>
            </w:r>
          </w:p>
          <w:p w14:paraId="4EB23AC4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มูลค่าด้วยมูลค่ายุติธรรมผ่าน</w:t>
            </w:r>
          </w:p>
          <w:p w14:paraId="26854BCB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กำไรหรือขาดทุนเบ็ดเสร็จอื่น</w:t>
            </w:r>
          </w:p>
        </w:tc>
        <w:tc>
          <w:tcPr>
            <w:tcW w:w="271" w:type="dxa"/>
            <w:vAlign w:val="bottom"/>
          </w:tcPr>
          <w:p w14:paraId="62B9755F" w14:textId="77777777" w:rsidR="00C23A0A" w:rsidRPr="00D26FAD" w:rsidRDefault="00C23A0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5806984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6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0A5CDEFF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2" w:type="dxa"/>
            <w:vAlign w:val="bottom"/>
          </w:tcPr>
          <w:p w14:paraId="27E3A1A6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D26FAD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40" w:type="dxa"/>
          </w:tcPr>
          <w:p w14:paraId="62BD1BF1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50" w:type="dxa"/>
            <w:vAlign w:val="bottom"/>
          </w:tcPr>
          <w:p w14:paraId="0BE5E710" w14:textId="77777777" w:rsidR="00C23A0A" w:rsidRPr="00D26FAD" w:rsidRDefault="00C23A0A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D26FAD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0DDE039E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40" w:type="dxa"/>
            <w:vAlign w:val="bottom"/>
          </w:tcPr>
          <w:p w14:paraId="722C4F38" w14:textId="77777777" w:rsidR="00C23A0A" w:rsidRPr="00D26FAD" w:rsidRDefault="00C23A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F224D" w:rsidRPr="006F224D" w14:paraId="61ABC67D" w14:textId="77777777" w:rsidTr="00D26FAD">
        <w:trPr>
          <w:trHeight w:val="261"/>
        </w:trPr>
        <w:tc>
          <w:tcPr>
            <w:tcW w:w="1980" w:type="dxa"/>
          </w:tcPr>
          <w:p w14:paraId="210F7BF7" w14:textId="77777777" w:rsidR="006F224D" w:rsidRPr="006F224D" w:rsidRDefault="006F224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107" w:type="dxa"/>
            <w:gridSpan w:val="11"/>
          </w:tcPr>
          <w:p w14:paraId="01B0409F" w14:textId="67091D5A" w:rsidR="006F224D" w:rsidRPr="00D26FAD" w:rsidRDefault="006F224D" w:rsidP="00D26FA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D26FA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23A0A" w:rsidRPr="00C23A0A" w14:paraId="0BBC03C1" w14:textId="77777777" w:rsidTr="00D26FAD">
        <w:trPr>
          <w:trHeight w:val="261"/>
        </w:trPr>
        <w:tc>
          <w:tcPr>
            <w:tcW w:w="1980" w:type="dxa"/>
          </w:tcPr>
          <w:p w14:paraId="6CB3AFF1" w14:textId="312D0F89" w:rsidR="00C23A0A" w:rsidRPr="00D26FAD" w:rsidRDefault="00C23A0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</w:t>
            </w:r>
            <w:r w:rsidR="00300BCF"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วันที่ </w:t>
            </w:r>
            <w:r w:rsidR="001D31E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1D31E8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="001D31E8"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6907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2569</w:t>
            </w:r>
          </w:p>
        </w:tc>
        <w:tc>
          <w:tcPr>
            <w:tcW w:w="1260" w:type="dxa"/>
          </w:tcPr>
          <w:p w14:paraId="4471B4A6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592C2722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0DE63399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53562BCE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FEC230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36C6609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10931C66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6B52036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1DA1A970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DEDDDDD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003BA881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23A0A" w:rsidRPr="00C23A0A" w14:paraId="0369F1BB" w14:textId="77777777" w:rsidTr="00D26FAD">
        <w:trPr>
          <w:trHeight w:val="261"/>
        </w:trPr>
        <w:tc>
          <w:tcPr>
            <w:tcW w:w="1980" w:type="dxa"/>
          </w:tcPr>
          <w:p w14:paraId="46E8C101" w14:textId="77777777" w:rsidR="00C23A0A" w:rsidRPr="00D26FAD" w:rsidRDefault="00C23A0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6A412CED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61656E64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0B48DA8F" w14:textId="77B8E470" w:rsidR="00C23A0A" w:rsidRPr="00D26FAD" w:rsidRDefault="00C23A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04F54677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C7F75F" w14:textId="4681AC39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3C69D1A7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429CBADA" w14:textId="69997DCE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1B9061B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22BE32C" w14:textId="15983E2A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B6CCA6" w14:textId="77777777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3CEA4BC7" w14:textId="5BE90601" w:rsidR="00C23A0A" w:rsidRPr="00D26FAD" w:rsidRDefault="00C23A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0E31" w:rsidRPr="00C23A0A" w14:paraId="2BCE1FA6" w14:textId="77777777" w:rsidTr="00D26FAD">
        <w:trPr>
          <w:trHeight w:val="261"/>
        </w:trPr>
        <w:tc>
          <w:tcPr>
            <w:tcW w:w="1980" w:type="dxa"/>
          </w:tcPr>
          <w:p w14:paraId="126B3DA5" w14:textId="77777777" w:rsidR="00D00E31" w:rsidRPr="00D26FAD" w:rsidRDefault="00D00E31" w:rsidP="00D00E31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3728AAF3" w14:textId="1249C189" w:rsidR="00D00E31" w:rsidRPr="00D26FAD" w:rsidRDefault="00E37E75" w:rsidP="00D00E31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14:paraId="2E32F51C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73F1FBED" w14:textId="4FD953F6" w:rsidR="00D00E31" w:rsidRPr="00D26FAD" w:rsidRDefault="00E37E75" w:rsidP="00D00E3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78,356</w:t>
            </w:r>
          </w:p>
        </w:tc>
        <w:tc>
          <w:tcPr>
            <w:tcW w:w="271" w:type="dxa"/>
          </w:tcPr>
          <w:p w14:paraId="255A9B40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99262C" w14:textId="78EA0AA3" w:rsidR="00D00E31" w:rsidRPr="00D26FAD" w:rsidRDefault="00E37E75" w:rsidP="00D00E31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78,356</w:t>
            </w:r>
          </w:p>
        </w:tc>
        <w:tc>
          <w:tcPr>
            <w:tcW w:w="238" w:type="dxa"/>
          </w:tcPr>
          <w:p w14:paraId="0B5A26CD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1C8F3E86" w14:textId="2237CE50" w:rsidR="00D00E31" w:rsidRPr="00D26FAD" w:rsidRDefault="00E37E75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78,356</w:t>
            </w:r>
          </w:p>
        </w:tc>
        <w:tc>
          <w:tcPr>
            <w:tcW w:w="240" w:type="dxa"/>
          </w:tcPr>
          <w:p w14:paraId="3E5E4910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4225AEFF" w14:textId="51F2A3E9" w:rsidR="00D00E31" w:rsidRPr="00D26FAD" w:rsidRDefault="00E37E75" w:rsidP="00A01DB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AB751B7" w14:textId="77777777" w:rsidR="00D00E31" w:rsidRPr="00D26FAD" w:rsidRDefault="00D00E31" w:rsidP="00D00E3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6815EA65" w14:textId="0F4A8846" w:rsidR="00D00E31" w:rsidRPr="00D26FAD" w:rsidRDefault="00E37E75" w:rsidP="00D00E31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78,356</w:t>
            </w:r>
          </w:p>
        </w:tc>
      </w:tr>
      <w:tr w:rsidR="00777479" w:rsidRPr="00C23A0A" w14:paraId="44E68208" w14:textId="77777777" w:rsidTr="00D26FAD">
        <w:trPr>
          <w:trHeight w:val="261"/>
        </w:trPr>
        <w:tc>
          <w:tcPr>
            <w:tcW w:w="1980" w:type="dxa"/>
          </w:tcPr>
          <w:p w14:paraId="1A38B167" w14:textId="017D7F81" w:rsidR="00777479" w:rsidRPr="00D26FAD" w:rsidRDefault="00777479" w:rsidP="00777479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สินทรัพย์อนุพันธ์อื่น</w:t>
            </w:r>
          </w:p>
        </w:tc>
        <w:tc>
          <w:tcPr>
            <w:tcW w:w="1260" w:type="dxa"/>
          </w:tcPr>
          <w:p w14:paraId="0BFA8627" w14:textId="223F783D" w:rsidR="00777479" w:rsidRPr="00A236AB" w:rsidRDefault="002E54E0" w:rsidP="00A236AB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20,982</w:t>
            </w:r>
          </w:p>
        </w:tc>
        <w:tc>
          <w:tcPr>
            <w:tcW w:w="259" w:type="dxa"/>
          </w:tcPr>
          <w:p w14:paraId="24F92F75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069E5235" w14:textId="678509CF" w:rsidR="00777479" w:rsidRPr="00D26FAD" w:rsidRDefault="002E54E0" w:rsidP="0077747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02C45F4C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88A83F" w14:textId="69867489" w:rsidR="00777479" w:rsidRPr="00D26FAD" w:rsidRDefault="002E54E0" w:rsidP="0077747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20,982</w:t>
            </w:r>
          </w:p>
        </w:tc>
        <w:tc>
          <w:tcPr>
            <w:tcW w:w="238" w:type="dxa"/>
          </w:tcPr>
          <w:p w14:paraId="0FAB573A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3B3E0A7C" w14:textId="6631A6E0" w:rsidR="00777479" w:rsidRPr="00D26FAD" w:rsidRDefault="002E54E0" w:rsidP="00777479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0" w:type="dxa"/>
          </w:tcPr>
          <w:p w14:paraId="56251CA6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68C8F1D5" w14:textId="15411910" w:rsidR="00777479" w:rsidRDefault="002E54E0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20,982</w:t>
            </w:r>
          </w:p>
        </w:tc>
        <w:tc>
          <w:tcPr>
            <w:tcW w:w="236" w:type="dxa"/>
          </w:tcPr>
          <w:p w14:paraId="7FF256EF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0EFE17DF" w14:textId="69F42340" w:rsidR="00777479" w:rsidRPr="00D26FAD" w:rsidRDefault="002E54E0" w:rsidP="0077747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20,982</w:t>
            </w:r>
          </w:p>
        </w:tc>
      </w:tr>
      <w:tr w:rsidR="00777479" w:rsidRPr="00C23A0A" w14:paraId="4FB90CF9" w14:textId="77777777" w:rsidTr="00D26FAD">
        <w:trPr>
          <w:trHeight w:val="290"/>
        </w:trPr>
        <w:tc>
          <w:tcPr>
            <w:tcW w:w="1980" w:type="dxa"/>
          </w:tcPr>
          <w:p w14:paraId="1DA0FFEB" w14:textId="1B78E0C3" w:rsidR="00777479" w:rsidRPr="00D26FAD" w:rsidRDefault="00777479" w:rsidP="0077747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486A154" w14:textId="3D9C2F18" w:rsidR="00777479" w:rsidRPr="00D26FAD" w:rsidRDefault="00777479" w:rsidP="0077747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7BE7EDE0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0B9DACD4" w14:textId="3FD08572" w:rsidR="00777479" w:rsidRPr="00D26FAD" w:rsidRDefault="00777479" w:rsidP="00777479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</w:tcPr>
          <w:p w14:paraId="3AFBFDA2" w14:textId="77777777" w:rsidR="00777479" w:rsidRPr="00D26FAD" w:rsidRDefault="00777479" w:rsidP="0077747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B90078" w14:textId="32FA1A52" w:rsidR="00777479" w:rsidRPr="00D26FAD" w:rsidRDefault="00777479" w:rsidP="0077747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5253AADF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6ECF1E73" w14:textId="6E223FE5" w:rsidR="00777479" w:rsidRPr="00D26FAD" w:rsidRDefault="00777479" w:rsidP="00777479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AD02222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3DBA2BAC" w14:textId="7248CE60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2A3D9A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74071B8E" w14:textId="628A64C5" w:rsidR="00777479" w:rsidRPr="00D26FAD" w:rsidRDefault="00777479" w:rsidP="0077747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777479" w:rsidRPr="00C23A0A" w14:paraId="6E9424AE" w14:textId="77777777">
        <w:trPr>
          <w:trHeight w:val="272"/>
        </w:trPr>
        <w:tc>
          <w:tcPr>
            <w:tcW w:w="1980" w:type="dxa"/>
          </w:tcPr>
          <w:p w14:paraId="1C9F8EB6" w14:textId="2C959F2F" w:rsidR="00777479" w:rsidRPr="00D26FAD" w:rsidRDefault="00777479" w:rsidP="00777479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30328E3F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89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9" w:type="dxa"/>
          </w:tcPr>
          <w:p w14:paraId="1E87CE39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</w:tcPr>
          <w:p w14:paraId="5AFF112F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61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1" w:type="dxa"/>
          </w:tcPr>
          <w:p w14:paraId="064325EC" w14:textId="77777777" w:rsidR="00777479" w:rsidRPr="00D26FAD" w:rsidRDefault="00777479" w:rsidP="00777479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9128D26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65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37BDD069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2" w:type="dxa"/>
          </w:tcPr>
          <w:p w14:paraId="07F10B50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454BB442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044F2AA9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C245156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</w:tcPr>
          <w:p w14:paraId="48513612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777479" w:rsidRPr="00C23A0A" w14:paraId="4369D3D7" w14:textId="77777777">
        <w:trPr>
          <w:trHeight w:val="272"/>
        </w:trPr>
        <w:tc>
          <w:tcPr>
            <w:tcW w:w="1980" w:type="dxa"/>
          </w:tcPr>
          <w:p w14:paraId="46755AB7" w14:textId="03089C27" w:rsidR="00777479" w:rsidRPr="00D26FAD" w:rsidRDefault="00777479" w:rsidP="00777479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หนี้สินอนุพันธ์อื่น</w:t>
            </w:r>
          </w:p>
        </w:tc>
        <w:tc>
          <w:tcPr>
            <w:tcW w:w="1260" w:type="dxa"/>
          </w:tcPr>
          <w:p w14:paraId="1F2604FC" w14:textId="5765CC40" w:rsidR="00777479" w:rsidRPr="00D00E31" w:rsidRDefault="00D01D23" w:rsidP="0077747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10,455</w:t>
            </w:r>
          </w:p>
        </w:tc>
        <w:tc>
          <w:tcPr>
            <w:tcW w:w="259" w:type="dxa"/>
          </w:tcPr>
          <w:p w14:paraId="1099FD9C" w14:textId="77777777" w:rsidR="00777479" w:rsidRPr="00D00E31" w:rsidRDefault="00777479" w:rsidP="00777479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</w:tcPr>
          <w:p w14:paraId="7EA2F6C6" w14:textId="77598E0F" w:rsidR="00777479" w:rsidRPr="00D00E31" w:rsidRDefault="00D01D23" w:rsidP="0077747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4CE21778" w14:textId="77777777" w:rsidR="00777479" w:rsidRPr="00D00E31" w:rsidRDefault="00777479" w:rsidP="00777479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AB3515" w14:textId="5A62ECA6" w:rsidR="00777479" w:rsidRPr="00D00E31" w:rsidRDefault="00D01D23" w:rsidP="0077747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10,455</w:t>
            </w:r>
          </w:p>
        </w:tc>
        <w:tc>
          <w:tcPr>
            <w:tcW w:w="238" w:type="dxa"/>
          </w:tcPr>
          <w:p w14:paraId="7B201BF9" w14:textId="77777777" w:rsidR="00777479" w:rsidRPr="00D00E31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2" w:type="dxa"/>
          </w:tcPr>
          <w:p w14:paraId="19DE2C40" w14:textId="201D849B" w:rsidR="00777479" w:rsidRPr="00D00E31" w:rsidRDefault="00D01D23" w:rsidP="00777479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7B545269" w14:textId="77777777" w:rsidR="00777479" w:rsidRPr="00D00E31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6CEA8B11" w14:textId="668F7FAB" w:rsidR="00777479" w:rsidRPr="00D00E31" w:rsidRDefault="00D01D23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10,455</w:t>
            </w:r>
          </w:p>
        </w:tc>
        <w:tc>
          <w:tcPr>
            <w:tcW w:w="236" w:type="dxa"/>
          </w:tcPr>
          <w:p w14:paraId="7CE5EE01" w14:textId="77777777" w:rsidR="00777479" w:rsidRPr="00D00E31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  <w:vAlign w:val="bottom"/>
          </w:tcPr>
          <w:p w14:paraId="1BE88CAF" w14:textId="556E2CDF" w:rsidR="00777479" w:rsidRPr="00D00E31" w:rsidRDefault="00D01D23" w:rsidP="00777479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10,455</w:t>
            </w:r>
          </w:p>
        </w:tc>
      </w:tr>
      <w:tr w:rsidR="00777479" w:rsidRPr="00C23A0A" w14:paraId="0B9AC33B" w14:textId="77777777" w:rsidTr="00D26FAD">
        <w:trPr>
          <w:trHeight w:val="272"/>
        </w:trPr>
        <w:tc>
          <w:tcPr>
            <w:tcW w:w="1980" w:type="dxa"/>
          </w:tcPr>
          <w:p w14:paraId="4DF0B6C5" w14:textId="77777777" w:rsidR="00777479" w:rsidRPr="00D26FAD" w:rsidRDefault="00777479" w:rsidP="00777479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6A09157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89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9" w:type="dxa"/>
          </w:tcPr>
          <w:p w14:paraId="78F46E0D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</w:tcPr>
          <w:p w14:paraId="542ED272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61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1" w:type="dxa"/>
          </w:tcPr>
          <w:p w14:paraId="234C44A5" w14:textId="77777777" w:rsidR="00777479" w:rsidRPr="00D26FAD" w:rsidRDefault="00777479" w:rsidP="00777479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F230A1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65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49405D4A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2" w:type="dxa"/>
          </w:tcPr>
          <w:p w14:paraId="4547C0B1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6CB813D9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6CDE6BF5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BE08739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  <w:vAlign w:val="bottom"/>
          </w:tcPr>
          <w:p w14:paraId="5FB05ADD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777479" w:rsidRPr="00C23A0A" w14:paraId="237ED234" w14:textId="77777777">
        <w:trPr>
          <w:trHeight w:val="272"/>
        </w:trPr>
        <w:tc>
          <w:tcPr>
            <w:tcW w:w="1980" w:type="dxa"/>
          </w:tcPr>
          <w:p w14:paraId="09338600" w14:textId="58B07014" w:rsidR="00777479" w:rsidRPr="00D26FAD" w:rsidRDefault="00777479" w:rsidP="00777479">
            <w:pPr>
              <w:ind w:left="-14" w:right="-90"/>
              <w:rPr>
                <w:rFonts w:asciiTheme="majorBidi" w:hAnsi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69070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1260" w:type="dxa"/>
          </w:tcPr>
          <w:p w14:paraId="18A863CD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89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59" w:type="dxa"/>
          </w:tcPr>
          <w:p w14:paraId="0F0972FD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96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71" w:type="dxa"/>
          </w:tcPr>
          <w:p w14:paraId="788CFA45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61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71" w:type="dxa"/>
          </w:tcPr>
          <w:p w14:paraId="536A2945" w14:textId="77777777" w:rsidR="00777479" w:rsidRPr="00D26FAD" w:rsidRDefault="00777479" w:rsidP="00777479">
            <w:pPr>
              <w:tabs>
                <w:tab w:val="decimal" w:pos="789"/>
              </w:tabs>
              <w:spacing w:before="100" w:beforeAutospacing="1" w:after="100" w:afterAutospacing="1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824C4EB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65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8" w:type="dxa"/>
          </w:tcPr>
          <w:p w14:paraId="15A35BD7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2" w:type="dxa"/>
          </w:tcPr>
          <w:p w14:paraId="3707133C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</w:tcPr>
          <w:p w14:paraId="2579AD41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50" w:type="dxa"/>
          </w:tcPr>
          <w:p w14:paraId="47F862E4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EF69B39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40" w:type="dxa"/>
          </w:tcPr>
          <w:p w14:paraId="502E83B0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690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777479" w:rsidRPr="00C23A0A" w14:paraId="4989D9DA" w14:textId="77777777" w:rsidTr="00D26FAD">
        <w:trPr>
          <w:trHeight w:val="261"/>
        </w:trPr>
        <w:tc>
          <w:tcPr>
            <w:tcW w:w="1980" w:type="dxa"/>
          </w:tcPr>
          <w:p w14:paraId="5352D182" w14:textId="28315604" w:rsidR="00777479" w:rsidRPr="00D26FAD" w:rsidRDefault="00777479" w:rsidP="007774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2B3C400B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4171BB57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432CCE2C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28EE5876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A6E8C45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8" w:type="dxa"/>
          </w:tcPr>
          <w:p w14:paraId="3E0807BC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551D9AE0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BCB6C92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76111E23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BE23B9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3EEDF2D6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7479" w:rsidRPr="00C23A0A" w14:paraId="61880B4F" w14:textId="77777777">
        <w:trPr>
          <w:trHeight w:val="261"/>
        </w:trPr>
        <w:tc>
          <w:tcPr>
            <w:tcW w:w="1980" w:type="dxa"/>
          </w:tcPr>
          <w:p w14:paraId="48775F6E" w14:textId="0E3F95DC" w:rsidR="00777479" w:rsidRPr="00D26FAD" w:rsidRDefault="00777479" w:rsidP="0077747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60" w:type="dxa"/>
          </w:tcPr>
          <w:p w14:paraId="2694D3A2" w14:textId="7BC25161" w:rsidR="00777479" w:rsidRPr="00D26FAD" w:rsidRDefault="00777479" w:rsidP="0077747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4639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59" w:type="dxa"/>
          </w:tcPr>
          <w:p w14:paraId="3687AB12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0DBA9461" w14:textId="476A7A96" w:rsidR="00777479" w:rsidRPr="00D26FAD" w:rsidRDefault="0069070C" w:rsidP="0077747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75,757</w:t>
            </w:r>
          </w:p>
        </w:tc>
        <w:tc>
          <w:tcPr>
            <w:tcW w:w="271" w:type="dxa"/>
          </w:tcPr>
          <w:p w14:paraId="49DB019D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252E3F" w14:textId="183113D2" w:rsidR="00777479" w:rsidRPr="00D26FAD" w:rsidRDefault="0069070C" w:rsidP="0077747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75,757</w:t>
            </w:r>
          </w:p>
        </w:tc>
        <w:tc>
          <w:tcPr>
            <w:tcW w:w="238" w:type="dxa"/>
          </w:tcPr>
          <w:p w14:paraId="326BF9AF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73567D65" w14:textId="35381A62" w:rsidR="00777479" w:rsidRPr="00D26FAD" w:rsidRDefault="0069070C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75,757</w:t>
            </w:r>
          </w:p>
        </w:tc>
        <w:tc>
          <w:tcPr>
            <w:tcW w:w="240" w:type="dxa"/>
          </w:tcPr>
          <w:p w14:paraId="58158F30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4E231C3F" w14:textId="561E3F52" w:rsidR="00777479" w:rsidRPr="00D26FAD" w:rsidRDefault="00777479" w:rsidP="00777479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4639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3FF87BC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6EE4FB42" w14:textId="061E7FFF" w:rsidR="00777479" w:rsidRPr="00D26FAD" w:rsidRDefault="0069070C" w:rsidP="0077747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75,757</w:t>
            </w:r>
          </w:p>
        </w:tc>
      </w:tr>
      <w:tr w:rsidR="00777479" w:rsidRPr="00C23A0A" w14:paraId="02DFA8B2" w14:textId="77777777">
        <w:trPr>
          <w:trHeight w:val="261"/>
        </w:trPr>
        <w:tc>
          <w:tcPr>
            <w:tcW w:w="1980" w:type="dxa"/>
          </w:tcPr>
          <w:p w14:paraId="3B26CB1D" w14:textId="72E1DF76" w:rsidR="00777479" w:rsidRPr="00D26FAD" w:rsidRDefault="00777479" w:rsidP="00777479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A4AE336" w14:textId="5E4695BF" w:rsidR="00777479" w:rsidRPr="00D26FAD" w:rsidRDefault="00777479" w:rsidP="0077747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</w:tcPr>
          <w:p w14:paraId="05FB79FE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vAlign w:val="bottom"/>
          </w:tcPr>
          <w:p w14:paraId="1B83C3EB" w14:textId="54EB9F2C" w:rsidR="00777479" w:rsidRPr="00D26FAD" w:rsidRDefault="00777479" w:rsidP="0077747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28FFBC27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C0858F" w14:textId="6E462C34" w:rsidR="00777479" w:rsidRPr="00D26FAD" w:rsidRDefault="00777479" w:rsidP="00777479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9D0BD80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  <w:vAlign w:val="bottom"/>
          </w:tcPr>
          <w:p w14:paraId="0802CFC3" w14:textId="151AC333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EE933C5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0373F4CC" w14:textId="3EBF3C31" w:rsidR="00777479" w:rsidRPr="00D26FAD" w:rsidRDefault="00777479" w:rsidP="00777479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82DCB3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509518A7" w14:textId="4974F446" w:rsidR="00777479" w:rsidRPr="00D26FAD" w:rsidRDefault="00777479" w:rsidP="0077747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7479" w:rsidRPr="00C23A0A" w14:paraId="6DB5344A" w14:textId="77777777">
        <w:trPr>
          <w:trHeight w:val="71"/>
        </w:trPr>
        <w:tc>
          <w:tcPr>
            <w:tcW w:w="1980" w:type="dxa"/>
          </w:tcPr>
          <w:p w14:paraId="595768F6" w14:textId="26CBFE6B" w:rsidR="00777479" w:rsidRPr="00D26FAD" w:rsidRDefault="00777479" w:rsidP="0077747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</w:tcPr>
          <w:p w14:paraId="09629D55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273A88F1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vAlign w:val="bottom"/>
          </w:tcPr>
          <w:p w14:paraId="0BA44ED6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" w:type="dxa"/>
          </w:tcPr>
          <w:p w14:paraId="39710D95" w14:textId="77777777" w:rsidR="00777479" w:rsidRPr="00D26FAD" w:rsidRDefault="00777479" w:rsidP="0077747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73FBBD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098D7ECB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  <w:vAlign w:val="bottom"/>
          </w:tcPr>
          <w:p w14:paraId="1445F26A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A71769E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4DE06862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116167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14:paraId="11C5D626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7479" w:rsidRPr="00C23A0A" w14:paraId="489FD6F4" w14:textId="77777777">
        <w:trPr>
          <w:trHeight w:val="261"/>
        </w:trPr>
        <w:tc>
          <w:tcPr>
            <w:tcW w:w="1980" w:type="dxa"/>
          </w:tcPr>
          <w:p w14:paraId="5BA3EC79" w14:textId="4D872675" w:rsidR="00777479" w:rsidRPr="00D26FAD" w:rsidRDefault="00777479" w:rsidP="0077747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FAD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หนี้สินอนุพันธ์อื่น</w:t>
            </w:r>
          </w:p>
        </w:tc>
        <w:tc>
          <w:tcPr>
            <w:tcW w:w="1260" w:type="dxa"/>
            <w:vAlign w:val="bottom"/>
          </w:tcPr>
          <w:p w14:paraId="3AB3C5E2" w14:textId="2F6388CD" w:rsidR="00777479" w:rsidRPr="00D26FAD" w:rsidRDefault="00777479" w:rsidP="0077747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119B3">
              <w:rPr>
                <w:rFonts w:ascii="Angsana New" w:hAnsi="Angsana New"/>
                <w:sz w:val="24"/>
                <w:szCs w:val="24"/>
              </w:rPr>
              <w:t>2</w:t>
            </w:r>
            <w:r w:rsidR="0069070C">
              <w:rPr>
                <w:rFonts w:ascii="Angsana New" w:hAnsi="Angsana New"/>
                <w:sz w:val="24"/>
                <w:szCs w:val="24"/>
              </w:rPr>
              <w:t>9,280</w:t>
            </w:r>
          </w:p>
        </w:tc>
        <w:tc>
          <w:tcPr>
            <w:tcW w:w="259" w:type="dxa"/>
            <w:vAlign w:val="bottom"/>
          </w:tcPr>
          <w:p w14:paraId="1DBB4678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vAlign w:val="bottom"/>
          </w:tcPr>
          <w:p w14:paraId="348B3B7E" w14:textId="63E02D6C" w:rsidR="00777479" w:rsidRPr="00D26FAD" w:rsidRDefault="00777479" w:rsidP="00777479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4639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71" w:type="dxa"/>
            <w:vAlign w:val="bottom"/>
          </w:tcPr>
          <w:p w14:paraId="5C7618B4" w14:textId="77777777" w:rsidR="00777479" w:rsidRPr="00D26FAD" w:rsidRDefault="00777479" w:rsidP="0077747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4780F47" w14:textId="7947DADB" w:rsidR="00777479" w:rsidRPr="00D26FAD" w:rsidRDefault="0069070C" w:rsidP="0077747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</w:rPr>
              <w:t>29,280</w:t>
            </w:r>
          </w:p>
        </w:tc>
        <w:tc>
          <w:tcPr>
            <w:tcW w:w="238" w:type="dxa"/>
            <w:vAlign w:val="bottom"/>
          </w:tcPr>
          <w:p w14:paraId="5CEED834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51E932AF" w14:textId="448CF4CC" w:rsidR="00777479" w:rsidRPr="00D26FAD" w:rsidRDefault="00777479" w:rsidP="00777479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E46397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7A4A3DB6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368"/>
              </w:tabs>
              <w:spacing w:before="100" w:beforeAutospacing="1" w:after="100" w:afterAutospacing="1"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  <w:vAlign w:val="bottom"/>
          </w:tcPr>
          <w:p w14:paraId="0D2E5CAA" w14:textId="209362B6" w:rsidR="00777479" w:rsidRPr="00D26FAD" w:rsidRDefault="0069070C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29,280</w:t>
            </w:r>
          </w:p>
        </w:tc>
        <w:tc>
          <w:tcPr>
            <w:tcW w:w="236" w:type="dxa"/>
            <w:vAlign w:val="bottom"/>
          </w:tcPr>
          <w:p w14:paraId="46A5AED0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696E542B" w14:textId="2D7C6699" w:rsidR="00777479" w:rsidRPr="00D26FAD" w:rsidRDefault="0069070C" w:rsidP="0077747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29,280</w:t>
            </w:r>
          </w:p>
        </w:tc>
      </w:tr>
      <w:tr w:rsidR="00777479" w:rsidRPr="00C23A0A" w14:paraId="5581BCF7" w14:textId="77777777" w:rsidTr="00D26FAD">
        <w:trPr>
          <w:trHeight w:val="261"/>
        </w:trPr>
        <w:tc>
          <w:tcPr>
            <w:tcW w:w="1980" w:type="dxa"/>
          </w:tcPr>
          <w:p w14:paraId="3706269B" w14:textId="28999E02" w:rsidR="00777479" w:rsidRPr="00D26FAD" w:rsidRDefault="00777479" w:rsidP="0077747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203EB98" w14:textId="360CEAD4" w:rsidR="00777479" w:rsidRPr="00D26FAD" w:rsidRDefault="00777479" w:rsidP="0077747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14:paraId="6B71CD2E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</w:tcPr>
          <w:p w14:paraId="07D948F0" w14:textId="788F8C79" w:rsidR="00777479" w:rsidRPr="00D26FAD" w:rsidRDefault="00777479" w:rsidP="00777479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" w:type="dxa"/>
          </w:tcPr>
          <w:p w14:paraId="35CFE6E5" w14:textId="77777777" w:rsidR="00777479" w:rsidRPr="00D26FAD" w:rsidRDefault="00777479" w:rsidP="0077747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1A224D4" w14:textId="352571E7" w:rsidR="00777479" w:rsidRPr="00D26FAD" w:rsidRDefault="00777479" w:rsidP="00777479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</w:tcPr>
          <w:p w14:paraId="546BBFAB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2" w:type="dxa"/>
          </w:tcPr>
          <w:p w14:paraId="44A4D71E" w14:textId="299ADD38" w:rsidR="00777479" w:rsidRPr="00D26FAD" w:rsidRDefault="00777479" w:rsidP="00777479">
            <w:pPr>
              <w:pStyle w:val="acctfourfigures"/>
              <w:tabs>
                <w:tab w:val="clear" w:pos="765"/>
                <w:tab w:val="decimal" w:pos="36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2DD6521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0" w:type="dxa"/>
          </w:tcPr>
          <w:p w14:paraId="027D648E" w14:textId="686945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874C98" w14:textId="77777777" w:rsidR="00777479" w:rsidRPr="00D26FAD" w:rsidRDefault="00777479" w:rsidP="0077747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5E7BFC0F" w14:textId="3192D104" w:rsidR="00777479" w:rsidRPr="00D26FAD" w:rsidRDefault="00777479" w:rsidP="00777479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F6321C1" w14:textId="209366B7" w:rsidR="003451B5" w:rsidRDefault="00345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A8A9513" w14:textId="3CC3BBF3" w:rsidR="00EA4CF0" w:rsidRPr="00980DF0" w:rsidRDefault="00D42CF2" w:rsidP="00D049A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980DF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ภาระผูกพันกับกิจการที่ไม่เกี่ยวข้องกัน</w:t>
      </w:r>
    </w:p>
    <w:p w14:paraId="29C5955A" w14:textId="7C5B934C" w:rsidR="00D42CF2" w:rsidRPr="00CA7E2C" w:rsidRDefault="00D42CF2" w:rsidP="00D42C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36"/>
        <w:gridCol w:w="1169"/>
        <w:gridCol w:w="271"/>
        <w:gridCol w:w="1169"/>
        <w:gridCol w:w="271"/>
        <w:gridCol w:w="1167"/>
      </w:tblGrid>
      <w:tr w:rsidR="002442A9" w:rsidRPr="00EF652C" w14:paraId="30000249" w14:textId="77777777">
        <w:tc>
          <w:tcPr>
            <w:tcW w:w="2045" w:type="pct"/>
          </w:tcPr>
          <w:p w14:paraId="54C225E5" w14:textId="77777777" w:rsidR="002442A9" w:rsidRPr="00EF652C" w:rsidRDefault="00244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3734ABB1" w14:textId="77777777" w:rsidR="002442A9" w:rsidRPr="00EF652C" w:rsidRDefault="00244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AAB758C" w14:textId="77777777" w:rsidR="002442A9" w:rsidRPr="00EF652C" w:rsidRDefault="00244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1EC96A4E" w14:textId="77777777" w:rsidR="002442A9" w:rsidRPr="00EF652C" w:rsidRDefault="002442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6352" w:rsidRPr="00EF652C" w14:paraId="54B88FE5" w14:textId="77777777">
        <w:tc>
          <w:tcPr>
            <w:tcW w:w="2045" w:type="pct"/>
          </w:tcPr>
          <w:p w14:paraId="0B647D18" w14:textId="77777777" w:rsidR="00716352" w:rsidRPr="00EF652C" w:rsidRDefault="00716352" w:rsidP="007163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291FBBA4" w14:textId="218AED38" w:rsidR="00716352" w:rsidRPr="009B4369" w:rsidRDefault="00716352" w:rsidP="007163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8" w:type="pct"/>
          </w:tcPr>
          <w:p w14:paraId="416E45B7" w14:textId="77777777" w:rsidR="00716352" w:rsidRPr="00EF652C" w:rsidRDefault="00716352" w:rsidP="007163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3E754DBB" w14:textId="2E614EDF" w:rsidR="00716352" w:rsidRPr="00EF652C" w:rsidRDefault="00716352" w:rsidP="007163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3533C704" w14:textId="77777777" w:rsidR="00716352" w:rsidRPr="00EF652C" w:rsidRDefault="00716352" w:rsidP="00716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1E66B441" w14:textId="19CC7B01" w:rsidR="00716352" w:rsidRPr="00EF652C" w:rsidRDefault="00716352" w:rsidP="007163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7" w:type="pct"/>
          </w:tcPr>
          <w:p w14:paraId="651DE63F" w14:textId="77777777" w:rsidR="00716352" w:rsidRPr="00EF652C" w:rsidRDefault="00716352" w:rsidP="007163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4716E769" w14:textId="59A679BF" w:rsidR="00716352" w:rsidRPr="00EF652C" w:rsidRDefault="00716352" w:rsidP="007163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51E10" w:rsidRPr="00EF652C" w14:paraId="2B79C5B8" w14:textId="77777777">
        <w:tc>
          <w:tcPr>
            <w:tcW w:w="2045" w:type="pct"/>
          </w:tcPr>
          <w:p w14:paraId="47751B7C" w14:textId="77777777" w:rsidR="00551E10" w:rsidRPr="0002431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35" w:type="pct"/>
          </w:tcPr>
          <w:p w14:paraId="72AC2EF9" w14:textId="057D8507" w:rsidR="00551E10" w:rsidRPr="00FA51A7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5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28" w:type="pct"/>
          </w:tcPr>
          <w:p w14:paraId="5292F8DF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6B626AEF" w14:textId="2E8D0706" w:rsidR="00551E10" w:rsidRPr="00551E10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51A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39AD508E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48F829A2" w14:textId="5DE4CB50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51A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736201B7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11E8CFD4" w14:textId="6589294B" w:rsidR="00551E10" w:rsidRPr="00AD5DD5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51A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51E10" w:rsidRPr="00EF652C" w14:paraId="00B7AC1C" w14:textId="77777777">
        <w:tc>
          <w:tcPr>
            <w:tcW w:w="2045" w:type="pct"/>
          </w:tcPr>
          <w:p w14:paraId="79A2E52E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5" w:type="pct"/>
            <w:gridSpan w:val="7"/>
          </w:tcPr>
          <w:p w14:paraId="793EFE88" w14:textId="77777777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1E10" w:rsidRPr="00EF652C" w14:paraId="7810119B" w14:textId="77777777">
        <w:tc>
          <w:tcPr>
            <w:tcW w:w="2045" w:type="pct"/>
          </w:tcPr>
          <w:p w14:paraId="215255A9" w14:textId="70E8A5F8" w:rsidR="00551E10" w:rsidRPr="00EF652C" w:rsidRDefault="00551E10" w:rsidP="00551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3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104FC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F65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35" w:type="pct"/>
          </w:tcPr>
          <w:p w14:paraId="6EAD03AB" w14:textId="77777777" w:rsidR="00551E10" w:rsidRPr="00EF652C" w:rsidRDefault="00551E10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E72A334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0EEBEFAA" w14:textId="77777777" w:rsidR="00551E10" w:rsidRPr="00EF652C" w:rsidRDefault="00551E10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C560448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3" w:type="pct"/>
          </w:tcPr>
          <w:p w14:paraId="5AEF087C" w14:textId="77777777" w:rsidR="00551E10" w:rsidRPr="00EF652C" w:rsidRDefault="00551E10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F255E15" w14:textId="77777777" w:rsidR="00551E10" w:rsidRPr="00EF652C" w:rsidRDefault="00551E10" w:rsidP="0055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2" w:type="pct"/>
          </w:tcPr>
          <w:p w14:paraId="779707B8" w14:textId="77777777" w:rsidR="00551E10" w:rsidRPr="00EF652C" w:rsidRDefault="00551E10" w:rsidP="00551E1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51A7" w:rsidRPr="00EF652C" w14:paraId="023E1C58" w14:textId="77777777">
        <w:tc>
          <w:tcPr>
            <w:tcW w:w="2045" w:type="pct"/>
          </w:tcPr>
          <w:p w14:paraId="1B805994" w14:textId="77777777" w:rsidR="00FA51A7" w:rsidRPr="00EF652C" w:rsidRDefault="00FA51A7" w:rsidP="00FA5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52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35" w:type="pct"/>
          </w:tcPr>
          <w:p w14:paraId="25F93665" w14:textId="58ECE9A0" w:rsidR="00FA51A7" w:rsidRPr="004A764F" w:rsidRDefault="00B16FD8" w:rsidP="00FA51A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3,446,187</w:t>
            </w:r>
          </w:p>
        </w:tc>
        <w:tc>
          <w:tcPr>
            <w:tcW w:w="128" w:type="pct"/>
          </w:tcPr>
          <w:p w14:paraId="64A879EF" w14:textId="77777777" w:rsidR="00FA51A7" w:rsidRPr="004A764F" w:rsidRDefault="00FA51A7" w:rsidP="00FA5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E5ABD56" w14:textId="39B06B6F" w:rsidR="00FA51A7" w:rsidRPr="004A764F" w:rsidRDefault="00FA51A7" w:rsidP="00FA51A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val="en-US" w:bidi="th-TH"/>
              </w:rPr>
              <w:t>3,412,178</w:t>
            </w:r>
          </w:p>
        </w:tc>
        <w:tc>
          <w:tcPr>
            <w:tcW w:w="147" w:type="pct"/>
          </w:tcPr>
          <w:p w14:paraId="6A1E5B37" w14:textId="77777777" w:rsidR="00FA51A7" w:rsidRPr="00EF652C" w:rsidRDefault="00FA51A7" w:rsidP="00FA5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</w:tcPr>
          <w:p w14:paraId="299E380E" w14:textId="073FC11E" w:rsidR="00FA51A7" w:rsidRPr="004A764F" w:rsidRDefault="00706AC1" w:rsidP="00FA51A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3,446,187</w:t>
            </w:r>
          </w:p>
        </w:tc>
        <w:tc>
          <w:tcPr>
            <w:tcW w:w="147" w:type="pct"/>
          </w:tcPr>
          <w:p w14:paraId="35D93A38" w14:textId="77777777" w:rsidR="00FA51A7" w:rsidRPr="00EF652C" w:rsidRDefault="00FA51A7" w:rsidP="00FA5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</w:tcPr>
          <w:p w14:paraId="699B349B" w14:textId="14586BF2" w:rsidR="00FA51A7" w:rsidRPr="00EF652C" w:rsidRDefault="00FA51A7" w:rsidP="00FA51A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3,412,178</w:t>
            </w:r>
          </w:p>
        </w:tc>
      </w:tr>
      <w:tr w:rsidR="00FA51A7" w:rsidRPr="00EF652C" w14:paraId="0F6E4846" w14:textId="77777777">
        <w:tc>
          <w:tcPr>
            <w:tcW w:w="2045" w:type="pct"/>
          </w:tcPr>
          <w:p w14:paraId="23D1FD04" w14:textId="77777777" w:rsidR="00FA51A7" w:rsidRPr="00EF652C" w:rsidRDefault="00FA51A7" w:rsidP="00FA5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C9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49E439E7" w14:textId="195096A1" w:rsidR="00FA51A7" w:rsidRPr="004A764F" w:rsidRDefault="00092ECD" w:rsidP="00FA51A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</w:t>
            </w:r>
            <w:r w:rsidR="00FB5659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128" w:type="pct"/>
          </w:tcPr>
          <w:p w14:paraId="538E2D48" w14:textId="77777777" w:rsidR="00FA51A7" w:rsidRPr="004A764F" w:rsidRDefault="00FA51A7" w:rsidP="00FA5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106BFF3F" w14:textId="31DA0CC8" w:rsidR="00FA51A7" w:rsidRPr="004A764F" w:rsidRDefault="00FA51A7" w:rsidP="00FA51A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3556">
              <w:rPr>
                <w:rFonts w:ascii="Angsana New" w:hAnsi="Angsana New"/>
                <w:sz w:val="30"/>
                <w:szCs w:val="30"/>
                <w:lang w:bidi="th-TH"/>
              </w:rPr>
              <w:t>744</w:t>
            </w:r>
          </w:p>
        </w:tc>
        <w:tc>
          <w:tcPr>
            <w:tcW w:w="147" w:type="pct"/>
          </w:tcPr>
          <w:p w14:paraId="1A2BD06E" w14:textId="77777777" w:rsidR="00FA51A7" w:rsidRPr="00EF652C" w:rsidRDefault="00FA51A7" w:rsidP="00FA5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1DE7DCD0" w14:textId="6E8CDF4D" w:rsidR="00FA51A7" w:rsidRPr="004A764F" w:rsidRDefault="00092ECD" w:rsidP="00FA51A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1,7</w:t>
            </w:r>
            <w:r w:rsidR="00FB5659">
              <w:rPr>
                <w:rFonts w:ascii="Angsana New" w:hAnsi="Angsana New"/>
                <w:sz w:val="30"/>
                <w:szCs w:val="30"/>
                <w:lang w:bidi="th-TH"/>
              </w:rPr>
              <w:t>33</w:t>
            </w:r>
          </w:p>
        </w:tc>
        <w:tc>
          <w:tcPr>
            <w:tcW w:w="147" w:type="pct"/>
          </w:tcPr>
          <w:p w14:paraId="630ECAA9" w14:textId="77777777" w:rsidR="00FA51A7" w:rsidRPr="004A764F" w:rsidRDefault="00FA51A7" w:rsidP="00FA5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4981B0F3" w14:textId="57BAF7D3" w:rsidR="00FA51A7" w:rsidRPr="00EF652C" w:rsidRDefault="00FA51A7" w:rsidP="00FA51A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43556">
              <w:rPr>
                <w:rFonts w:ascii="Angsana New" w:hAnsi="Angsana New"/>
                <w:sz w:val="30"/>
                <w:szCs w:val="30"/>
              </w:rPr>
              <w:t>269</w:t>
            </w:r>
          </w:p>
        </w:tc>
      </w:tr>
      <w:tr w:rsidR="00FA51A7" w:rsidRPr="00EF652C" w14:paraId="559F7335" w14:textId="77777777">
        <w:tc>
          <w:tcPr>
            <w:tcW w:w="2045" w:type="pct"/>
          </w:tcPr>
          <w:p w14:paraId="14D771C9" w14:textId="77777777" w:rsidR="00FA51A7" w:rsidRPr="00EF652C" w:rsidRDefault="00FA51A7" w:rsidP="00FA5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5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2834E305" w14:textId="1B73B4A5" w:rsidR="00FA51A7" w:rsidRPr="00EF652C" w:rsidRDefault="00C32BD9" w:rsidP="00FA51A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3,447</w:t>
            </w:r>
            <w:r w:rsidR="00811C8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,9</w:t>
            </w:r>
            <w:r w:rsidR="00FB56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28" w:type="pct"/>
          </w:tcPr>
          <w:p w14:paraId="0FF5F6BC" w14:textId="77777777" w:rsidR="00FA51A7" w:rsidRPr="00EF652C" w:rsidRDefault="00FA51A7" w:rsidP="00FA5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6A073B73" w14:textId="63BC3FEA" w:rsidR="00FA51A7" w:rsidRPr="00EF652C" w:rsidRDefault="00FA51A7" w:rsidP="00FA51A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3,412,922</w:t>
            </w:r>
          </w:p>
        </w:tc>
        <w:tc>
          <w:tcPr>
            <w:tcW w:w="147" w:type="pct"/>
          </w:tcPr>
          <w:p w14:paraId="32808A9D" w14:textId="77777777" w:rsidR="00FA51A7" w:rsidRPr="00EF652C" w:rsidRDefault="00FA51A7" w:rsidP="00FA5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085268BA" w14:textId="787EAD0C" w:rsidR="00FA51A7" w:rsidRPr="00EF652C" w:rsidRDefault="003D5BFC" w:rsidP="00FA51A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3,447,9</w:t>
            </w:r>
            <w:r w:rsidR="003563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47" w:type="pct"/>
          </w:tcPr>
          <w:p w14:paraId="5C886A2E" w14:textId="77777777" w:rsidR="00FA51A7" w:rsidRPr="00EF652C" w:rsidRDefault="00FA51A7" w:rsidP="00FA5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785E52E7" w14:textId="48916B2F" w:rsidR="00FA51A7" w:rsidRPr="00EF652C" w:rsidRDefault="00FA51A7" w:rsidP="00FA51A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3556">
              <w:rPr>
                <w:rFonts w:ascii="Angsana New" w:hAnsi="Angsana New"/>
                <w:b/>
                <w:bCs/>
                <w:sz w:val="30"/>
                <w:szCs w:val="30"/>
              </w:rPr>
              <w:t>3,412,447</w:t>
            </w:r>
          </w:p>
        </w:tc>
      </w:tr>
    </w:tbl>
    <w:p w14:paraId="52595099" w14:textId="1B5E5110" w:rsidR="00FA3096" w:rsidRDefault="00FA3096" w:rsidP="005729E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2736F2" w14:textId="387AB28E" w:rsidR="008910C9" w:rsidRPr="00841A9C" w:rsidRDefault="008910C9" w:rsidP="008910C9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841A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เหตุการณ์ภายหลังรอบระยะเวลารายงาน</w:t>
      </w:r>
    </w:p>
    <w:p w14:paraId="2473B922" w14:textId="77777777" w:rsidR="008910C9" w:rsidRPr="00841A9C" w:rsidRDefault="008910C9" w:rsidP="00891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3" w:right="-131"/>
        <w:jc w:val="thaiDistribute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</w:p>
    <w:p w14:paraId="06921151" w14:textId="0036F3E1" w:rsidR="008910C9" w:rsidRDefault="008910C9" w:rsidP="008910C9">
      <w:pPr>
        <w:pStyle w:val="block"/>
        <w:spacing w:after="0" w:line="240" w:lineRule="atLeast"/>
        <w:ind w:right="-7"/>
        <w:jc w:val="both"/>
        <w:rPr>
          <w:rFonts w:asciiTheme="majorBidi" w:hAnsiTheme="majorBidi"/>
          <w:spacing w:val="-1"/>
          <w:sz w:val="30"/>
          <w:szCs w:val="30"/>
        </w:rPr>
      </w:pPr>
      <w:r w:rsidRPr="00841A9C">
        <w:rPr>
          <w:rFonts w:asciiTheme="majorBidi" w:hAnsiTheme="majorBidi"/>
          <w:sz w:val="30"/>
          <w:szCs w:val="30"/>
          <w:cs/>
        </w:rPr>
        <w:t>ในการประชุม</w:t>
      </w:r>
      <w:r w:rsidRPr="00841A9C">
        <w:rPr>
          <w:rFonts w:asciiTheme="majorBidi" w:hAnsiTheme="majorBidi" w:hint="cs"/>
          <w:sz w:val="30"/>
          <w:szCs w:val="30"/>
          <w:cs/>
        </w:rPr>
        <w:t>คณะกรรมการ</w:t>
      </w:r>
      <w:r w:rsidRPr="00841A9C">
        <w:rPr>
          <w:rFonts w:asciiTheme="majorBidi" w:hAnsiTheme="majorBidi"/>
          <w:sz w:val="30"/>
          <w:szCs w:val="30"/>
          <w:cs/>
        </w:rPr>
        <w:t>บริษัทเมื่อวันที่</w:t>
      </w:r>
      <w:r w:rsidR="006E2E03" w:rsidRPr="00841A9C">
        <w:rPr>
          <w:rFonts w:asciiTheme="majorBidi" w:hAnsiTheme="majorBidi"/>
          <w:sz w:val="30"/>
          <w:szCs w:val="30"/>
        </w:rPr>
        <w:t xml:space="preserve"> </w:t>
      </w:r>
      <w:r w:rsidR="003D747C" w:rsidRPr="00841A9C">
        <w:rPr>
          <w:rFonts w:asciiTheme="majorBidi" w:hAnsiTheme="majorBidi"/>
          <w:sz w:val="30"/>
          <w:szCs w:val="30"/>
        </w:rPr>
        <w:t>5</w:t>
      </w:r>
      <w:r w:rsidR="006E2E03" w:rsidRPr="00841A9C">
        <w:rPr>
          <w:rFonts w:asciiTheme="majorBidi" w:hAnsiTheme="majorBidi"/>
          <w:sz w:val="30"/>
          <w:szCs w:val="30"/>
        </w:rPr>
        <w:t xml:space="preserve"> </w:t>
      </w:r>
      <w:r w:rsidRPr="00841A9C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Pr="00841A9C">
        <w:rPr>
          <w:rFonts w:asciiTheme="majorBidi" w:hAnsiTheme="majorBidi"/>
          <w:sz w:val="30"/>
          <w:szCs w:val="30"/>
        </w:rPr>
        <w:t>2569</w:t>
      </w:r>
      <w:r w:rsidR="006E2E03" w:rsidRPr="00841A9C">
        <w:rPr>
          <w:rFonts w:asciiTheme="majorBidi" w:hAnsiTheme="majorBidi"/>
          <w:sz w:val="30"/>
          <w:szCs w:val="30"/>
        </w:rPr>
        <w:t xml:space="preserve"> </w:t>
      </w:r>
      <w:r w:rsidRPr="00841A9C">
        <w:rPr>
          <w:rFonts w:asciiTheme="majorBidi" w:hAnsiTheme="majorBidi" w:hint="cs"/>
          <w:sz w:val="30"/>
          <w:szCs w:val="30"/>
          <w:cs/>
        </w:rPr>
        <w:t>คณะกรรมการ</w:t>
      </w:r>
      <w:r w:rsidRPr="00841A9C">
        <w:rPr>
          <w:rFonts w:asciiTheme="majorBidi" w:hAnsiTheme="majorBidi"/>
          <w:sz w:val="30"/>
          <w:szCs w:val="30"/>
          <w:cs/>
        </w:rPr>
        <w:t>มีมติอนุมัติ</w:t>
      </w:r>
      <w:r w:rsidRPr="00841A9C">
        <w:rPr>
          <w:rFonts w:asciiTheme="majorBidi" w:hAnsiTheme="majorBidi" w:hint="cs"/>
          <w:sz w:val="30"/>
          <w:szCs w:val="30"/>
          <w:cs/>
        </w:rPr>
        <w:t>การจ่าย</w:t>
      </w:r>
      <w:r w:rsidRPr="00841A9C">
        <w:rPr>
          <w:rFonts w:asciiTheme="majorBidi" w:hAnsiTheme="majorBidi"/>
          <w:sz w:val="30"/>
          <w:szCs w:val="30"/>
          <w:cs/>
        </w:rPr>
        <w:t>เงินปันผล</w:t>
      </w:r>
      <w:r w:rsidRPr="00841A9C">
        <w:rPr>
          <w:rFonts w:asciiTheme="majorBidi" w:hAnsiTheme="majorBidi" w:hint="cs"/>
          <w:sz w:val="30"/>
          <w:szCs w:val="30"/>
          <w:cs/>
        </w:rPr>
        <w:t xml:space="preserve">ระหว่างกาลสำหรับผลประกอบการงวดหกเดือนแรกของปี </w:t>
      </w:r>
      <w:r w:rsidRPr="00841A9C">
        <w:rPr>
          <w:rFonts w:asciiTheme="majorBidi" w:hAnsiTheme="majorBidi"/>
          <w:sz w:val="30"/>
          <w:szCs w:val="30"/>
        </w:rPr>
        <w:t xml:space="preserve">2569 </w:t>
      </w:r>
      <w:r w:rsidRPr="00841A9C">
        <w:rPr>
          <w:rFonts w:asciiTheme="majorBidi" w:hAnsiTheme="majorBidi"/>
          <w:sz w:val="30"/>
          <w:szCs w:val="30"/>
          <w:cs/>
        </w:rPr>
        <w:t xml:space="preserve">ในอัตราหุ้นละ </w:t>
      </w:r>
      <w:r w:rsidR="00841A9C" w:rsidRPr="00841A9C">
        <w:rPr>
          <w:rFonts w:asciiTheme="majorBidi" w:hAnsiTheme="majorBidi"/>
          <w:sz w:val="30"/>
          <w:szCs w:val="30"/>
        </w:rPr>
        <w:t>0.1</w:t>
      </w:r>
      <w:r w:rsidR="00E318E0">
        <w:rPr>
          <w:rFonts w:asciiTheme="majorBidi" w:hAnsiTheme="majorBidi"/>
          <w:sz w:val="30"/>
          <w:szCs w:val="30"/>
          <w:lang w:val="en-US" w:bidi="th-TH"/>
        </w:rPr>
        <w:t>0</w:t>
      </w:r>
      <w:r w:rsidRPr="00841A9C">
        <w:rPr>
          <w:rFonts w:asciiTheme="majorBidi" w:hAnsiTheme="majorBidi"/>
          <w:sz w:val="30"/>
          <w:szCs w:val="30"/>
          <w:cs/>
        </w:rPr>
        <w:t xml:space="preserve"> บาท เป็นจำนวนทั้งสิ้น </w:t>
      </w:r>
      <w:r w:rsidR="00841A9C">
        <w:rPr>
          <w:rFonts w:asciiTheme="majorBidi" w:hAnsiTheme="majorBidi"/>
          <w:sz w:val="30"/>
          <w:szCs w:val="30"/>
        </w:rPr>
        <w:t>84.74</w:t>
      </w:r>
      <w:r w:rsidRPr="00841A9C">
        <w:rPr>
          <w:rFonts w:asciiTheme="majorBidi" w:hAnsiTheme="majorBidi"/>
          <w:sz w:val="30"/>
          <w:szCs w:val="30"/>
          <w:cs/>
        </w:rPr>
        <w:t xml:space="preserve"> ล้านบาท เงินปันผลดังกล่าวได้จ่ายให้แก่ผู้ถือหุ้น</w:t>
      </w:r>
      <w:r w:rsidRPr="00E060AB">
        <w:rPr>
          <w:rFonts w:asciiTheme="majorBidi" w:hAnsiTheme="majorBidi" w:hint="cs"/>
          <w:sz w:val="30"/>
          <w:szCs w:val="30"/>
          <w:cs/>
        </w:rPr>
        <w:t>ภาย</w:t>
      </w:r>
      <w:r w:rsidRPr="00E060AB">
        <w:rPr>
          <w:rFonts w:asciiTheme="majorBidi" w:hAnsiTheme="majorBidi"/>
          <w:sz w:val="30"/>
          <w:szCs w:val="30"/>
          <w:cs/>
        </w:rPr>
        <w:t>ใน</w:t>
      </w:r>
      <w:r w:rsidRPr="00E060AB">
        <w:rPr>
          <w:rFonts w:asciiTheme="majorBidi" w:hAnsiTheme="majorBidi"/>
          <w:spacing w:val="-1"/>
          <w:sz w:val="30"/>
          <w:szCs w:val="30"/>
          <w:cs/>
        </w:rPr>
        <w:t xml:space="preserve">วันที่ </w:t>
      </w:r>
      <w:r w:rsidR="00E060AB" w:rsidRPr="00E060AB">
        <w:rPr>
          <w:rFonts w:asciiTheme="majorBidi" w:hAnsiTheme="majorBidi"/>
          <w:spacing w:val="-1"/>
          <w:sz w:val="30"/>
          <w:szCs w:val="30"/>
          <w:lang w:val="en-US"/>
        </w:rPr>
        <w:t>2</w:t>
      </w:r>
      <w:r w:rsidRPr="00E060AB">
        <w:rPr>
          <w:rFonts w:asciiTheme="majorBidi" w:hAnsiTheme="majorBidi"/>
          <w:spacing w:val="-1"/>
          <w:sz w:val="30"/>
          <w:szCs w:val="30"/>
        </w:rPr>
        <w:t xml:space="preserve"> </w:t>
      </w:r>
      <w:r w:rsidRPr="00E060AB">
        <w:rPr>
          <w:rFonts w:asciiTheme="majorBidi" w:hAnsiTheme="majorBidi" w:hint="cs"/>
          <w:spacing w:val="-1"/>
          <w:sz w:val="30"/>
          <w:szCs w:val="30"/>
          <w:cs/>
        </w:rPr>
        <w:t>กันยายน</w:t>
      </w:r>
      <w:r w:rsidRPr="00E060AB">
        <w:rPr>
          <w:rFonts w:asciiTheme="majorBidi" w:hAnsiTheme="majorBidi"/>
          <w:spacing w:val="-1"/>
          <w:sz w:val="30"/>
          <w:szCs w:val="30"/>
          <w:cs/>
        </w:rPr>
        <w:t xml:space="preserve"> </w:t>
      </w:r>
      <w:r w:rsidRPr="00E060AB">
        <w:rPr>
          <w:rFonts w:asciiTheme="majorBidi" w:hAnsiTheme="majorBidi"/>
          <w:spacing w:val="-1"/>
          <w:sz w:val="30"/>
          <w:szCs w:val="30"/>
        </w:rPr>
        <w:t>2569</w:t>
      </w:r>
    </w:p>
    <w:p w14:paraId="4FF8B1D2" w14:textId="77777777" w:rsidR="00584C9D" w:rsidRDefault="00584C9D" w:rsidP="008910C9">
      <w:pPr>
        <w:pStyle w:val="block"/>
        <w:spacing w:after="0" w:line="240" w:lineRule="atLeast"/>
        <w:ind w:right="-7"/>
        <w:jc w:val="both"/>
        <w:rPr>
          <w:rFonts w:asciiTheme="majorBidi" w:hAnsiTheme="majorBidi"/>
          <w:spacing w:val="-1"/>
          <w:sz w:val="30"/>
          <w:szCs w:val="30"/>
        </w:rPr>
      </w:pPr>
    </w:p>
    <w:p w14:paraId="0074F8E0" w14:textId="4BA5DD13" w:rsidR="00CF74C3" w:rsidRDefault="00CF74C3" w:rsidP="00CF74C3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 w:rsidRPr="00CF74C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มาตรฐานการรายงานทางการเงินที่ยังไม่ได้ใช้</w:t>
      </w:r>
    </w:p>
    <w:p w14:paraId="23C194E4" w14:textId="77777777" w:rsidR="00CF74C3" w:rsidRPr="00CF74C3" w:rsidRDefault="00CF74C3" w:rsidP="00247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3" w:right="-131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44DF25E3" w14:textId="5CBEF7A9" w:rsidR="00CF74C3" w:rsidRDefault="00247E5B" w:rsidP="00CF74C3">
      <w:pPr>
        <w:pStyle w:val="block"/>
        <w:spacing w:after="0" w:line="240" w:lineRule="atLeast"/>
        <w:ind w:right="-7"/>
        <w:jc w:val="both"/>
        <w:rPr>
          <w:rFonts w:asciiTheme="majorBidi" w:hAnsiTheme="majorBidi"/>
          <w:sz w:val="30"/>
          <w:szCs w:val="30"/>
          <w:lang w:bidi="th-TH"/>
        </w:rPr>
      </w:pPr>
      <w:r w:rsidRPr="00247E5B">
        <w:rPr>
          <w:rFonts w:asciiTheme="majorBidi" w:hAnsiTheme="majorBidi"/>
          <w:sz w:val="30"/>
          <w:szCs w:val="30"/>
          <w:cs/>
          <w:lang w:bidi="th-TH"/>
        </w:rPr>
        <w:t>มาตรฐานการรายงานทางการเงินที่ออก</w:t>
      </w:r>
      <w:r w:rsidR="00912437">
        <w:rPr>
          <w:rFonts w:asciiTheme="majorBidi" w:hAnsiTheme="majorBidi" w:hint="cs"/>
          <w:sz w:val="30"/>
          <w:szCs w:val="30"/>
          <w:cs/>
          <w:lang w:bidi="th-TH"/>
        </w:rPr>
        <w:t>และปรับปรุง</w:t>
      </w:r>
      <w:r w:rsidRPr="00247E5B">
        <w:rPr>
          <w:rFonts w:asciiTheme="majorBidi" w:hAnsiTheme="majorBidi"/>
          <w:sz w:val="30"/>
          <w:szCs w:val="30"/>
          <w:cs/>
          <w:lang w:bidi="th-TH"/>
        </w:rPr>
        <w:t xml:space="preserve">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Pr="00247E5B">
        <w:rPr>
          <w:rFonts w:asciiTheme="majorBidi" w:hAnsiTheme="majorBidi"/>
          <w:sz w:val="30"/>
          <w:szCs w:val="30"/>
        </w:rPr>
        <w:t xml:space="preserve">1 </w:t>
      </w:r>
      <w:r w:rsidRPr="00247E5B">
        <w:rPr>
          <w:rFonts w:asciiTheme="majorBidi" w:hAnsiTheme="majorBidi"/>
          <w:sz w:val="30"/>
          <w:szCs w:val="30"/>
          <w:cs/>
          <w:lang w:bidi="th-TH"/>
        </w:rPr>
        <w:t>มกราคมในปีดังต่อไปนี้</w:t>
      </w:r>
      <w:r w:rsidR="00912437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="00912437" w:rsidRPr="00912437">
        <w:rPr>
          <w:rFonts w:asciiTheme="majorBidi" w:hAnsiTheme="majorBidi"/>
          <w:sz w:val="30"/>
          <w:szCs w:val="30"/>
          <w:cs/>
          <w:lang w:bidi="th-TH"/>
        </w:rPr>
        <w:t>และอนุญาตให้นำมาถือปฏิบัติก่อนวันที่มีผลบังคับใช้ได้ อย่างไรก็ตา</w:t>
      </w:r>
      <w:r w:rsidR="00912437">
        <w:rPr>
          <w:rFonts w:asciiTheme="majorBidi" w:hAnsiTheme="majorBidi" w:hint="cs"/>
          <w:sz w:val="30"/>
          <w:szCs w:val="30"/>
          <w:cs/>
          <w:lang w:bidi="th-TH"/>
        </w:rPr>
        <w:t>ม</w:t>
      </w:r>
      <w:r w:rsidR="00912437" w:rsidRPr="00912437">
        <w:rPr>
          <w:rFonts w:asciiTheme="majorBidi" w:hAnsiTheme="majorBidi"/>
          <w:sz w:val="30"/>
          <w:szCs w:val="30"/>
          <w:cs/>
          <w:lang w:bidi="th-TH"/>
        </w:rPr>
        <w:t>กลุ่มบริษัท ไม่ได้นำมาตรฐานการรายงานทางการเงิ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3E7D61D9" w14:textId="77777777" w:rsidR="00247E5B" w:rsidRDefault="00247E5B" w:rsidP="00CF74C3">
      <w:pPr>
        <w:pStyle w:val="block"/>
        <w:spacing w:after="0" w:line="240" w:lineRule="atLeast"/>
        <w:ind w:right="-7"/>
        <w:jc w:val="both"/>
        <w:rPr>
          <w:rFonts w:asciiTheme="majorBidi" w:hAnsiTheme="majorBidi"/>
          <w:sz w:val="30"/>
          <w:szCs w:val="30"/>
          <w:lang w:bidi="th-TH"/>
        </w:rPr>
      </w:pPr>
    </w:p>
    <w:tbl>
      <w:tblPr>
        <w:tblStyle w:val="TableGrid"/>
        <w:tblW w:w="891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4156"/>
        <w:gridCol w:w="1244"/>
      </w:tblGrid>
      <w:tr w:rsidR="00247E5B" w:rsidRPr="00724236" w14:paraId="7D155712" w14:textId="77777777" w:rsidTr="00DF649C">
        <w:trPr>
          <w:tblHeader/>
        </w:trPr>
        <w:tc>
          <w:tcPr>
            <w:tcW w:w="3510" w:type="dxa"/>
            <w:vAlign w:val="bottom"/>
          </w:tcPr>
          <w:p w14:paraId="7B08F6B2" w14:textId="5F153BC3" w:rsidR="00247E5B" w:rsidRPr="00247E5B" w:rsidRDefault="00247E5B" w:rsidP="00DF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247E5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มาตรฐานการรายงานทางการเงิน</w:t>
            </w:r>
            <w:r w:rsidRPr="00247E5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156" w:type="dxa"/>
            <w:vAlign w:val="bottom"/>
          </w:tcPr>
          <w:p w14:paraId="21ED1489" w14:textId="77777777" w:rsidR="00247E5B" w:rsidRPr="00247E5B" w:rsidRDefault="00247E5B" w:rsidP="00DF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247E5B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เรื่อง</w:t>
            </w:r>
          </w:p>
        </w:tc>
        <w:tc>
          <w:tcPr>
            <w:tcW w:w="1244" w:type="dxa"/>
            <w:vAlign w:val="bottom"/>
          </w:tcPr>
          <w:p w14:paraId="1F3987A4" w14:textId="77777777" w:rsidR="00247E5B" w:rsidRPr="00247E5B" w:rsidRDefault="00247E5B" w:rsidP="00DF6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247E5B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มีผลบังคับใช้</w:t>
            </w:r>
          </w:p>
        </w:tc>
      </w:tr>
      <w:tr w:rsidR="00247E5B" w:rsidRPr="00724236" w14:paraId="15DEB5BE" w14:textId="77777777" w:rsidTr="003F1984">
        <w:trPr>
          <w:tblHeader/>
        </w:trPr>
        <w:tc>
          <w:tcPr>
            <w:tcW w:w="3510" w:type="dxa"/>
          </w:tcPr>
          <w:p w14:paraId="36BA4C18" w14:textId="3DEAB686" w:rsidR="00247E5B" w:rsidRPr="00184FA4" w:rsidRDefault="00247E5B" w:rsidP="00247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84FA4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="00184FA4">
              <w:rPr>
                <w:rFonts w:asciiTheme="majorBidi" w:eastAsia="Calibr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4156" w:type="dxa"/>
          </w:tcPr>
          <w:p w14:paraId="2406069E" w14:textId="3D6F4D2F" w:rsidR="00247E5B" w:rsidRPr="00184FA4" w:rsidRDefault="00184FA4" w:rsidP="00247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44" w:type="dxa"/>
          </w:tcPr>
          <w:p w14:paraId="1638A355" w14:textId="7C731359" w:rsidR="00247E5B" w:rsidRPr="00184FA4" w:rsidRDefault="00247E5B" w:rsidP="00247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84FA4">
              <w:rPr>
                <w:rFonts w:asciiTheme="majorBidi" w:eastAsia="Calibri" w:hAnsiTheme="majorBidi" w:cstheme="majorBidi"/>
                <w:sz w:val="28"/>
                <w:szCs w:val="28"/>
              </w:rPr>
              <w:t>2571</w:t>
            </w:r>
          </w:p>
        </w:tc>
      </w:tr>
      <w:tr w:rsidR="00912437" w:rsidRPr="00724236" w14:paraId="3CF457C1" w14:textId="77777777" w:rsidTr="003F1984">
        <w:trPr>
          <w:tblHeader/>
        </w:trPr>
        <w:tc>
          <w:tcPr>
            <w:tcW w:w="3510" w:type="dxa"/>
          </w:tcPr>
          <w:p w14:paraId="2D4DD226" w14:textId="1078D5D9" w:rsidR="00912437" w:rsidRPr="00912437" w:rsidRDefault="00912437" w:rsidP="009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12437">
              <w:rPr>
                <w:rFonts w:ascii="Angsana New" w:hAnsi="Angsana New"/>
                <w:sz w:val="28"/>
                <w:szCs w:val="28"/>
                <w:cs/>
              </w:rPr>
              <w:t>มาตรฐานการบัญชี</w:t>
            </w:r>
            <w:r w:rsidRPr="0091243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12437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912437">
              <w:rPr>
                <w:rFonts w:ascii="Angsana New" w:hAnsi="Angsana New"/>
                <w:sz w:val="28"/>
                <w:szCs w:val="28"/>
              </w:rPr>
              <w:t xml:space="preserve">7 </w:t>
            </w:r>
          </w:p>
        </w:tc>
        <w:tc>
          <w:tcPr>
            <w:tcW w:w="4156" w:type="dxa"/>
          </w:tcPr>
          <w:p w14:paraId="1D83DA37" w14:textId="06B0AF6A" w:rsidR="00912437" w:rsidRPr="00912437" w:rsidRDefault="00912437" w:rsidP="009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912437">
              <w:rPr>
                <w:rFonts w:ascii="Angsana New" w:hAnsi="Angsana New"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1244" w:type="dxa"/>
          </w:tcPr>
          <w:p w14:paraId="665744B9" w14:textId="43463738" w:rsidR="00912437" w:rsidRPr="00912437" w:rsidRDefault="00912437" w:rsidP="00912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12437">
              <w:rPr>
                <w:rFonts w:asciiTheme="majorBidi" w:eastAsia="Calibri" w:hAnsiTheme="majorBidi" w:cstheme="majorBidi"/>
                <w:sz w:val="28"/>
                <w:szCs w:val="28"/>
              </w:rPr>
              <w:t>2571</w:t>
            </w:r>
          </w:p>
        </w:tc>
      </w:tr>
    </w:tbl>
    <w:p w14:paraId="027F0073" w14:textId="77777777" w:rsidR="00247E5B" w:rsidRDefault="00247E5B" w:rsidP="00CF74C3">
      <w:pPr>
        <w:pStyle w:val="block"/>
        <w:spacing w:after="0" w:line="240" w:lineRule="atLeast"/>
        <w:ind w:right="-7"/>
        <w:jc w:val="both"/>
        <w:rPr>
          <w:rFonts w:asciiTheme="majorBidi" w:hAnsiTheme="majorBidi"/>
          <w:sz w:val="30"/>
          <w:szCs w:val="30"/>
          <w:lang w:bidi="th-TH"/>
        </w:rPr>
      </w:pPr>
    </w:p>
    <w:p w14:paraId="2198857A" w14:textId="16F1941C" w:rsidR="00247E5B" w:rsidRPr="00A87EBB" w:rsidRDefault="00247E5B" w:rsidP="00A87EB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A87EB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A87EB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18 </w:t>
      </w:r>
      <w:r w:rsidRPr="00A87EB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73456A04" w14:textId="77777777" w:rsidR="00247E5B" w:rsidRPr="00184FA4" w:rsidRDefault="00247E5B" w:rsidP="00247E5B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49010D58" w14:textId="556F9F1B" w:rsidR="00247E5B" w:rsidRPr="00184FA4" w:rsidRDefault="00247E5B" w:rsidP="00247E5B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84FA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184FA4">
        <w:rPr>
          <w:rFonts w:asciiTheme="majorBidi" w:hAnsiTheme="majorBidi" w:cstheme="majorBidi"/>
          <w:color w:val="000000"/>
          <w:sz w:val="30"/>
          <w:szCs w:val="30"/>
        </w:rPr>
        <w:t xml:space="preserve">18 </w:t>
      </w:r>
      <w:r w:rsidRPr="00184FA4">
        <w:rPr>
          <w:rFonts w:asciiTheme="majorBidi" w:hAnsiTheme="majorBidi" w:cstheme="majorBidi"/>
          <w:color w:val="000000"/>
          <w:sz w:val="30"/>
          <w:szCs w:val="30"/>
          <w:cs/>
        </w:rPr>
        <w:t>จะมาแทนมาตรฐานการบัญชี</w:t>
      </w:r>
      <w:r w:rsidRPr="00184FA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184FA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ฉบับที่ </w:t>
      </w:r>
      <w:r w:rsidRPr="00184FA4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184FA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เรื่อง</w:t>
      </w:r>
      <w:r w:rsidRPr="00184FA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84FA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การนำเสนอ</w:t>
      </w:r>
      <w:r w:rsidR="00A169DD">
        <w:rPr>
          <w:rFonts w:asciiTheme="majorBidi" w:hAnsiTheme="majorBidi" w:cstheme="majorBidi"/>
          <w:i/>
          <w:iCs/>
          <w:color w:val="000000"/>
          <w:sz w:val="30"/>
          <w:szCs w:val="30"/>
        </w:rPr>
        <w:br/>
      </w:r>
      <w:r w:rsidRPr="00184FA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งบการเงิน</w:t>
      </w:r>
      <w:r w:rsidRPr="00184FA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84FA4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และนำเสนอ</w:t>
      </w:r>
      <w:r w:rsidRPr="00184FA4">
        <w:rPr>
          <w:rFonts w:asciiTheme="majorBidi" w:hAnsiTheme="majorBidi" w:cstheme="majorBidi"/>
          <w:color w:val="000000"/>
          <w:sz w:val="30"/>
          <w:szCs w:val="30"/>
          <w:cs/>
        </w:rPr>
        <w:t>ข้อกำหนด</w:t>
      </w:r>
      <w:r w:rsidRPr="00184FA4">
        <w:rPr>
          <w:rFonts w:asciiTheme="majorBidi" w:hAnsiTheme="majorBidi" w:cstheme="majorBidi" w:hint="cs"/>
          <w:color w:val="000000"/>
          <w:sz w:val="30"/>
          <w:szCs w:val="30"/>
          <w:cs/>
        </w:rPr>
        <w:t>ที่</w:t>
      </w:r>
      <w:r w:rsidRPr="00184FA4">
        <w:rPr>
          <w:rFonts w:asciiTheme="majorBidi" w:hAnsiTheme="majorBidi" w:cstheme="majorBidi"/>
          <w:color w:val="000000"/>
          <w:sz w:val="30"/>
          <w:szCs w:val="30"/>
          <w:cs/>
        </w:rPr>
        <w:t>สำคัญใหม่ดังต่อไปนี้</w:t>
      </w:r>
    </w:p>
    <w:p w14:paraId="4869C667" w14:textId="77777777" w:rsidR="00247E5B" w:rsidRPr="00184FA4" w:rsidRDefault="00247E5B" w:rsidP="00247E5B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CED4AAA" w14:textId="77777777" w:rsidR="00247E5B" w:rsidRPr="00184FA4" w:rsidRDefault="00247E5B" w:rsidP="00247E5B">
      <w:pPr>
        <w:pStyle w:val="ListParagraph"/>
        <w:numPr>
          <w:ilvl w:val="0"/>
          <w:numId w:val="42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184FA4">
        <w:rPr>
          <w:rFonts w:asciiTheme="majorBidi" w:hAnsiTheme="majorBidi" w:cstheme="majorBidi"/>
          <w:color w:val="000000"/>
          <w:sz w:val="30"/>
          <w:szCs w:val="30"/>
          <w:cs/>
        </w:rPr>
        <w:t>กิจการต้องจัดหมวดหมู่รายได้และค่าใช้จ่ายทั้งหมดในงบกำไร</w:t>
      </w:r>
      <w:r w:rsidRPr="00184FA4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  <w:r w:rsidRPr="00184FA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ขาดทุนออกเป็น </w:t>
      </w:r>
      <w:r w:rsidRPr="00184FA4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184FA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หมวด ได้แก่ หมวดการดำเนินงาน หมวดการลงทุน หมวดการจัดหาเงินทุน หมวดการดำเนินงานที่ยกเลิก </w:t>
      </w:r>
      <w:r w:rsidRPr="00184FA4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184FA4">
        <w:rPr>
          <w:rFonts w:asciiTheme="majorBidi" w:hAnsiTheme="majorBidi" w:cstheme="majorBidi"/>
          <w:color w:val="000000"/>
          <w:sz w:val="30"/>
          <w:szCs w:val="30"/>
          <w:cs/>
        </w:rPr>
        <w:t>หมวดภาษีเงินได้ นอกจากนี้ กิจการต้องนำเสนอยอด</w:t>
      </w:r>
      <w:r w:rsidRPr="00184FA4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รวมย่อยที่กำหนดขึ้นใหม่นั่นคือ “</w:t>
      </w:r>
      <w:r w:rsidRPr="00184FA4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</w:t>
      </w:r>
      <w:r w:rsidRPr="00184FA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” </w:t>
      </w:r>
      <w:r w:rsidRPr="00184FA4">
        <w:rPr>
          <w:rFonts w:asciiTheme="majorBidi" w:hAnsiTheme="majorBidi" w:cstheme="majorBidi"/>
          <w:color w:val="000000"/>
          <w:sz w:val="30"/>
          <w:szCs w:val="30"/>
          <w:cs/>
        </w:rPr>
        <w:t>ทั้งนี้</w:t>
      </w:r>
      <w:r w:rsidRPr="00184FA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84FA4">
        <w:rPr>
          <w:rFonts w:asciiTheme="majorBidi" w:hAnsiTheme="majorBidi" w:cstheme="majorBidi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56562F27" w14:textId="77777777" w:rsidR="00247E5B" w:rsidRPr="00184FA4" w:rsidRDefault="00247E5B" w:rsidP="00247E5B">
      <w:pPr>
        <w:pStyle w:val="ListParagraph"/>
        <w:numPr>
          <w:ilvl w:val="0"/>
          <w:numId w:val="42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84FA4">
        <w:rPr>
          <w:rFonts w:asciiTheme="majorBidi" w:hAnsiTheme="majorBidi" w:cstheme="majorBidi" w:hint="cs"/>
          <w:color w:val="000000"/>
          <w:sz w:val="30"/>
          <w:szCs w:val="30"/>
          <w:cs/>
        </w:rPr>
        <w:t>ต้องเปิดเผย</w:t>
      </w:r>
      <w:r w:rsidRPr="00184FA4">
        <w:rPr>
          <w:rFonts w:asciiTheme="majorBidi" w:hAnsiTheme="majorBidi" w:cstheme="majorBidi"/>
          <w:color w:val="000000"/>
          <w:sz w:val="30"/>
          <w:szCs w:val="30"/>
          <w:cs/>
        </w:rPr>
        <w:t>มาตรวัดผลการดำเนินงานที่นิยามโดยฝ่ายบริหาร (หรือ “</w:t>
      </w:r>
      <w:r w:rsidRPr="00184FA4">
        <w:rPr>
          <w:rFonts w:asciiTheme="majorBidi" w:hAnsiTheme="majorBidi" w:cstheme="majorBidi"/>
          <w:color w:val="000000"/>
          <w:sz w:val="30"/>
          <w:szCs w:val="30"/>
        </w:rPr>
        <w:t xml:space="preserve">MPMs”) </w:t>
      </w:r>
      <w:r w:rsidRPr="00184FA4">
        <w:rPr>
          <w:rFonts w:asciiTheme="majorBidi" w:hAnsiTheme="majorBidi" w:cstheme="majorBidi"/>
          <w:color w:val="000000"/>
          <w:sz w:val="30"/>
          <w:szCs w:val="30"/>
          <w:cs/>
        </w:rPr>
        <w:t>ไว้ในหมายเหตุประกอบ</w:t>
      </w:r>
      <w:r w:rsidRPr="00184FA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        </w:t>
      </w:r>
      <w:r w:rsidRPr="00184FA4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</w:t>
      </w:r>
      <w:r w:rsidRPr="00184FA4">
        <w:rPr>
          <w:rFonts w:asciiTheme="majorBidi" w:hAnsiTheme="majorBidi" w:cstheme="majorBidi" w:hint="cs"/>
          <w:color w:val="000000"/>
          <w:sz w:val="30"/>
          <w:szCs w:val="30"/>
          <w:cs/>
        </w:rPr>
        <w:t>ข้อเดียว</w:t>
      </w:r>
    </w:p>
    <w:p w14:paraId="435BCB60" w14:textId="77777777" w:rsidR="00247E5B" w:rsidRPr="00184FA4" w:rsidRDefault="00247E5B" w:rsidP="00247E5B">
      <w:pPr>
        <w:pStyle w:val="ListParagraph"/>
        <w:numPr>
          <w:ilvl w:val="0"/>
          <w:numId w:val="42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84FA4">
        <w:rPr>
          <w:rFonts w:asciiTheme="majorBidi" w:hAnsiTheme="majorBidi" w:cstheme="majorBidi" w:hint="cs"/>
          <w:color w:val="000000"/>
          <w:sz w:val="30"/>
          <w:szCs w:val="30"/>
          <w:cs/>
        </w:rPr>
        <w:t>ให้</w:t>
      </w:r>
      <w:r w:rsidRPr="00184FA4">
        <w:rPr>
          <w:rFonts w:asciiTheme="majorBidi" w:hAnsiTheme="majorBidi" w:cstheme="majorBidi"/>
          <w:color w:val="000000"/>
          <w:sz w:val="30"/>
          <w:szCs w:val="30"/>
          <w:cs/>
        </w:rPr>
        <w:t>แนวทางเพิ่มเติมเกี่ยวกับ</w:t>
      </w:r>
      <w:r w:rsidRPr="00184FA4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การจัดกลุ่ม</w:t>
      </w:r>
      <w:r w:rsidRPr="00184FA4">
        <w:rPr>
          <w:rFonts w:asciiTheme="majorBidi" w:hAnsiTheme="majorBidi" w:cstheme="majorBidi"/>
          <w:color w:val="000000"/>
          <w:sz w:val="30"/>
          <w:szCs w:val="30"/>
          <w:cs/>
        </w:rPr>
        <w:t>ข้อมูลในงบการเงิน</w:t>
      </w:r>
    </w:p>
    <w:p w14:paraId="33960468" w14:textId="77777777" w:rsidR="00247E5B" w:rsidRPr="00184FA4" w:rsidRDefault="00247E5B" w:rsidP="00247E5B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FD4C5F2" w14:textId="57D0C521" w:rsidR="00912437" w:rsidRPr="00F756DB" w:rsidRDefault="00247E5B" w:rsidP="00912437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sz w:val="30"/>
          <w:szCs w:val="30"/>
        </w:rPr>
      </w:pPr>
      <w:r w:rsidRPr="00F756DB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นอกจากนี้ ทุกกิจการต้อง</w:t>
      </w:r>
      <w:r w:rsidRPr="00F756DB">
        <w:rPr>
          <w:rFonts w:asciiTheme="majorBidi" w:hAnsiTheme="majorBidi" w:cstheme="majorBidi" w:hint="cs"/>
          <w:color w:val="000000"/>
          <w:sz w:val="30"/>
          <w:szCs w:val="30"/>
          <w:cs/>
        </w:rPr>
        <w:t>นำ</w:t>
      </w:r>
      <w:r w:rsidRPr="00F756DB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กำไรหรือขาดทุนจากการดำเนินงานที่</w:t>
      </w:r>
      <w:r w:rsidRPr="00F756DB">
        <w:rPr>
          <w:rFonts w:asciiTheme="majorBidi" w:hAnsiTheme="majorBidi" w:cstheme="majorBidi" w:hint="cs"/>
          <w:color w:val="000000"/>
          <w:sz w:val="30"/>
          <w:szCs w:val="30"/>
          <w:cs/>
        </w:rPr>
        <w:t>เป็นยอดรวมย่อย</w:t>
      </w:r>
      <w:r w:rsidRPr="00F756DB">
        <w:rPr>
          <w:rFonts w:asciiTheme="majorBidi" w:hAnsiTheme="majorBidi" w:cstheme="majorBidi"/>
          <w:color w:val="000000"/>
          <w:sz w:val="30"/>
          <w:szCs w:val="30"/>
          <w:cs/>
        </w:rPr>
        <w:t>เป็นจุดเริ่มต้นของ</w:t>
      </w:r>
      <w:r w:rsidR="00A169DD" w:rsidRPr="00F756DB">
        <w:rPr>
          <w:rFonts w:asciiTheme="majorBidi" w:hAnsiTheme="majorBidi" w:cstheme="majorBidi"/>
          <w:color w:val="000000"/>
          <w:sz w:val="30"/>
          <w:szCs w:val="30"/>
        </w:rPr>
        <w:br/>
      </w:r>
      <w:r w:rsidRPr="00F756DB">
        <w:rPr>
          <w:rFonts w:asciiTheme="majorBidi" w:hAnsiTheme="majorBidi" w:cstheme="majorBidi"/>
          <w:color w:val="000000"/>
          <w:sz w:val="30"/>
          <w:szCs w:val="30"/>
          <w:cs/>
        </w:rPr>
        <w:t>งบกระแสเงินสดเมื่อกิจการนำเสนอกระแสเงินสดจากกิจกรรมดำเนินงาน</w:t>
      </w:r>
      <w:r w:rsidRPr="00F756DB">
        <w:rPr>
          <w:rFonts w:asciiTheme="majorBidi" w:hAnsiTheme="majorBidi" w:cstheme="majorBidi" w:hint="cs"/>
          <w:color w:val="000000"/>
          <w:sz w:val="30"/>
          <w:szCs w:val="30"/>
          <w:cs/>
        </w:rPr>
        <w:t>โดย</w:t>
      </w:r>
      <w:r w:rsidRPr="00F756DB">
        <w:rPr>
          <w:rFonts w:asciiTheme="majorBidi" w:hAnsiTheme="majorBidi" w:cstheme="majorBidi"/>
          <w:color w:val="000000"/>
          <w:sz w:val="30"/>
          <w:szCs w:val="30"/>
          <w:cs/>
        </w:rPr>
        <w:t>วิธีทางอ้อม</w:t>
      </w:r>
      <w:r w:rsidR="00CF74C3" w:rsidRPr="00F756DB">
        <w:rPr>
          <w:sz w:val="30"/>
          <w:szCs w:val="30"/>
        </w:rPr>
        <w:tab/>
      </w:r>
    </w:p>
    <w:p w14:paraId="23DA95E5" w14:textId="77777777" w:rsidR="00912437" w:rsidRPr="00F756DB" w:rsidRDefault="00912437" w:rsidP="00912437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sz w:val="30"/>
          <w:szCs w:val="30"/>
        </w:rPr>
      </w:pPr>
    </w:p>
    <w:p w14:paraId="61E6BEF3" w14:textId="6643B45D" w:rsidR="00912437" w:rsidRPr="00F756DB" w:rsidRDefault="00912437" w:rsidP="00F756DB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756DB">
        <w:rPr>
          <w:rFonts w:asciiTheme="majorBidi" w:hAnsiTheme="majorBidi" w:cstheme="majorBidi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</w:t>
      </w:r>
      <w:r w:rsidR="00F756D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</w:t>
      </w:r>
      <w:r w:rsidRPr="00F756DB">
        <w:rPr>
          <w:rFonts w:asciiTheme="majorBidi" w:hAnsiTheme="majorBidi" w:cstheme="majorBidi"/>
          <w:sz w:val="30"/>
          <w:szCs w:val="30"/>
          <w:cs/>
        </w:rPr>
        <w:t xml:space="preserve">รายงานทางการเงินที่ออกและปรับปรุงใหม่ดังกล่าวข้างต้น  </w:t>
      </w:r>
    </w:p>
    <w:p w14:paraId="2B8933B8" w14:textId="77777777" w:rsidR="00912437" w:rsidRPr="00912437" w:rsidRDefault="00912437" w:rsidP="00912437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BE8C626" w14:textId="77777777" w:rsidR="00CF74C3" w:rsidRPr="00184FA4" w:rsidRDefault="00CF74C3" w:rsidP="00CF74C3">
      <w:pPr>
        <w:rPr>
          <w:sz w:val="30"/>
          <w:szCs w:val="30"/>
          <w:lang w:eastAsia="x-none"/>
        </w:rPr>
      </w:pPr>
    </w:p>
    <w:p w14:paraId="231E0016" w14:textId="77D3306C" w:rsidR="007C7A14" w:rsidRPr="00184FA4" w:rsidRDefault="007C7A14" w:rsidP="00BE4139">
      <w:pPr>
        <w:jc w:val="thaiDistribute"/>
        <w:rPr>
          <w:rFonts w:asciiTheme="majorBidi" w:hAnsiTheme="majorBidi" w:cstheme="majorBidi"/>
          <w:sz w:val="30"/>
          <w:szCs w:val="30"/>
        </w:rPr>
      </w:pPr>
    </w:p>
    <w:sectPr w:rsidR="007C7A14" w:rsidRPr="00184FA4" w:rsidSect="00FC673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nextColumn"/>
      <w:pgSz w:w="11909" w:h="16834" w:code="9"/>
      <w:pgMar w:top="691" w:right="1152" w:bottom="576" w:left="1152" w:header="720" w:footer="720" w:gutter="0"/>
      <w:pgNumType w:start="1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83DC0" w14:textId="77777777" w:rsidR="0000451A" w:rsidRDefault="0000451A">
      <w:r>
        <w:separator/>
      </w:r>
    </w:p>
  </w:endnote>
  <w:endnote w:type="continuationSeparator" w:id="0">
    <w:p w14:paraId="06C423E6" w14:textId="77777777" w:rsidR="0000451A" w:rsidRDefault="0000451A">
      <w:r>
        <w:continuationSeparator/>
      </w:r>
    </w:p>
  </w:endnote>
  <w:endnote w:type="continuationNotice" w:id="1">
    <w:p w14:paraId="377FF209" w14:textId="77777777" w:rsidR="0000451A" w:rsidRDefault="0000451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BBB3C" w14:textId="77777777" w:rsidR="00FC673A" w:rsidRDefault="00FC6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A612B" w14:textId="77777777" w:rsidR="009A2B93" w:rsidRPr="0068597B" w:rsidRDefault="009A2B93" w:rsidP="00E0351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 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34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14E65B3" w14:textId="77777777" w:rsidR="009A2B93" w:rsidRPr="002E241D" w:rsidRDefault="009A2B93" w:rsidP="00781C49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2910A" w14:textId="77777777" w:rsidR="00FC673A" w:rsidRDefault="00FC6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EF71D" w14:textId="77777777" w:rsidR="0000451A" w:rsidRDefault="0000451A">
      <w:r>
        <w:separator/>
      </w:r>
    </w:p>
  </w:footnote>
  <w:footnote w:type="continuationSeparator" w:id="0">
    <w:p w14:paraId="78DB00DF" w14:textId="77777777" w:rsidR="0000451A" w:rsidRDefault="0000451A">
      <w:r>
        <w:continuationSeparator/>
      </w:r>
    </w:p>
  </w:footnote>
  <w:footnote w:type="continuationNotice" w:id="1">
    <w:p w14:paraId="6EAD926B" w14:textId="77777777" w:rsidR="0000451A" w:rsidRDefault="0000451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40890" w14:textId="77777777" w:rsidR="00FC673A" w:rsidRDefault="00FC6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5E00E" w14:textId="77777777" w:rsidR="00CD7123" w:rsidRPr="00BB549B" w:rsidRDefault="00CD7123" w:rsidP="00CD712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 ซินเน็ค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F714E94" w14:textId="77777777" w:rsidR="00CD7123" w:rsidRDefault="00CD7123" w:rsidP="00CD7123">
    <w:pPr>
      <w:tabs>
        <w:tab w:val="clear" w:pos="227"/>
        <w:tab w:val="clear" w:pos="454"/>
        <w:tab w:val="clear" w:pos="680"/>
        <w:tab w:val="left" w:pos="720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74AC563" w14:textId="4ECD6CD2" w:rsidR="005D00B0" w:rsidRDefault="005D00B0" w:rsidP="005D00B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</w:t>
    </w:r>
    <w:r w:rsidR="00317A22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="0074415E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="00317A22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="00404DE6">
      <w:rPr>
        <w:rFonts w:ascii="Angsana New" w:hAnsi="Angsana New"/>
        <w:sz w:val="32"/>
        <w:szCs w:val="32"/>
        <w:lang w:val="en-US" w:bidi="th-TH"/>
      </w:rPr>
      <w:t>3</w:t>
    </w:r>
    <w:r w:rsidR="0074415E">
      <w:rPr>
        <w:rFonts w:ascii="Angsana New" w:hAnsi="Angsana New"/>
        <w:sz w:val="32"/>
        <w:szCs w:val="32"/>
        <w:lang w:val="en-US" w:bidi="th-TH"/>
      </w:rPr>
      <w:t>0</w:t>
    </w:r>
    <w:r w:rsidR="00404DE6">
      <w:rPr>
        <w:rFonts w:ascii="Angsana New" w:hAnsi="Angsana New"/>
        <w:sz w:val="32"/>
        <w:szCs w:val="32"/>
        <w:lang w:val="en-US" w:bidi="th-TH"/>
      </w:rPr>
      <w:t xml:space="preserve"> </w:t>
    </w:r>
    <w:r w:rsidR="00404DE6" w:rsidRPr="00404DE6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</w:t>
    </w:r>
    <w:r w:rsidR="0074415E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ิถุนายน</w:t>
    </w:r>
    <w:r w:rsidR="00404DE6" w:rsidRPr="00404DE6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404DE6" w:rsidRPr="00404DE6">
      <w:rPr>
        <w:rFonts w:ascii="Angsana New" w:hAnsi="Angsana New"/>
        <w:sz w:val="32"/>
        <w:szCs w:val="32"/>
        <w:lang w:val="en-US" w:bidi="th-TH"/>
      </w:rPr>
      <w:t>2569</w:t>
    </w:r>
    <w:r>
      <w:rPr>
        <w:rFonts w:ascii="Angsana New" w:hAnsi="Angsana New" w:hint="cs"/>
        <w:sz w:val="32"/>
        <w:szCs w:val="32"/>
        <w:lang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hint="cs"/>
        <w:sz w:val="32"/>
        <w:szCs w:val="32"/>
        <w:lang w:val="en-US" w:bidi="th-TH"/>
      </w:rPr>
      <w:t>)</w:t>
    </w:r>
  </w:p>
  <w:p w14:paraId="289EA595" w14:textId="77777777" w:rsidR="007D50B3" w:rsidRPr="005D00B0" w:rsidRDefault="007D50B3" w:rsidP="00105F54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86405" w14:textId="77777777" w:rsidR="00FC673A" w:rsidRDefault="00FC6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703A53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" w15:restartNumberingAfterBreak="0">
    <w:nsid w:val="084318FB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D535B8C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F9F0BCB"/>
    <w:multiLevelType w:val="hybridMultilevel"/>
    <w:tmpl w:val="86C4758A"/>
    <w:lvl w:ilvl="0" w:tplc="A4EC9BCC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A40B2A"/>
    <w:multiLevelType w:val="multilevel"/>
    <w:tmpl w:val="6764074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6660997"/>
    <w:multiLevelType w:val="hybridMultilevel"/>
    <w:tmpl w:val="8E48E440"/>
    <w:lvl w:ilvl="0" w:tplc="0B447886">
      <w:start w:val="1"/>
      <w:numFmt w:val="bullet"/>
      <w:lvlText w:val="-"/>
      <w:lvlJc w:val="left"/>
      <w:pPr>
        <w:ind w:left="360" w:hanging="360"/>
      </w:pPr>
      <w:rPr>
        <w:rFonts w:ascii="Angsana New" w:hAnsi="Angsana New" w:cs="Angsana New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A60B5F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28D1202F"/>
    <w:multiLevelType w:val="hybridMultilevel"/>
    <w:tmpl w:val="18421B6E"/>
    <w:lvl w:ilvl="0" w:tplc="E08269D8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2E314376"/>
    <w:multiLevelType w:val="hybridMultilevel"/>
    <w:tmpl w:val="9E26B21A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3B31C3E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4" w15:restartNumberingAfterBreak="0">
    <w:nsid w:val="40D85AA6"/>
    <w:multiLevelType w:val="hybridMultilevel"/>
    <w:tmpl w:val="810E5FBE"/>
    <w:lvl w:ilvl="0" w:tplc="C2A2696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42A3198B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43636550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512F2C18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52F6659B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588823F8"/>
    <w:multiLevelType w:val="hybridMultilevel"/>
    <w:tmpl w:val="EAA8B348"/>
    <w:lvl w:ilvl="0" w:tplc="D62E3970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2E5293F"/>
    <w:multiLevelType w:val="multilevel"/>
    <w:tmpl w:val="CE52C0F6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22" w15:restartNumberingAfterBreak="0">
    <w:nsid w:val="685D762C"/>
    <w:multiLevelType w:val="multilevel"/>
    <w:tmpl w:val="ABA21AA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val="en-US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77D026E7"/>
    <w:multiLevelType w:val="singleLevel"/>
    <w:tmpl w:val="61104294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24" w15:restartNumberingAfterBreak="0">
    <w:nsid w:val="7AF8531D"/>
    <w:multiLevelType w:val="hybridMultilevel"/>
    <w:tmpl w:val="2032A136"/>
    <w:lvl w:ilvl="0" w:tplc="AB98893A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7F495B50"/>
    <w:multiLevelType w:val="singleLevel"/>
    <w:tmpl w:val="C7083B12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  <w:color w:val="auto"/>
        <w:sz w:val="24"/>
      </w:rPr>
    </w:lvl>
  </w:abstractNum>
  <w:num w:numId="1" w16cid:durableId="1035814662">
    <w:abstractNumId w:val="0"/>
  </w:num>
  <w:num w:numId="2" w16cid:durableId="728461353">
    <w:abstractNumId w:val="6"/>
  </w:num>
  <w:num w:numId="3" w16cid:durableId="487332536">
    <w:abstractNumId w:val="17"/>
  </w:num>
  <w:num w:numId="4" w16cid:durableId="376902156">
    <w:abstractNumId w:val="7"/>
  </w:num>
  <w:num w:numId="5" w16cid:durableId="1514958554">
    <w:abstractNumId w:val="19"/>
  </w:num>
  <w:num w:numId="6" w16cid:durableId="229122313">
    <w:abstractNumId w:val="24"/>
  </w:num>
  <w:num w:numId="7" w16cid:durableId="367879851">
    <w:abstractNumId w:val="23"/>
  </w:num>
  <w:num w:numId="8" w16cid:durableId="939409131">
    <w:abstractNumId w:val="5"/>
  </w:num>
  <w:num w:numId="9" w16cid:durableId="307562318">
    <w:abstractNumId w:val="0"/>
  </w:num>
  <w:num w:numId="10" w16cid:durableId="1921982995">
    <w:abstractNumId w:val="25"/>
  </w:num>
  <w:num w:numId="11" w16cid:durableId="386149880">
    <w:abstractNumId w:val="21"/>
  </w:num>
  <w:num w:numId="12" w16cid:durableId="2023164285">
    <w:abstractNumId w:val="14"/>
  </w:num>
  <w:num w:numId="13" w16cid:durableId="738360680">
    <w:abstractNumId w:val="12"/>
  </w:num>
  <w:num w:numId="14" w16cid:durableId="124472184">
    <w:abstractNumId w:val="9"/>
  </w:num>
  <w:num w:numId="15" w16cid:durableId="1385177920">
    <w:abstractNumId w:val="0"/>
  </w:num>
  <w:num w:numId="16" w16cid:durableId="14001779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20994670">
    <w:abstractNumId w:val="23"/>
  </w:num>
  <w:num w:numId="18" w16cid:durableId="1331369359">
    <w:abstractNumId w:val="1"/>
  </w:num>
  <w:num w:numId="19" w16cid:durableId="1352606608">
    <w:abstractNumId w:val="2"/>
  </w:num>
  <w:num w:numId="20" w16cid:durableId="184371658">
    <w:abstractNumId w:val="10"/>
  </w:num>
  <w:num w:numId="21" w16cid:durableId="416902768">
    <w:abstractNumId w:val="11"/>
  </w:num>
  <w:num w:numId="22" w16cid:durableId="290549979">
    <w:abstractNumId w:val="0"/>
  </w:num>
  <w:num w:numId="23" w16cid:durableId="1871337134">
    <w:abstractNumId w:val="22"/>
  </w:num>
  <w:num w:numId="24" w16cid:durableId="1295332009">
    <w:abstractNumId w:val="0"/>
  </w:num>
  <w:num w:numId="25" w16cid:durableId="1285113451">
    <w:abstractNumId w:val="0"/>
  </w:num>
  <w:num w:numId="26" w16cid:durableId="1021971869">
    <w:abstractNumId w:val="0"/>
  </w:num>
  <w:num w:numId="27" w16cid:durableId="581069868">
    <w:abstractNumId w:val="0"/>
  </w:num>
  <w:num w:numId="28" w16cid:durableId="1154301096">
    <w:abstractNumId w:val="0"/>
  </w:num>
  <w:num w:numId="29" w16cid:durableId="1675720958">
    <w:abstractNumId w:val="0"/>
  </w:num>
  <w:num w:numId="30" w16cid:durableId="1207370610">
    <w:abstractNumId w:val="20"/>
  </w:num>
  <w:num w:numId="31" w16cid:durableId="928000791">
    <w:abstractNumId w:val="0"/>
  </w:num>
  <w:num w:numId="32" w16cid:durableId="4404867">
    <w:abstractNumId w:val="8"/>
  </w:num>
  <w:num w:numId="33" w16cid:durableId="1028146133">
    <w:abstractNumId w:val="0"/>
  </w:num>
  <w:num w:numId="34" w16cid:durableId="823356246">
    <w:abstractNumId w:val="0"/>
  </w:num>
  <w:num w:numId="35" w16cid:durableId="140470249">
    <w:abstractNumId w:val="16"/>
  </w:num>
  <w:num w:numId="36" w16cid:durableId="526333288">
    <w:abstractNumId w:val="15"/>
  </w:num>
  <w:num w:numId="37" w16cid:durableId="1179155204">
    <w:abstractNumId w:val="18"/>
  </w:num>
  <w:num w:numId="38" w16cid:durableId="1643582240">
    <w:abstractNumId w:val="4"/>
  </w:num>
  <w:num w:numId="39" w16cid:durableId="806167953">
    <w:abstractNumId w:val="0"/>
  </w:num>
  <w:num w:numId="40" w16cid:durableId="752774124">
    <w:abstractNumId w:val="0"/>
  </w:num>
  <w:num w:numId="41" w16cid:durableId="433282297">
    <w:abstractNumId w:val="3"/>
  </w:num>
  <w:num w:numId="42" w16cid:durableId="657731334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???????"/>
  </w:docVars>
  <w:rsids>
    <w:rsidRoot w:val="00385CFC"/>
    <w:rsid w:val="00000199"/>
    <w:rsid w:val="00000497"/>
    <w:rsid w:val="0000062B"/>
    <w:rsid w:val="00000D1F"/>
    <w:rsid w:val="00000D37"/>
    <w:rsid w:val="00000EB3"/>
    <w:rsid w:val="00000F1B"/>
    <w:rsid w:val="00001132"/>
    <w:rsid w:val="00001498"/>
    <w:rsid w:val="0000163A"/>
    <w:rsid w:val="0000182B"/>
    <w:rsid w:val="00001B23"/>
    <w:rsid w:val="00001BEF"/>
    <w:rsid w:val="00001F9E"/>
    <w:rsid w:val="00002506"/>
    <w:rsid w:val="00002812"/>
    <w:rsid w:val="00002C5A"/>
    <w:rsid w:val="00002D6B"/>
    <w:rsid w:val="00002D76"/>
    <w:rsid w:val="00002FBB"/>
    <w:rsid w:val="000031D3"/>
    <w:rsid w:val="000036DA"/>
    <w:rsid w:val="00003A40"/>
    <w:rsid w:val="00003C9E"/>
    <w:rsid w:val="00003F81"/>
    <w:rsid w:val="0000451A"/>
    <w:rsid w:val="000045D5"/>
    <w:rsid w:val="0000464A"/>
    <w:rsid w:val="00004A93"/>
    <w:rsid w:val="000051D5"/>
    <w:rsid w:val="000051E9"/>
    <w:rsid w:val="000057D1"/>
    <w:rsid w:val="00005ACB"/>
    <w:rsid w:val="00005BAB"/>
    <w:rsid w:val="00005C1B"/>
    <w:rsid w:val="00005D33"/>
    <w:rsid w:val="00005F00"/>
    <w:rsid w:val="000061BA"/>
    <w:rsid w:val="000062D0"/>
    <w:rsid w:val="0000631A"/>
    <w:rsid w:val="00006AF3"/>
    <w:rsid w:val="00006DD5"/>
    <w:rsid w:val="00006F2E"/>
    <w:rsid w:val="00007613"/>
    <w:rsid w:val="0000762F"/>
    <w:rsid w:val="00007962"/>
    <w:rsid w:val="00007A9E"/>
    <w:rsid w:val="00007B57"/>
    <w:rsid w:val="00007E64"/>
    <w:rsid w:val="00010018"/>
    <w:rsid w:val="000101A7"/>
    <w:rsid w:val="00010374"/>
    <w:rsid w:val="00010B20"/>
    <w:rsid w:val="00010BBA"/>
    <w:rsid w:val="00010C16"/>
    <w:rsid w:val="00010F44"/>
    <w:rsid w:val="0001192B"/>
    <w:rsid w:val="00012127"/>
    <w:rsid w:val="000122A5"/>
    <w:rsid w:val="0001272F"/>
    <w:rsid w:val="00012A1B"/>
    <w:rsid w:val="00012A46"/>
    <w:rsid w:val="00012CDC"/>
    <w:rsid w:val="00012E27"/>
    <w:rsid w:val="000130DD"/>
    <w:rsid w:val="000133EE"/>
    <w:rsid w:val="000134CC"/>
    <w:rsid w:val="000135F7"/>
    <w:rsid w:val="0001364C"/>
    <w:rsid w:val="0001399B"/>
    <w:rsid w:val="00013A0A"/>
    <w:rsid w:val="000143EB"/>
    <w:rsid w:val="000146B6"/>
    <w:rsid w:val="00014831"/>
    <w:rsid w:val="00014A59"/>
    <w:rsid w:val="00014BF0"/>
    <w:rsid w:val="00014F16"/>
    <w:rsid w:val="00015111"/>
    <w:rsid w:val="00015169"/>
    <w:rsid w:val="00015AC8"/>
    <w:rsid w:val="00015C52"/>
    <w:rsid w:val="00015CEA"/>
    <w:rsid w:val="00015E73"/>
    <w:rsid w:val="00016BBB"/>
    <w:rsid w:val="000172C8"/>
    <w:rsid w:val="00017323"/>
    <w:rsid w:val="000176C5"/>
    <w:rsid w:val="000179F5"/>
    <w:rsid w:val="00017B1A"/>
    <w:rsid w:val="00020021"/>
    <w:rsid w:val="00020116"/>
    <w:rsid w:val="00020163"/>
    <w:rsid w:val="0002055E"/>
    <w:rsid w:val="00020976"/>
    <w:rsid w:val="00020A13"/>
    <w:rsid w:val="00020A59"/>
    <w:rsid w:val="00020BC4"/>
    <w:rsid w:val="00020BEC"/>
    <w:rsid w:val="00020CE1"/>
    <w:rsid w:val="00020E35"/>
    <w:rsid w:val="00020F9E"/>
    <w:rsid w:val="00020FF1"/>
    <w:rsid w:val="0002105F"/>
    <w:rsid w:val="000211D5"/>
    <w:rsid w:val="00021255"/>
    <w:rsid w:val="00021392"/>
    <w:rsid w:val="00021CAD"/>
    <w:rsid w:val="00022087"/>
    <w:rsid w:val="00022643"/>
    <w:rsid w:val="000228ED"/>
    <w:rsid w:val="00022B23"/>
    <w:rsid w:val="00022F3A"/>
    <w:rsid w:val="00023095"/>
    <w:rsid w:val="00023178"/>
    <w:rsid w:val="000234C9"/>
    <w:rsid w:val="0002352D"/>
    <w:rsid w:val="00023689"/>
    <w:rsid w:val="00023930"/>
    <w:rsid w:val="00023CE6"/>
    <w:rsid w:val="00023E3C"/>
    <w:rsid w:val="0002431C"/>
    <w:rsid w:val="00024953"/>
    <w:rsid w:val="00024AA5"/>
    <w:rsid w:val="00024EED"/>
    <w:rsid w:val="00024F30"/>
    <w:rsid w:val="0002549D"/>
    <w:rsid w:val="000254C6"/>
    <w:rsid w:val="00025581"/>
    <w:rsid w:val="000255E7"/>
    <w:rsid w:val="00025863"/>
    <w:rsid w:val="000258AD"/>
    <w:rsid w:val="00025A23"/>
    <w:rsid w:val="00025B90"/>
    <w:rsid w:val="00025FC2"/>
    <w:rsid w:val="00026132"/>
    <w:rsid w:val="00026133"/>
    <w:rsid w:val="000261E7"/>
    <w:rsid w:val="00026249"/>
    <w:rsid w:val="000263F9"/>
    <w:rsid w:val="0002666D"/>
    <w:rsid w:val="00026DDA"/>
    <w:rsid w:val="00026E32"/>
    <w:rsid w:val="00026F6D"/>
    <w:rsid w:val="00026FC7"/>
    <w:rsid w:val="000270EB"/>
    <w:rsid w:val="00027226"/>
    <w:rsid w:val="000272AA"/>
    <w:rsid w:val="0002731C"/>
    <w:rsid w:val="000274B1"/>
    <w:rsid w:val="00027563"/>
    <w:rsid w:val="00027904"/>
    <w:rsid w:val="00027A66"/>
    <w:rsid w:val="00030007"/>
    <w:rsid w:val="000300DD"/>
    <w:rsid w:val="000303E3"/>
    <w:rsid w:val="00030574"/>
    <w:rsid w:val="00030576"/>
    <w:rsid w:val="0003091A"/>
    <w:rsid w:val="00030952"/>
    <w:rsid w:val="00030A33"/>
    <w:rsid w:val="00030D5A"/>
    <w:rsid w:val="00030E16"/>
    <w:rsid w:val="00031513"/>
    <w:rsid w:val="00031980"/>
    <w:rsid w:val="00031A4F"/>
    <w:rsid w:val="00031ADE"/>
    <w:rsid w:val="00031BD9"/>
    <w:rsid w:val="00031C60"/>
    <w:rsid w:val="000324DE"/>
    <w:rsid w:val="0003284C"/>
    <w:rsid w:val="00032CE1"/>
    <w:rsid w:val="00032FE0"/>
    <w:rsid w:val="000335A3"/>
    <w:rsid w:val="00033B04"/>
    <w:rsid w:val="00033D04"/>
    <w:rsid w:val="00033DF8"/>
    <w:rsid w:val="00033EFB"/>
    <w:rsid w:val="000344A8"/>
    <w:rsid w:val="00034646"/>
    <w:rsid w:val="0003465D"/>
    <w:rsid w:val="00034708"/>
    <w:rsid w:val="00034F5B"/>
    <w:rsid w:val="0003500D"/>
    <w:rsid w:val="000350D8"/>
    <w:rsid w:val="000350DB"/>
    <w:rsid w:val="000351D6"/>
    <w:rsid w:val="00035A15"/>
    <w:rsid w:val="00035AC8"/>
    <w:rsid w:val="00036235"/>
    <w:rsid w:val="00036251"/>
    <w:rsid w:val="000364EB"/>
    <w:rsid w:val="000365A7"/>
    <w:rsid w:val="00036615"/>
    <w:rsid w:val="00036A23"/>
    <w:rsid w:val="00036CB1"/>
    <w:rsid w:val="000374CF"/>
    <w:rsid w:val="000406D3"/>
    <w:rsid w:val="00040791"/>
    <w:rsid w:val="000407E6"/>
    <w:rsid w:val="00040826"/>
    <w:rsid w:val="0004094E"/>
    <w:rsid w:val="00040952"/>
    <w:rsid w:val="000409AC"/>
    <w:rsid w:val="0004126D"/>
    <w:rsid w:val="00041315"/>
    <w:rsid w:val="000415F4"/>
    <w:rsid w:val="00041624"/>
    <w:rsid w:val="00041745"/>
    <w:rsid w:val="00041C82"/>
    <w:rsid w:val="00041E72"/>
    <w:rsid w:val="0004253A"/>
    <w:rsid w:val="00042679"/>
    <w:rsid w:val="00042793"/>
    <w:rsid w:val="00042A33"/>
    <w:rsid w:val="00042D43"/>
    <w:rsid w:val="00042F74"/>
    <w:rsid w:val="000434F1"/>
    <w:rsid w:val="00043DDD"/>
    <w:rsid w:val="00043DF3"/>
    <w:rsid w:val="0004445C"/>
    <w:rsid w:val="000444A8"/>
    <w:rsid w:val="00045074"/>
    <w:rsid w:val="000458B4"/>
    <w:rsid w:val="00045E6A"/>
    <w:rsid w:val="00046561"/>
    <w:rsid w:val="00046633"/>
    <w:rsid w:val="00047B7D"/>
    <w:rsid w:val="00047F94"/>
    <w:rsid w:val="00047FDA"/>
    <w:rsid w:val="000500CE"/>
    <w:rsid w:val="0005014B"/>
    <w:rsid w:val="000508A2"/>
    <w:rsid w:val="00050935"/>
    <w:rsid w:val="00050CAE"/>
    <w:rsid w:val="00050DDE"/>
    <w:rsid w:val="00051008"/>
    <w:rsid w:val="00051417"/>
    <w:rsid w:val="00051527"/>
    <w:rsid w:val="0005186C"/>
    <w:rsid w:val="00051A81"/>
    <w:rsid w:val="00051B98"/>
    <w:rsid w:val="00051C4E"/>
    <w:rsid w:val="00051F81"/>
    <w:rsid w:val="00052251"/>
    <w:rsid w:val="0005239E"/>
    <w:rsid w:val="0005285A"/>
    <w:rsid w:val="00052931"/>
    <w:rsid w:val="000529F4"/>
    <w:rsid w:val="00052BCF"/>
    <w:rsid w:val="00052BF7"/>
    <w:rsid w:val="00053395"/>
    <w:rsid w:val="000533F6"/>
    <w:rsid w:val="00053A2C"/>
    <w:rsid w:val="00053BCF"/>
    <w:rsid w:val="00053E8C"/>
    <w:rsid w:val="00054433"/>
    <w:rsid w:val="00054765"/>
    <w:rsid w:val="00054962"/>
    <w:rsid w:val="00054A0E"/>
    <w:rsid w:val="00054EE3"/>
    <w:rsid w:val="00054FEE"/>
    <w:rsid w:val="000553C0"/>
    <w:rsid w:val="0005542F"/>
    <w:rsid w:val="000557FE"/>
    <w:rsid w:val="000558C4"/>
    <w:rsid w:val="00055A2C"/>
    <w:rsid w:val="00055F04"/>
    <w:rsid w:val="00055FD6"/>
    <w:rsid w:val="000562C8"/>
    <w:rsid w:val="0005647B"/>
    <w:rsid w:val="0005682D"/>
    <w:rsid w:val="000568A7"/>
    <w:rsid w:val="00056A03"/>
    <w:rsid w:val="00056B71"/>
    <w:rsid w:val="00056EB4"/>
    <w:rsid w:val="00056FF1"/>
    <w:rsid w:val="00057E95"/>
    <w:rsid w:val="00057ED5"/>
    <w:rsid w:val="00057FAA"/>
    <w:rsid w:val="00060195"/>
    <w:rsid w:val="00060352"/>
    <w:rsid w:val="000606E7"/>
    <w:rsid w:val="00060B04"/>
    <w:rsid w:val="00060BC8"/>
    <w:rsid w:val="00060CB9"/>
    <w:rsid w:val="00060F53"/>
    <w:rsid w:val="00060FA0"/>
    <w:rsid w:val="00061076"/>
    <w:rsid w:val="000612C7"/>
    <w:rsid w:val="00061B0E"/>
    <w:rsid w:val="00061CDD"/>
    <w:rsid w:val="000621C0"/>
    <w:rsid w:val="00062464"/>
    <w:rsid w:val="000625AF"/>
    <w:rsid w:val="00062766"/>
    <w:rsid w:val="0006276B"/>
    <w:rsid w:val="000628E7"/>
    <w:rsid w:val="00062933"/>
    <w:rsid w:val="00062B25"/>
    <w:rsid w:val="000635AD"/>
    <w:rsid w:val="000635F2"/>
    <w:rsid w:val="000635F7"/>
    <w:rsid w:val="000635FF"/>
    <w:rsid w:val="000639A9"/>
    <w:rsid w:val="000639E3"/>
    <w:rsid w:val="00063E79"/>
    <w:rsid w:val="00063FC0"/>
    <w:rsid w:val="00063FF7"/>
    <w:rsid w:val="000642D6"/>
    <w:rsid w:val="000643EC"/>
    <w:rsid w:val="000645F7"/>
    <w:rsid w:val="0006485E"/>
    <w:rsid w:val="00064B45"/>
    <w:rsid w:val="00064FAB"/>
    <w:rsid w:val="00065008"/>
    <w:rsid w:val="0006537A"/>
    <w:rsid w:val="00065489"/>
    <w:rsid w:val="00065604"/>
    <w:rsid w:val="00065839"/>
    <w:rsid w:val="00065A53"/>
    <w:rsid w:val="00065C76"/>
    <w:rsid w:val="00065CCC"/>
    <w:rsid w:val="00065F26"/>
    <w:rsid w:val="00066100"/>
    <w:rsid w:val="000663C1"/>
    <w:rsid w:val="0006678F"/>
    <w:rsid w:val="000669B6"/>
    <w:rsid w:val="00066A7D"/>
    <w:rsid w:val="00066E87"/>
    <w:rsid w:val="00066EA0"/>
    <w:rsid w:val="00066F67"/>
    <w:rsid w:val="000672F9"/>
    <w:rsid w:val="000675C1"/>
    <w:rsid w:val="0006779D"/>
    <w:rsid w:val="00067861"/>
    <w:rsid w:val="00067F53"/>
    <w:rsid w:val="000701DE"/>
    <w:rsid w:val="00070622"/>
    <w:rsid w:val="000711EE"/>
    <w:rsid w:val="00071299"/>
    <w:rsid w:val="00071642"/>
    <w:rsid w:val="0007195E"/>
    <w:rsid w:val="00071E82"/>
    <w:rsid w:val="0007221B"/>
    <w:rsid w:val="00072234"/>
    <w:rsid w:val="0007258B"/>
    <w:rsid w:val="00073321"/>
    <w:rsid w:val="00073331"/>
    <w:rsid w:val="00073367"/>
    <w:rsid w:val="000739C8"/>
    <w:rsid w:val="000739DC"/>
    <w:rsid w:val="00073C00"/>
    <w:rsid w:val="00073C70"/>
    <w:rsid w:val="00073DA4"/>
    <w:rsid w:val="00074223"/>
    <w:rsid w:val="0007468D"/>
    <w:rsid w:val="00074F14"/>
    <w:rsid w:val="00075320"/>
    <w:rsid w:val="00075927"/>
    <w:rsid w:val="000759AA"/>
    <w:rsid w:val="00075B56"/>
    <w:rsid w:val="00075E62"/>
    <w:rsid w:val="00075FFE"/>
    <w:rsid w:val="000763F6"/>
    <w:rsid w:val="000765BD"/>
    <w:rsid w:val="00076626"/>
    <w:rsid w:val="00076770"/>
    <w:rsid w:val="00076883"/>
    <w:rsid w:val="000773F9"/>
    <w:rsid w:val="000775F1"/>
    <w:rsid w:val="000778DF"/>
    <w:rsid w:val="00077AA1"/>
    <w:rsid w:val="00077E6D"/>
    <w:rsid w:val="0008011E"/>
    <w:rsid w:val="000806C9"/>
    <w:rsid w:val="000809AE"/>
    <w:rsid w:val="00080BA5"/>
    <w:rsid w:val="00080C77"/>
    <w:rsid w:val="00080CB1"/>
    <w:rsid w:val="00080CEC"/>
    <w:rsid w:val="00080E54"/>
    <w:rsid w:val="0008115A"/>
    <w:rsid w:val="0008126A"/>
    <w:rsid w:val="00081632"/>
    <w:rsid w:val="000821AE"/>
    <w:rsid w:val="0008248F"/>
    <w:rsid w:val="00082881"/>
    <w:rsid w:val="000828CD"/>
    <w:rsid w:val="00082B29"/>
    <w:rsid w:val="00082C3B"/>
    <w:rsid w:val="00082EA9"/>
    <w:rsid w:val="0008341F"/>
    <w:rsid w:val="00083513"/>
    <w:rsid w:val="00083D96"/>
    <w:rsid w:val="000842DE"/>
    <w:rsid w:val="00084B70"/>
    <w:rsid w:val="00084C02"/>
    <w:rsid w:val="00084E43"/>
    <w:rsid w:val="00084E93"/>
    <w:rsid w:val="00084ECC"/>
    <w:rsid w:val="000858BA"/>
    <w:rsid w:val="00085B47"/>
    <w:rsid w:val="00085B69"/>
    <w:rsid w:val="00085B9E"/>
    <w:rsid w:val="00085BB4"/>
    <w:rsid w:val="00085EAB"/>
    <w:rsid w:val="00085F30"/>
    <w:rsid w:val="000861AA"/>
    <w:rsid w:val="00086220"/>
    <w:rsid w:val="00086257"/>
    <w:rsid w:val="00086754"/>
    <w:rsid w:val="000869A0"/>
    <w:rsid w:val="00086BEB"/>
    <w:rsid w:val="00086FA6"/>
    <w:rsid w:val="00087361"/>
    <w:rsid w:val="00087506"/>
    <w:rsid w:val="00087726"/>
    <w:rsid w:val="00087870"/>
    <w:rsid w:val="00087AA6"/>
    <w:rsid w:val="00087D01"/>
    <w:rsid w:val="00087E79"/>
    <w:rsid w:val="00090150"/>
    <w:rsid w:val="000901DA"/>
    <w:rsid w:val="000901E2"/>
    <w:rsid w:val="000905FD"/>
    <w:rsid w:val="00090626"/>
    <w:rsid w:val="0009067F"/>
    <w:rsid w:val="0009071F"/>
    <w:rsid w:val="00090741"/>
    <w:rsid w:val="000908F3"/>
    <w:rsid w:val="00090EBA"/>
    <w:rsid w:val="00090F48"/>
    <w:rsid w:val="00091033"/>
    <w:rsid w:val="000913A0"/>
    <w:rsid w:val="000918B8"/>
    <w:rsid w:val="00091B2A"/>
    <w:rsid w:val="000920FD"/>
    <w:rsid w:val="00092224"/>
    <w:rsid w:val="0009243F"/>
    <w:rsid w:val="000928B6"/>
    <w:rsid w:val="00092B09"/>
    <w:rsid w:val="00092D7C"/>
    <w:rsid w:val="00092E16"/>
    <w:rsid w:val="00092ECD"/>
    <w:rsid w:val="000933DB"/>
    <w:rsid w:val="0009353D"/>
    <w:rsid w:val="00093854"/>
    <w:rsid w:val="00093B71"/>
    <w:rsid w:val="00093CC2"/>
    <w:rsid w:val="0009437C"/>
    <w:rsid w:val="0009470A"/>
    <w:rsid w:val="000948E5"/>
    <w:rsid w:val="00094BAF"/>
    <w:rsid w:val="00094D66"/>
    <w:rsid w:val="00094E96"/>
    <w:rsid w:val="00094FA8"/>
    <w:rsid w:val="00094FB4"/>
    <w:rsid w:val="00094FD7"/>
    <w:rsid w:val="000950F2"/>
    <w:rsid w:val="00095134"/>
    <w:rsid w:val="00095590"/>
    <w:rsid w:val="0009580A"/>
    <w:rsid w:val="00095A5F"/>
    <w:rsid w:val="00096547"/>
    <w:rsid w:val="000967D6"/>
    <w:rsid w:val="000969F9"/>
    <w:rsid w:val="00096A4A"/>
    <w:rsid w:val="00096F1D"/>
    <w:rsid w:val="00096F64"/>
    <w:rsid w:val="000972EB"/>
    <w:rsid w:val="00097659"/>
    <w:rsid w:val="000977AD"/>
    <w:rsid w:val="000A00B6"/>
    <w:rsid w:val="000A045E"/>
    <w:rsid w:val="000A0559"/>
    <w:rsid w:val="000A099B"/>
    <w:rsid w:val="000A09CD"/>
    <w:rsid w:val="000A0AC0"/>
    <w:rsid w:val="000A0BB9"/>
    <w:rsid w:val="000A0ED0"/>
    <w:rsid w:val="000A0FBB"/>
    <w:rsid w:val="000A1003"/>
    <w:rsid w:val="000A12A1"/>
    <w:rsid w:val="000A1390"/>
    <w:rsid w:val="000A1426"/>
    <w:rsid w:val="000A15E9"/>
    <w:rsid w:val="000A1607"/>
    <w:rsid w:val="000A171A"/>
    <w:rsid w:val="000A192B"/>
    <w:rsid w:val="000A1CB5"/>
    <w:rsid w:val="000A1CDB"/>
    <w:rsid w:val="000A1DC3"/>
    <w:rsid w:val="000A1E4E"/>
    <w:rsid w:val="000A239E"/>
    <w:rsid w:val="000A2601"/>
    <w:rsid w:val="000A290B"/>
    <w:rsid w:val="000A2B6D"/>
    <w:rsid w:val="000A2B6F"/>
    <w:rsid w:val="000A2BD4"/>
    <w:rsid w:val="000A2E00"/>
    <w:rsid w:val="000A2F07"/>
    <w:rsid w:val="000A324B"/>
    <w:rsid w:val="000A3611"/>
    <w:rsid w:val="000A36B4"/>
    <w:rsid w:val="000A3933"/>
    <w:rsid w:val="000A3D07"/>
    <w:rsid w:val="000A3DEC"/>
    <w:rsid w:val="000A444C"/>
    <w:rsid w:val="000A46E5"/>
    <w:rsid w:val="000A4D19"/>
    <w:rsid w:val="000A4D66"/>
    <w:rsid w:val="000A4EF8"/>
    <w:rsid w:val="000A641D"/>
    <w:rsid w:val="000A6831"/>
    <w:rsid w:val="000A6888"/>
    <w:rsid w:val="000A6D7B"/>
    <w:rsid w:val="000A72BC"/>
    <w:rsid w:val="000A765E"/>
    <w:rsid w:val="000A7727"/>
    <w:rsid w:val="000A78E1"/>
    <w:rsid w:val="000A7989"/>
    <w:rsid w:val="000A79E2"/>
    <w:rsid w:val="000A7B0C"/>
    <w:rsid w:val="000A7D24"/>
    <w:rsid w:val="000A7E3D"/>
    <w:rsid w:val="000B0096"/>
    <w:rsid w:val="000B013E"/>
    <w:rsid w:val="000B0352"/>
    <w:rsid w:val="000B0A5B"/>
    <w:rsid w:val="000B0D32"/>
    <w:rsid w:val="000B142E"/>
    <w:rsid w:val="000B1557"/>
    <w:rsid w:val="000B1684"/>
    <w:rsid w:val="000B1BC5"/>
    <w:rsid w:val="000B1CB9"/>
    <w:rsid w:val="000B1D06"/>
    <w:rsid w:val="000B223A"/>
    <w:rsid w:val="000B23A2"/>
    <w:rsid w:val="000B2673"/>
    <w:rsid w:val="000B287F"/>
    <w:rsid w:val="000B293F"/>
    <w:rsid w:val="000B2DC6"/>
    <w:rsid w:val="000B33FE"/>
    <w:rsid w:val="000B381A"/>
    <w:rsid w:val="000B3854"/>
    <w:rsid w:val="000B3A93"/>
    <w:rsid w:val="000B40DA"/>
    <w:rsid w:val="000B430A"/>
    <w:rsid w:val="000B437B"/>
    <w:rsid w:val="000B4949"/>
    <w:rsid w:val="000B49CF"/>
    <w:rsid w:val="000B554C"/>
    <w:rsid w:val="000B57F9"/>
    <w:rsid w:val="000B5A36"/>
    <w:rsid w:val="000B5DAC"/>
    <w:rsid w:val="000B5DB9"/>
    <w:rsid w:val="000B5E4D"/>
    <w:rsid w:val="000B5E6E"/>
    <w:rsid w:val="000B618F"/>
    <w:rsid w:val="000B61FF"/>
    <w:rsid w:val="000B6560"/>
    <w:rsid w:val="000B6771"/>
    <w:rsid w:val="000B71D0"/>
    <w:rsid w:val="000B7201"/>
    <w:rsid w:val="000B7292"/>
    <w:rsid w:val="000B72E8"/>
    <w:rsid w:val="000B7375"/>
    <w:rsid w:val="000C00BB"/>
    <w:rsid w:val="000C0122"/>
    <w:rsid w:val="000C02C6"/>
    <w:rsid w:val="000C036C"/>
    <w:rsid w:val="000C041F"/>
    <w:rsid w:val="000C10F8"/>
    <w:rsid w:val="000C1276"/>
    <w:rsid w:val="000C1411"/>
    <w:rsid w:val="000C14A8"/>
    <w:rsid w:val="000C1616"/>
    <w:rsid w:val="000C19A4"/>
    <w:rsid w:val="000C1AC5"/>
    <w:rsid w:val="000C1ED9"/>
    <w:rsid w:val="000C1FF9"/>
    <w:rsid w:val="000C210B"/>
    <w:rsid w:val="000C2252"/>
    <w:rsid w:val="000C241B"/>
    <w:rsid w:val="000C256E"/>
    <w:rsid w:val="000C298D"/>
    <w:rsid w:val="000C29F6"/>
    <w:rsid w:val="000C31BA"/>
    <w:rsid w:val="000C31CA"/>
    <w:rsid w:val="000C357A"/>
    <w:rsid w:val="000C36EC"/>
    <w:rsid w:val="000C3A0D"/>
    <w:rsid w:val="000C3A6C"/>
    <w:rsid w:val="000C3A9D"/>
    <w:rsid w:val="000C45AE"/>
    <w:rsid w:val="000C463A"/>
    <w:rsid w:val="000C463C"/>
    <w:rsid w:val="000C47B4"/>
    <w:rsid w:val="000C4838"/>
    <w:rsid w:val="000C4DF0"/>
    <w:rsid w:val="000C5079"/>
    <w:rsid w:val="000C528A"/>
    <w:rsid w:val="000C529A"/>
    <w:rsid w:val="000C539F"/>
    <w:rsid w:val="000C5411"/>
    <w:rsid w:val="000C55F6"/>
    <w:rsid w:val="000C584F"/>
    <w:rsid w:val="000C5A9E"/>
    <w:rsid w:val="000C5B98"/>
    <w:rsid w:val="000C5F90"/>
    <w:rsid w:val="000C6078"/>
    <w:rsid w:val="000C6123"/>
    <w:rsid w:val="000C6188"/>
    <w:rsid w:val="000C630E"/>
    <w:rsid w:val="000C67EA"/>
    <w:rsid w:val="000C6A60"/>
    <w:rsid w:val="000C6B3B"/>
    <w:rsid w:val="000C7343"/>
    <w:rsid w:val="000C766A"/>
    <w:rsid w:val="000C773F"/>
    <w:rsid w:val="000C78D2"/>
    <w:rsid w:val="000C79BA"/>
    <w:rsid w:val="000C7A50"/>
    <w:rsid w:val="000D0231"/>
    <w:rsid w:val="000D0779"/>
    <w:rsid w:val="000D0A87"/>
    <w:rsid w:val="000D0AE2"/>
    <w:rsid w:val="000D0CDC"/>
    <w:rsid w:val="000D100D"/>
    <w:rsid w:val="000D1073"/>
    <w:rsid w:val="000D1118"/>
    <w:rsid w:val="000D1422"/>
    <w:rsid w:val="000D14FA"/>
    <w:rsid w:val="000D1947"/>
    <w:rsid w:val="000D1A4F"/>
    <w:rsid w:val="000D1AC7"/>
    <w:rsid w:val="000D1D6F"/>
    <w:rsid w:val="000D1F12"/>
    <w:rsid w:val="000D219A"/>
    <w:rsid w:val="000D21E5"/>
    <w:rsid w:val="000D21F6"/>
    <w:rsid w:val="000D2C09"/>
    <w:rsid w:val="000D2E8C"/>
    <w:rsid w:val="000D3513"/>
    <w:rsid w:val="000D3629"/>
    <w:rsid w:val="000D3727"/>
    <w:rsid w:val="000D3A4E"/>
    <w:rsid w:val="000D3E07"/>
    <w:rsid w:val="000D3E20"/>
    <w:rsid w:val="000D3F3E"/>
    <w:rsid w:val="000D4148"/>
    <w:rsid w:val="000D43F2"/>
    <w:rsid w:val="000D4AAD"/>
    <w:rsid w:val="000D4AED"/>
    <w:rsid w:val="000D4CEA"/>
    <w:rsid w:val="000D4E2B"/>
    <w:rsid w:val="000D5487"/>
    <w:rsid w:val="000D5503"/>
    <w:rsid w:val="000D560B"/>
    <w:rsid w:val="000D5A7F"/>
    <w:rsid w:val="000D629E"/>
    <w:rsid w:val="000D646F"/>
    <w:rsid w:val="000D6696"/>
    <w:rsid w:val="000D6805"/>
    <w:rsid w:val="000D6971"/>
    <w:rsid w:val="000D6CE6"/>
    <w:rsid w:val="000D6EF6"/>
    <w:rsid w:val="000D6F06"/>
    <w:rsid w:val="000D6FCB"/>
    <w:rsid w:val="000D7038"/>
    <w:rsid w:val="000D71DA"/>
    <w:rsid w:val="000D79D1"/>
    <w:rsid w:val="000D7B29"/>
    <w:rsid w:val="000D7F0C"/>
    <w:rsid w:val="000E0129"/>
    <w:rsid w:val="000E02F7"/>
    <w:rsid w:val="000E069E"/>
    <w:rsid w:val="000E06B9"/>
    <w:rsid w:val="000E0713"/>
    <w:rsid w:val="000E0746"/>
    <w:rsid w:val="000E0A19"/>
    <w:rsid w:val="000E0DFA"/>
    <w:rsid w:val="000E0F8D"/>
    <w:rsid w:val="000E10DD"/>
    <w:rsid w:val="000E1416"/>
    <w:rsid w:val="000E14C0"/>
    <w:rsid w:val="000E1861"/>
    <w:rsid w:val="000E1BA4"/>
    <w:rsid w:val="000E2530"/>
    <w:rsid w:val="000E254F"/>
    <w:rsid w:val="000E270F"/>
    <w:rsid w:val="000E2784"/>
    <w:rsid w:val="000E2859"/>
    <w:rsid w:val="000E2A73"/>
    <w:rsid w:val="000E2C03"/>
    <w:rsid w:val="000E2CEB"/>
    <w:rsid w:val="000E2F85"/>
    <w:rsid w:val="000E2F8D"/>
    <w:rsid w:val="000E3083"/>
    <w:rsid w:val="000E322C"/>
    <w:rsid w:val="000E3A9D"/>
    <w:rsid w:val="000E3ED0"/>
    <w:rsid w:val="000E3EDB"/>
    <w:rsid w:val="000E3FB5"/>
    <w:rsid w:val="000E4213"/>
    <w:rsid w:val="000E4C42"/>
    <w:rsid w:val="000E511B"/>
    <w:rsid w:val="000E5559"/>
    <w:rsid w:val="000E56AF"/>
    <w:rsid w:val="000E5828"/>
    <w:rsid w:val="000E5B41"/>
    <w:rsid w:val="000E5B65"/>
    <w:rsid w:val="000E5C67"/>
    <w:rsid w:val="000E5F52"/>
    <w:rsid w:val="000E630F"/>
    <w:rsid w:val="000E6788"/>
    <w:rsid w:val="000E6E5E"/>
    <w:rsid w:val="000E6EF7"/>
    <w:rsid w:val="000E714F"/>
    <w:rsid w:val="000E7344"/>
    <w:rsid w:val="000E7E49"/>
    <w:rsid w:val="000E7F35"/>
    <w:rsid w:val="000F0074"/>
    <w:rsid w:val="000F0269"/>
    <w:rsid w:val="000F039F"/>
    <w:rsid w:val="000F0666"/>
    <w:rsid w:val="000F0BC6"/>
    <w:rsid w:val="000F121C"/>
    <w:rsid w:val="000F126C"/>
    <w:rsid w:val="000F14D4"/>
    <w:rsid w:val="000F1706"/>
    <w:rsid w:val="000F1A6F"/>
    <w:rsid w:val="000F1B13"/>
    <w:rsid w:val="000F1D4D"/>
    <w:rsid w:val="000F27DE"/>
    <w:rsid w:val="000F2A94"/>
    <w:rsid w:val="000F2C64"/>
    <w:rsid w:val="000F33C2"/>
    <w:rsid w:val="000F3471"/>
    <w:rsid w:val="000F3495"/>
    <w:rsid w:val="000F3B85"/>
    <w:rsid w:val="000F3C02"/>
    <w:rsid w:val="000F3E8F"/>
    <w:rsid w:val="000F4515"/>
    <w:rsid w:val="000F47D7"/>
    <w:rsid w:val="000F4876"/>
    <w:rsid w:val="000F4E96"/>
    <w:rsid w:val="000F5111"/>
    <w:rsid w:val="000F511D"/>
    <w:rsid w:val="000F5AF3"/>
    <w:rsid w:val="000F5D1B"/>
    <w:rsid w:val="000F5EFC"/>
    <w:rsid w:val="000F6211"/>
    <w:rsid w:val="000F635B"/>
    <w:rsid w:val="000F64F8"/>
    <w:rsid w:val="000F656B"/>
    <w:rsid w:val="000F6884"/>
    <w:rsid w:val="000F6942"/>
    <w:rsid w:val="000F6C04"/>
    <w:rsid w:val="000F6F02"/>
    <w:rsid w:val="000F6F8D"/>
    <w:rsid w:val="000F70C4"/>
    <w:rsid w:val="000F744C"/>
    <w:rsid w:val="000F79DA"/>
    <w:rsid w:val="000F7BB7"/>
    <w:rsid w:val="000F7F42"/>
    <w:rsid w:val="00100142"/>
    <w:rsid w:val="00100299"/>
    <w:rsid w:val="00100593"/>
    <w:rsid w:val="001007A0"/>
    <w:rsid w:val="00100A04"/>
    <w:rsid w:val="00100A57"/>
    <w:rsid w:val="00100FAB"/>
    <w:rsid w:val="0010163B"/>
    <w:rsid w:val="00101845"/>
    <w:rsid w:val="00101E1D"/>
    <w:rsid w:val="0010299C"/>
    <w:rsid w:val="00102CC4"/>
    <w:rsid w:val="0010314B"/>
    <w:rsid w:val="0010328C"/>
    <w:rsid w:val="001032AB"/>
    <w:rsid w:val="001038A6"/>
    <w:rsid w:val="00103B80"/>
    <w:rsid w:val="00103ECB"/>
    <w:rsid w:val="00104054"/>
    <w:rsid w:val="0010421D"/>
    <w:rsid w:val="001044EB"/>
    <w:rsid w:val="00104665"/>
    <w:rsid w:val="00104960"/>
    <w:rsid w:val="001049C7"/>
    <w:rsid w:val="00104C56"/>
    <w:rsid w:val="00104DE4"/>
    <w:rsid w:val="00104F2E"/>
    <w:rsid w:val="00104FCC"/>
    <w:rsid w:val="00105024"/>
    <w:rsid w:val="00105217"/>
    <w:rsid w:val="00105708"/>
    <w:rsid w:val="00105ED1"/>
    <w:rsid w:val="00105F54"/>
    <w:rsid w:val="001061BC"/>
    <w:rsid w:val="0010686B"/>
    <w:rsid w:val="001072E0"/>
    <w:rsid w:val="001073E9"/>
    <w:rsid w:val="001074C9"/>
    <w:rsid w:val="00107667"/>
    <w:rsid w:val="001077EF"/>
    <w:rsid w:val="00107973"/>
    <w:rsid w:val="00107B93"/>
    <w:rsid w:val="00107BB8"/>
    <w:rsid w:val="00107DF2"/>
    <w:rsid w:val="00107DFE"/>
    <w:rsid w:val="00110246"/>
    <w:rsid w:val="0011058F"/>
    <w:rsid w:val="00110A76"/>
    <w:rsid w:val="00110C30"/>
    <w:rsid w:val="00110C79"/>
    <w:rsid w:val="00110CBE"/>
    <w:rsid w:val="001111E1"/>
    <w:rsid w:val="00111A9D"/>
    <w:rsid w:val="00111F20"/>
    <w:rsid w:val="00112365"/>
    <w:rsid w:val="00112D8E"/>
    <w:rsid w:val="00112D98"/>
    <w:rsid w:val="00113414"/>
    <w:rsid w:val="001137E1"/>
    <w:rsid w:val="00113A59"/>
    <w:rsid w:val="00113B5B"/>
    <w:rsid w:val="00113FF0"/>
    <w:rsid w:val="00114076"/>
    <w:rsid w:val="00114296"/>
    <w:rsid w:val="0011440A"/>
    <w:rsid w:val="00114699"/>
    <w:rsid w:val="00114950"/>
    <w:rsid w:val="00115332"/>
    <w:rsid w:val="00115609"/>
    <w:rsid w:val="001156F0"/>
    <w:rsid w:val="001156F9"/>
    <w:rsid w:val="00115D9F"/>
    <w:rsid w:val="00116470"/>
    <w:rsid w:val="00116858"/>
    <w:rsid w:val="00116CCA"/>
    <w:rsid w:val="00116CE8"/>
    <w:rsid w:val="00116EC2"/>
    <w:rsid w:val="00116FDD"/>
    <w:rsid w:val="00117136"/>
    <w:rsid w:val="001175CD"/>
    <w:rsid w:val="00117AB9"/>
    <w:rsid w:val="00117B9B"/>
    <w:rsid w:val="00117D25"/>
    <w:rsid w:val="00117D43"/>
    <w:rsid w:val="0012037A"/>
    <w:rsid w:val="0012051A"/>
    <w:rsid w:val="00120584"/>
    <w:rsid w:val="00120971"/>
    <w:rsid w:val="00120C4E"/>
    <w:rsid w:val="00120D31"/>
    <w:rsid w:val="00121317"/>
    <w:rsid w:val="0012147C"/>
    <w:rsid w:val="00121492"/>
    <w:rsid w:val="0012159B"/>
    <w:rsid w:val="0012160F"/>
    <w:rsid w:val="00121791"/>
    <w:rsid w:val="001218AE"/>
    <w:rsid w:val="00121944"/>
    <w:rsid w:val="00121FA6"/>
    <w:rsid w:val="00122055"/>
    <w:rsid w:val="001220CE"/>
    <w:rsid w:val="00122F49"/>
    <w:rsid w:val="001231A4"/>
    <w:rsid w:val="0012347F"/>
    <w:rsid w:val="00123587"/>
    <w:rsid w:val="00123593"/>
    <w:rsid w:val="00123867"/>
    <w:rsid w:val="00123930"/>
    <w:rsid w:val="001239BC"/>
    <w:rsid w:val="00123D4C"/>
    <w:rsid w:val="001248A4"/>
    <w:rsid w:val="00124B3C"/>
    <w:rsid w:val="00124B85"/>
    <w:rsid w:val="00124BAB"/>
    <w:rsid w:val="00124D0C"/>
    <w:rsid w:val="00124FCE"/>
    <w:rsid w:val="00125503"/>
    <w:rsid w:val="0012568F"/>
    <w:rsid w:val="00125D34"/>
    <w:rsid w:val="00125D37"/>
    <w:rsid w:val="00125E84"/>
    <w:rsid w:val="00125E8D"/>
    <w:rsid w:val="00125F8C"/>
    <w:rsid w:val="00126800"/>
    <w:rsid w:val="00126A10"/>
    <w:rsid w:val="00126B5D"/>
    <w:rsid w:val="00126C96"/>
    <w:rsid w:val="00126DE2"/>
    <w:rsid w:val="00127A86"/>
    <w:rsid w:val="00127ACF"/>
    <w:rsid w:val="00130564"/>
    <w:rsid w:val="00130DD8"/>
    <w:rsid w:val="0013118B"/>
    <w:rsid w:val="001311D3"/>
    <w:rsid w:val="00131892"/>
    <w:rsid w:val="00131B88"/>
    <w:rsid w:val="00131C9E"/>
    <w:rsid w:val="00131EB2"/>
    <w:rsid w:val="00132222"/>
    <w:rsid w:val="00132715"/>
    <w:rsid w:val="00132773"/>
    <w:rsid w:val="00132F57"/>
    <w:rsid w:val="001337DF"/>
    <w:rsid w:val="00133FD0"/>
    <w:rsid w:val="001346D4"/>
    <w:rsid w:val="00134D5F"/>
    <w:rsid w:val="00135138"/>
    <w:rsid w:val="001351C2"/>
    <w:rsid w:val="0013549D"/>
    <w:rsid w:val="001359B7"/>
    <w:rsid w:val="00136238"/>
    <w:rsid w:val="00136271"/>
    <w:rsid w:val="00136300"/>
    <w:rsid w:val="0013657B"/>
    <w:rsid w:val="00136C10"/>
    <w:rsid w:val="00136E3D"/>
    <w:rsid w:val="00137083"/>
    <w:rsid w:val="001370E3"/>
    <w:rsid w:val="0013717D"/>
    <w:rsid w:val="00137AC3"/>
    <w:rsid w:val="001400CC"/>
    <w:rsid w:val="001401E0"/>
    <w:rsid w:val="00140229"/>
    <w:rsid w:val="00140292"/>
    <w:rsid w:val="001404F3"/>
    <w:rsid w:val="00140520"/>
    <w:rsid w:val="00140655"/>
    <w:rsid w:val="00140A9B"/>
    <w:rsid w:val="00141135"/>
    <w:rsid w:val="00141393"/>
    <w:rsid w:val="0014176C"/>
    <w:rsid w:val="00141A20"/>
    <w:rsid w:val="00141C27"/>
    <w:rsid w:val="00141FB1"/>
    <w:rsid w:val="0014214A"/>
    <w:rsid w:val="00142218"/>
    <w:rsid w:val="001422FE"/>
    <w:rsid w:val="0014234C"/>
    <w:rsid w:val="0014243D"/>
    <w:rsid w:val="0014247A"/>
    <w:rsid w:val="001425FF"/>
    <w:rsid w:val="0014283C"/>
    <w:rsid w:val="00142BF7"/>
    <w:rsid w:val="0014341E"/>
    <w:rsid w:val="00143449"/>
    <w:rsid w:val="001435C0"/>
    <w:rsid w:val="00143CF6"/>
    <w:rsid w:val="00143F22"/>
    <w:rsid w:val="00143F40"/>
    <w:rsid w:val="001440BB"/>
    <w:rsid w:val="0014412F"/>
    <w:rsid w:val="00144628"/>
    <w:rsid w:val="00144804"/>
    <w:rsid w:val="0014510E"/>
    <w:rsid w:val="0014517B"/>
    <w:rsid w:val="001451B6"/>
    <w:rsid w:val="0014543C"/>
    <w:rsid w:val="00145A32"/>
    <w:rsid w:val="00145D6B"/>
    <w:rsid w:val="00145F39"/>
    <w:rsid w:val="00145FF4"/>
    <w:rsid w:val="001463BD"/>
    <w:rsid w:val="00146D8F"/>
    <w:rsid w:val="001471B6"/>
    <w:rsid w:val="001476E8"/>
    <w:rsid w:val="00147C10"/>
    <w:rsid w:val="00147DE5"/>
    <w:rsid w:val="00150386"/>
    <w:rsid w:val="001504BA"/>
    <w:rsid w:val="0015075B"/>
    <w:rsid w:val="001509D0"/>
    <w:rsid w:val="00150C2E"/>
    <w:rsid w:val="00150D31"/>
    <w:rsid w:val="00150DF7"/>
    <w:rsid w:val="001515CA"/>
    <w:rsid w:val="001515E6"/>
    <w:rsid w:val="00151A23"/>
    <w:rsid w:val="00151AC7"/>
    <w:rsid w:val="00151C07"/>
    <w:rsid w:val="00151CA8"/>
    <w:rsid w:val="00152294"/>
    <w:rsid w:val="001528BD"/>
    <w:rsid w:val="00152E00"/>
    <w:rsid w:val="001532E0"/>
    <w:rsid w:val="001534AA"/>
    <w:rsid w:val="00153BE3"/>
    <w:rsid w:val="00153E26"/>
    <w:rsid w:val="00153E2D"/>
    <w:rsid w:val="001544E3"/>
    <w:rsid w:val="0015451C"/>
    <w:rsid w:val="00154776"/>
    <w:rsid w:val="00154A39"/>
    <w:rsid w:val="001550B0"/>
    <w:rsid w:val="00155479"/>
    <w:rsid w:val="001556BE"/>
    <w:rsid w:val="00155F76"/>
    <w:rsid w:val="001564D3"/>
    <w:rsid w:val="0015671E"/>
    <w:rsid w:val="00156735"/>
    <w:rsid w:val="0015687D"/>
    <w:rsid w:val="001569CB"/>
    <w:rsid w:val="00156D2D"/>
    <w:rsid w:val="00156FA5"/>
    <w:rsid w:val="00157120"/>
    <w:rsid w:val="001571EF"/>
    <w:rsid w:val="00157352"/>
    <w:rsid w:val="00157439"/>
    <w:rsid w:val="00157519"/>
    <w:rsid w:val="001575A4"/>
    <w:rsid w:val="001576CE"/>
    <w:rsid w:val="0015778D"/>
    <w:rsid w:val="0015793F"/>
    <w:rsid w:val="00157CDB"/>
    <w:rsid w:val="00157E8A"/>
    <w:rsid w:val="00157F5C"/>
    <w:rsid w:val="00160722"/>
    <w:rsid w:val="00160C58"/>
    <w:rsid w:val="00160E19"/>
    <w:rsid w:val="00161024"/>
    <w:rsid w:val="001615DE"/>
    <w:rsid w:val="00161AC9"/>
    <w:rsid w:val="00161DD3"/>
    <w:rsid w:val="00161E2D"/>
    <w:rsid w:val="00161EE9"/>
    <w:rsid w:val="00162057"/>
    <w:rsid w:val="0016209A"/>
    <w:rsid w:val="001623BD"/>
    <w:rsid w:val="001624BB"/>
    <w:rsid w:val="0016293A"/>
    <w:rsid w:val="00162E95"/>
    <w:rsid w:val="00163109"/>
    <w:rsid w:val="001631EF"/>
    <w:rsid w:val="001633EB"/>
    <w:rsid w:val="00163473"/>
    <w:rsid w:val="00164299"/>
    <w:rsid w:val="001643BA"/>
    <w:rsid w:val="00164692"/>
    <w:rsid w:val="0016476D"/>
    <w:rsid w:val="00164995"/>
    <w:rsid w:val="00164BF3"/>
    <w:rsid w:val="00164F8C"/>
    <w:rsid w:val="0016557A"/>
    <w:rsid w:val="00165A2C"/>
    <w:rsid w:val="00165AFF"/>
    <w:rsid w:val="00165BDA"/>
    <w:rsid w:val="001663C3"/>
    <w:rsid w:val="00166560"/>
    <w:rsid w:val="0016659D"/>
    <w:rsid w:val="00166811"/>
    <w:rsid w:val="001668B1"/>
    <w:rsid w:val="00166A50"/>
    <w:rsid w:val="00166E0B"/>
    <w:rsid w:val="0016709F"/>
    <w:rsid w:val="001670B1"/>
    <w:rsid w:val="001672C9"/>
    <w:rsid w:val="001676FA"/>
    <w:rsid w:val="00167728"/>
    <w:rsid w:val="00167D59"/>
    <w:rsid w:val="00167EB5"/>
    <w:rsid w:val="001702BA"/>
    <w:rsid w:val="00170693"/>
    <w:rsid w:val="001706E5"/>
    <w:rsid w:val="001707C1"/>
    <w:rsid w:val="00170CE3"/>
    <w:rsid w:val="00170DEA"/>
    <w:rsid w:val="00170EB5"/>
    <w:rsid w:val="00170F06"/>
    <w:rsid w:val="00171361"/>
    <w:rsid w:val="001714F3"/>
    <w:rsid w:val="001714FB"/>
    <w:rsid w:val="00171936"/>
    <w:rsid w:val="001719AF"/>
    <w:rsid w:val="00171DD8"/>
    <w:rsid w:val="00171DEE"/>
    <w:rsid w:val="00172016"/>
    <w:rsid w:val="00172105"/>
    <w:rsid w:val="0017216A"/>
    <w:rsid w:val="0017285C"/>
    <w:rsid w:val="00172A30"/>
    <w:rsid w:val="00172C19"/>
    <w:rsid w:val="00173059"/>
    <w:rsid w:val="0017397E"/>
    <w:rsid w:val="00174245"/>
    <w:rsid w:val="001742F6"/>
    <w:rsid w:val="00174886"/>
    <w:rsid w:val="00174ACA"/>
    <w:rsid w:val="00174B7D"/>
    <w:rsid w:val="00175149"/>
    <w:rsid w:val="001751A2"/>
    <w:rsid w:val="001751A8"/>
    <w:rsid w:val="0017522E"/>
    <w:rsid w:val="0017533E"/>
    <w:rsid w:val="0017596F"/>
    <w:rsid w:val="00175D9F"/>
    <w:rsid w:val="00175E02"/>
    <w:rsid w:val="00175E89"/>
    <w:rsid w:val="00175F1A"/>
    <w:rsid w:val="00176784"/>
    <w:rsid w:val="00177282"/>
    <w:rsid w:val="0017765D"/>
    <w:rsid w:val="001778EB"/>
    <w:rsid w:val="00180172"/>
    <w:rsid w:val="0018072F"/>
    <w:rsid w:val="0018075B"/>
    <w:rsid w:val="001809C4"/>
    <w:rsid w:val="0018135B"/>
    <w:rsid w:val="00181F66"/>
    <w:rsid w:val="00182655"/>
    <w:rsid w:val="00182711"/>
    <w:rsid w:val="00182A2A"/>
    <w:rsid w:val="00182D71"/>
    <w:rsid w:val="00183031"/>
    <w:rsid w:val="00183404"/>
    <w:rsid w:val="001834C0"/>
    <w:rsid w:val="00183864"/>
    <w:rsid w:val="00183A7B"/>
    <w:rsid w:val="00183C03"/>
    <w:rsid w:val="00183FA4"/>
    <w:rsid w:val="0018407A"/>
    <w:rsid w:val="001840D4"/>
    <w:rsid w:val="0018411C"/>
    <w:rsid w:val="00184725"/>
    <w:rsid w:val="00184C3F"/>
    <w:rsid w:val="00184ECD"/>
    <w:rsid w:val="00184FA4"/>
    <w:rsid w:val="001850B1"/>
    <w:rsid w:val="0018556E"/>
    <w:rsid w:val="00185827"/>
    <w:rsid w:val="00185D26"/>
    <w:rsid w:val="00185FDB"/>
    <w:rsid w:val="001863F0"/>
    <w:rsid w:val="0018673B"/>
    <w:rsid w:val="0018681D"/>
    <w:rsid w:val="00186DBE"/>
    <w:rsid w:val="00186DD4"/>
    <w:rsid w:val="00186E89"/>
    <w:rsid w:val="00186F6E"/>
    <w:rsid w:val="00187055"/>
    <w:rsid w:val="001873E8"/>
    <w:rsid w:val="001876D1"/>
    <w:rsid w:val="00187CE8"/>
    <w:rsid w:val="0019018B"/>
    <w:rsid w:val="001901D3"/>
    <w:rsid w:val="00190CF3"/>
    <w:rsid w:val="00190D0B"/>
    <w:rsid w:val="00191160"/>
    <w:rsid w:val="001914D7"/>
    <w:rsid w:val="00191564"/>
    <w:rsid w:val="001918AA"/>
    <w:rsid w:val="00191940"/>
    <w:rsid w:val="00191B7A"/>
    <w:rsid w:val="00192F3E"/>
    <w:rsid w:val="001930F8"/>
    <w:rsid w:val="001931DA"/>
    <w:rsid w:val="0019363C"/>
    <w:rsid w:val="00193BFA"/>
    <w:rsid w:val="00193CCD"/>
    <w:rsid w:val="00194005"/>
    <w:rsid w:val="0019415B"/>
    <w:rsid w:val="0019423C"/>
    <w:rsid w:val="0019460E"/>
    <w:rsid w:val="001949BC"/>
    <w:rsid w:val="00194AC0"/>
    <w:rsid w:val="00194B5E"/>
    <w:rsid w:val="00194CF4"/>
    <w:rsid w:val="00194D77"/>
    <w:rsid w:val="00195055"/>
    <w:rsid w:val="00195304"/>
    <w:rsid w:val="0019534E"/>
    <w:rsid w:val="001953BF"/>
    <w:rsid w:val="001955D9"/>
    <w:rsid w:val="001959CC"/>
    <w:rsid w:val="00195BE8"/>
    <w:rsid w:val="00195DC1"/>
    <w:rsid w:val="00196228"/>
    <w:rsid w:val="00196678"/>
    <w:rsid w:val="0019669A"/>
    <w:rsid w:val="00196C49"/>
    <w:rsid w:val="0019739F"/>
    <w:rsid w:val="0019762F"/>
    <w:rsid w:val="00197E43"/>
    <w:rsid w:val="00197E50"/>
    <w:rsid w:val="001A0019"/>
    <w:rsid w:val="001A06DC"/>
    <w:rsid w:val="001A08CB"/>
    <w:rsid w:val="001A0F09"/>
    <w:rsid w:val="001A1129"/>
    <w:rsid w:val="001A1278"/>
    <w:rsid w:val="001A1575"/>
    <w:rsid w:val="001A1601"/>
    <w:rsid w:val="001A1D33"/>
    <w:rsid w:val="001A24A1"/>
    <w:rsid w:val="001A24F0"/>
    <w:rsid w:val="001A258B"/>
    <w:rsid w:val="001A2ACE"/>
    <w:rsid w:val="001A2C79"/>
    <w:rsid w:val="001A2F6A"/>
    <w:rsid w:val="001A2F93"/>
    <w:rsid w:val="001A32A4"/>
    <w:rsid w:val="001A35E3"/>
    <w:rsid w:val="001A485D"/>
    <w:rsid w:val="001A48B2"/>
    <w:rsid w:val="001A49BF"/>
    <w:rsid w:val="001A4A0C"/>
    <w:rsid w:val="001A4AB9"/>
    <w:rsid w:val="001A4E2D"/>
    <w:rsid w:val="001A4ECD"/>
    <w:rsid w:val="001A4FDF"/>
    <w:rsid w:val="001A52FD"/>
    <w:rsid w:val="001A54C3"/>
    <w:rsid w:val="001A566D"/>
    <w:rsid w:val="001A568D"/>
    <w:rsid w:val="001A59F0"/>
    <w:rsid w:val="001A5C48"/>
    <w:rsid w:val="001A5CE3"/>
    <w:rsid w:val="001A5E71"/>
    <w:rsid w:val="001A5F1C"/>
    <w:rsid w:val="001A60EF"/>
    <w:rsid w:val="001A6236"/>
    <w:rsid w:val="001A6977"/>
    <w:rsid w:val="001A6BB5"/>
    <w:rsid w:val="001A6CA0"/>
    <w:rsid w:val="001A6F22"/>
    <w:rsid w:val="001A75C1"/>
    <w:rsid w:val="001A7A33"/>
    <w:rsid w:val="001A7C3C"/>
    <w:rsid w:val="001A7C47"/>
    <w:rsid w:val="001B001C"/>
    <w:rsid w:val="001B015C"/>
    <w:rsid w:val="001B0415"/>
    <w:rsid w:val="001B0D8C"/>
    <w:rsid w:val="001B107D"/>
    <w:rsid w:val="001B11F5"/>
    <w:rsid w:val="001B1372"/>
    <w:rsid w:val="001B1480"/>
    <w:rsid w:val="001B15BE"/>
    <w:rsid w:val="001B1B0E"/>
    <w:rsid w:val="001B1B51"/>
    <w:rsid w:val="001B1DC3"/>
    <w:rsid w:val="001B1EAD"/>
    <w:rsid w:val="001B1EFC"/>
    <w:rsid w:val="001B1FC0"/>
    <w:rsid w:val="001B28A2"/>
    <w:rsid w:val="001B2905"/>
    <w:rsid w:val="001B2937"/>
    <w:rsid w:val="001B2EFE"/>
    <w:rsid w:val="001B3065"/>
    <w:rsid w:val="001B32A1"/>
    <w:rsid w:val="001B37DC"/>
    <w:rsid w:val="001B3D28"/>
    <w:rsid w:val="001B3EF3"/>
    <w:rsid w:val="001B4217"/>
    <w:rsid w:val="001B422F"/>
    <w:rsid w:val="001B4433"/>
    <w:rsid w:val="001B4582"/>
    <w:rsid w:val="001B4791"/>
    <w:rsid w:val="001B4BCB"/>
    <w:rsid w:val="001B4F5D"/>
    <w:rsid w:val="001B590D"/>
    <w:rsid w:val="001B599C"/>
    <w:rsid w:val="001B5B7F"/>
    <w:rsid w:val="001B6191"/>
    <w:rsid w:val="001B62E6"/>
    <w:rsid w:val="001B632F"/>
    <w:rsid w:val="001B6350"/>
    <w:rsid w:val="001B662B"/>
    <w:rsid w:val="001B6821"/>
    <w:rsid w:val="001B6AD2"/>
    <w:rsid w:val="001B78A9"/>
    <w:rsid w:val="001B7900"/>
    <w:rsid w:val="001B7CF3"/>
    <w:rsid w:val="001B7E61"/>
    <w:rsid w:val="001B7EE5"/>
    <w:rsid w:val="001C03C8"/>
    <w:rsid w:val="001C069E"/>
    <w:rsid w:val="001C08D1"/>
    <w:rsid w:val="001C0A04"/>
    <w:rsid w:val="001C0ACF"/>
    <w:rsid w:val="001C1069"/>
    <w:rsid w:val="001C13FA"/>
    <w:rsid w:val="001C1415"/>
    <w:rsid w:val="001C15EF"/>
    <w:rsid w:val="001C1C90"/>
    <w:rsid w:val="001C246C"/>
    <w:rsid w:val="001C251D"/>
    <w:rsid w:val="001C2AF8"/>
    <w:rsid w:val="001C2E87"/>
    <w:rsid w:val="001C30AA"/>
    <w:rsid w:val="001C32EC"/>
    <w:rsid w:val="001C351A"/>
    <w:rsid w:val="001C3962"/>
    <w:rsid w:val="001C3A59"/>
    <w:rsid w:val="001C3AE2"/>
    <w:rsid w:val="001C3C65"/>
    <w:rsid w:val="001C41BE"/>
    <w:rsid w:val="001C42E2"/>
    <w:rsid w:val="001C4752"/>
    <w:rsid w:val="001C480C"/>
    <w:rsid w:val="001C642D"/>
    <w:rsid w:val="001C6686"/>
    <w:rsid w:val="001C66D7"/>
    <w:rsid w:val="001C6A21"/>
    <w:rsid w:val="001C6B2D"/>
    <w:rsid w:val="001C74F5"/>
    <w:rsid w:val="001C7938"/>
    <w:rsid w:val="001C7D93"/>
    <w:rsid w:val="001D0313"/>
    <w:rsid w:val="001D042C"/>
    <w:rsid w:val="001D04B0"/>
    <w:rsid w:val="001D06B1"/>
    <w:rsid w:val="001D0A82"/>
    <w:rsid w:val="001D0EFA"/>
    <w:rsid w:val="001D11E3"/>
    <w:rsid w:val="001D13A9"/>
    <w:rsid w:val="001D14A1"/>
    <w:rsid w:val="001D1889"/>
    <w:rsid w:val="001D1F29"/>
    <w:rsid w:val="001D220A"/>
    <w:rsid w:val="001D2DBA"/>
    <w:rsid w:val="001D2E87"/>
    <w:rsid w:val="001D2F3D"/>
    <w:rsid w:val="001D31E8"/>
    <w:rsid w:val="001D3AFE"/>
    <w:rsid w:val="001D3CB2"/>
    <w:rsid w:val="001D3D1C"/>
    <w:rsid w:val="001D3F10"/>
    <w:rsid w:val="001D3FEC"/>
    <w:rsid w:val="001D4331"/>
    <w:rsid w:val="001D4543"/>
    <w:rsid w:val="001D455D"/>
    <w:rsid w:val="001D4675"/>
    <w:rsid w:val="001D49B6"/>
    <w:rsid w:val="001D4BAA"/>
    <w:rsid w:val="001D4BC0"/>
    <w:rsid w:val="001D4BD0"/>
    <w:rsid w:val="001D522E"/>
    <w:rsid w:val="001D5459"/>
    <w:rsid w:val="001D5D99"/>
    <w:rsid w:val="001D5EBA"/>
    <w:rsid w:val="001D645E"/>
    <w:rsid w:val="001D6467"/>
    <w:rsid w:val="001D64D0"/>
    <w:rsid w:val="001D6615"/>
    <w:rsid w:val="001D7702"/>
    <w:rsid w:val="001D78C7"/>
    <w:rsid w:val="001D7D41"/>
    <w:rsid w:val="001E05A9"/>
    <w:rsid w:val="001E06D5"/>
    <w:rsid w:val="001E07A6"/>
    <w:rsid w:val="001E0B0F"/>
    <w:rsid w:val="001E0CE4"/>
    <w:rsid w:val="001E11AA"/>
    <w:rsid w:val="001E12EF"/>
    <w:rsid w:val="001E152F"/>
    <w:rsid w:val="001E17D2"/>
    <w:rsid w:val="001E190A"/>
    <w:rsid w:val="001E1A36"/>
    <w:rsid w:val="001E1AC6"/>
    <w:rsid w:val="001E1B7F"/>
    <w:rsid w:val="001E1C32"/>
    <w:rsid w:val="001E1C51"/>
    <w:rsid w:val="001E218C"/>
    <w:rsid w:val="001E253B"/>
    <w:rsid w:val="001E2580"/>
    <w:rsid w:val="001E284B"/>
    <w:rsid w:val="001E2BCB"/>
    <w:rsid w:val="001E301B"/>
    <w:rsid w:val="001E3181"/>
    <w:rsid w:val="001E3351"/>
    <w:rsid w:val="001E3958"/>
    <w:rsid w:val="001E3F88"/>
    <w:rsid w:val="001E407B"/>
    <w:rsid w:val="001E4733"/>
    <w:rsid w:val="001E48BB"/>
    <w:rsid w:val="001E48C8"/>
    <w:rsid w:val="001E497C"/>
    <w:rsid w:val="001E4CF3"/>
    <w:rsid w:val="001E4E53"/>
    <w:rsid w:val="001E4FB5"/>
    <w:rsid w:val="001E51B2"/>
    <w:rsid w:val="001E53B6"/>
    <w:rsid w:val="001E55CD"/>
    <w:rsid w:val="001E56F2"/>
    <w:rsid w:val="001E5999"/>
    <w:rsid w:val="001E5CC8"/>
    <w:rsid w:val="001E5EFF"/>
    <w:rsid w:val="001E68D2"/>
    <w:rsid w:val="001E6A40"/>
    <w:rsid w:val="001E6C60"/>
    <w:rsid w:val="001E6FB0"/>
    <w:rsid w:val="001E711F"/>
    <w:rsid w:val="001E7747"/>
    <w:rsid w:val="001E7756"/>
    <w:rsid w:val="001E7966"/>
    <w:rsid w:val="001E7EF8"/>
    <w:rsid w:val="001F01F4"/>
    <w:rsid w:val="001F057B"/>
    <w:rsid w:val="001F06E2"/>
    <w:rsid w:val="001F12F4"/>
    <w:rsid w:val="001F134A"/>
    <w:rsid w:val="001F160F"/>
    <w:rsid w:val="001F1678"/>
    <w:rsid w:val="001F18CF"/>
    <w:rsid w:val="001F1996"/>
    <w:rsid w:val="001F1C27"/>
    <w:rsid w:val="001F1E21"/>
    <w:rsid w:val="001F1EF5"/>
    <w:rsid w:val="001F1FD3"/>
    <w:rsid w:val="001F20C0"/>
    <w:rsid w:val="001F2186"/>
    <w:rsid w:val="001F21AE"/>
    <w:rsid w:val="001F21C6"/>
    <w:rsid w:val="001F2343"/>
    <w:rsid w:val="001F23A2"/>
    <w:rsid w:val="001F248C"/>
    <w:rsid w:val="001F2621"/>
    <w:rsid w:val="001F2E68"/>
    <w:rsid w:val="001F3E7A"/>
    <w:rsid w:val="001F3F73"/>
    <w:rsid w:val="001F3FED"/>
    <w:rsid w:val="001F4152"/>
    <w:rsid w:val="001F480C"/>
    <w:rsid w:val="001F495F"/>
    <w:rsid w:val="001F49C6"/>
    <w:rsid w:val="001F4DE1"/>
    <w:rsid w:val="001F50B0"/>
    <w:rsid w:val="001F510D"/>
    <w:rsid w:val="001F566C"/>
    <w:rsid w:val="001F568E"/>
    <w:rsid w:val="001F595C"/>
    <w:rsid w:val="001F5AB4"/>
    <w:rsid w:val="001F5C19"/>
    <w:rsid w:val="001F5C3D"/>
    <w:rsid w:val="001F5C59"/>
    <w:rsid w:val="001F60F2"/>
    <w:rsid w:val="001F60F7"/>
    <w:rsid w:val="001F615C"/>
    <w:rsid w:val="001F624B"/>
    <w:rsid w:val="001F6556"/>
    <w:rsid w:val="001F6B90"/>
    <w:rsid w:val="001F6BB7"/>
    <w:rsid w:val="001F6DAD"/>
    <w:rsid w:val="001F6DD3"/>
    <w:rsid w:val="001F6ED8"/>
    <w:rsid w:val="001F74AC"/>
    <w:rsid w:val="001F7956"/>
    <w:rsid w:val="001F7CA1"/>
    <w:rsid w:val="001F7FAD"/>
    <w:rsid w:val="00200861"/>
    <w:rsid w:val="00200E4D"/>
    <w:rsid w:val="002012B5"/>
    <w:rsid w:val="002012C4"/>
    <w:rsid w:val="00201484"/>
    <w:rsid w:val="00201A1F"/>
    <w:rsid w:val="00201D08"/>
    <w:rsid w:val="002020DB"/>
    <w:rsid w:val="00202554"/>
    <w:rsid w:val="00202814"/>
    <w:rsid w:val="00202A0F"/>
    <w:rsid w:val="00203105"/>
    <w:rsid w:val="00203320"/>
    <w:rsid w:val="0020381E"/>
    <w:rsid w:val="00203B9F"/>
    <w:rsid w:val="00203BBD"/>
    <w:rsid w:val="00204B81"/>
    <w:rsid w:val="00204E6B"/>
    <w:rsid w:val="00204E7A"/>
    <w:rsid w:val="00204EA3"/>
    <w:rsid w:val="00205324"/>
    <w:rsid w:val="00205607"/>
    <w:rsid w:val="002057BA"/>
    <w:rsid w:val="0020584D"/>
    <w:rsid w:val="00205895"/>
    <w:rsid w:val="002058B4"/>
    <w:rsid w:val="00205ECB"/>
    <w:rsid w:val="00206200"/>
    <w:rsid w:val="0020661C"/>
    <w:rsid w:val="002066EA"/>
    <w:rsid w:val="002067F7"/>
    <w:rsid w:val="0020690E"/>
    <w:rsid w:val="00206975"/>
    <w:rsid w:val="00207068"/>
    <w:rsid w:val="00207105"/>
    <w:rsid w:val="00207168"/>
    <w:rsid w:val="00207315"/>
    <w:rsid w:val="00207340"/>
    <w:rsid w:val="00210084"/>
    <w:rsid w:val="002101DC"/>
    <w:rsid w:val="002103AE"/>
    <w:rsid w:val="002105C3"/>
    <w:rsid w:val="0021085B"/>
    <w:rsid w:val="002109F5"/>
    <w:rsid w:val="00210C60"/>
    <w:rsid w:val="00210D3D"/>
    <w:rsid w:val="00211533"/>
    <w:rsid w:val="002118C4"/>
    <w:rsid w:val="00212111"/>
    <w:rsid w:val="002125BA"/>
    <w:rsid w:val="0021261C"/>
    <w:rsid w:val="0021287D"/>
    <w:rsid w:val="0021327E"/>
    <w:rsid w:val="00213318"/>
    <w:rsid w:val="002134EA"/>
    <w:rsid w:val="00213565"/>
    <w:rsid w:val="002137C4"/>
    <w:rsid w:val="00213A37"/>
    <w:rsid w:val="00213B00"/>
    <w:rsid w:val="00214177"/>
    <w:rsid w:val="002141CA"/>
    <w:rsid w:val="002141F0"/>
    <w:rsid w:val="002149D5"/>
    <w:rsid w:val="00214C30"/>
    <w:rsid w:val="00215066"/>
    <w:rsid w:val="00215113"/>
    <w:rsid w:val="00215B31"/>
    <w:rsid w:val="00215E15"/>
    <w:rsid w:val="0021609C"/>
    <w:rsid w:val="002161ED"/>
    <w:rsid w:val="00216313"/>
    <w:rsid w:val="00216474"/>
    <w:rsid w:val="002166A5"/>
    <w:rsid w:val="00216C97"/>
    <w:rsid w:val="002170C8"/>
    <w:rsid w:val="0021758E"/>
    <w:rsid w:val="002175E4"/>
    <w:rsid w:val="00217813"/>
    <w:rsid w:val="00217A94"/>
    <w:rsid w:val="00217ED0"/>
    <w:rsid w:val="00220154"/>
    <w:rsid w:val="00220D8B"/>
    <w:rsid w:val="00220E8C"/>
    <w:rsid w:val="00220F81"/>
    <w:rsid w:val="002212CA"/>
    <w:rsid w:val="0022159F"/>
    <w:rsid w:val="00221668"/>
    <w:rsid w:val="00221946"/>
    <w:rsid w:val="00221EB8"/>
    <w:rsid w:val="00221EEC"/>
    <w:rsid w:val="00221F0A"/>
    <w:rsid w:val="00221F4D"/>
    <w:rsid w:val="00222360"/>
    <w:rsid w:val="00222413"/>
    <w:rsid w:val="00222558"/>
    <w:rsid w:val="00222634"/>
    <w:rsid w:val="00222780"/>
    <w:rsid w:val="00222A1C"/>
    <w:rsid w:val="00222CA8"/>
    <w:rsid w:val="00223065"/>
    <w:rsid w:val="00223114"/>
    <w:rsid w:val="002233A0"/>
    <w:rsid w:val="002234C9"/>
    <w:rsid w:val="00223650"/>
    <w:rsid w:val="0022366A"/>
    <w:rsid w:val="00223902"/>
    <w:rsid w:val="00223AEC"/>
    <w:rsid w:val="00223D2D"/>
    <w:rsid w:val="00223D79"/>
    <w:rsid w:val="00224044"/>
    <w:rsid w:val="00224689"/>
    <w:rsid w:val="00224870"/>
    <w:rsid w:val="00224BB2"/>
    <w:rsid w:val="00224F04"/>
    <w:rsid w:val="002250DC"/>
    <w:rsid w:val="002254D7"/>
    <w:rsid w:val="002255D9"/>
    <w:rsid w:val="0022569F"/>
    <w:rsid w:val="002256C1"/>
    <w:rsid w:val="00225A15"/>
    <w:rsid w:val="00225AC3"/>
    <w:rsid w:val="00225D4D"/>
    <w:rsid w:val="0022602C"/>
    <w:rsid w:val="00226479"/>
    <w:rsid w:val="002265D8"/>
    <w:rsid w:val="002271E4"/>
    <w:rsid w:val="0022736F"/>
    <w:rsid w:val="00227573"/>
    <w:rsid w:val="0022776C"/>
    <w:rsid w:val="00227844"/>
    <w:rsid w:val="0022790F"/>
    <w:rsid w:val="00227969"/>
    <w:rsid w:val="002279AE"/>
    <w:rsid w:val="00227CC1"/>
    <w:rsid w:val="0023023D"/>
    <w:rsid w:val="00230246"/>
    <w:rsid w:val="002303BB"/>
    <w:rsid w:val="002303FE"/>
    <w:rsid w:val="0023041D"/>
    <w:rsid w:val="002304DE"/>
    <w:rsid w:val="00230973"/>
    <w:rsid w:val="0023136A"/>
    <w:rsid w:val="00231493"/>
    <w:rsid w:val="002314BC"/>
    <w:rsid w:val="002317DA"/>
    <w:rsid w:val="002319A4"/>
    <w:rsid w:val="00231A0B"/>
    <w:rsid w:val="00231C4B"/>
    <w:rsid w:val="00232216"/>
    <w:rsid w:val="0023253B"/>
    <w:rsid w:val="00232865"/>
    <w:rsid w:val="002329AB"/>
    <w:rsid w:val="002329C5"/>
    <w:rsid w:val="00232A5F"/>
    <w:rsid w:val="00232C6C"/>
    <w:rsid w:val="00232CD0"/>
    <w:rsid w:val="00232F23"/>
    <w:rsid w:val="00233312"/>
    <w:rsid w:val="002338AE"/>
    <w:rsid w:val="00233BC6"/>
    <w:rsid w:val="002340B2"/>
    <w:rsid w:val="0023412E"/>
    <w:rsid w:val="00234311"/>
    <w:rsid w:val="00234818"/>
    <w:rsid w:val="00234EAE"/>
    <w:rsid w:val="00234FC5"/>
    <w:rsid w:val="002350E6"/>
    <w:rsid w:val="0023559A"/>
    <w:rsid w:val="0023620E"/>
    <w:rsid w:val="0023696E"/>
    <w:rsid w:val="0023697D"/>
    <w:rsid w:val="00236E20"/>
    <w:rsid w:val="00236EFF"/>
    <w:rsid w:val="00237423"/>
    <w:rsid w:val="00237AE9"/>
    <w:rsid w:val="00237D36"/>
    <w:rsid w:val="00237EF0"/>
    <w:rsid w:val="0024000B"/>
    <w:rsid w:val="002403EE"/>
    <w:rsid w:val="0024073D"/>
    <w:rsid w:val="0024082B"/>
    <w:rsid w:val="00240848"/>
    <w:rsid w:val="002408A5"/>
    <w:rsid w:val="002408E4"/>
    <w:rsid w:val="00240B99"/>
    <w:rsid w:val="00240CA4"/>
    <w:rsid w:val="00240FEF"/>
    <w:rsid w:val="0024103D"/>
    <w:rsid w:val="002411E9"/>
    <w:rsid w:val="00241409"/>
    <w:rsid w:val="0024175D"/>
    <w:rsid w:val="00241772"/>
    <w:rsid w:val="00241AAC"/>
    <w:rsid w:val="00241C21"/>
    <w:rsid w:val="00241E12"/>
    <w:rsid w:val="00241F5A"/>
    <w:rsid w:val="002420A1"/>
    <w:rsid w:val="002421ED"/>
    <w:rsid w:val="00242438"/>
    <w:rsid w:val="00242AF0"/>
    <w:rsid w:val="00243648"/>
    <w:rsid w:val="002437A4"/>
    <w:rsid w:val="002438B6"/>
    <w:rsid w:val="0024399A"/>
    <w:rsid w:val="00243B2C"/>
    <w:rsid w:val="00243E94"/>
    <w:rsid w:val="002442A9"/>
    <w:rsid w:val="00244481"/>
    <w:rsid w:val="00244B2F"/>
    <w:rsid w:val="00244CF9"/>
    <w:rsid w:val="002450E1"/>
    <w:rsid w:val="00245344"/>
    <w:rsid w:val="002453ED"/>
    <w:rsid w:val="0024548F"/>
    <w:rsid w:val="0024582A"/>
    <w:rsid w:val="00245B42"/>
    <w:rsid w:val="00245EED"/>
    <w:rsid w:val="0024640D"/>
    <w:rsid w:val="00246411"/>
    <w:rsid w:val="002465C9"/>
    <w:rsid w:val="00246695"/>
    <w:rsid w:val="00246D71"/>
    <w:rsid w:val="00246F3C"/>
    <w:rsid w:val="00246F73"/>
    <w:rsid w:val="002479B8"/>
    <w:rsid w:val="00247BA2"/>
    <w:rsid w:val="00247E5B"/>
    <w:rsid w:val="002500BC"/>
    <w:rsid w:val="00250423"/>
    <w:rsid w:val="002504D4"/>
    <w:rsid w:val="002508C8"/>
    <w:rsid w:val="00250A2A"/>
    <w:rsid w:val="00250BDA"/>
    <w:rsid w:val="00250D87"/>
    <w:rsid w:val="0025105F"/>
    <w:rsid w:val="002510A6"/>
    <w:rsid w:val="002510E3"/>
    <w:rsid w:val="0025138F"/>
    <w:rsid w:val="002515EB"/>
    <w:rsid w:val="0025164D"/>
    <w:rsid w:val="00251923"/>
    <w:rsid w:val="0025195C"/>
    <w:rsid w:val="00251BB8"/>
    <w:rsid w:val="00251BEC"/>
    <w:rsid w:val="00251EA8"/>
    <w:rsid w:val="00252116"/>
    <w:rsid w:val="0025234E"/>
    <w:rsid w:val="002524CA"/>
    <w:rsid w:val="00252647"/>
    <w:rsid w:val="00252A5D"/>
    <w:rsid w:val="00252AAD"/>
    <w:rsid w:val="00252DEE"/>
    <w:rsid w:val="002539C6"/>
    <w:rsid w:val="00253ABB"/>
    <w:rsid w:val="00253D0E"/>
    <w:rsid w:val="00253ECD"/>
    <w:rsid w:val="00253EE2"/>
    <w:rsid w:val="0025454E"/>
    <w:rsid w:val="00254732"/>
    <w:rsid w:val="0025478C"/>
    <w:rsid w:val="002549D0"/>
    <w:rsid w:val="00254D34"/>
    <w:rsid w:val="00254FD9"/>
    <w:rsid w:val="00255007"/>
    <w:rsid w:val="002552E1"/>
    <w:rsid w:val="00255332"/>
    <w:rsid w:val="0025567A"/>
    <w:rsid w:val="002556F7"/>
    <w:rsid w:val="002557B3"/>
    <w:rsid w:val="00255A59"/>
    <w:rsid w:val="00255C1A"/>
    <w:rsid w:val="00255C3F"/>
    <w:rsid w:val="00255CF2"/>
    <w:rsid w:val="00255E8E"/>
    <w:rsid w:val="00256352"/>
    <w:rsid w:val="00256CB8"/>
    <w:rsid w:val="002571B5"/>
    <w:rsid w:val="002573B5"/>
    <w:rsid w:val="00257427"/>
    <w:rsid w:val="00257590"/>
    <w:rsid w:val="00257ABC"/>
    <w:rsid w:val="00257E18"/>
    <w:rsid w:val="002601E3"/>
    <w:rsid w:val="002603B1"/>
    <w:rsid w:val="002604D4"/>
    <w:rsid w:val="0026067B"/>
    <w:rsid w:val="002606A1"/>
    <w:rsid w:val="0026092F"/>
    <w:rsid w:val="00260F18"/>
    <w:rsid w:val="002614E7"/>
    <w:rsid w:val="002622BA"/>
    <w:rsid w:val="00262A5F"/>
    <w:rsid w:val="00263417"/>
    <w:rsid w:val="00263512"/>
    <w:rsid w:val="0026355D"/>
    <w:rsid w:val="00263602"/>
    <w:rsid w:val="0026376C"/>
    <w:rsid w:val="00263D51"/>
    <w:rsid w:val="0026421D"/>
    <w:rsid w:val="00264686"/>
    <w:rsid w:val="002646E0"/>
    <w:rsid w:val="0026481F"/>
    <w:rsid w:val="002654C0"/>
    <w:rsid w:val="00265555"/>
    <w:rsid w:val="00265D20"/>
    <w:rsid w:val="00265E0A"/>
    <w:rsid w:val="00265F65"/>
    <w:rsid w:val="002662D6"/>
    <w:rsid w:val="002663A4"/>
    <w:rsid w:val="0026649B"/>
    <w:rsid w:val="002664A7"/>
    <w:rsid w:val="0026684C"/>
    <w:rsid w:val="00266A1B"/>
    <w:rsid w:val="002672ED"/>
    <w:rsid w:val="00267C52"/>
    <w:rsid w:val="0027050E"/>
    <w:rsid w:val="0027077F"/>
    <w:rsid w:val="00270B0E"/>
    <w:rsid w:val="00270C9A"/>
    <w:rsid w:val="00271216"/>
    <w:rsid w:val="002716B0"/>
    <w:rsid w:val="0027203E"/>
    <w:rsid w:val="0027295F"/>
    <w:rsid w:val="00272A1B"/>
    <w:rsid w:val="00272AFB"/>
    <w:rsid w:val="00272C44"/>
    <w:rsid w:val="00272D23"/>
    <w:rsid w:val="00273329"/>
    <w:rsid w:val="002734AC"/>
    <w:rsid w:val="0027358C"/>
    <w:rsid w:val="0027371F"/>
    <w:rsid w:val="002739F1"/>
    <w:rsid w:val="00273E35"/>
    <w:rsid w:val="00274B49"/>
    <w:rsid w:val="00274BED"/>
    <w:rsid w:val="00274DE7"/>
    <w:rsid w:val="002752B3"/>
    <w:rsid w:val="00275C31"/>
    <w:rsid w:val="00276171"/>
    <w:rsid w:val="00276378"/>
    <w:rsid w:val="00276670"/>
    <w:rsid w:val="002768AF"/>
    <w:rsid w:val="00276E9C"/>
    <w:rsid w:val="00276F0F"/>
    <w:rsid w:val="0027745D"/>
    <w:rsid w:val="002775DC"/>
    <w:rsid w:val="0028004E"/>
    <w:rsid w:val="0028009A"/>
    <w:rsid w:val="0028025D"/>
    <w:rsid w:val="002802E9"/>
    <w:rsid w:val="0028066B"/>
    <w:rsid w:val="002807C3"/>
    <w:rsid w:val="0028082A"/>
    <w:rsid w:val="00280B2C"/>
    <w:rsid w:val="0028126F"/>
    <w:rsid w:val="00281413"/>
    <w:rsid w:val="002814FE"/>
    <w:rsid w:val="0028162F"/>
    <w:rsid w:val="002819B6"/>
    <w:rsid w:val="00281C5E"/>
    <w:rsid w:val="00281D18"/>
    <w:rsid w:val="00281EEB"/>
    <w:rsid w:val="00281F2D"/>
    <w:rsid w:val="00282263"/>
    <w:rsid w:val="00282600"/>
    <w:rsid w:val="00282A26"/>
    <w:rsid w:val="00282BAF"/>
    <w:rsid w:val="002832CA"/>
    <w:rsid w:val="0028384D"/>
    <w:rsid w:val="0028398C"/>
    <w:rsid w:val="00283B68"/>
    <w:rsid w:val="002845B7"/>
    <w:rsid w:val="002846DF"/>
    <w:rsid w:val="00284872"/>
    <w:rsid w:val="00284873"/>
    <w:rsid w:val="00284992"/>
    <w:rsid w:val="00284FE0"/>
    <w:rsid w:val="002850DF"/>
    <w:rsid w:val="002853D0"/>
    <w:rsid w:val="00285E13"/>
    <w:rsid w:val="00285F0F"/>
    <w:rsid w:val="00286120"/>
    <w:rsid w:val="00286198"/>
    <w:rsid w:val="0028637E"/>
    <w:rsid w:val="002863CC"/>
    <w:rsid w:val="00286617"/>
    <w:rsid w:val="00286671"/>
    <w:rsid w:val="002869A2"/>
    <w:rsid w:val="00286EB5"/>
    <w:rsid w:val="00286F5B"/>
    <w:rsid w:val="0028705E"/>
    <w:rsid w:val="002877AA"/>
    <w:rsid w:val="00287B23"/>
    <w:rsid w:val="00287BD2"/>
    <w:rsid w:val="00287C3E"/>
    <w:rsid w:val="00287E81"/>
    <w:rsid w:val="002900A6"/>
    <w:rsid w:val="002904B9"/>
    <w:rsid w:val="00290566"/>
    <w:rsid w:val="0029062F"/>
    <w:rsid w:val="0029091C"/>
    <w:rsid w:val="00290DA6"/>
    <w:rsid w:val="00290FA6"/>
    <w:rsid w:val="00290FAD"/>
    <w:rsid w:val="002915C1"/>
    <w:rsid w:val="002917DD"/>
    <w:rsid w:val="00291C40"/>
    <w:rsid w:val="00291E30"/>
    <w:rsid w:val="00291FC2"/>
    <w:rsid w:val="002922D7"/>
    <w:rsid w:val="002923BE"/>
    <w:rsid w:val="002928A9"/>
    <w:rsid w:val="00292CF7"/>
    <w:rsid w:val="00293041"/>
    <w:rsid w:val="002930AA"/>
    <w:rsid w:val="00293258"/>
    <w:rsid w:val="002933CF"/>
    <w:rsid w:val="00293470"/>
    <w:rsid w:val="00293A20"/>
    <w:rsid w:val="00293ADB"/>
    <w:rsid w:val="00294605"/>
    <w:rsid w:val="0029489D"/>
    <w:rsid w:val="00294959"/>
    <w:rsid w:val="00294B8F"/>
    <w:rsid w:val="00294C8E"/>
    <w:rsid w:val="002953A7"/>
    <w:rsid w:val="00295864"/>
    <w:rsid w:val="00295B9D"/>
    <w:rsid w:val="00295BA6"/>
    <w:rsid w:val="00295F0A"/>
    <w:rsid w:val="0029605B"/>
    <w:rsid w:val="002962EC"/>
    <w:rsid w:val="0029672F"/>
    <w:rsid w:val="00296954"/>
    <w:rsid w:val="002969BD"/>
    <w:rsid w:val="00296A62"/>
    <w:rsid w:val="002975B1"/>
    <w:rsid w:val="00297773"/>
    <w:rsid w:val="002A03F0"/>
    <w:rsid w:val="002A03F5"/>
    <w:rsid w:val="002A0476"/>
    <w:rsid w:val="002A09C2"/>
    <w:rsid w:val="002A0B5D"/>
    <w:rsid w:val="002A0CF9"/>
    <w:rsid w:val="002A0E12"/>
    <w:rsid w:val="002A11D5"/>
    <w:rsid w:val="002A12EE"/>
    <w:rsid w:val="002A14B2"/>
    <w:rsid w:val="002A15C3"/>
    <w:rsid w:val="002A171E"/>
    <w:rsid w:val="002A1BAD"/>
    <w:rsid w:val="002A1C76"/>
    <w:rsid w:val="002A218D"/>
    <w:rsid w:val="002A2517"/>
    <w:rsid w:val="002A2D02"/>
    <w:rsid w:val="002A2D24"/>
    <w:rsid w:val="002A343D"/>
    <w:rsid w:val="002A37F2"/>
    <w:rsid w:val="002A3AF9"/>
    <w:rsid w:val="002A3DC5"/>
    <w:rsid w:val="002A3F2B"/>
    <w:rsid w:val="002A420C"/>
    <w:rsid w:val="002A447F"/>
    <w:rsid w:val="002A46CB"/>
    <w:rsid w:val="002A471B"/>
    <w:rsid w:val="002A495F"/>
    <w:rsid w:val="002A4C02"/>
    <w:rsid w:val="002A4D97"/>
    <w:rsid w:val="002A5631"/>
    <w:rsid w:val="002A58F6"/>
    <w:rsid w:val="002A593D"/>
    <w:rsid w:val="002A5AFA"/>
    <w:rsid w:val="002A5DB7"/>
    <w:rsid w:val="002A6930"/>
    <w:rsid w:val="002A7079"/>
    <w:rsid w:val="002A7268"/>
    <w:rsid w:val="002A772D"/>
    <w:rsid w:val="002A7BA5"/>
    <w:rsid w:val="002A7C38"/>
    <w:rsid w:val="002A7D0F"/>
    <w:rsid w:val="002B0166"/>
    <w:rsid w:val="002B022F"/>
    <w:rsid w:val="002B0303"/>
    <w:rsid w:val="002B0426"/>
    <w:rsid w:val="002B0429"/>
    <w:rsid w:val="002B05C2"/>
    <w:rsid w:val="002B079C"/>
    <w:rsid w:val="002B14B2"/>
    <w:rsid w:val="002B1BD1"/>
    <w:rsid w:val="002B1C3C"/>
    <w:rsid w:val="002B1CB9"/>
    <w:rsid w:val="002B1DEF"/>
    <w:rsid w:val="002B1F42"/>
    <w:rsid w:val="002B20C7"/>
    <w:rsid w:val="002B2557"/>
    <w:rsid w:val="002B2596"/>
    <w:rsid w:val="002B2BBF"/>
    <w:rsid w:val="002B2BD5"/>
    <w:rsid w:val="002B2C7C"/>
    <w:rsid w:val="002B2E1B"/>
    <w:rsid w:val="002B2F3E"/>
    <w:rsid w:val="002B3033"/>
    <w:rsid w:val="002B3323"/>
    <w:rsid w:val="002B339D"/>
    <w:rsid w:val="002B340C"/>
    <w:rsid w:val="002B34E9"/>
    <w:rsid w:val="002B35E0"/>
    <w:rsid w:val="002B35EC"/>
    <w:rsid w:val="002B3746"/>
    <w:rsid w:val="002B3F5F"/>
    <w:rsid w:val="002B41AE"/>
    <w:rsid w:val="002B449D"/>
    <w:rsid w:val="002B44CF"/>
    <w:rsid w:val="002B4AAA"/>
    <w:rsid w:val="002B4EFC"/>
    <w:rsid w:val="002B513D"/>
    <w:rsid w:val="002B515D"/>
    <w:rsid w:val="002B54F9"/>
    <w:rsid w:val="002B58B2"/>
    <w:rsid w:val="002B5E6A"/>
    <w:rsid w:val="002B6750"/>
    <w:rsid w:val="002B680E"/>
    <w:rsid w:val="002B695B"/>
    <w:rsid w:val="002B6A71"/>
    <w:rsid w:val="002B6D32"/>
    <w:rsid w:val="002B71B7"/>
    <w:rsid w:val="002B75DA"/>
    <w:rsid w:val="002B77D9"/>
    <w:rsid w:val="002B7BA7"/>
    <w:rsid w:val="002B7E5B"/>
    <w:rsid w:val="002C03D9"/>
    <w:rsid w:val="002C0D86"/>
    <w:rsid w:val="002C1016"/>
    <w:rsid w:val="002C10D4"/>
    <w:rsid w:val="002C16E7"/>
    <w:rsid w:val="002C1CDE"/>
    <w:rsid w:val="002C26CC"/>
    <w:rsid w:val="002C28E5"/>
    <w:rsid w:val="002C2E60"/>
    <w:rsid w:val="002C3106"/>
    <w:rsid w:val="002C3143"/>
    <w:rsid w:val="002C3584"/>
    <w:rsid w:val="002C3EB7"/>
    <w:rsid w:val="002C49FB"/>
    <w:rsid w:val="002C4C1B"/>
    <w:rsid w:val="002C5143"/>
    <w:rsid w:val="002C51E5"/>
    <w:rsid w:val="002C5839"/>
    <w:rsid w:val="002C5C22"/>
    <w:rsid w:val="002C5CEF"/>
    <w:rsid w:val="002C5E0A"/>
    <w:rsid w:val="002C5FCE"/>
    <w:rsid w:val="002C626C"/>
    <w:rsid w:val="002C638A"/>
    <w:rsid w:val="002C65A6"/>
    <w:rsid w:val="002C6860"/>
    <w:rsid w:val="002C68F1"/>
    <w:rsid w:val="002C6D71"/>
    <w:rsid w:val="002C6E64"/>
    <w:rsid w:val="002C6FCD"/>
    <w:rsid w:val="002C714F"/>
    <w:rsid w:val="002C7491"/>
    <w:rsid w:val="002C7532"/>
    <w:rsid w:val="002C7698"/>
    <w:rsid w:val="002C79A4"/>
    <w:rsid w:val="002C7AFF"/>
    <w:rsid w:val="002D06B6"/>
    <w:rsid w:val="002D07E9"/>
    <w:rsid w:val="002D105B"/>
    <w:rsid w:val="002D148C"/>
    <w:rsid w:val="002D2431"/>
    <w:rsid w:val="002D28BF"/>
    <w:rsid w:val="002D2A52"/>
    <w:rsid w:val="002D2E9F"/>
    <w:rsid w:val="002D3165"/>
    <w:rsid w:val="002D369B"/>
    <w:rsid w:val="002D3F44"/>
    <w:rsid w:val="002D3F80"/>
    <w:rsid w:val="002D42F8"/>
    <w:rsid w:val="002D45A1"/>
    <w:rsid w:val="002D4859"/>
    <w:rsid w:val="002D4AE4"/>
    <w:rsid w:val="002D53F6"/>
    <w:rsid w:val="002D5494"/>
    <w:rsid w:val="002D55F9"/>
    <w:rsid w:val="002D5733"/>
    <w:rsid w:val="002D5C21"/>
    <w:rsid w:val="002D5C43"/>
    <w:rsid w:val="002D60AB"/>
    <w:rsid w:val="002D60E2"/>
    <w:rsid w:val="002D6442"/>
    <w:rsid w:val="002D6621"/>
    <w:rsid w:val="002D68ED"/>
    <w:rsid w:val="002D6B31"/>
    <w:rsid w:val="002D6BEB"/>
    <w:rsid w:val="002D6D42"/>
    <w:rsid w:val="002D731A"/>
    <w:rsid w:val="002D7384"/>
    <w:rsid w:val="002D78BF"/>
    <w:rsid w:val="002D7FA1"/>
    <w:rsid w:val="002E00A6"/>
    <w:rsid w:val="002E018D"/>
    <w:rsid w:val="002E07B3"/>
    <w:rsid w:val="002E09DD"/>
    <w:rsid w:val="002E0A0D"/>
    <w:rsid w:val="002E15BB"/>
    <w:rsid w:val="002E168F"/>
    <w:rsid w:val="002E1714"/>
    <w:rsid w:val="002E1C13"/>
    <w:rsid w:val="002E1D89"/>
    <w:rsid w:val="002E1D93"/>
    <w:rsid w:val="002E1E65"/>
    <w:rsid w:val="002E1F62"/>
    <w:rsid w:val="002E2157"/>
    <w:rsid w:val="002E219A"/>
    <w:rsid w:val="002E21F8"/>
    <w:rsid w:val="002E241D"/>
    <w:rsid w:val="002E2783"/>
    <w:rsid w:val="002E28E8"/>
    <w:rsid w:val="002E2A84"/>
    <w:rsid w:val="002E2AD3"/>
    <w:rsid w:val="002E305B"/>
    <w:rsid w:val="002E31B2"/>
    <w:rsid w:val="002E32BE"/>
    <w:rsid w:val="002E3D5C"/>
    <w:rsid w:val="002E3FC1"/>
    <w:rsid w:val="002E434C"/>
    <w:rsid w:val="002E4489"/>
    <w:rsid w:val="002E49F2"/>
    <w:rsid w:val="002E4C88"/>
    <w:rsid w:val="002E4E4C"/>
    <w:rsid w:val="002E4F72"/>
    <w:rsid w:val="002E50A6"/>
    <w:rsid w:val="002E54D6"/>
    <w:rsid w:val="002E54E0"/>
    <w:rsid w:val="002E57B2"/>
    <w:rsid w:val="002E597E"/>
    <w:rsid w:val="002E5D5F"/>
    <w:rsid w:val="002E6263"/>
    <w:rsid w:val="002E6379"/>
    <w:rsid w:val="002E654A"/>
    <w:rsid w:val="002E6591"/>
    <w:rsid w:val="002E65BC"/>
    <w:rsid w:val="002E6678"/>
    <w:rsid w:val="002E67FA"/>
    <w:rsid w:val="002E6848"/>
    <w:rsid w:val="002E6A8E"/>
    <w:rsid w:val="002E6B67"/>
    <w:rsid w:val="002E6C6E"/>
    <w:rsid w:val="002E6C7E"/>
    <w:rsid w:val="002E6C97"/>
    <w:rsid w:val="002E6F87"/>
    <w:rsid w:val="002E6FE4"/>
    <w:rsid w:val="002E7105"/>
    <w:rsid w:val="002E7A91"/>
    <w:rsid w:val="002F030E"/>
    <w:rsid w:val="002F0726"/>
    <w:rsid w:val="002F0A4E"/>
    <w:rsid w:val="002F0F2C"/>
    <w:rsid w:val="002F0F74"/>
    <w:rsid w:val="002F0FCE"/>
    <w:rsid w:val="002F13E0"/>
    <w:rsid w:val="002F16A5"/>
    <w:rsid w:val="002F182A"/>
    <w:rsid w:val="002F1A01"/>
    <w:rsid w:val="002F1A0B"/>
    <w:rsid w:val="002F1A50"/>
    <w:rsid w:val="002F1CCE"/>
    <w:rsid w:val="002F214F"/>
    <w:rsid w:val="002F23ED"/>
    <w:rsid w:val="002F2429"/>
    <w:rsid w:val="002F271D"/>
    <w:rsid w:val="002F297F"/>
    <w:rsid w:val="002F2F28"/>
    <w:rsid w:val="002F3297"/>
    <w:rsid w:val="002F355F"/>
    <w:rsid w:val="002F38F3"/>
    <w:rsid w:val="002F3EFC"/>
    <w:rsid w:val="002F452F"/>
    <w:rsid w:val="002F4A1E"/>
    <w:rsid w:val="002F5017"/>
    <w:rsid w:val="002F5534"/>
    <w:rsid w:val="002F561C"/>
    <w:rsid w:val="002F568F"/>
    <w:rsid w:val="002F5C1D"/>
    <w:rsid w:val="002F5D69"/>
    <w:rsid w:val="002F5D6D"/>
    <w:rsid w:val="002F5FA4"/>
    <w:rsid w:val="002F612D"/>
    <w:rsid w:val="002F6148"/>
    <w:rsid w:val="002F642A"/>
    <w:rsid w:val="002F6696"/>
    <w:rsid w:val="002F670A"/>
    <w:rsid w:val="002F675E"/>
    <w:rsid w:val="002F687B"/>
    <w:rsid w:val="002F6A6F"/>
    <w:rsid w:val="002F6CEC"/>
    <w:rsid w:val="002F6DBB"/>
    <w:rsid w:val="002F6F96"/>
    <w:rsid w:val="002F72FE"/>
    <w:rsid w:val="002F74AF"/>
    <w:rsid w:val="002F76C0"/>
    <w:rsid w:val="002F78E6"/>
    <w:rsid w:val="002F7985"/>
    <w:rsid w:val="002F7E65"/>
    <w:rsid w:val="00300047"/>
    <w:rsid w:val="0030005E"/>
    <w:rsid w:val="0030067B"/>
    <w:rsid w:val="00300829"/>
    <w:rsid w:val="00300BCF"/>
    <w:rsid w:val="00300C6D"/>
    <w:rsid w:val="0030120C"/>
    <w:rsid w:val="00301547"/>
    <w:rsid w:val="00301B18"/>
    <w:rsid w:val="00301C87"/>
    <w:rsid w:val="00301E73"/>
    <w:rsid w:val="00301FCC"/>
    <w:rsid w:val="00302037"/>
    <w:rsid w:val="003021AC"/>
    <w:rsid w:val="00302273"/>
    <w:rsid w:val="003022FF"/>
    <w:rsid w:val="0030258F"/>
    <w:rsid w:val="00303A9A"/>
    <w:rsid w:val="00303D39"/>
    <w:rsid w:val="00303EBE"/>
    <w:rsid w:val="00304147"/>
    <w:rsid w:val="003044E5"/>
    <w:rsid w:val="003045B6"/>
    <w:rsid w:val="003048C4"/>
    <w:rsid w:val="0030490B"/>
    <w:rsid w:val="00304988"/>
    <w:rsid w:val="00304B69"/>
    <w:rsid w:val="00304D2A"/>
    <w:rsid w:val="003052A0"/>
    <w:rsid w:val="0030532B"/>
    <w:rsid w:val="00305541"/>
    <w:rsid w:val="00305B63"/>
    <w:rsid w:val="00306A42"/>
    <w:rsid w:val="00306BCA"/>
    <w:rsid w:val="00306C22"/>
    <w:rsid w:val="00306DCB"/>
    <w:rsid w:val="003076F0"/>
    <w:rsid w:val="00307724"/>
    <w:rsid w:val="00307929"/>
    <w:rsid w:val="00307A5E"/>
    <w:rsid w:val="00307D10"/>
    <w:rsid w:val="0031004F"/>
    <w:rsid w:val="003100EE"/>
    <w:rsid w:val="003101E2"/>
    <w:rsid w:val="00310303"/>
    <w:rsid w:val="003104C1"/>
    <w:rsid w:val="0031069D"/>
    <w:rsid w:val="003107AE"/>
    <w:rsid w:val="00310BAA"/>
    <w:rsid w:val="00310E58"/>
    <w:rsid w:val="00310F39"/>
    <w:rsid w:val="00312284"/>
    <w:rsid w:val="003125BA"/>
    <w:rsid w:val="00312D54"/>
    <w:rsid w:val="00313335"/>
    <w:rsid w:val="0031340C"/>
    <w:rsid w:val="00313761"/>
    <w:rsid w:val="00313789"/>
    <w:rsid w:val="003137C3"/>
    <w:rsid w:val="0031399E"/>
    <w:rsid w:val="00313C76"/>
    <w:rsid w:val="00314088"/>
    <w:rsid w:val="00314164"/>
    <w:rsid w:val="003150B7"/>
    <w:rsid w:val="00315343"/>
    <w:rsid w:val="00315793"/>
    <w:rsid w:val="00315A39"/>
    <w:rsid w:val="00315A7C"/>
    <w:rsid w:val="00315C13"/>
    <w:rsid w:val="00315F4B"/>
    <w:rsid w:val="003163C8"/>
    <w:rsid w:val="00316B50"/>
    <w:rsid w:val="00316CC1"/>
    <w:rsid w:val="00316F3C"/>
    <w:rsid w:val="00317620"/>
    <w:rsid w:val="003176A2"/>
    <w:rsid w:val="003177CF"/>
    <w:rsid w:val="00317A22"/>
    <w:rsid w:val="00317F80"/>
    <w:rsid w:val="0032025A"/>
    <w:rsid w:val="0032044C"/>
    <w:rsid w:val="00320B83"/>
    <w:rsid w:val="00320CCA"/>
    <w:rsid w:val="00320FE6"/>
    <w:rsid w:val="0032147D"/>
    <w:rsid w:val="0032172C"/>
    <w:rsid w:val="00321761"/>
    <w:rsid w:val="0032184A"/>
    <w:rsid w:val="00321924"/>
    <w:rsid w:val="00321A2D"/>
    <w:rsid w:val="00321BC9"/>
    <w:rsid w:val="00321CD1"/>
    <w:rsid w:val="003222A8"/>
    <w:rsid w:val="00322822"/>
    <w:rsid w:val="00322B58"/>
    <w:rsid w:val="00322C72"/>
    <w:rsid w:val="00323579"/>
    <w:rsid w:val="00324055"/>
    <w:rsid w:val="003240A2"/>
    <w:rsid w:val="00324658"/>
    <w:rsid w:val="00324D63"/>
    <w:rsid w:val="00324F09"/>
    <w:rsid w:val="00324F36"/>
    <w:rsid w:val="003250D7"/>
    <w:rsid w:val="0032529C"/>
    <w:rsid w:val="0032569B"/>
    <w:rsid w:val="003256E7"/>
    <w:rsid w:val="0032591E"/>
    <w:rsid w:val="00325A49"/>
    <w:rsid w:val="00325A62"/>
    <w:rsid w:val="00325BE1"/>
    <w:rsid w:val="00325C89"/>
    <w:rsid w:val="00325E19"/>
    <w:rsid w:val="00325FA9"/>
    <w:rsid w:val="00326461"/>
    <w:rsid w:val="0032671F"/>
    <w:rsid w:val="0032699E"/>
    <w:rsid w:val="003271CD"/>
    <w:rsid w:val="00327557"/>
    <w:rsid w:val="0032761C"/>
    <w:rsid w:val="003276CA"/>
    <w:rsid w:val="00330247"/>
    <w:rsid w:val="003308B9"/>
    <w:rsid w:val="00331012"/>
    <w:rsid w:val="00331205"/>
    <w:rsid w:val="00331298"/>
    <w:rsid w:val="0033174C"/>
    <w:rsid w:val="00331786"/>
    <w:rsid w:val="00331868"/>
    <w:rsid w:val="00331AC0"/>
    <w:rsid w:val="0033237B"/>
    <w:rsid w:val="003327B4"/>
    <w:rsid w:val="00332ADE"/>
    <w:rsid w:val="00332FEA"/>
    <w:rsid w:val="00333037"/>
    <w:rsid w:val="0033322D"/>
    <w:rsid w:val="00333470"/>
    <w:rsid w:val="003335E3"/>
    <w:rsid w:val="00333656"/>
    <w:rsid w:val="00333CEF"/>
    <w:rsid w:val="00333DE3"/>
    <w:rsid w:val="00333EE0"/>
    <w:rsid w:val="00333F4A"/>
    <w:rsid w:val="00334426"/>
    <w:rsid w:val="003346EC"/>
    <w:rsid w:val="00334B2F"/>
    <w:rsid w:val="00334B30"/>
    <w:rsid w:val="00334D41"/>
    <w:rsid w:val="0033524C"/>
    <w:rsid w:val="0033578C"/>
    <w:rsid w:val="00335AAA"/>
    <w:rsid w:val="003362BE"/>
    <w:rsid w:val="00336933"/>
    <w:rsid w:val="00336964"/>
    <w:rsid w:val="00336CAB"/>
    <w:rsid w:val="00336EB4"/>
    <w:rsid w:val="003370C9"/>
    <w:rsid w:val="0033771C"/>
    <w:rsid w:val="003377D5"/>
    <w:rsid w:val="0033781D"/>
    <w:rsid w:val="00337BC6"/>
    <w:rsid w:val="00337EEB"/>
    <w:rsid w:val="00340488"/>
    <w:rsid w:val="003404E4"/>
    <w:rsid w:val="0034070B"/>
    <w:rsid w:val="00340794"/>
    <w:rsid w:val="00340DCF"/>
    <w:rsid w:val="00341724"/>
    <w:rsid w:val="003418E0"/>
    <w:rsid w:val="00341E8B"/>
    <w:rsid w:val="00341EB7"/>
    <w:rsid w:val="00342375"/>
    <w:rsid w:val="003426BC"/>
    <w:rsid w:val="00343251"/>
    <w:rsid w:val="00343A16"/>
    <w:rsid w:val="003441AC"/>
    <w:rsid w:val="003444EA"/>
    <w:rsid w:val="0034493A"/>
    <w:rsid w:val="00344A11"/>
    <w:rsid w:val="00344CF0"/>
    <w:rsid w:val="00344DBC"/>
    <w:rsid w:val="00344DDC"/>
    <w:rsid w:val="00344EDD"/>
    <w:rsid w:val="003451B5"/>
    <w:rsid w:val="00345221"/>
    <w:rsid w:val="0034576D"/>
    <w:rsid w:val="00345B35"/>
    <w:rsid w:val="00345DB2"/>
    <w:rsid w:val="00345FDC"/>
    <w:rsid w:val="0034608F"/>
    <w:rsid w:val="0034614B"/>
    <w:rsid w:val="0034631E"/>
    <w:rsid w:val="003463C0"/>
    <w:rsid w:val="00346593"/>
    <w:rsid w:val="00346755"/>
    <w:rsid w:val="00346E99"/>
    <w:rsid w:val="003470F8"/>
    <w:rsid w:val="0034745F"/>
    <w:rsid w:val="00347546"/>
    <w:rsid w:val="003475AD"/>
    <w:rsid w:val="0034781B"/>
    <w:rsid w:val="00347D77"/>
    <w:rsid w:val="00347F78"/>
    <w:rsid w:val="003501A3"/>
    <w:rsid w:val="003502AC"/>
    <w:rsid w:val="00350705"/>
    <w:rsid w:val="00350981"/>
    <w:rsid w:val="003509A8"/>
    <w:rsid w:val="00350C17"/>
    <w:rsid w:val="00350C61"/>
    <w:rsid w:val="0035124F"/>
    <w:rsid w:val="00351614"/>
    <w:rsid w:val="0035173D"/>
    <w:rsid w:val="00351862"/>
    <w:rsid w:val="003519E8"/>
    <w:rsid w:val="00351B1E"/>
    <w:rsid w:val="003523EB"/>
    <w:rsid w:val="00352C80"/>
    <w:rsid w:val="003535F8"/>
    <w:rsid w:val="00353894"/>
    <w:rsid w:val="00353910"/>
    <w:rsid w:val="00353E89"/>
    <w:rsid w:val="00354094"/>
    <w:rsid w:val="00354933"/>
    <w:rsid w:val="003549F5"/>
    <w:rsid w:val="00354D98"/>
    <w:rsid w:val="00355086"/>
    <w:rsid w:val="0035516E"/>
    <w:rsid w:val="00355176"/>
    <w:rsid w:val="0035584A"/>
    <w:rsid w:val="0035585D"/>
    <w:rsid w:val="00355905"/>
    <w:rsid w:val="00355984"/>
    <w:rsid w:val="00355DA9"/>
    <w:rsid w:val="0035631A"/>
    <w:rsid w:val="00356565"/>
    <w:rsid w:val="00356650"/>
    <w:rsid w:val="00356A42"/>
    <w:rsid w:val="00356BD9"/>
    <w:rsid w:val="003570C7"/>
    <w:rsid w:val="003570DE"/>
    <w:rsid w:val="003573F8"/>
    <w:rsid w:val="0035766E"/>
    <w:rsid w:val="00357CF8"/>
    <w:rsid w:val="00357DA0"/>
    <w:rsid w:val="00357F46"/>
    <w:rsid w:val="003603AA"/>
    <w:rsid w:val="003604BA"/>
    <w:rsid w:val="003607E2"/>
    <w:rsid w:val="00361282"/>
    <w:rsid w:val="003612FC"/>
    <w:rsid w:val="00361582"/>
    <w:rsid w:val="00361643"/>
    <w:rsid w:val="00361947"/>
    <w:rsid w:val="0036197C"/>
    <w:rsid w:val="00361A36"/>
    <w:rsid w:val="00361AC7"/>
    <w:rsid w:val="00361B11"/>
    <w:rsid w:val="00361D7D"/>
    <w:rsid w:val="00362443"/>
    <w:rsid w:val="003624A3"/>
    <w:rsid w:val="003625B0"/>
    <w:rsid w:val="00362A1B"/>
    <w:rsid w:val="00362A42"/>
    <w:rsid w:val="00362C9A"/>
    <w:rsid w:val="00362DD2"/>
    <w:rsid w:val="00362ED3"/>
    <w:rsid w:val="0036349D"/>
    <w:rsid w:val="003635C0"/>
    <w:rsid w:val="00363BD7"/>
    <w:rsid w:val="00363C35"/>
    <w:rsid w:val="00363E54"/>
    <w:rsid w:val="003641A4"/>
    <w:rsid w:val="003642E0"/>
    <w:rsid w:val="003643DB"/>
    <w:rsid w:val="0036446D"/>
    <w:rsid w:val="003649FE"/>
    <w:rsid w:val="0036507E"/>
    <w:rsid w:val="00365305"/>
    <w:rsid w:val="003659CA"/>
    <w:rsid w:val="00365B7C"/>
    <w:rsid w:val="00365C86"/>
    <w:rsid w:val="00365F41"/>
    <w:rsid w:val="00366230"/>
    <w:rsid w:val="00366510"/>
    <w:rsid w:val="00366580"/>
    <w:rsid w:val="00366860"/>
    <w:rsid w:val="003669D3"/>
    <w:rsid w:val="00366AB1"/>
    <w:rsid w:val="00366B19"/>
    <w:rsid w:val="003670FE"/>
    <w:rsid w:val="00367133"/>
    <w:rsid w:val="00367534"/>
    <w:rsid w:val="003679C8"/>
    <w:rsid w:val="00367C14"/>
    <w:rsid w:val="00367CC1"/>
    <w:rsid w:val="00367E33"/>
    <w:rsid w:val="00367E9C"/>
    <w:rsid w:val="00370245"/>
    <w:rsid w:val="003702BE"/>
    <w:rsid w:val="00370880"/>
    <w:rsid w:val="00370CC3"/>
    <w:rsid w:val="00370E4C"/>
    <w:rsid w:val="0037162C"/>
    <w:rsid w:val="003717DA"/>
    <w:rsid w:val="003719E1"/>
    <w:rsid w:val="00371BBF"/>
    <w:rsid w:val="00371F65"/>
    <w:rsid w:val="003720B1"/>
    <w:rsid w:val="003721E6"/>
    <w:rsid w:val="00372421"/>
    <w:rsid w:val="0037248A"/>
    <w:rsid w:val="0037269D"/>
    <w:rsid w:val="00372735"/>
    <w:rsid w:val="003727F4"/>
    <w:rsid w:val="00372A4F"/>
    <w:rsid w:val="00372AAC"/>
    <w:rsid w:val="00372B9B"/>
    <w:rsid w:val="00372BC7"/>
    <w:rsid w:val="00372EF4"/>
    <w:rsid w:val="003732D6"/>
    <w:rsid w:val="00373378"/>
    <w:rsid w:val="0037352F"/>
    <w:rsid w:val="00373809"/>
    <w:rsid w:val="00373BD6"/>
    <w:rsid w:val="00373F50"/>
    <w:rsid w:val="003743F7"/>
    <w:rsid w:val="003745CA"/>
    <w:rsid w:val="00374894"/>
    <w:rsid w:val="003748C8"/>
    <w:rsid w:val="00374ABE"/>
    <w:rsid w:val="00374C9E"/>
    <w:rsid w:val="00374E11"/>
    <w:rsid w:val="0037559B"/>
    <w:rsid w:val="0037564A"/>
    <w:rsid w:val="00375F92"/>
    <w:rsid w:val="00376013"/>
    <w:rsid w:val="003760C2"/>
    <w:rsid w:val="003765F3"/>
    <w:rsid w:val="0037664B"/>
    <w:rsid w:val="00376738"/>
    <w:rsid w:val="00376A3A"/>
    <w:rsid w:val="00376A7C"/>
    <w:rsid w:val="0037784A"/>
    <w:rsid w:val="00377CE9"/>
    <w:rsid w:val="00377F56"/>
    <w:rsid w:val="0038020F"/>
    <w:rsid w:val="0038033A"/>
    <w:rsid w:val="0038036C"/>
    <w:rsid w:val="00380477"/>
    <w:rsid w:val="0038051B"/>
    <w:rsid w:val="003808F6"/>
    <w:rsid w:val="003809FD"/>
    <w:rsid w:val="00380EB1"/>
    <w:rsid w:val="00380EFD"/>
    <w:rsid w:val="00380FD8"/>
    <w:rsid w:val="00381513"/>
    <w:rsid w:val="0038199B"/>
    <w:rsid w:val="00381CE3"/>
    <w:rsid w:val="00381F51"/>
    <w:rsid w:val="0038232B"/>
    <w:rsid w:val="00382906"/>
    <w:rsid w:val="00382C25"/>
    <w:rsid w:val="00382C57"/>
    <w:rsid w:val="00382FDC"/>
    <w:rsid w:val="003830F0"/>
    <w:rsid w:val="00383858"/>
    <w:rsid w:val="00384667"/>
    <w:rsid w:val="003846B6"/>
    <w:rsid w:val="003846DB"/>
    <w:rsid w:val="003848F7"/>
    <w:rsid w:val="00384AE5"/>
    <w:rsid w:val="00384B88"/>
    <w:rsid w:val="00384C53"/>
    <w:rsid w:val="00385846"/>
    <w:rsid w:val="00385CFC"/>
    <w:rsid w:val="00385F3C"/>
    <w:rsid w:val="00385F4A"/>
    <w:rsid w:val="0038605A"/>
    <w:rsid w:val="003863EE"/>
    <w:rsid w:val="0038656F"/>
    <w:rsid w:val="003865C6"/>
    <w:rsid w:val="003866AF"/>
    <w:rsid w:val="0038671B"/>
    <w:rsid w:val="00386A55"/>
    <w:rsid w:val="00386AE6"/>
    <w:rsid w:val="00386C94"/>
    <w:rsid w:val="00386CA3"/>
    <w:rsid w:val="00386CE6"/>
    <w:rsid w:val="00386EC3"/>
    <w:rsid w:val="00387177"/>
    <w:rsid w:val="0038772F"/>
    <w:rsid w:val="00387817"/>
    <w:rsid w:val="00387F0F"/>
    <w:rsid w:val="00390222"/>
    <w:rsid w:val="00390F68"/>
    <w:rsid w:val="003912DE"/>
    <w:rsid w:val="00391333"/>
    <w:rsid w:val="0039150E"/>
    <w:rsid w:val="00391515"/>
    <w:rsid w:val="003918D1"/>
    <w:rsid w:val="00391BC6"/>
    <w:rsid w:val="00391C8F"/>
    <w:rsid w:val="00392175"/>
    <w:rsid w:val="003926E5"/>
    <w:rsid w:val="0039271C"/>
    <w:rsid w:val="00392972"/>
    <w:rsid w:val="00392DEF"/>
    <w:rsid w:val="003931C6"/>
    <w:rsid w:val="003936CB"/>
    <w:rsid w:val="00393705"/>
    <w:rsid w:val="00393A2F"/>
    <w:rsid w:val="00393CF9"/>
    <w:rsid w:val="00393CFC"/>
    <w:rsid w:val="00393D1C"/>
    <w:rsid w:val="0039446B"/>
    <w:rsid w:val="003946CA"/>
    <w:rsid w:val="0039480B"/>
    <w:rsid w:val="00394899"/>
    <w:rsid w:val="0039495C"/>
    <w:rsid w:val="00394A38"/>
    <w:rsid w:val="00394E6C"/>
    <w:rsid w:val="003955B1"/>
    <w:rsid w:val="003959A7"/>
    <w:rsid w:val="00395D09"/>
    <w:rsid w:val="00396139"/>
    <w:rsid w:val="0039643D"/>
    <w:rsid w:val="00396718"/>
    <w:rsid w:val="003968AC"/>
    <w:rsid w:val="00396930"/>
    <w:rsid w:val="00396DDB"/>
    <w:rsid w:val="003972B8"/>
    <w:rsid w:val="0039736D"/>
    <w:rsid w:val="0039757E"/>
    <w:rsid w:val="00397678"/>
    <w:rsid w:val="003976E0"/>
    <w:rsid w:val="00397864"/>
    <w:rsid w:val="00397A51"/>
    <w:rsid w:val="00397A5B"/>
    <w:rsid w:val="00397C6F"/>
    <w:rsid w:val="00397F5F"/>
    <w:rsid w:val="003A0012"/>
    <w:rsid w:val="003A0244"/>
    <w:rsid w:val="003A02E3"/>
    <w:rsid w:val="003A0445"/>
    <w:rsid w:val="003A04CB"/>
    <w:rsid w:val="003A060C"/>
    <w:rsid w:val="003A062E"/>
    <w:rsid w:val="003A0AD3"/>
    <w:rsid w:val="003A0C58"/>
    <w:rsid w:val="003A0CA7"/>
    <w:rsid w:val="003A0E2D"/>
    <w:rsid w:val="003A0EB3"/>
    <w:rsid w:val="003A0EF4"/>
    <w:rsid w:val="003A1095"/>
    <w:rsid w:val="003A10A2"/>
    <w:rsid w:val="003A12CB"/>
    <w:rsid w:val="003A20B0"/>
    <w:rsid w:val="003A23E7"/>
    <w:rsid w:val="003A2409"/>
    <w:rsid w:val="003A24E7"/>
    <w:rsid w:val="003A2562"/>
    <w:rsid w:val="003A2785"/>
    <w:rsid w:val="003A27A9"/>
    <w:rsid w:val="003A289F"/>
    <w:rsid w:val="003A29DF"/>
    <w:rsid w:val="003A3354"/>
    <w:rsid w:val="003A3575"/>
    <w:rsid w:val="003A36E5"/>
    <w:rsid w:val="003A3722"/>
    <w:rsid w:val="003A3B2C"/>
    <w:rsid w:val="003A3BCC"/>
    <w:rsid w:val="003A412D"/>
    <w:rsid w:val="003A4876"/>
    <w:rsid w:val="003A4B19"/>
    <w:rsid w:val="003A52E8"/>
    <w:rsid w:val="003A55BA"/>
    <w:rsid w:val="003A5B4E"/>
    <w:rsid w:val="003A60FD"/>
    <w:rsid w:val="003A6847"/>
    <w:rsid w:val="003A684D"/>
    <w:rsid w:val="003A699A"/>
    <w:rsid w:val="003A6C27"/>
    <w:rsid w:val="003A6D77"/>
    <w:rsid w:val="003A6DA6"/>
    <w:rsid w:val="003A6EB7"/>
    <w:rsid w:val="003A6F0C"/>
    <w:rsid w:val="003A6FB1"/>
    <w:rsid w:val="003A7199"/>
    <w:rsid w:val="003A7484"/>
    <w:rsid w:val="003A78D4"/>
    <w:rsid w:val="003A78F1"/>
    <w:rsid w:val="003A79F9"/>
    <w:rsid w:val="003A7B67"/>
    <w:rsid w:val="003A7EA7"/>
    <w:rsid w:val="003B0194"/>
    <w:rsid w:val="003B023E"/>
    <w:rsid w:val="003B0477"/>
    <w:rsid w:val="003B055A"/>
    <w:rsid w:val="003B0A7A"/>
    <w:rsid w:val="003B0BE2"/>
    <w:rsid w:val="003B0CA7"/>
    <w:rsid w:val="003B0EB2"/>
    <w:rsid w:val="003B0F5F"/>
    <w:rsid w:val="003B11D3"/>
    <w:rsid w:val="003B186B"/>
    <w:rsid w:val="003B2189"/>
    <w:rsid w:val="003B240A"/>
    <w:rsid w:val="003B2ADD"/>
    <w:rsid w:val="003B3845"/>
    <w:rsid w:val="003B392D"/>
    <w:rsid w:val="003B3B0B"/>
    <w:rsid w:val="003B3ED1"/>
    <w:rsid w:val="003B43B8"/>
    <w:rsid w:val="003B447D"/>
    <w:rsid w:val="003B457A"/>
    <w:rsid w:val="003B4A6E"/>
    <w:rsid w:val="003B4B5A"/>
    <w:rsid w:val="003B50D2"/>
    <w:rsid w:val="003B5771"/>
    <w:rsid w:val="003B58C8"/>
    <w:rsid w:val="003B5D75"/>
    <w:rsid w:val="003B5E6C"/>
    <w:rsid w:val="003B6473"/>
    <w:rsid w:val="003B68CF"/>
    <w:rsid w:val="003B6A03"/>
    <w:rsid w:val="003B7039"/>
    <w:rsid w:val="003B704A"/>
    <w:rsid w:val="003B708D"/>
    <w:rsid w:val="003B78FE"/>
    <w:rsid w:val="003B7A6F"/>
    <w:rsid w:val="003B7A75"/>
    <w:rsid w:val="003B7AE4"/>
    <w:rsid w:val="003B7BC9"/>
    <w:rsid w:val="003B7C9D"/>
    <w:rsid w:val="003C00B3"/>
    <w:rsid w:val="003C029C"/>
    <w:rsid w:val="003C040B"/>
    <w:rsid w:val="003C0581"/>
    <w:rsid w:val="003C07E2"/>
    <w:rsid w:val="003C0AED"/>
    <w:rsid w:val="003C0D8F"/>
    <w:rsid w:val="003C0E0D"/>
    <w:rsid w:val="003C0E5C"/>
    <w:rsid w:val="003C0EB7"/>
    <w:rsid w:val="003C11BA"/>
    <w:rsid w:val="003C1791"/>
    <w:rsid w:val="003C1CCB"/>
    <w:rsid w:val="003C2209"/>
    <w:rsid w:val="003C23EF"/>
    <w:rsid w:val="003C253B"/>
    <w:rsid w:val="003C2573"/>
    <w:rsid w:val="003C2B10"/>
    <w:rsid w:val="003C2D28"/>
    <w:rsid w:val="003C2DDA"/>
    <w:rsid w:val="003C2F84"/>
    <w:rsid w:val="003C30A1"/>
    <w:rsid w:val="003C30A8"/>
    <w:rsid w:val="003C30D4"/>
    <w:rsid w:val="003C30D9"/>
    <w:rsid w:val="003C30FC"/>
    <w:rsid w:val="003C3173"/>
    <w:rsid w:val="003C3236"/>
    <w:rsid w:val="003C4203"/>
    <w:rsid w:val="003C433F"/>
    <w:rsid w:val="003C4451"/>
    <w:rsid w:val="003C4DCC"/>
    <w:rsid w:val="003C4FF4"/>
    <w:rsid w:val="003C548F"/>
    <w:rsid w:val="003C591B"/>
    <w:rsid w:val="003C5F19"/>
    <w:rsid w:val="003C6108"/>
    <w:rsid w:val="003C696D"/>
    <w:rsid w:val="003C6C59"/>
    <w:rsid w:val="003C71E0"/>
    <w:rsid w:val="003C720A"/>
    <w:rsid w:val="003C7537"/>
    <w:rsid w:val="003C75C3"/>
    <w:rsid w:val="003C763B"/>
    <w:rsid w:val="003C78F0"/>
    <w:rsid w:val="003C7A0E"/>
    <w:rsid w:val="003C7A13"/>
    <w:rsid w:val="003C7BAE"/>
    <w:rsid w:val="003C7E9D"/>
    <w:rsid w:val="003C7FBB"/>
    <w:rsid w:val="003D010B"/>
    <w:rsid w:val="003D08E1"/>
    <w:rsid w:val="003D09C7"/>
    <w:rsid w:val="003D09CE"/>
    <w:rsid w:val="003D1964"/>
    <w:rsid w:val="003D1A3C"/>
    <w:rsid w:val="003D1A79"/>
    <w:rsid w:val="003D1A9B"/>
    <w:rsid w:val="003D1AE3"/>
    <w:rsid w:val="003D1AF0"/>
    <w:rsid w:val="003D1B62"/>
    <w:rsid w:val="003D1C00"/>
    <w:rsid w:val="003D1E03"/>
    <w:rsid w:val="003D1E10"/>
    <w:rsid w:val="003D205E"/>
    <w:rsid w:val="003D20BD"/>
    <w:rsid w:val="003D21A7"/>
    <w:rsid w:val="003D2248"/>
    <w:rsid w:val="003D24C5"/>
    <w:rsid w:val="003D253F"/>
    <w:rsid w:val="003D28C2"/>
    <w:rsid w:val="003D309B"/>
    <w:rsid w:val="003D334A"/>
    <w:rsid w:val="003D36E9"/>
    <w:rsid w:val="003D3924"/>
    <w:rsid w:val="003D39B6"/>
    <w:rsid w:val="003D3B95"/>
    <w:rsid w:val="003D3BFF"/>
    <w:rsid w:val="003D3D3C"/>
    <w:rsid w:val="003D3EDD"/>
    <w:rsid w:val="003D4395"/>
    <w:rsid w:val="003D441E"/>
    <w:rsid w:val="003D442E"/>
    <w:rsid w:val="003D449D"/>
    <w:rsid w:val="003D4504"/>
    <w:rsid w:val="003D4DC5"/>
    <w:rsid w:val="003D50C4"/>
    <w:rsid w:val="003D53C0"/>
    <w:rsid w:val="003D5500"/>
    <w:rsid w:val="003D58A1"/>
    <w:rsid w:val="003D58E5"/>
    <w:rsid w:val="003D5A00"/>
    <w:rsid w:val="003D5BFC"/>
    <w:rsid w:val="003D5C6C"/>
    <w:rsid w:val="003D5CBB"/>
    <w:rsid w:val="003D5E7A"/>
    <w:rsid w:val="003D603D"/>
    <w:rsid w:val="003D6616"/>
    <w:rsid w:val="003D69BA"/>
    <w:rsid w:val="003D6BA4"/>
    <w:rsid w:val="003D7176"/>
    <w:rsid w:val="003D742A"/>
    <w:rsid w:val="003D747C"/>
    <w:rsid w:val="003D785C"/>
    <w:rsid w:val="003D7E0C"/>
    <w:rsid w:val="003E03A9"/>
    <w:rsid w:val="003E06FF"/>
    <w:rsid w:val="003E0700"/>
    <w:rsid w:val="003E0738"/>
    <w:rsid w:val="003E0FB3"/>
    <w:rsid w:val="003E147E"/>
    <w:rsid w:val="003E1758"/>
    <w:rsid w:val="003E1C63"/>
    <w:rsid w:val="003E208A"/>
    <w:rsid w:val="003E263E"/>
    <w:rsid w:val="003E2695"/>
    <w:rsid w:val="003E2EF8"/>
    <w:rsid w:val="003E3647"/>
    <w:rsid w:val="003E38D3"/>
    <w:rsid w:val="003E44A6"/>
    <w:rsid w:val="003E4E4C"/>
    <w:rsid w:val="003E4EA4"/>
    <w:rsid w:val="003E510D"/>
    <w:rsid w:val="003E5110"/>
    <w:rsid w:val="003E5204"/>
    <w:rsid w:val="003E5214"/>
    <w:rsid w:val="003E5C6C"/>
    <w:rsid w:val="003E5E7B"/>
    <w:rsid w:val="003E5FF4"/>
    <w:rsid w:val="003E6020"/>
    <w:rsid w:val="003E6168"/>
    <w:rsid w:val="003E61EF"/>
    <w:rsid w:val="003E61FA"/>
    <w:rsid w:val="003E629B"/>
    <w:rsid w:val="003E642F"/>
    <w:rsid w:val="003E678F"/>
    <w:rsid w:val="003E6878"/>
    <w:rsid w:val="003E6A5C"/>
    <w:rsid w:val="003E6BA7"/>
    <w:rsid w:val="003E6D58"/>
    <w:rsid w:val="003E70D1"/>
    <w:rsid w:val="003E734D"/>
    <w:rsid w:val="003E760E"/>
    <w:rsid w:val="003E7613"/>
    <w:rsid w:val="003E774C"/>
    <w:rsid w:val="003E78F4"/>
    <w:rsid w:val="003E7D43"/>
    <w:rsid w:val="003E7E32"/>
    <w:rsid w:val="003F02D4"/>
    <w:rsid w:val="003F06E0"/>
    <w:rsid w:val="003F0D14"/>
    <w:rsid w:val="003F1325"/>
    <w:rsid w:val="003F148A"/>
    <w:rsid w:val="003F17BB"/>
    <w:rsid w:val="003F17D9"/>
    <w:rsid w:val="003F183F"/>
    <w:rsid w:val="003F1866"/>
    <w:rsid w:val="003F1C78"/>
    <w:rsid w:val="003F20CC"/>
    <w:rsid w:val="003F21B7"/>
    <w:rsid w:val="003F2371"/>
    <w:rsid w:val="003F2526"/>
    <w:rsid w:val="003F2770"/>
    <w:rsid w:val="003F2947"/>
    <w:rsid w:val="003F2B69"/>
    <w:rsid w:val="003F2C60"/>
    <w:rsid w:val="003F2CC0"/>
    <w:rsid w:val="003F2DC4"/>
    <w:rsid w:val="003F2EED"/>
    <w:rsid w:val="003F2F58"/>
    <w:rsid w:val="003F3FD0"/>
    <w:rsid w:val="003F4280"/>
    <w:rsid w:val="003F4D7C"/>
    <w:rsid w:val="003F4ED2"/>
    <w:rsid w:val="003F52EE"/>
    <w:rsid w:val="003F537F"/>
    <w:rsid w:val="003F5437"/>
    <w:rsid w:val="003F5552"/>
    <w:rsid w:val="003F5654"/>
    <w:rsid w:val="003F5B93"/>
    <w:rsid w:val="003F5D3E"/>
    <w:rsid w:val="003F5EFB"/>
    <w:rsid w:val="003F6472"/>
    <w:rsid w:val="003F647E"/>
    <w:rsid w:val="003F68BD"/>
    <w:rsid w:val="003F71E3"/>
    <w:rsid w:val="003F759B"/>
    <w:rsid w:val="003F7692"/>
    <w:rsid w:val="003F78A0"/>
    <w:rsid w:val="003F78B5"/>
    <w:rsid w:val="004003D7"/>
    <w:rsid w:val="0040071C"/>
    <w:rsid w:val="004007AC"/>
    <w:rsid w:val="00400DD9"/>
    <w:rsid w:val="00400E87"/>
    <w:rsid w:val="00400EF0"/>
    <w:rsid w:val="00401116"/>
    <w:rsid w:val="00401155"/>
    <w:rsid w:val="00401310"/>
    <w:rsid w:val="00401335"/>
    <w:rsid w:val="00401367"/>
    <w:rsid w:val="004013F0"/>
    <w:rsid w:val="0040144C"/>
    <w:rsid w:val="004014E1"/>
    <w:rsid w:val="0040155B"/>
    <w:rsid w:val="004017F1"/>
    <w:rsid w:val="00401887"/>
    <w:rsid w:val="00401A8F"/>
    <w:rsid w:val="00401B7A"/>
    <w:rsid w:val="004023F1"/>
    <w:rsid w:val="00402884"/>
    <w:rsid w:val="0040297E"/>
    <w:rsid w:val="00402B97"/>
    <w:rsid w:val="00402CB2"/>
    <w:rsid w:val="00403202"/>
    <w:rsid w:val="004033D0"/>
    <w:rsid w:val="0040345B"/>
    <w:rsid w:val="004036CD"/>
    <w:rsid w:val="004039A4"/>
    <w:rsid w:val="00403D13"/>
    <w:rsid w:val="00403EAF"/>
    <w:rsid w:val="00404142"/>
    <w:rsid w:val="00404201"/>
    <w:rsid w:val="00404920"/>
    <w:rsid w:val="00404DE6"/>
    <w:rsid w:val="00405062"/>
    <w:rsid w:val="0040519C"/>
    <w:rsid w:val="004051A8"/>
    <w:rsid w:val="004056C0"/>
    <w:rsid w:val="0040570A"/>
    <w:rsid w:val="004057FF"/>
    <w:rsid w:val="0040584F"/>
    <w:rsid w:val="0040585F"/>
    <w:rsid w:val="00405C6E"/>
    <w:rsid w:val="00405CEB"/>
    <w:rsid w:val="00405D6F"/>
    <w:rsid w:val="00405EEE"/>
    <w:rsid w:val="00405F2D"/>
    <w:rsid w:val="004061F2"/>
    <w:rsid w:val="004064A6"/>
    <w:rsid w:val="004065C3"/>
    <w:rsid w:val="004069B4"/>
    <w:rsid w:val="004069FD"/>
    <w:rsid w:val="00406A8B"/>
    <w:rsid w:val="00406E17"/>
    <w:rsid w:val="0040718D"/>
    <w:rsid w:val="0040719A"/>
    <w:rsid w:val="00407556"/>
    <w:rsid w:val="0040767B"/>
    <w:rsid w:val="00407C46"/>
    <w:rsid w:val="00410143"/>
    <w:rsid w:val="00410242"/>
    <w:rsid w:val="00410414"/>
    <w:rsid w:val="00410476"/>
    <w:rsid w:val="0041070A"/>
    <w:rsid w:val="00410770"/>
    <w:rsid w:val="00410E02"/>
    <w:rsid w:val="00410EFD"/>
    <w:rsid w:val="0041106F"/>
    <w:rsid w:val="004110F3"/>
    <w:rsid w:val="00411143"/>
    <w:rsid w:val="0041150C"/>
    <w:rsid w:val="004119BC"/>
    <w:rsid w:val="00411C66"/>
    <w:rsid w:val="00411DDB"/>
    <w:rsid w:val="00411F7A"/>
    <w:rsid w:val="00412219"/>
    <w:rsid w:val="00413070"/>
    <w:rsid w:val="004130E8"/>
    <w:rsid w:val="00413612"/>
    <w:rsid w:val="00413666"/>
    <w:rsid w:val="004137B2"/>
    <w:rsid w:val="00413A4E"/>
    <w:rsid w:val="004140E9"/>
    <w:rsid w:val="00414149"/>
    <w:rsid w:val="00414622"/>
    <w:rsid w:val="004146E0"/>
    <w:rsid w:val="00414843"/>
    <w:rsid w:val="00414889"/>
    <w:rsid w:val="00415055"/>
    <w:rsid w:val="0041541C"/>
    <w:rsid w:val="00415BA7"/>
    <w:rsid w:val="00415E3E"/>
    <w:rsid w:val="00415F7F"/>
    <w:rsid w:val="004166AB"/>
    <w:rsid w:val="00416A30"/>
    <w:rsid w:val="00416B75"/>
    <w:rsid w:val="00416BD0"/>
    <w:rsid w:val="004172D5"/>
    <w:rsid w:val="0041740A"/>
    <w:rsid w:val="00417B4F"/>
    <w:rsid w:val="00417FFD"/>
    <w:rsid w:val="00420121"/>
    <w:rsid w:val="00420763"/>
    <w:rsid w:val="0042095D"/>
    <w:rsid w:val="004210F2"/>
    <w:rsid w:val="00421237"/>
    <w:rsid w:val="0042167B"/>
    <w:rsid w:val="004216F1"/>
    <w:rsid w:val="00421A1F"/>
    <w:rsid w:val="00421DD6"/>
    <w:rsid w:val="00421E1A"/>
    <w:rsid w:val="00422628"/>
    <w:rsid w:val="00422874"/>
    <w:rsid w:val="0042295C"/>
    <w:rsid w:val="00422AAB"/>
    <w:rsid w:val="0042324E"/>
    <w:rsid w:val="004233DA"/>
    <w:rsid w:val="0042340C"/>
    <w:rsid w:val="004235FC"/>
    <w:rsid w:val="00423860"/>
    <w:rsid w:val="00423B44"/>
    <w:rsid w:val="00423BA6"/>
    <w:rsid w:val="00423BF4"/>
    <w:rsid w:val="00423DD8"/>
    <w:rsid w:val="00424069"/>
    <w:rsid w:val="0042426E"/>
    <w:rsid w:val="00424279"/>
    <w:rsid w:val="00424509"/>
    <w:rsid w:val="0042491D"/>
    <w:rsid w:val="00425184"/>
    <w:rsid w:val="00425286"/>
    <w:rsid w:val="004255B1"/>
    <w:rsid w:val="00425770"/>
    <w:rsid w:val="0042596C"/>
    <w:rsid w:val="004259DE"/>
    <w:rsid w:val="00425DF9"/>
    <w:rsid w:val="0042693F"/>
    <w:rsid w:val="00426B85"/>
    <w:rsid w:val="004271C8"/>
    <w:rsid w:val="0042765C"/>
    <w:rsid w:val="00427724"/>
    <w:rsid w:val="00427D84"/>
    <w:rsid w:val="00427EB9"/>
    <w:rsid w:val="00430AE1"/>
    <w:rsid w:val="00430BAE"/>
    <w:rsid w:val="00430D8D"/>
    <w:rsid w:val="00430F0F"/>
    <w:rsid w:val="00431136"/>
    <w:rsid w:val="00431303"/>
    <w:rsid w:val="0043189C"/>
    <w:rsid w:val="00431917"/>
    <w:rsid w:val="004319EC"/>
    <w:rsid w:val="00431B17"/>
    <w:rsid w:val="0043201C"/>
    <w:rsid w:val="00432024"/>
    <w:rsid w:val="00432187"/>
    <w:rsid w:val="00432712"/>
    <w:rsid w:val="004329BF"/>
    <w:rsid w:val="00432B27"/>
    <w:rsid w:val="0043329F"/>
    <w:rsid w:val="004332E8"/>
    <w:rsid w:val="0043330C"/>
    <w:rsid w:val="00433516"/>
    <w:rsid w:val="004335F0"/>
    <w:rsid w:val="00433635"/>
    <w:rsid w:val="0043378E"/>
    <w:rsid w:val="00433A56"/>
    <w:rsid w:val="00433C5F"/>
    <w:rsid w:val="00433FAB"/>
    <w:rsid w:val="004342D5"/>
    <w:rsid w:val="004344EE"/>
    <w:rsid w:val="004349BD"/>
    <w:rsid w:val="00434F7C"/>
    <w:rsid w:val="004357CD"/>
    <w:rsid w:val="00436021"/>
    <w:rsid w:val="004362BF"/>
    <w:rsid w:val="004362FA"/>
    <w:rsid w:val="0043697A"/>
    <w:rsid w:val="00436B3D"/>
    <w:rsid w:val="00436DBB"/>
    <w:rsid w:val="00436E0E"/>
    <w:rsid w:val="00436F76"/>
    <w:rsid w:val="0043728C"/>
    <w:rsid w:val="0043740F"/>
    <w:rsid w:val="00437529"/>
    <w:rsid w:val="004376AA"/>
    <w:rsid w:val="0043785B"/>
    <w:rsid w:val="00437B2A"/>
    <w:rsid w:val="00440002"/>
    <w:rsid w:val="0044019B"/>
    <w:rsid w:val="00440222"/>
    <w:rsid w:val="00440356"/>
    <w:rsid w:val="00440447"/>
    <w:rsid w:val="00440539"/>
    <w:rsid w:val="00440A7C"/>
    <w:rsid w:val="004414A1"/>
    <w:rsid w:val="004415F2"/>
    <w:rsid w:val="0044172C"/>
    <w:rsid w:val="00441762"/>
    <w:rsid w:val="00441977"/>
    <w:rsid w:val="00441AAC"/>
    <w:rsid w:val="00441CF2"/>
    <w:rsid w:val="00441E4E"/>
    <w:rsid w:val="00441E8F"/>
    <w:rsid w:val="004420BA"/>
    <w:rsid w:val="004429E7"/>
    <w:rsid w:val="00442A82"/>
    <w:rsid w:val="0044312A"/>
    <w:rsid w:val="004433A7"/>
    <w:rsid w:val="004434FD"/>
    <w:rsid w:val="00443BCD"/>
    <w:rsid w:val="00443C60"/>
    <w:rsid w:val="0044402F"/>
    <w:rsid w:val="00444365"/>
    <w:rsid w:val="004443A1"/>
    <w:rsid w:val="00444617"/>
    <w:rsid w:val="004446DA"/>
    <w:rsid w:val="00444900"/>
    <w:rsid w:val="00444BAA"/>
    <w:rsid w:val="00445196"/>
    <w:rsid w:val="004451C7"/>
    <w:rsid w:val="004452D9"/>
    <w:rsid w:val="00445E6B"/>
    <w:rsid w:val="00445FD2"/>
    <w:rsid w:val="004462EC"/>
    <w:rsid w:val="0044638C"/>
    <w:rsid w:val="00446874"/>
    <w:rsid w:val="00446958"/>
    <w:rsid w:val="00446C87"/>
    <w:rsid w:val="00446D07"/>
    <w:rsid w:val="00446EDE"/>
    <w:rsid w:val="00447168"/>
    <w:rsid w:val="0044718F"/>
    <w:rsid w:val="0044737C"/>
    <w:rsid w:val="00447651"/>
    <w:rsid w:val="00447A3B"/>
    <w:rsid w:val="00447BB8"/>
    <w:rsid w:val="00447DFB"/>
    <w:rsid w:val="00447E50"/>
    <w:rsid w:val="00447FDF"/>
    <w:rsid w:val="004501D5"/>
    <w:rsid w:val="00450349"/>
    <w:rsid w:val="00450405"/>
    <w:rsid w:val="0045066C"/>
    <w:rsid w:val="004506A1"/>
    <w:rsid w:val="004509A9"/>
    <w:rsid w:val="00450E49"/>
    <w:rsid w:val="004511FA"/>
    <w:rsid w:val="004513E8"/>
    <w:rsid w:val="0045141E"/>
    <w:rsid w:val="004518F4"/>
    <w:rsid w:val="00451908"/>
    <w:rsid w:val="004525B0"/>
    <w:rsid w:val="00452D47"/>
    <w:rsid w:val="00453029"/>
    <w:rsid w:val="00453049"/>
    <w:rsid w:val="00453058"/>
    <w:rsid w:val="004533E2"/>
    <w:rsid w:val="004535A6"/>
    <w:rsid w:val="00453A85"/>
    <w:rsid w:val="00453BC5"/>
    <w:rsid w:val="00453BF4"/>
    <w:rsid w:val="00453CCE"/>
    <w:rsid w:val="00453F18"/>
    <w:rsid w:val="00453FE2"/>
    <w:rsid w:val="00454894"/>
    <w:rsid w:val="004548BA"/>
    <w:rsid w:val="00454B86"/>
    <w:rsid w:val="00454CDF"/>
    <w:rsid w:val="00454E4A"/>
    <w:rsid w:val="004550BD"/>
    <w:rsid w:val="00455311"/>
    <w:rsid w:val="004555B9"/>
    <w:rsid w:val="0045598B"/>
    <w:rsid w:val="00455DFF"/>
    <w:rsid w:val="004560BE"/>
    <w:rsid w:val="004561A5"/>
    <w:rsid w:val="004565C9"/>
    <w:rsid w:val="00456808"/>
    <w:rsid w:val="00456B2F"/>
    <w:rsid w:val="00456BE3"/>
    <w:rsid w:val="00456BEF"/>
    <w:rsid w:val="00456D39"/>
    <w:rsid w:val="00457483"/>
    <w:rsid w:val="004576BC"/>
    <w:rsid w:val="004577C8"/>
    <w:rsid w:val="00460091"/>
    <w:rsid w:val="0046013E"/>
    <w:rsid w:val="004601AF"/>
    <w:rsid w:val="004604D4"/>
    <w:rsid w:val="00460722"/>
    <w:rsid w:val="004607B7"/>
    <w:rsid w:val="004608B8"/>
    <w:rsid w:val="00460D5A"/>
    <w:rsid w:val="0046219B"/>
    <w:rsid w:val="00462374"/>
    <w:rsid w:val="00462473"/>
    <w:rsid w:val="00462BB5"/>
    <w:rsid w:val="00462F63"/>
    <w:rsid w:val="00463024"/>
    <w:rsid w:val="0046312E"/>
    <w:rsid w:val="0046397E"/>
    <w:rsid w:val="00463E13"/>
    <w:rsid w:val="00464229"/>
    <w:rsid w:val="00464485"/>
    <w:rsid w:val="0046483B"/>
    <w:rsid w:val="00464DED"/>
    <w:rsid w:val="00465258"/>
    <w:rsid w:val="00465344"/>
    <w:rsid w:val="0046536E"/>
    <w:rsid w:val="004655B7"/>
    <w:rsid w:val="00465BE4"/>
    <w:rsid w:val="00465C62"/>
    <w:rsid w:val="00465CE4"/>
    <w:rsid w:val="0046606B"/>
    <w:rsid w:val="004661CA"/>
    <w:rsid w:val="00466510"/>
    <w:rsid w:val="00466578"/>
    <w:rsid w:val="004667B9"/>
    <w:rsid w:val="00466A96"/>
    <w:rsid w:val="00466C34"/>
    <w:rsid w:val="00466E04"/>
    <w:rsid w:val="004671CB"/>
    <w:rsid w:val="00467352"/>
    <w:rsid w:val="0046745C"/>
    <w:rsid w:val="00467493"/>
    <w:rsid w:val="004675F5"/>
    <w:rsid w:val="004678AA"/>
    <w:rsid w:val="00467B60"/>
    <w:rsid w:val="00467C4F"/>
    <w:rsid w:val="00467D5D"/>
    <w:rsid w:val="00467ED1"/>
    <w:rsid w:val="004703FE"/>
    <w:rsid w:val="00470444"/>
    <w:rsid w:val="00470577"/>
    <w:rsid w:val="004705E3"/>
    <w:rsid w:val="00470781"/>
    <w:rsid w:val="00470803"/>
    <w:rsid w:val="00470AC8"/>
    <w:rsid w:val="00470E45"/>
    <w:rsid w:val="0047117B"/>
    <w:rsid w:val="004711EA"/>
    <w:rsid w:val="004712A2"/>
    <w:rsid w:val="00471DC9"/>
    <w:rsid w:val="0047201E"/>
    <w:rsid w:val="0047202B"/>
    <w:rsid w:val="0047262B"/>
    <w:rsid w:val="00472958"/>
    <w:rsid w:val="004729BB"/>
    <w:rsid w:val="00472B3A"/>
    <w:rsid w:val="00472BB2"/>
    <w:rsid w:val="00472CAB"/>
    <w:rsid w:val="00472EDA"/>
    <w:rsid w:val="00472F9F"/>
    <w:rsid w:val="00473619"/>
    <w:rsid w:val="00473978"/>
    <w:rsid w:val="00473AAC"/>
    <w:rsid w:val="00473C88"/>
    <w:rsid w:val="00473D6C"/>
    <w:rsid w:val="00474214"/>
    <w:rsid w:val="00474374"/>
    <w:rsid w:val="0047443D"/>
    <w:rsid w:val="00474440"/>
    <w:rsid w:val="0047456B"/>
    <w:rsid w:val="004745E7"/>
    <w:rsid w:val="00474D41"/>
    <w:rsid w:val="004750C6"/>
    <w:rsid w:val="004754C9"/>
    <w:rsid w:val="00475A0A"/>
    <w:rsid w:val="00475C32"/>
    <w:rsid w:val="00475C67"/>
    <w:rsid w:val="00476413"/>
    <w:rsid w:val="0047645E"/>
    <w:rsid w:val="0047651B"/>
    <w:rsid w:val="00476F6A"/>
    <w:rsid w:val="00476F9A"/>
    <w:rsid w:val="004773F4"/>
    <w:rsid w:val="0047748F"/>
    <w:rsid w:val="0047755A"/>
    <w:rsid w:val="00477D28"/>
    <w:rsid w:val="00477E2E"/>
    <w:rsid w:val="0048002E"/>
    <w:rsid w:val="004807C0"/>
    <w:rsid w:val="00480804"/>
    <w:rsid w:val="00480A1F"/>
    <w:rsid w:val="00480B23"/>
    <w:rsid w:val="00480C37"/>
    <w:rsid w:val="004810DD"/>
    <w:rsid w:val="004811CB"/>
    <w:rsid w:val="00481302"/>
    <w:rsid w:val="00481566"/>
    <w:rsid w:val="004817CA"/>
    <w:rsid w:val="0048180E"/>
    <w:rsid w:val="00481826"/>
    <w:rsid w:val="00481C53"/>
    <w:rsid w:val="00482560"/>
    <w:rsid w:val="004825E8"/>
    <w:rsid w:val="004825EC"/>
    <w:rsid w:val="0048273F"/>
    <w:rsid w:val="00482B41"/>
    <w:rsid w:val="00482BB6"/>
    <w:rsid w:val="00482DAC"/>
    <w:rsid w:val="00482E36"/>
    <w:rsid w:val="004830E6"/>
    <w:rsid w:val="00483825"/>
    <w:rsid w:val="00483EC0"/>
    <w:rsid w:val="00483FDF"/>
    <w:rsid w:val="0048400E"/>
    <w:rsid w:val="004841BB"/>
    <w:rsid w:val="00484FB3"/>
    <w:rsid w:val="004850EE"/>
    <w:rsid w:val="004853A1"/>
    <w:rsid w:val="004854E6"/>
    <w:rsid w:val="004855F4"/>
    <w:rsid w:val="00485AA2"/>
    <w:rsid w:val="00485B77"/>
    <w:rsid w:val="00485F7F"/>
    <w:rsid w:val="004864B5"/>
    <w:rsid w:val="00486725"/>
    <w:rsid w:val="0048713F"/>
    <w:rsid w:val="00487156"/>
    <w:rsid w:val="00487860"/>
    <w:rsid w:val="00487F3F"/>
    <w:rsid w:val="00490510"/>
    <w:rsid w:val="004909C8"/>
    <w:rsid w:val="004910A2"/>
    <w:rsid w:val="004910CA"/>
    <w:rsid w:val="00491141"/>
    <w:rsid w:val="004912C1"/>
    <w:rsid w:val="004914CD"/>
    <w:rsid w:val="00491675"/>
    <w:rsid w:val="00491C1F"/>
    <w:rsid w:val="00491F63"/>
    <w:rsid w:val="00492127"/>
    <w:rsid w:val="00492134"/>
    <w:rsid w:val="004922CC"/>
    <w:rsid w:val="0049231F"/>
    <w:rsid w:val="004928A3"/>
    <w:rsid w:val="00492918"/>
    <w:rsid w:val="00492B77"/>
    <w:rsid w:val="00492E5C"/>
    <w:rsid w:val="00493061"/>
    <w:rsid w:val="004933D7"/>
    <w:rsid w:val="00493814"/>
    <w:rsid w:val="00493A1A"/>
    <w:rsid w:val="00493EEC"/>
    <w:rsid w:val="00493F8E"/>
    <w:rsid w:val="00493FE9"/>
    <w:rsid w:val="0049401D"/>
    <w:rsid w:val="00494348"/>
    <w:rsid w:val="00494563"/>
    <w:rsid w:val="00494AC9"/>
    <w:rsid w:val="00494CB6"/>
    <w:rsid w:val="00495127"/>
    <w:rsid w:val="00495C6F"/>
    <w:rsid w:val="00495F8C"/>
    <w:rsid w:val="0049607E"/>
    <w:rsid w:val="00496583"/>
    <w:rsid w:val="00496779"/>
    <w:rsid w:val="0049688E"/>
    <w:rsid w:val="00496C10"/>
    <w:rsid w:val="00496FC1"/>
    <w:rsid w:val="00497162"/>
    <w:rsid w:val="004973AE"/>
    <w:rsid w:val="00497E7B"/>
    <w:rsid w:val="00497F2F"/>
    <w:rsid w:val="00497F33"/>
    <w:rsid w:val="00497F3D"/>
    <w:rsid w:val="004A01AB"/>
    <w:rsid w:val="004A03B5"/>
    <w:rsid w:val="004A03CB"/>
    <w:rsid w:val="004A06D5"/>
    <w:rsid w:val="004A07BE"/>
    <w:rsid w:val="004A0A1A"/>
    <w:rsid w:val="004A0C23"/>
    <w:rsid w:val="004A0F3E"/>
    <w:rsid w:val="004A0FA8"/>
    <w:rsid w:val="004A102B"/>
    <w:rsid w:val="004A1096"/>
    <w:rsid w:val="004A1121"/>
    <w:rsid w:val="004A140B"/>
    <w:rsid w:val="004A15E3"/>
    <w:rsid w:val="004A195A"/>
    <w:rsid w:val="004A19FA"/>
    <w:rsid w:val="004A1ADA"/>
    <w:rsid w:val="004A1BBB"/>
    <w:rsid w:val="004A1CAC"/>
    <w:rsid w:val="004A1F32"/>
    <w:rsid w:val="004A1F46"/>
    <w:rsid w:val="004A254E"/>
    <w:rsid w:val="004A259B"/>
    <w:rsid w:val="004A2683"/>
    <w:rsid w:val="004A276A"/>
    <w:rsid w:val="004A29C1"/>
    <w:rsid w:val="004A2AC1"/>
    <w:rsid w:val="004A2CE7"/>
    <w:rsid w:val="004A2DC0"/>
    <w:rsid w:val="004A2F5E"/>
    <w:rsid w:val="004A2F61"/>
    <w:rsid w:val="004A30F9"/>
    <w:rsid w:val="004A31F2"/>
    <w:rsid w:val="004A3311"/>
    <w:rsid w:val="004A339F"/>
    <w:rsid w:val="004A38FB"/>
    <w:rsid w:val="004A3A23"/>
    <w:rsid w:val="004A3B6E"/>
    <w:rsid w:val="004A3C16"/>
    <w:rsid w:val="004A4481"/>
    <w:rsid w:val="004A4572"/>
    <w:rsid w:val="004A4589"/>
    <w:rsid w:val="004A4F9F"/>
    <w:rsid w:val="004A5097"/>
    <w:rsid w:val="004A51CD"/>
    <w:rsid w:val="004A53C7"/>
    <w:rsid w:val="004A5505"/>
    <w:rsid w:val="004A5676"/>
    <w:rsid w:val="004A5A9C"/>
    <w:rsid w:val="004A5B4D"/>
    <w:rsid w:val="004A5C76"/>
    <w:rsid w:val="004A5D34"/>
    <w:rsid w:val="004A5F59"/>
    <w:rsid w:val="004A62F4"/>
    <w:rsid w:val="004A6A16"/>
    <w:rsid w:val="004A6A7D"/>
    <w:rsid w:val="004A6E18"/>
    <w:rsid w:val="004A764F"/>
    <w:rsid w:val="004A79A3"/>
    <w:rsid w:val="004A7B84"/>
    <w:rsid w:val="004B023A"/>
    <w:rsid w:val="004B0941"/>
    <w:rsid w:val="004B0F70"/>
    <w:rsid w:val="004B11CF"/>
    <w:rsid w:val="004B14DE"/>
    <w:rsid w:val="004B1F86"/>
    <w:rsid w:val="004B226C"/>
    <w:rsid w:val="004B231C"/>
    <w:rsid w:val="004B2347"/>
    <w:rsid w:val="004B2648"/>
    <w:rsid w:val="004B2A44"/>
    <w:rsid w:val="004B2FD0"/>
    <w:rsid w:val="004B339C"/>
    <w:rsid w:val="004B359E"/>
    <w:rsid w:val="004B37AC"/>
    <w:rsid w:val="004B3B2B"/>
    <w:rsid w:val="004B3C17"/>
    <w:rsid w:val="004B3F28"/>
    <w:rsid w:val="004B4362"/>
    <w:rsid w:val="004B448A"/>
    <w:rsid w:val="004B46EA"/>
    <w:rsid w:val="004B4A8E"/>
    <w:rsid w:val="004B4F0C"/>
    <w:rsid w:val="004B4F94"/>
    <w:rsid w:val="004B5AE1"/>
    <w:rsid w:val="004B5B8D"/>
    <w:rsid w:val="004B5BBB"/>
    <w:rsid w:val="004B60C8"/>
    <w:rsid w:val="004B616A"/>
    <w:rsid w:val="004B634C"/>
    <w:rsid w:val="004B65CB"/>
    <w:rsid w:val="004B6630"/>
    <w:rsid w:val="004B6808"/>
    <w:rsid w:val="004B6861"/>
    <w:rsid w:val="004B6BB8"/>
    <w:rsid w:val="004B6DD6"/>
    <w:rsid w:val="004B6E98"/>
    <w:rsid w:val="004B71CD"/>
    <w:rsid w:val="004B7D0C"/>
    <w:rsid w:val="004B7D1E"/>
    <w:rsid w:val="004C0237"/>
    <w:rsid w:val="004C023D"/>
    <w:rsid w:val="004C07C2"/>
    <w:rsid w:val="004C1171"/>
    <w:rsid w:val="004C1752"/>
    <w:rsid w:val="004C1A54"/>
    <w:rsid w:val="004C1A85"/>
    <w:rsid w:val="004C218D"/>
    <w:rsid w:val="004C2218"/>
    <w:rsid w:val="004C2BA2"/>
    <w:rsid w:val="004C2BB0"/>
    <w:rsid w:val="004C2D71"/>
    <w:rsid w:val="004C305C"/>
    <w:rsid w:val="004C31CE"/>
    <w:rsid w:val="004C331E"/>
    <w:rsid w:val="004C36F2"/>
    <w:rsid w:val="004C374C"/>
    <w:rsid w:val="004C37EA"/>
    <w:rsid w:val="004C3F86"/>
    <w:rsid w:val="004C409C"/>
    <w:rsid w:val="004C4408"/>
    <w:rsid w:val="004C455E"/>
    <w:rsid w:val="004C4FA5"/>
    <w:rsid w:val="004C5026"/>
    <w:rsid w:val="004C54D6"/>
    <w:rsid w:val="004C56CA"/>
    <w:rsid w:val="004C56D5"/>
    <w:rsid w:val="004C59EC"/>
    <w:rsid w:val="004C5A1B"/>
    <w:rsid w:val="004C5DB4"/>
    <w:rsid w:val="004C5F29"/>
    <w:rsid w:val="004C66F1"/>
    <w:rsid w:val="004C6865"/>
    <w:rsid w:val="004C6B41"/>
    <w:rsid w:val="004C6BFE"/>
    <w:rsid w:val="004C6DA7"/>
    <w:rsid w:val="004C6EF9"/>
    <w:rsid w:val="004C7277"/>
    <w:rsid w:val="004C727E"/>
    <w:rsid w:val="004C751A"/>
    <w:rsid w:val="004C78D5"/>
    <w:rsid w:val="004D00C8"/>
    <w:rsid w:val="004D01C2"/>
    <w:rsid w:val="004D0239"/>
    <w:rsid w:val="004D051D"/>
    <w:rsid w:val="004D0571"/>
    <w:rsid w:val="004D0607"/>
    <w:rsid w:val="004D0935"/>
    <w:rsid w:val="004D0990"/>
    <w:rsid w:val="004D0A96"/>
    <w:rsid w:val="004D0D96"/>
    <w:rsid w:val="004D0E9D"/>
    <w:rsid w:val="004D116E"/>
    <w:rsid w:val="004D1283"/>
    <w:rsid w:val="004D13E1"/>
    <w:rsid w:val="004D142F"/>
    <w:rsid w:val="004D1468"/>
    <w:rsid w:val="004D14CF"/>
    <w:rsid w:val="004D1913"/>
    <w:rsid w:val="004D1B22"/>
    <w:rsid w:val="004D1E8F"/>
    <w:rsid w:val="004D1FFD"/>
    <w:rsid w:val="004D2056"/>
    <w:rsid w:val="004D2487"/>
    <w:rsid w:val="004D2692"/>
    <w:rsid w:val="004D2748"/>
    <w:rsid w:val="004D2901"/>
    <w:rsid w:val="004D2F54"/>
    <w:rsid w:val="004D3230"/>
    <w:rsid w:val="004D3373"/>
    <w:rsid w:val="004D33A5"/>
    <w:rsid w:val="004D34E5"/>
    <w:rsid w:val="004D3BC6"/>
    <w:rsid w:val="004D3C1F"/>
    <w:rsid w:val="004D3FA0"/>
    <w:rsid w:val="004D4661"/>
    <w:rsid w:val="004D4CC6"/>
    <w:rsid w:val="004D53EE"/>
    <w:rsid w:val="004D5826"/>
    <w:rsid w:val="004D585D"/>
    <w:rsid w:val="004D5878"/>
    <w:rsid w:val="004D5939"/>
    <w:rsid w:val="004D5BEA"/>
    <w:rsid w:val="004D5D0F"/>
    <w:rsid w:val="004D613A"/>
    <w:rsid w:val="004D61B0"/>
    <w:rsid w:val="004D6441"/>
    <w:rsid w:val="004D65E6"/>
    <w:rsid w:val="004D68FC"/>
    <w:rsid w:val="004D6974"/>
    <w:rsid w:val="004D69E8"/>
    <w:rsid w:val="004D6C49"/>
    <w:rsid w:val="004D703C"/>
    <w:rsid w:val="004D7178"/>
    <w:rsid w:val="004D74E8"/>
    <w:rsid w:val="004D7A58"/>
    <w:rsid w:val="004D7CEC"/>
    <w:rsid w:val="004E00D2"/>
    <w:rsid w:val="004E01C7"/>
    <w:rsid w:val="004E0392"/>
    <w:rsid w:val="004E0A27"/>
    <w:rsid w:val="004E0A4B"/>
    <w:rsid w:val="004E0CBC"/>
    <w:rsid w:val="004E0DC9"/>
    <w:rsid w:val="004E0E26"/>
    <w:rsid w:val="004E0EB6"/>
    <w:rsid w:val="004E1482"/>
    <w:rsid w:val="004E1A40"/>
    <w:rsid w:val="004E1AEE"/>
    <w:rsid w:val="004E21E9"/>
    <w:rsid w:val="004E2481"/>
    <w:rsid w:val="004E2AC6"/>
    <w:rsid w:val="004E2B06"/>
    <w:rsid w:val="004E2B41"/>
    <w:rsid w:val="004E2C13"/>
    <w:rsid w:val="004E2C95"/>
    <w:rsid w:val="004E34C2"/>
    <w:rsid w:val="004E3615"/>
    <w:rsid w:val="004E378B"/>
    <w:rsid w:val="004E390B"/>
    <w:rsid w:val="004E3A1B"/>
    <w:rsid w:val="004E3DD3"/>
    <w:rsid w:val="004E3E77"/>
    <w:rsid w:val="004E3F1E"/>
    <w:rsid w:val="004E40FB"/>
    <w:rsid w:val="004E41DF"/>
    <w:rsid w:val="004E422F"/>
    <w:rsid w:val="004E42FC"/>
    <w:rsid w:val="004E4701"/>
    <w:rsid w:val="004E4E5C"/>
    <w:rsid w:val="004E577F"/>
    <w:rsid w:val="004E5A8A"/>
    <w:rsid w:val="004E5D77"/>
    <w:rsid w:val="004E609C"/>
    <w:rsid w:val="004E6230"/>
    <w:rsid w:val="004E62A2"/>
    <w:rsid w:val="004E62DB"/>
    <w:rsid w:val="004E6853"/>
    <w:rsid w:val="004E69B8"/>
    <w:rsid w:val="004E6C00"/>
    <w:rsid w:val="004E6D68"/>
    <w:rsid w:val="004E6D73"/>
    <w:rsid w:val="004E6E85"/>
    <w:rsid w:val="004E6EDF"/>
    <w:rsid w:val="004E70A8"/>
    <w:rsid w:val="004E70DA"/>
    <w:rsid w:val="004E70FE"/>
    <w:rsid w:val="004E72BF"/>
    <w:rsid w:val="004E7840"/>
    <w:rsid w:val="004E7959"/>
    <w:rsid w:val="004E7C71"/>
    <w:rsid w:val="004F003A"/>
    <w:rsid w:val="004F008D"/>
    <w:rsid w:val="004F05CA"/>
    <w:rsid w:val="004F07F8"/>
    <w:rsid w:val="004F0BC3"/>
    <w:rsid w:val="004F0C92"/>
    <w:rsid w:val="004F11F7"/>
    <w:rsid w:val="004F12F4"/>
    <w:rsid w:val="004F1422"/>
    <w:rsid w:val="004F15E9"/>
    <w:rsid w:val="004F1778"/>
    <w:rsid w:val="004F1A07"/>
    <w:rsid w:val="004F20DB"/>
    <w:rsid w:val="004F2148"/>
    <w:rsid w:val="004F2171"/>
    <w:rsid w:val="004F22E0"/>
    <w:rsid w:val="004F23D6"/>
    <w:rsid w:val="004F2497"/>
    <w:rsid w:val="004F2530"/>
    <w:rsid w:val="004F256E"/>
    <w:rsid w:val="004F25B1"/>
    <w:rsid w:val="004F2F21"/>
    <w:rsid w:val="004F3535"/>
    <w:rsid w:val="004F36E5"/>
    <w:rsid w:val="004F3733"/>
    <w:rsid w:val="004F3823"/>
    <w:rsid w:val="004F3B39"/>
    <w:rsid w:val="004F3D3D"/>
    <w:rsid w:val="004F3E00"/>
    <w:rsid w:val="004F3FA9"/>
    <w:rsid w:val="004F4014"/>
    <w:rsid w:val="004F404C"/>
    <w:rsid w:val="004F435D"/>
    <w:rsid w:val="004F448A"/>
    <w:rsid w:val="004F46A3"/>
    <w:rsid w:val="004F4ADE"/>
    <w:rsid w:val="004F4FF2"/>
    <w:rsid w:val="004F5258"/>
    <w:rsid w:val="004F5265"/>
    <w:rsid w:val="004F53F4"/>
    <w:rsid w:val="004F5434"/>
    <w:rsid w:val="004F59B4"/>
    <w:rsid w:val="004F5A85"/>
    <w:rsid w:val="004F5BDA"/>
    <w:rsid w:val="004F6054"/>
    <w:rsid w:val="004F63BB"/>
    <w:rsid w:val="004F6D18"/>
    <w:rsid w:val="004F6D2D"/>
    <w:rsid w:val="004F6D6D"/>
    <w:rsid w:val="004F6F04"/>
    <w:rsid w:val="004F7310"/>
    <w:rsid w:val="004F7544"/>
    <w:rsid w:val="004F7747"/>
    <w:rsid w:val="004F7808"/>
    <w:rsid w:val="004F783C"/>
    <w:rsid w:val="004F7858"/>
    <w:rsid w:val="004F78FF"/>
    <w:rsid w:val="004F7AE2"/>
    <w:rsid w:val="004F7BB4"/>
    <w:rsid w:val="0050004C"/>
    <w:rsid w:val="00500515"/>
    <w:rsid w:val="00500768"/>
    <w:rsid w:val="00500C58"/>
    <w:rsid w:val="00500C77"/>
    <w:rsid w:val="00500F4A"/>
    <w:rsid w:val="0050139C"/>
    <w:rsid w:val="00501565"/>
    <w:rsid w:val="005015EB"/>
    <w:rsid w:val="00501825"/>
    <w:rsid w:val="00501917"/>
    <w:rsid w:val="00501A00"/>
    <w:rsid w:val="00501DE7"/>
    <w:rsid w:val="005023E8"/>
    <w:rsid w:val="005027DC"/>
    <w:rsid w:val="0050282F"/>
    <w:rsid w:val="0050291F"/>
    <w:rsid w:val="00502BD4"/>
    <w:rsid w:val="00502CEB"/>
    <w:rsid w:val="00502ED0"/>
    <w:rsid w:val="00502F3E"/>
    <w:rsid w:val="00503096"/>
    <w:rsid w:val="00503151"/>
    <w:rsid w:val="005032F8"/>
    <w:rsid w:val="0050348D"/>
    <w:rsid w:val="00503A48"/>
    <w:rsid w:val="00503A5C"/>
    <w:rsid w:val="00503D09"/>
    <w:rsid w:val="00503F43"/>
    <w:rsid w:val="0050454B"/>
    <w:rsid w:val="005049F8"/>
    <w:rsid w:val="00504C31"/>
    <w:rsid w:val="00504DC5"/>
    <w:rsid w:val="0050525D"/>
    <w:rsid w:val="005053F1"/>
    <w:rsid w:val="00506248"/>
    <w:rsid w:val="0050629A"/>
    <w:rsid w:val="00506504"/>
    <w:rsid w:val="00506542"/>
    <w:rsid w:val="005068CF"/>
    <w:rsid w:val="00506989"/>
    <w:rsid w:val="00506996"/>
    <w:rsid w:val="00506C56"/>
    <w:rsid w:val="00506E20"/>
    <w:rsid w:val="00506EB0"/>
    <w:rsid w:val="00506F7C"/>
    <w:rsid w:val="0050713A"/>
    <w:rsid w:val="0050741D"/>
    <w:rsid w:val="005078F4"/>
    <w:rsid w:val="00507953"/>
    <w:rsid w:val="00507AAC"/>
    <w:rsid w:val="00507CE0"/>
    <w:rsid w:val="00507FEC"/>
    <w:rsid w:val="00510346"/>
    <w:rsid w:val="0051052F"/>
    <w:rsid w:val="00510628"/>
    <w:rsid w:val="00510AC9"/>
    <w:rsid w:val="00510CCA"/>
    <w:rsid w:val="00510D0F"/>
    <w:rsid w:val="005111DA"/>
    <w:rsid w:val="005112CB"/>
    <w:rsid w:val="005113EB"/>
    <w:rsid w:val="00511452"/>
    <w:rsid w:val="005114C6"/>
    <w:rsid w:val="00511F5C"/>
    <w:rsid w:val="005126C5"/>
    <w:rsid w:val="00512B1D"/>
    <w:rsid w:val="00512D51"/>
    <w:rsid w:val="00512FED"/>
    <w:rsid w:val="0051311C"/>
    <w:rsid w:val="00513669"/>
    <w:rsid w:val="005139CB"/>
    <w:rsid w:val="00513A64"/>
    <w:rsid w:val="00513CE3"/>
    <w:rsid w:val="00513FC2"/>
    <w:rsid w:val="005142EF"/>
    <w:rsid w:val="00514A37"/>
    <w:rsid w:val="00514B70"/>
    <w:rsid w:val="00514B7C"/>
    <w:rsid w:val="00514C3B"/>
    <w:rsid w:val="00514E5C"/>
    <w:rsid w:val="0051536D"/>
    <w:rsid w:val="005153D0"/>
    <w:rsid w:val="0051574E"/>
    <w:rsid w:val="005159EE"/>
    <w:rsid w:val="00516091"/>
    <w:rsid w:val="00516694"/>
    <w:rsid w:val="00516DAB"/>
    <w:rsid w:val="00517632"/>
    <w:rsid w:val="00517B30"/>
    <w:rsid w:val="005200AE"/>
    <w:rsid w:val="0052020F"/>
    <w:rsid w:val="00520A28"/>
    <w:rsid w:val="00520BA7"/>
    <w:rsid w:val="00521189"/>
    <w:rsid w:val="005213F7"/>
    <w:rsid w:val="005215C3"/>
    <w:rsid w:val="00521933"/>
    <w:rsid w:val="00521AF2"/>
    <w:rsid w:val="00521E1E"/>
    <w:rsid w:val="00522279"/>
    <w:rsid w:val="005228E8"/>
    <w:rsid w:val="005229A4"/>
    <w:rsid w:val="00522AED"/>
    <w:rsid w:val="00522BB3"/>
    <w:rsid w:val="00522BD4"/>
    <w:rsid w:val="00522D24"/>
    <w:rsid w:val="00522D6A"/>
    <w:rsid w:val="00522F35"/>
    <w:rsid w:val="00522FB2"/>
    <w:rsid w:val="00523421"/>
    <w:rsid w:val="00523FD7"/>
    <w:rsid w:val="0052447E"/>
    <w:rsid w:val="005247D9"/>
    <w:rsid w:val="005250BE"/>
    <w:rsid w:val="005251CF"/>
    <w:rsid w:val="005257EF"/>
    <w:rsid w:val="00525D8F"/>
    <w:rsid w:val="0052686A"/>
    <w:rsid w:val="005271CC"/>
    <w:rsid w:val="0052771D"/>
    <w:rsid w:val="00527880"/>
    <w:rsid w:val="0052794B"/>
    <w:rsid w:val="00527A40"/>
    <w:rsid w:val="00527ADE"/>
    <w:rsid w:val="00527CF5"/>
    <w:rsid w:val="00527DB3"/>
    <w:rsid w:val="00527E8E"/>
    <w:rsid w:val="00527ED0"/>
    <w:rsid w:val="00527F7A"/>
    <w:rsid w:val="0053052D"/>
    <w:rsid w:val="00530C77"/>
    <w:rsid w:val="00530C9B"/>
    <w:rsid w:val="00531205"/>
    <w:rsid w:val="005317B6"/>
    <w:rsid w:val="00531874"/>
    <w:rsid w:val="005319C4"/>
    <w:rsid w:val="00531D4A"/>
    <w:rsid w:val="00531D81"/>
    <w:rsid w:val="00531ECC"/>
    <w:rsid w:val="00532198"/>
    <w:rsid w:val="005321B6"/>
    <w:rsid w:val="0053221B"/>
    <w:rsid w:val="0053249F"/>
    <w:rsid w:val="00532AD3"/>
    <w:rsid w:val="00532E49"/>
    <w:rsid w:val="00533534"/>
    <w:rsid w:val="005338C1"/>
    <w:rsid w:val="00533923"/>
    <w:rsid w:val="00533D9A"/>
    <w:rsid w:val="00534339"/>
    <w:rsid w:val="00534496"/>
    <w:rsid w:val="005348C9"/>
    <w:rsid w:val="00535259"/>
    <w:rsid w:val="0053560E"/>
    <w:rsid w:val="00535894"/>
    <w:rsid w:val="00535FCD"/>
    <w:rsid w:val="0053615F"/>
    <w:rsid w:val="00536436"/>
    <w:rsid w:val="00536683"/>
    <w:rsid w:val="00536FAD"/>
    <w:rsid w:val="005370CE"/>
    <w:rsid w:val="005372AF"/>
    <w:rsid w:val="00537980"/>
    <w:rsid w:val="00537D90"/>
    <w:rsid w:val="00537ECB"/>
    <w:rsid w:val="00537F8C"/>
    <w:rsid w:val="0054013F"/>
    <w:rsid w:val="005401A1"/>
    <w:rsid w:val="005401D8"/>
    <w:rsid w:val="005402B2"/>
    <w:rsid w:val="0054080C"/>
    <w:rsid w:val="0054080D"/>
    <w:rsid w:val="00540AF3"/>
    <w:rsid w:val="00540CA9"/>
    <w:rsid w:val="00540CAB"/>
    <w:rsid w:val="005410A2"/>
    <w:rsid w:val="005410BF"/>
    <w:rsid w:val="00541A72"/>
    <w:rsid w:val="00541E07"/>
    <w:rsid w:val="00541F7A"/>
    <w:rsid w:val="00542318"/>
    <w:rsid w:val="00542364"/>
    <w:rsid w:val="005423D9"/>
    <w:rsid w:val="00542534"/>
    <w:rsid w:val="0054280B"/>
    <w:rsid w:val="00542EAF"/>
    <w:rsid w:val="00542F04"/>
    <w:rsid w:val="005432F4"/>
    <w:rsid w:val="005432FB"/>
    <w:rsid w:val="00543495"/>
    <w:rsid w:val="005434C7"/>
    <w:rsid w:val="005435BF"/>
    <w:rsid w:val="005438FE"/>
    <w:rsid w:val="00543AEA"/>
    <w:rsid w:val="00543C34"/>
    <w:rsid w:val="00543C87"/>
    <w:rsid w:val="00543CF6"/>
    <w:rsid w:val="00544114"/>
    <w:rsid w:val="00544316"/>
    <w:rsid w:val="0054433B"/>
    <w:rsid w:val="005443AB"/>
    <w:rsid w:val="00544687"/>
    <w:rsid w:val="00544D3C"/>
    <w:rsid w:val="005456C0"/>
    <w:rsid w:val="0054582C"/>
    <w:rsid w:val="00545CCA"/>
    <w:rsid w:val="00545D60"/>
    <w:rsid w:val="0054643E"/>
    <w:rsid w:val="00546587"/>
    <w:rsid w:val="0054667F"/>
    <w:rsid w:val="00546760"/>
    <w:rsid w:val="005469C2"/>
    <w:rsid w:val="00547121"/>
    <w:rsid w:val="005472EC"/>
    <w:rsid w:val="005473D4"/>
    <w:rsid w:val="005474CF"/>
    <w:rsid w:val="00547CB2"/>
    <w:rsid w:val="00547F4D"/>
    <w:rsid w:val="00550623"/>
    <w:rsid w:val="00550914"/>
    <w:rsid w:val="00550BB3"/>
    <w:rsid w:val="00550F16"/>
    <w:rsid w:val="00551A8A"/>
    <w:rsid w:val="00551DEE"/>
    <w:rsid w:val="00551E10"/>
    <w:rsid w:val="0055227F"/>
    <w:rsid w:val="00552402"/>
    <w:rsid w:val="0055253A"/>
    <w:rsid w:val="005528DF"/>
    <w:rsid w:val="00552C6E"/>
    <w:rsid w:val="00552FB4"/>
    <w:rsid w:val="0055301A"/>
    <w:rsid w:val="0055334D"/>
    <w:rsid w:val="00553966"/>
    <w:rsid w:val="00553BC9"/>
    <w:rsid w:val="00553BD8"/>
    <w:rsid w:val="00553D3B"/>
    <w:rsid w:val="00555237"/>
    <w:rsid w:val="00555E05"/>
    <w:rsid w:val="00555F77"/>
    <w:rsid w:val="00555FBB"/>
    <w:rsid w:val="00556174"/>
    <w:rsid w:val="0055621E"/>
    <w:rsid w:val="005562AE"/>
    <w:rsid w:val="005563F9"/>
    <w:rsid w:val="00556463"/>
    <w:rsid w:val="005564F6"/>
    <w:rsid w:val="0055669A"/>
    <w:rsid w:val="00557086"/>
    <w:rsid w:val="00557128"/>
    <w:rsid w:val="005573AD"/>
    <w:rsid w:val="005573D5"/>
    <w:rsid w:val="0055778C"/>
    <w:rsid w:val="00560030"/>
    <w:rsid w:val="00560059"/>
    <w:rsid w:val="00560112"/>
    <w:rsid w:val="00560E48"/>
    <w:rsid w:val="00560E94"/>
    <w:rsid w:val="005612EC"/>
    <w:rsid w:val="00561554"/>
    <w:rsid w:val="005615E5"/>
    <w:rsid w:val="00561969"/>
    <w:rsid w:val="00561B6A"/>
    <w:rsid w:val="00561C68"/>
    <w:rsid w:val="00561E3F"/>
    <w:rsid w:val="00561FA6"/>
    <w:rsid w:val="005622BE"/>
    <w:rsid w:val="00562350"/>
    <w:rsid w:val="00562680"/>
    <w:rsid w:val="00562729"/>
    <w:rsid w:val="005627EA"/>
    <w:rsid w:val="00563552"/>
    <w:rsid w:val="00563CD3"/>
    <w:rsid w:val="00563E91"/>
    <w:rsid w:val="0056418F"/>
    <w:rsid w:val="005642C5"/>
    <w:rsid w:val="00564333"/>
    <w:rsid w:val="005643A9"/>
    <w:rsid w:val="00564913"/>
    <w:rsid w:val="005654C0"/>
    <w:rsid w:val="0056559C"/>
    <w:rsid w:val="005655EF"/>
    <w:rsid w:val="005656F9"/>
    <w:rsid w:val="00565A22"/>
    <w:rsid w:val="00565BC9"/>
    <w:rsid w:val="00565DE9"/>
    <w:rsid w:val="00565E2D"/>
    <w:rsid w:val="00566043"/>
    <w:rsid w:val="0056643C"/>
    <w:rsid w:val="0056644D"/>
    <w:rsid w:val="00566789"/>
    <w:rsid w:val="00566B3A"/>
    <w:rsid w:val="00566BFC"/>
    <w:rsid w:val="00566F13"/>
    <w:rsid w:val="00567325"/>
    <w:rsid w:val="005675AC"/>
    <w:rsid w:val="0056768E"/>
    <w:rsid w:val="00570606"/>
    <w:rsid w:val="005707A1"/>
    <w:rsid w:val="005708EC"/>
    <w:rsid w:val="005709B2"/>
    <w:rsid w:val="00570D1A"/>
    <w:rsid w:val="00570EE0"/>
    <w:rsid w:val="00571298"/>
    <w:rsid w:val="005712EC"/>
    <w:rsid w:val="0057161B"/>
    <w:rsid w:val="00571BA6"/>
    <w:rsid w:val="00571DB1"/>
    <w:rsid w:val="00571EE6"/>
    <w:rsid w:val="0057213F"/>
    <w:rsid w:val="0057267F"/>
    <w:rsid w:val="005729EC"/>
    <w:rsid w:val="005729FF"/>
    <w:rsid w:val="00572D09"/>
    <w:rsid w:val="00572E48"/>
    <w:rsid w:val="00572F49"/>
    <w:rsid w:val="005731BC"/>
    <w:rsid w:val="005734D5"/>
    <w:rsid w:val="00573842"/>
    <w:rsid w:val="00573D86"/>
    <w:rsid w:val="00573E21"/>
    <w:rsid w:val="00573F89"/>
    <w:rsid w:val="005742E4"/>
    <w:rsid w:val="00574332"/>
    <w:rsid w:val="005745F2"/>
    <w:rsid w:val="00574611"/>
    <w:rsid w:val="00574906"/>
    <w:rsid w:val="00574983"/>
    <w:rsid w:val="00574A0F"/>
    <w:rsid w:val="00574AD8"/>
    <w:rsid w:val="005751FA"/>
    <w:rsid w:val="00575241"/>
    <w:rsid w:val="0057537D"/>
    <w:rsid w:val="005754FE"/>
    <w:rsid w:val="00575FB4"/>
    <w:rsid w:val="00576303"/>
    <w:rsid w:val="00576342"/>
    <w:rsid w:val="00576604"/>
    <w:rsid w:val="00576874"/>
    <w:rsid w:val="00576B17"/>
    <w:rsid w:val="00576C7F"/>
    <w:rsid w:val="005770C2"/>
    <w:rsid w:val="005770FE"/>
    <w:rsid w:val="00577291"/>
    <w:rsid w:val="00577557"/>
    <w:rsid w:val="00577687"/>
    <w:rsid w:val="005776CF"/>
    <w:rsid w:val="00577760"/>
    <w:rsid w:val="00577977"/>
    <w:rsid w:val="00577B93"/>
    <w:rsid w:val="00577C78"/>
    <w:rsid w:val="0058016E"/>
    <w:rsid w:val="0058027E"/>
    <w:rsid w:val="00580830"/>
    <w:rsid w:val="00580AFE"/>
    <w:rsid w:val="00580EE4"/>
    <w:rsid w:val="005815EB"/>
    <w:rsid w:val="0058165F"/>
    <w:rsid w:val="00581A14"/>
    <w:rsid w:val="00581A2B"/>
    <w:rsid w:val="00581AAF"/>
    <w:rsid w:val="00581AE7"/>
    <w:rsid w:val="00581BFA"/>
    <w:rsid w:val="00581DC9"/>
    <w:rsid w:val="00581E17"/>
    <w:rsid w:val="00581E93"/>
    <w:rsid w:val="00582018"/>
    <w:rsid w:val="00582821"/>
    <w:rsid w:val="00583B69"/>
    <w:rsid w:val="00583CA6"/>
    <w:rsid w:val="00583CF9"/>
    <w:rsid w:val="00583D4B"/>
    <w:rsid w:val="00583D60"/>
    <w:rsid w:val="0058465D"/>
    <w:rsid w:val="00584C9D"/>
    <w:rsid w:val="00584CF8"/>
    <w:rsid w:val="005856CC"/>
    <w:rsid w:val="00586174"/>
    <w:rsid w:val="00586292"/>
    <w:rsid w:val="005864B3"/>
    <w:rsid w:val="005864BC"/>
    <w:rsid w:val="005867B8"/>
    <w:rsid w:val="005867D2"/>
    <w:rsid w:val="00586D77"/>
    <w:rsid w:val="00586E3F"/>
    <w:rsid w:val="005871E0"/>
    <w:rsid w:val="00587454"/>
    <w:rsid w:val="0058753F"/>
    <w:rsid w:val="005875FE"/>
    <w:rsid w:val="00587606"/>
    <w:rsid w:val="00587638"/>
    <w:rsid w:val="00587823"/>
    <w:rsid w:val="0058791D"/>
    <w:rsid w:val="00587A19"/>
    <w:rsid w:val="00587B1B"/>
    <w:rsid w:val="00587BBB"/>
    <w:rsid w:val="00587C00"/>
    <w:rsid w:val="005902A3"/>
    <w:rsid w:val="005904C3"/>
    <w:rsid w:val="00590850"/>
    <w:rsid w:val="00590DB0"/>
    <w:rsid w:val="00591807"/>
    <w:rsid w:val="0059192C"/>
    <w:rsid w:val="00591A04"/>
    <w:rsid w:val="00591ABE"/>
    <w:rsid w:val="00591BF2"/>
    <w:rsid w:val="005921DE"/>
    <w:rsid w:val="00592323"/>
    <w:rsid w:val="00592420"/>
    <w:rsid w:val="00592A79"/>
    <w:rsid w:val="0059334C"/>
    <w:rsid w:val="00593486"/>
    <w:rsid w:val="005934EF"/>
    <w:rsid w:val="00593794"/>
    <w:rsid w:val="0059412C"/>
    <w:rsid w:val="005948FD"/>
    <w:rsid w:val="0059559F"/>
    <w:rsid w:val="00595AB5"/>
    <w:rsid w:val="00595E60"/>
    <w:rsid w:val="00595ECA"/>
    <w:rsid w:val="00595FD0"/>
    <w:rsid w:val="00596139"/>
    <w:rsid w:val="00596186"/>
    <w:rsid w:val="00596449"/>
    <w:rsid w:val="005964BB"/>
    <w:rsid w:val="00596850"/>
    <w:rsid w:val="00596934"/>
    <w:rsid w:val="0059694A"/>
    <w:rsid w:val="00596E3C"/>
    <w:rsid w:val="00596E88"/>
    <w:rsid w:val="00597321"/>
    <w:rsid w:val="00597336"/>
    <w:rsid w:val="005974A8"/>
    <w:rsid w:val="00597A09"/>
    <w:rsid w:val="00597E87"/>
    <w:rsid w:val="00597F2E"/>
    <w:rsid w:val="00597F53"/>
    <w:rsid w:val="005A06AF"/>
    <w:rsid w:val="005A08FE"/>
    <w:rsid w:val="005A094F"/>
    <w:rsid w:val="005A0990"/>
    <w:rsid w:val="005A0FC6"/>
    <w:rsid w:val="005A1084"/>
    <w:rsid w:val="005A10F0"/>
    <w:rsid w:val="005A1437"/>
    <w:rsid w:val="005A15C1"/>
    <w:rsid w:val="005A1828"/>
    <w:rsid w:val="005A1C53"/>
    <w:rsid w:val="005A2202"/>
    <w:rsid w:val="005A228D"/>
    <w:rsid w:val="005A26C7"/>
    <w:rsid w:val="005A2A0F"/>
    <w:rsid w:val="005A2B0A"/>
    <w:rsid w:val="005A2B43"/>
    <w:rsid w:val="005A2C60"/>
    <w:rsid w:val="005A2DE0"/>
    <w:rsid w:val="005A2EAB"/>
    <w:rsid w:val="005A356F"/>
    <w:rsid w:val="005A3C5A"/>
    <w:rsid w:val="005A3E12"/>
    <w:rsid w:val="005A3F43"/>
    <w:rsid w:val="005A409A"/>
    <w:rsid w:val="005A45B6"/>
    <w:rsid w:val="005A4B77"/>
    <w:rsid w:val="005A4C5A"/>
    <w:rsid w:val="005A53B6"/>
    <w:rsid w:val="005A58B4"/>
    <w:rsid w:val="005A5A86"/>
    <w:rsid w:val="005A5BF7"/>
    <w:rsid w:val="005A5E02"/>
    <w:rsid w:val="005A763E"/>
    <w:rsid w:val="005B0BC5"/>
    <w:rsid w:val="005B0D11"/>
    <w:rsid w:val="005B0DD0"/>
    <w:rsid w:val="005B125A"/>
    <w:rsid w:val="005B16DD"/>
    <w:rsid w:val="005B17A9"/>
    <w:rsid w:val="005B289D"/>
    <w:rsid w:val="005B294D"/>
    <w:rsid w:val="005B2E52"/>
    <w:rsid w:val="005B2E98"/>
    <w:rsid w:val="005B2EAE"/>
    <w:rsid w:val="005B2FD0"/>
    <w:rsid w:val="005B3046"/>
    <w:rsid w:val="005B32BB"/>
    <w:rsid w:val="005B3329"/>
    <w:rsid w:val="005B33BE"/>
    <w:rsid w:val="005B33F5"/>
    <w:rsid w:val="005B3598"/>
    <w:rsid w:val="005B35AB"/>
    <w:rsid w:val="005B3927"/>
    <w:rsid w:val="005B4076"/>
    <w:rsid w:val="005B40EA"/>
    <w:rsid w:val="005B4286"/>
    <w:rsid w:val="005B459C"/>
    <w:rsid w:val="005B45C5"/>
    <w:rsid w:val="005B4B37"/>
    <w:rsid w:val="005B5182"/>
    <w:rsid w:val="005B537B"/>
    <w:rsid w:val="005B5557"/>
    <w:rsid w:val="005B5813"/>
    <w:rsid w:val="005B5840"/>
    <w:rsid w:val="005B5B3F"/>
    <w:rsid w:val="005B5D7D"/>
    <w:rsid w:val="005B5E55"/>
    <w:rsid w:val="005B5ECE"/>
    <w:rsid w:val="005B6585"/>
    <w:rsid w:val="005B677E"/>
    <w:rsid w:val="005B6F5D"/>
    <w:rsid w:val="005B7246"/>
    <w:rsid w:val="005B73E6"/>
    <w:rsid w:val="005B762D"/>
    <w:rsid w:val="005B7700"/>
    <w:rsid w:val="005B7E00"/>
    <w:rsid w:val="005C0358"/>
    <w:rsid w:val="005C03D7"/>
    <w:rsid w:val="005C080D"/>
    <w:rsid w:val="005C0AA0"/>
    <w:rsid w:val="005C0AB3"/>
    <w:rsid w:val="005C113D"/>
    <w:rsid w:val="005C13A1"/>
    <w:rsid w:val="005C1529"/>
    <w:rsid w:val="005C15CE"/>
    <w:rsid w:val="005C15E6"/>
    <w:rsid w:val="005C1ED0"/>
    <w:rsid w:val="005C20B0"/>
    <w:rsid w:val="005C212C"/>
    <w:rsid w:val="005C2AAD"/>
    <w:rsid w:val="005C2B42"/>
    <w:rsid w:val="005C2CEA"/>
    <w:rsid w:val="005C2DAF"/>
    <w:rsid w:val="005C3298"/>
    <w:rsid w:val="005C331D"/>
    <w:rsid w:val="005C39B2"/>
    <w:rsid w:val="005C3A06"/>
    <w:rsid w:val="005C3E88"/>
    <w:rsid w:val="005C4193"/>
    <w:rsid w:val="005C4256"/>
    <w:rsid w:val="005C44B7"/>
    <w:rsid w:val="005C48FF"/>
    <w:rsid w:val="005C4CFB"/>
    <w:rsid w:val="005C4D2D"/>
    <w:rsid w:val="005C52B3"/>
    <w:rsid w:val="005C52DC"/>
    <w:rsid w:val="005C52F1"/>
    <w:rsid w:val="005C55F6"/>
    <w:rsid w:val="005C5BE4"/>
    <w:rsid w:val="005C616C"/>
    <w:rsid w:val="005C65F3"/>
    <w:rsid w:val="005C6B1C"/>
    <w:rsid w:val="005C6D1C"/>
    <w:rsid w:val="005C6EF7"/>
    <w:rsid w:val="005C6FB5"/>
    <w:rsid w:val="005C72BE"/>
    <w:rsid w:val="005C7524"/>
    <w:rsid w:val="005C76C7"/>
    <w:rsid w:val="005C7C61"/>
    <w:rsid w:val="005C7CB2"/>
    <w:rsid w:val="005C7CC4"/>
    <w:rsid w:val="005D0028"/>
    <w:rsid w:val="005D00B0"/>
    <w:rsid w:val="005D0C9E"/>
    <w:rsid w:val="005D0E98"/>
    <w:rsid w:val="005D0F71"/>
    <w:rsid w:val="005D0FB9"/>
    <w:rsid w:val="005D109B"/>
    <w:rsid w:val="005D1162"/>
    <w:rsid w:val="005D1364"/>
    <w:rsid w:val="005D1409"/>
    <w:rsid w:val="005D18A2"/>
    <w:rsid w:val="005D1A55"/>
    <w:rsid w:val="005D1DC5"/>
    <w:rsid w:val="005D200A"/>
    <w:rsid w:val="005D20FC"/>
    <w:rsid w:val="005D289A"/>
    <w:rsid w:val="005D2931"/>
    <w:rsid w:val="005D293E"/>
    <w:rsid w:val="005D2CDC"/>
    <w:rsid w:val="005D2E2B"/>
    <w:rsid w:val="005D2FE9"/>
    <w:rsid w:val="005D31B9"/>
    <w:rsid w:val="005D329E"/>
    <w:rsid w:val="005D33AB"/>
    <w:rsid w:val="005D3404"/>
    <w:rsid w:val="005D3407"/>
    <w:rsid w:val="005D3458"/>
    <w:rsid w:val="005D37BE"/>
    <w:rsid w:val="005D3854"/>
    <w:rsid w:val="005D39E3"/>
    <w:rsid w:val="005D3DB2"/>
    <w:rsid w:val="005D3E24"/>
    <w:rsid w:val="005D400D"/>
    <w:rsid w:val="005D415A"/>
    <w:rsid w:val="005D427E"/>
    <w:rsid w:val="005D462C"/>
    <w:rsid w:val="005D4712"/>
    <w:rsid w:val="005D4981"/>
    <w:rsid w:val="005D51D2"/>
    <w:rsid w:val="005D52F4"/>
    <w:rsid w:val="005D541B"/>
    <w:rsid w:val="005D5EFF"/>
    <w:rsid w:val="005D5F84"/>
    <w:rsid w:val="005D5FD6"/>
    <w:rsid w:val="005D64E2"/>
    <w:rsid w:val="005D69A0"/>
    <w:rsid w:val="005D6A5D"/>
    <w:rsid w:val="005D709E"/>
    <w:rsid w:val="005D710E"/>
    <w:rsid w:val="005D713A"/>
    <w:rsid w:val="005D73AA"/>
    <w:rsid w:val="005D74D2"/>
    <w:rsid w:val="005D76FF"/>
    <w:rsid w:val="005D78E6"/>
    <w:rsid w:val="005E01FA"/>
    <w:rsid w:val="005E0734"/>
    <w:rsid w:val="005E0966"/>
    <w:rsid w:val="005E0A6A"/>
    <w:rsid w:val="005E0ACE"/>
    <w:rsid w:val="005E1067"/>
    <w:rsid w:val="005E14AB"/>
    <w:rsid w:val="005E14CB"/>
    <w:rsid w:val="005E1553"/>
    <w:rsid w:val="005E1AD8"/>
    <w:rsid w:val="005E1DE1"/>
    <w:rsid w:val="005E1EFC"/>
    <w:rsid w:val="005E2120"/>
    <w:rsid w:val="005E2200"/>
    <w:rsid w:val="005E2CC0"/>
    <w:rsid w:val="005E2CF4"/>
    <w:rsid w:val="005E2F57"/>
    <w:rsid w:val="005E3146"/>
    <w:rsid w:val="005E35D6"/>
    <w:rsid w:val="005E3D96"/>
    <w:rsid w:val="005E3EA0"/>
    <w:rsid w:val="005E3F27"/>
    <w:rsid w:val="005E3FB5"/>
    <w:rsid w:val="005E4765"/>
    <w:rsid w:val="005E49F1"/>
    <w:rsid w:val="005E4A63"/>
    <w:rsid w:val="005E4E32"/>
    <w:rsid w:val="005E4EA5"/>
    <w:rsid w:val="005E4EDB"/>
    <w:rsid w:val="005E5036"/>
    <w:rsid w:val="005E5074"/>
    <w:rsid w:val="005E5124"/>
    <w:rsid w:val="005E5400"/>
    <w:rsid w:val="005E545F"/>
    <w:rsid w:val="005E59E1"/>
    <w:rsid w:val="005E5BD1"/>
    <w:rsid w:val="005E5ED3"/>
    <w:rsid w:val="005E6295"/>
    <w:rsid w:val="005E64EF"/>
    <w:rsid w:val="005E6952"/>
    <w:rsid w:val="005E6B14"/>
    <w:rsid w:val="005E6C55"/>
    <w:rsid w:val="005E6E5C"/>
    <w:rsid w:val="005E7266"/>
    <w:rsid w:val="005E727A"/>
    <w:rsid w:val="005E7457"/>
    <w:rsid w:val="005E7466"/>
    <w:rsid w:val="005E7611"/>
    <w:rsid w:val="005E7B4F"/>
    <w:rsid w:val="005E7C12"/>
    <w:rsid w:val="005E7DBC"/>
    <w:rsid w:val="005F00A9"/>
    <w:rsid w:val="005F0379"/>
    <w:rsid w:val="005F03D0"/>
    <w:rsid w:val="005F09E0"/>
    <w:rsid w:val="005F0C2C"/>
    <w:rsid w:val="005F0ED6"/>
    <w:rsid w:val="005F1134"/>
    <w:rsid w:val="005F137A"/>
    <w:rsid w:val="005F137F"/>
    <w:rsid w:val="005F1760"/>
    <w:rsid w:val="005F17FF"/>
    <w:rsid w:val="005F1F95"/>
    <w:rsid w:val="005F26B8"/>
    <w:rsid w:val="005F26B9"/>
    <w:rsid w:val="005F2A93"/>
    <w:rsid w:val="005F2E90"/>
    <w:rsid w:val="005F3560"/>
    <w:rsid w:val="005F35B3"/>
    <w:rsid w:val="005F372C"/>
    <w:rsid w:val="005F392D"/>
    <w:rsid w:val="005F3D42"/>
    <w:rsid w:val="005F3E86"/>
    <w:rsid w:val="005F3E8F"/>
    <w:rsid w:val="005F3FE0"/>
    <w:rsid w:val="005F441A"/>
    <w:rsid w:val="005F4495"/>
    <w:rsid w:val="005F4548"/>
    <w:rsid w:val="005F46BA"/>
    <w:rsid w:val="005F4773"/>
    <w:rsid w:val="005F4BA4"/>
    <w:rsid w:val="005F4BB7"/>
    <w:rsid w:val="005F4C05"/>
    <w:rsid w:val="005F4D0A"/>
    <w:rsid w:val="005F519F"/>
    <w:rsid w:val="005F596E"/>
    <w:rsid w:val="005F5D7A"/>
    <w:rsid w:val="005F5D84"/>
    <w:rsid w:val="005F5D9B"/>
    <w:rsid w:val="005F61CD"/>
    <w:rsid w:val="005F665E"/>
    <w:rsid w:val="005F6792"/>
    <w:rsid w:val="005F67EF"/>
    <w:rsid w:val="005F695C"/>
    <w:rsid w:val="005F7038"/>
    <w:rsid w:val="005F7067"/>
    <w:rsid w:val="005F779F"/>
    <w:rsid w:val="005F7812"/>
    <w:rsid w:val="005F791A"/>
    <w:rsid w:val="005F79C3"/>
    <w:rsid w:val="005F7B9F"/>
    <w:rsid w:val="005F7FD2"/>
    <w:rsid w:val="00600138"/>
    <w:rsid w:val="00600371"/>
    <w:rsid w:val="0060041D"/>
    <w:rsid w:val="006005E6"/>
    <w:rsid w:val="00600698"/>
    <w:rsid w:val="00600D7A"/>
    <w:rsid w:val="00600D8B"/>
    <w:rsid w:val="006013E8"/>
    <w:rsid w:val="00601456"/>
    <w:rsid w:val="006017AD"/>
    <w:rsid w:val="00601893"/>
    <w:rsid w:val="006019FD"/>
    <w:rsid w:val="00601A61"/>
    <w:rsid w:val="00601B27"/>
    <w:rsid w:val="00601B9D"/>
    <w:rsid w:val="00601BBB"/>
    <w:rsid w:val="00601BD6"/>
    <w:rsid w:val="00601CFF"/>
    <w:rsid w:val="006021B7"/>
    <w:rsid w:val="00602342"/>
    <w:rsid w:val="0060240C"/>
    <w:rsid w:val="00602B8A"/>
    <w:rsid w:val="00602DD1"/>
    <w:rsid w:val="00602EA1"/>
    <w:rsid w:val="00602F12"/>
    <w:rsid w:val="006030F7"/>
    <w:rsid w:val="00603102"/>
    <w:rsid w:val="006032EF"/>
    <w:rsid w:val="006034D4"/>
    <w:rsid w:val="006035ED"/>
    <w:rsid w:val="006037BB"/>
    <w:rsid w:val="0060396C"/>
    <w:rsid w:val="00603A65"/>
    <w:rsid w:val="00603C8F"/>
    <w:rsid w:val="00603DC3"/>
    <w:rsid w:val="00603E68"/>
    <w:rsid w:val="00603F2D"/>
    <w:rsid w:val="00603F58"/>
    <w:rsid w:val="006040AC"/>
    <w:rsid w:val="0060414B"/>
    <w:rsid w:val="00604C45"/>
    <w:rsid w:val="00604E8A"/>
    <w:rsid w:val="006050F4"/>
    <w:rsid w:val="00605447"/>
    <w:rsid w:val="006054CD"/>
    <w:rsid w:val="006056ED"/>
    <w:rsid w:val="00605A61"/>
    <w:rsid w:val="00605E3E"/>
    <w:rsid w:val="006062DA"/>
    <w:rsid w:val="006065C2"/>
    <w:rsid w:val="006065CA"/>
    <w:rsid w:val="0060720A"/>
    <w:rsid w:val="00607236"/>
    <w:rsid w:val="0060727E"/>
    <w:rsid w:val="00607563"/>
    <w:rsid w:val="00607949"/>
    <w:rsid w:val="00607EC4"/>
    <w:rsid w:val="006103B5"/>
    <w:rsid w:val="006105CA"/>
    <w:rsid w:val="00610728"/>
    <w:rsid w:val="0061076B"/>
    <w:rsid w:val="00610873"/>
    <w:rsid w:val="00610917"/>
    <w:rsid w:val="00610DD3"/>
    <w:rsid w:val="00611103"/>
    <w:rsid w:val="006113B6"/>
    <w:rsid w:val="00611692"/>
    <w:rsid w:val="006116C0"/>
    <w:rsid w:val="00611C02"/>
    <w:rsid w:val="00611E0E"/>
    <w:rsid w:val="00612512"/>
    <w:rsid w:val="0061267F"/>
    <w:rsid w:val="0061275B"/>
    <w:rsid w:val="006128D4"/>
    <w:rsid w:val="00612B07"/>
    <w:rsid w:val="00612BA9"/>
    <w:rsid w:val="00612F92"/>
    <w:rsid w:val="0061343C"/>
    <w:rsid w:val="00613519"/>
    <w:rsid w:val="00613AA0"/>
    <w:rsid w:val="00613DE6"/>
    <w:rsid w:val="00613E3C"/>
    <w:rsid w:val="00613E84"/>
    <w:rsid w:val="00614073"/>
    <w:rsid w:val="006140FB"/>
    <w:rsid w:val="00614162"/>
    <w:rsid w:val="006141B5"/>
    <w:rsid w:val="0061427C"/>
    <w:rsid w:val="006142EB"/>
    <w:rsid w:val="006145E0"/>
    <w:rsid w:val="006147FC"/>
    <w:rsid w:val="006148A2"/>
    <w:rsid w:val="006149D5"/>
    <w:rsid w:val="00614BF0"/>
    <w:rsid w:val="0061544E"/>
    <w:rsid w:val="006156CC"/>
    <w:rsid w:val="00615937"/>
    <w:rsid w:val="00615CBC"/>
    <w:rsid w:val="00615FEC"/>
    <w:rsid w:val="00616179"/>
    <w:rsid w:val="00616409"/>
    <w:rsid w:val="00616E21"/>
    <w:rsid w:val="00616FBF"/>
    <w:rsid w:val="006172B9"/>
    <w:rsid w:val="00617888"/>
    <w:rsid w:val="00617BA9"/>
    <w:rsid w:val="006201F8"/>
    <w:rsid w:val="00620334"/>
    <w:rsid w:val="00620341"/>
    <w:rsid w:val="0062079D"/>
    <w:rsid w:val="00620955"/>
    <w:rsid w:val="00620A8A"/>
    <w:rsid w:val="0062109E"/>
    <w:rsid w:val="00621572"/>
    <w:rsid w:val="00622405"/>
    <w:rsid w:val="0062263F"/>
    <w:rsid w:val="00622679"/>
    <w:rsid w:val="00622844"/>
    <w:rsid w:val="0062288C"/>
    <w:rsid w:val="00622AFA"/>
    <w:rsid w:val="0062334D"/>
    <w:rsid w:val="00623605"/>
    <w:rsid w:val="00623710"/>
    <w:rsid w:val="006238A3"/>
    <w:rsid w:val="006238B3"/>
    <w:rsid w:val="00623909"/>
    <w:rsid w:val="00623BF7"/>
    <w:rsid w:val="00623C09"/>
    <w:rsid w:val="00623D0C"/>
    <w:rsid w:val="00624350"/>
    <w:rsid w:val="0062448C"/>
    <w:rsid w:val="0062496A"/>
    <w:rsid w:val="00624C7C"/>
    <w:rsid w:val="006257BA"/>
    <w:rsid w:val="006258E1"/>
    <w:rsid w:val="0062593F"/>
    <w:rsid w:val="006259D5"/>
    <w:rsid w:val="00625A0F"/>
    <w:rsid w:val="00625DAB"/>
    <w:rsid w:val="00625DE9"/>
    <w:rsid w:val="00626C87"/>
    <w:rsid w:val="00626D10"/>
    <w:rsid w:val="00627B5A"/>
    <w:rsid w:val="00627B93"/>
    <w:rsid w:val="00627C7B"/>
    <w:rsid w:val="00627D28"/>
    <w:rsid w:val="00627E26"/>
    <w:rsid w:val="006300CA"/>
    <w:rsid w:val="006307D9"/>
    <w:rsid w:val="00630C35"/>
    <w:rsid w:val="00630C86"/>
    <w:rsid w:val="00630CB3"/>
    <w:rsid w:val="00631000"/>
    <w:rsid w:val="00631253"/>
    <w:rsid w:val="0063134C"/>
    <w:rsid w:val="00631B00"/>
    <w:rsid w:val="00631B03"/>
    <w:rsid w:val="00631B4F"/>
    <w:rsid w:val="00631C04"/>
    <w:rsid w:val="00631E2D"/>
    <w:rsid w:val="00631EED"/>
    <w:rsid w:val="00631F9D"/>
    <w:rsid w:val="00631FFB"/>
    <w:rsid w:val="00632675"/>
    <w:rsid w:val="00632A16"/>
    <w:rsid w:val="00632BDC"/>
    <w:rsid w:val="00632D0E"/>
    <w:rsid w:val="006330EE"/>
    <w:rsid w:val="00633DA5"/>
    <w:rsid w:val="00633DBF"/>
    <w:rsid w:val="00634010"/>
    <w:rsid w:val="0063497B"/>
    <w:rsid w:val="00634A87"/>
    <w:rsid w:val="00634F15"/>
    <w:rsid w:val="0063529A"/>
    <w:rsid w:val="00635791"/>
    <w:rsid w:val="006359FC"/>
    <w:rsid w:val="00635DED"/>
    <w:rsid w:val="006361F4"/>
    <w:rsid w:val="00636217"/>
    <w:rsid w:val="006366C3"/>
    <w:rsid w:val="0063689C"/>
    <w:rsid w:val="0063694D"/>
    <w:rsid w:val="00636ABD"/>
    <w:rsid w:val="00636ABF"/>
    <w:rsid w:val="00636DD8"/>
    <w:rsid w:val="00637192"/>
    <w:rsid w:val="00637766"/>
    <w:rsid w:val="006378D3"/>
    <w:rsid w:val="0064088C"/>
    <w:rsid w:val="0064088E"/>
    <w:rsid w:val="00640D4E"/>
    <w:rsid w:val="00641321"/>
    <w:rsid w:val="00641543"/>
    <w:rsid w:val="0064163C"/>
    <w:rsid w:val="00641B33"/>
    <w:rsid w:val="00641C5E"/>
    <w:rsid w:val="00641DC3"/>
    <w:rsid w:val="00641DE5"/>
    <w:rsid w:val="00642064"/>
    <w:rsid w:val="0064233A"/>
    <w:rsid w:val="006423BC"/>
    <w:rsid w:val="006426F2"/>
    <w:rsid w:val="00642B12"/>
    <w:rsid w:val="006436E0"/>
    <w:rsid w:val="00643A71"/>
    <w:rsid w:val="00643C3D"/>
    <w:rsid w:val="00643F0D"/>
    <w:rsid w:val="00643FE0"/>
    <w:rsid w:val="0064400E"/>
    <w:rsid w:val="006445B0"/>
    <w:rsid w:val="006445CC"/>
    <w:rsid w:val="00644884"/>
    <w:rsid w:val="00644936"/>
    <w:rsid w:val="00644A13"/>
    <w:rsid w:val="00644C2B"/>
    <w:rsid w:val="00644CE6"/>
    <w:rsid w:val="00644F4D"/>
    <w:rsid w:val="00645279"/>
    <w:rsid w:val="00645298"/>
    <w:rsid w:val="0064529E"/>
    <w:rsid w:val="00645456"/>
    <w:rsid w:val="0064586B"/>
    <w:rsid w:val="006466ED"/>
    <w:rsid w:val="00646AAC"/>
    <w:rsid w:val="00646B01"/>
    <w:rsid w:val="00646EF0"/>
    <w:rsid w:val="006470F5"/>
    <w:rsid w:val="00647533"/>
    <w:rsid w:val="00647960"/>
    <w:rsid w:val="0065009F"/>
    <w:rsid w:val="0065010C"/>
    <w:rsid w:val="00650567"/>
    <w:rsid w:val="006507BB"/>
    <w:rsid w:val="00650993"/>
    <w:rsid w:val="006509C3"/>
    <w:rsid w:val="00650D07"/>
    <w:rsid w:val="00650DA1"/>
    <w:rsid w:val="00651289"/>
    <w:rsid w:val="006514B1"/>
    <w:rsid w:val="006515C3"/>
    <w:rsid w:val="00651679"/>
    <w:rsid w:val="006518BC"/>
    <w:rsid w:val="00651C81"/>
    <w:rsid w:val="00651CE7"/>
    <w:rsid w:val="00651E4F"/>
    <w:rsid w:val="0065210E"/>
    <w:rsid w:val="006522F0"/>
    <w:rsid w:val="00652364"/>
    <w:rsid w:val="006523FA"/>
    <w:rsid w:val="0065266E"/>
    <w:rsid w:val="0065269F"/>
    <w:rsid w:val="006530C0"/>
    <w:rsid w:val="006531EA"/>
    <w:rsid w:val="00653284"/>
    <w:rsid w:val="00653ED9"/>
    <w:rsid w:val="0065436A"/>
    <w:rsid w:val="00654A8B"/>
    <w:rsid w:val="00654B69"/>
    <w:rsid w:val="00654EF4"/>
    <w:rsid w:val="00655297"/>
    <w:rsid w:val="00656491"/>
    <w:rsid w:val="00656931"/>
    <w:rsid w:val="00656A76"/>
    <w:rsid w:val="00656E1D"/>
    <w:rsid w:val="0065728B"/>
    <w:rsid w:val="006575B3"/>
    <w:rsid w:val="0065775F"/>
    <w:rsid w:val="00657998"/>
    <w:rsid w:val="006579FB"/>
    <w:rsid w:val="00657DD2"/>
    <w:rsid w:val="00657F55"/>
    <w:rsid w:val="0066007E"/>
    <w:rsid w:val="00660384"/>
    <w:rsid w:val="006603FC"/>
    <w:rsid w:val="00660614"/>
    <w:rsid w:val="0066076A"/>
    <w:rsid w:val="0066090B"/>
    <w:rsid w:val="00660949"/>
    <w:rsid w:val="00660DC7"/>
    <w:rsid w:val="00660E9C"/>
    <w:rsid w:val="0066121D"/>
    <w:rsid w:val="006612DA"/>
    <w:rsid w:val="00661985"/>
    <w:rsid w:val="00661CFD"/>
    <w:rsid w:val="00662842"/>
    <w:rsid w:val="006629F3"/>
    <w:rsid w:val="00662BB5"/>
    <w:rsid w:val="00662E1F"/>
    <w:rsid w:val="00662E3B"/>
    <w:rsid w:val="00662EC6"/>
    <w:rsid w:val="00663CA9"/>
    <w:rsid w:val="00663CD7"/>
    <w:rsid w:val="00663F1E"/>
    <w:rsid w:val="00663FB5"/>
    <w:rsid w:val="00663FF3"/>
    <w:rsid w:val="00664481"/>
    <w:rsid w:val="0066456A"/>
    <w:rsid w:val="006645E8"/>
    <w:rsid w:val="00664ABC"/>
    <w:rsid w:val="00664B5A"/>
    <w:rsid w:val="00665259"/>
    <w:rsid w:val="00665481"/>
    <w:rsid w:val="006654A8"/>
    <w:rsid w:val="00665678"/>
    <w:rsid w:val="0066577C"/>
    <w:rsid w:val="00665E90"/>
    <w:rsid w:val="00666276"/>
    <w:rsid w:val="00666708"/>
    <w:rsid w:val="006667E5"/>
    <w:rsid w:val="00666AE8"/>
    <w:rsid w:val="00666D2A"/>
    <w:rsid w:val="00666D85"/>
    <w:rsid w:val="006670A1"/>
    <w:rsid w:val="00667101"/>
    <w:rsid w:val="0066712B"/>
    <w:rsid w:val="0066727C"/>
    <w:rsid w:val="006673AB"/>
    <w:rsid w:val="00667447"/>
    <w:rsid w:val="0066747C"/>
    <w:rsid w:val="006675E8"/>
    <w:rsid w:val="00667662"/>
    <w:rsid w:val="006678B8"/>
    <w:rsid w:val="006678D3"/>
    <w:rsid w:val="00670199"/>
    <w:rsid w:val="0067030A"/>
    <w:rsid w:val="0067033B"/>
    <w:rsid w:val="0067043C"/>
    <w:rsid w:val="00670838"/>
    <w:rsid w:val="00671378"/>
    <w:rsid w:val="006718D1"/>
    <w:rsid w:val="00671B7B"/>
    <w:rsid w:val="006721C5"/>
    <w:rsid w:val="0067229A"/>
    <w:rsid w:val="00672547"/>
    <w:rsid w:val="0067254B"/>
    <w:rsid w:val="00672A4D"/>
    <w:rsid w:val="00672A60"/>
    <w:rsid w:val="00672AE3"/>
    <w:rsid w:val="00672B86"/>
    <w:rsid w:val="00672E27"/>
    <w:rsid w:val="00672E9C"/>
    <w:rsid w:val="006730A0"/>
    <w:rsid w:val="0067355C"/>
    <w:rsid w:val="006737C8"/>
    <w:rsid w:val="00673976"/>
    <w:rsid w:val="00673C9C"/>
    <w:rsid w:val="00673F32"/>
    <w:rsid w:val="00673FCD"/>
    <w:rsid w:val="00674365"/>
    <w:rsid w:val="00674940"/>
    <w:rsid w:val="00674CE6"/>
    <w:rsid w:val="00675215"/>
    <w:rsid w:val="0067536C"/>
    <w:rsid w:val="0067542F"/>
    <w:rsid w:val="00675E22"/>
    <w:rsid w:val="0067606B"/>
    <w:rsid w:val="0067645C"/>
    <w:rsid w:val="006765EE"/>
    <w:rsid w:val="00676C2B"/>
    <w:rsid w:val="00676E27"/>
    <w:rsid w:val="00677058"/>
    <w:rsid w:val="0067705F"/>
    <w:rsid w:val="00677111"/>
    <w:rsid w:val="006772EA"/>
    <w:rsid w:val="006776A2"/>
    <w:rsid w:val="00677C93"/>
    <w:rsid w:val="00677C9B"/>
    <w:rsid w:val="0068000C"/>
    <w:rsid w:val="006801A4"/>
    <w:rsid w:val="006802AC"/>
    <w:rsid w:val="0068049D"/>
    <w:rsid w:val="00680801"/>
    <w:rsid w:val="00680A73"/>
    <w:rsid w:val="00680E24"/>
    <w:rsid w:val="006813B6"/>
    <w:rsid w:val="006815B8"/>
    <w:rsid w:val="006818BF"/>
    <w:rsid w:val="00681DDE"/>
    <w:rsid w:val="00682217"/>
    <w:rsid w:val="00682302"/>
    <w:rsid w:val="00682446"/>
    <w:rsid w:val="00682447"/>
    <w:rsid w:val="006825A2"/>
    <w:rsid w:val="00682A48"/>
    <w:rsid w:val="00682B0F"/>
    <w:rsid w:val="00682D2F"/>
    <w:rsid w:val="00683023"/>
    <w:rsid w:val="0068316B"/>
    <w:rsid w:val="00683408"/>
    <w:rsid w:val="006836CC"/>
    <w:rsid w:val="00683869"/>
    <w:rsid w:val="006839CA"/>
    <w:rsid w:val="00683AC3"/>
    <w:rsid w:val="00683D42"/>
    <w:rsid w:val="00683F28"/>
    <w:rsid w:val="00683F7C"/>
    <w:rsid w:val="00683FEA"/>
    <w:rsid w:val="0068426B"/>
    <w:rsid w:val="00684291"/>
    <w:rsid w:val="006842C2"/>
    <w:rsid w:val="0068443B"/>
    <w:rsid w:val="006844A5"/>
    <w:rsid w:val="00684574"/>
    <w:rsid w:val="00684642"/>
    <w:rsid w:val="00684651"/>
    <w:rsid w:val="00684837"/>
    <w:rsid w:val="00684D61"/>
    <w:rsid w:val="00684FE3"/>
    <w:rsid w:val="0068504C"/>
    <w:rsid w:val="006851F6"/>
    <w:rsid w:val="00685444"/>
    <w:rsid w:val="006854EB"/>
    <w:rsid w:val="0068597B"/>
    <w:rsid w:val="00685D70"/>
    <w:rsid w:val="00685F46"/>
    <w:rsid w:val="00685FEF"/>
    <w:rsid w:val="00686007"/>
    <w:rsid w:val="00686204"/>
    <w:rsid w:val="00686299"/>
    <w:rsid w:val="006863F1"/>
    <w:rsid w:val="00686A25"/>
    <w:rsid w:val="00686D95"/>
    <w:rsid w:val="00687199"/>
    <w:rsid w:val="00687BCB"/>
    <w:rsid w:val="00687E1C"/>
    <w:rsid w:val="006905A4"/>
    <w:rsid w:val="0069070C"/>
    <w:rsid w:val="0069093A"/>
    <w:rsid w:val="006910E0"/>
    <w:rsid w:val="006917E5"/>
    <w:rsid w:val="00691912"/>
    <w:rsid w:val="00691996"/>
    <w:rsid w:val="00691F43"/>
    <w:rsid w:val="00692183"/>
    <w:rsid w:val="006921D8"/>
    <w:rsid w:val="0069221C"/>
    <w:rsid w:val="006922FD"/>
    <w:rsid w:val="00692B39"/>
    <w:rsid w:val="00692B43"/>
    <w:rsid w:val="00692BB7"/>
    <w:rsid w:val="00692EE5"/>
    <w:rsid w:val="0069317B"/>
    <w:rsid w:val="00693208"/>
    <w:rsid w:val="006935AC"/>
    <w:rsid w:val="00694707"/>
    <w:rsid w:val="0069485F"/>
    <w:rsid w:val="00694B94"/>
    <w:rsid w:val="00694BB3"/>
    <w:rsid w:val="00694BEE"/>
    <w:rsid w:val="00694ECB"/>
    <w:rsid w:val="006950D7"/>
    <w:rsid w:val="006950F4"/>
    <w:rsid w:val="006951C2"/>
    <w:rsid w:val="00695388"/>
    <w:rsid w:val="0069572E"/>
    <w:rsid w:val="00695900"/>
    <w:rsid w:val="00695CAD"/>
    <w:rsid w:val="00696345"/>
    <w:rsid w:val="00696508"/>
    <w:rsid w:val="0069651B"/>
    <w:rsid w:val="00696952"/>
    <w:rsid w:val="00696A00"/>
    <w:rsid w:val="00696B09"/>
    <w:rsid w:val="00696D00"/>
    <w:rsid w:val="00696D41"/>
    <w:rsid w:val="00697502"/>
    <w:rsid w:val="00697BCA"/>
    <w:rsid w:val="00697F25"/>
    <w:rsid w:val="00697F72"/>
    <w:rsid w:val="006A0094"/>
    <w:rsid w:val="006A01E3"/>
    <w:rsid w:val="006A0540"/>
    <w:rsid w:val="006A096F"/>
    <w:rsid w:val="006A0A61"/>
    <w:rsid w:val="006A0C53"/>
    <w:rsid w:val="006A1236"/>
    <w:rsid w:val="006A14CC"/>
    <w:rsid w:val="006A1567"/>
    <w:rsid w:val="006A1579"/>
    <w:rsid w:val="006A1747"/>
    <w:rsid w:val="006A1B0B"/>
    <w:rsid w:val="006A1B0E"/>
    <w:rsid w:val="006A1B37"/>
    <w:rsid w:val="006A23F9"/>
    <w:rsid w:val="006A2695"/>
    <w:rsid w:val="006A29DE"/>
    <w:rsid w:val="006A2A27"/>
    <w:rsid w:val="006A2A5F"/>
    <w:rsid w:val="006A2BE0"/>
    <w:rsid w:val="006A2DAB"/>
    <w:rsid w:val="006A2F14"/>
    <w:rsid w:val="006A2F16"/>
    <w:rsid w:val="006A2F21"/>
    <w:rsid w:val="006A318E"/>
    <w:rsid w:val="006A3427"/>
    <w:rsid w:val="006A3C1B"/>
    <w:rsid w:val="006A3CC2"/>
    <w:rsid w:val="006A3ED8"/>
    <w:rsid w:val="006A3F80"/>
    <w:rsid w:val="006A4021"/>
    <w:rsid w:val="006A4115"/>
    <w:rsid w:val="006A41B6"/>
    <w:rsid w:val="006A43AE"/>
    <w:rsid w:val="006A43B9"/>
    <w:rsid w:val="006A4508"/>
    <w:rsid w:val="006A460D"/>
    <w:rsid w:val="006A4C6C"/>
    <w:rsid w:val="006A4FA2"/>
    <w:rsid w:val="006A4FC8"/>
    <w:rsid w:val="006A51E3"/>
    <w:rsid w:val="006A60C8"/>
    <w:rsid w:val="006A67FA"/>
    <w:rsid w:val="006A708F"/>
    <w:rsid w:val="006A7D41"/>
    <w:rsid w:val="006A7E97"/>
    <w:rsid w:val="006B03F8"/>
    <w:rsid w:val="006B0A8F"/>
    <w:rsid w:val="006B0BBE"/>
    <w:rsid w:val="006B0DFC"/>
    <w:rsid w:val="006B1268"/>
    <w:rsid w:val="006B19A4"/>
    <w:rsid w:val="006B1AAA"/>
    <w:rsid w:val="006B1C72"/>
    <w:rsid w:val="006B1C94"/>
    <w:rsid w:val="006B2356"/>
    <w:rsid w:val="006B2573"/>
    <w:rsid w:val="006B26DA"/>
    <w:rsid w:val="006B2C21"/>
    <w:rsid w:val="006B3010"/>
    <w:rsid w:val="006B3601"/>
    <w:rsid w:val="006B3754"/>
    <w:rsid w:val="006B37FB"/>
    <w:rsid w:val="006B3B4D"/>
    <w:rsid w:val="006B3C57"/>
    <w:rsid w:val="006B3D48"/>
    <w:rsid w:val="006B3F95"/>
    <w:rsid w:val="006B4397"/>
    <w:rsid w:val="006B43BB"/>
    <w:rsid w:val="006B4474"/>
    <w:rsid w:val="006B470C"/>
    <w:rsid w:val="006B4858"/>
    <w:rsid w:val="006B49E0"/>
    <w:rsid w:val="006B4AB5"/>
    <w:rsid w:val="006B4CFD"/>
    <w:rsid w:val="006B51C2"/>
    <w:rsid w:val="006B5587"/>
    <w:rsid w:val="006B56C0"/>
    <w:rsid w:val="006B5D39"/>
    <w:rsid w:val="006B60C2"/>
    <w:rsid w:val="006B62E1"/>
    <w:rsid w:val="006B658B"/>
    <w:rsid w:val="006B6596"/>
    <w:rsid w:val="006B6ACF"/>
    <w:rsid w:val="006B6B2B"/>
    <w:rsid w:val="006B7290"/>
    <w:rsid w:val="006B74C4"/>
    <w:rsid w:val="006B7596"/>
    <w:rsid w:val="006B7CC2"/>
    <w:rsid w:val="006B7EB6"/>
    <w:rsid w:val="006C007B"/>
    <w:rsid w:val="006C00A9"/>
    <w:rsid w:val="006C01F9"/>
    <w:rsid w:val="006C0369"/>
    <w:rsid w:val="006C068B"/>
    <w:rsid w:val="006C0A16"/>
    <w:rsid w:val="006C0B33"/>
    <w:rsid w:val="006C0B66"/>
    <w:rsid w:val="006C0EDD"/>
    <w:rsid w:val="006C1620"/>
    <w:rsid w:val="006C19BE"/>
    <w:rsid w:val="006C1C84"/>
    <w:rsid w:val="006C1CFF"/>
    <w:rsid w:val="006C2077"/>
    <w:rsid w:val="006C231B"/>
    <w:rsid w:val="006C2465"/>
    <w:rsid w:val="006C2910"/>
    <w:rsid w:val="006C29BA"/>
    <w:rsid w:val="006C2A15"/>
    <w:rsid w:val="006C2FBC"/>
    <w:rsid w:val="006C3546"/>
    <w:rsid w:val="006C3589"/>
    <w:rsid w:val="006C38B7"/>
    <w:rsid w:val="006C3B3D"/>
    <w:rsid w:val="006C3C42"/>
    <w:rsid w:val="006C3DB1"/>
    <w:rsid w:val="006C3E57"/>
    <w:rsid w:val="006C3F9D"/>
    <w:rsid w:val="006C423B"/>
    <w:rsid w:val="006C44C7"/>
    <w:rsid w:val="006C4757"/>
    <w:rsid w:val="006C479A"/>
    <w:rsid w:val="006C4879"/>
    <w:rsid w:val="006C4C67"/>
    <w:rsid w:val="006C4E53"/>
    <w:rsid w:val="006C4F56"/>
    <w:rsid w:val="006C5155"/>
    <w:rsid w:val="006C57ED"/>
    <w:rsid w:val="006C59B7"/>
    <w:rsid w:val="006C5B83"/>
    <w:rsid w:val="006C6549"/>
    <w:rsid w:val="006C766F"/>
    <w:rsid w:val="006C7953"/>
    <w:rsid w:val="006C7AAC"/>
    <w:rsid w:val="006C7C44"/>
    <w:rsid w:val="006C7EAA"/>
    <w:rsid w:val="006C7EC4"/>
    <w:rsid w:val="006C7F88"/>
    <w:rsid w:val="006D0353"/>
    <w:rsid w:val="006D03D2"/>
    <w:rsid w:val="006D0B02"/>
    <w:rsid w:val="006D0C4B"/>
    <w:rsid w:val="006D0F0C"/>
    <w:rsid w:val="006D1080"/>
    <w:rsid w:val="006D1423"/>
    <w:rsid w:val="006D1470"/>
    <w:rsid w:val="006D1512"/>
    <w:rsid w:val="006D17AE"/>
    <w:rsid w:val="006D19F7"/>
    <w:rsid w:val="006D1AC9"/>
    <w:rsid w:val="006D1F43"/>
    <w:rsid w:val="006D1F99"/>
    <w:rsid w:val="006D26EA"/>
    <w:rsid w:val="006D2746"/>
    <w:rsid w:val="006D2AE4"/>
    <w:rsid w:val="006D32CA"/>
    <w:rsid w:val="006D3AA0"/>
    <w:rsid w:val="006D3DD5"/>
    <w:rsid w:val="006D44F1"/>
    <w:rsid w:val="006D4582"/>
    <w:rsid w:val="006D45BB"/>
    <w:rsid w:val="006D4A23"/>
    <w:rsid w:val="006D4A53"/>
    <w:rsid w:val="006D4BAD"/>
    <w:rsid w:val="006D4DA4"/>
    <w:rsid w:val="006D5691"/>
    <w:rsid w:val="006D5754"/>
    <w:rsid w:val="006D5FB3"/>
    <w:rsid w:val="006D63DD"/>
    <w:rsid w:val="006D65D0"/>
    <w:rsid w:val="006D683B"/>
    <w:rsid w:val="006D687C"/>
    <w:rsid w:val="006D6DA8"/>
    <w:rsid w:val="006D6F1A"/>
    <w:rsid w:val="006D7013"/>
    <w:rsid w:val="006D7AEA"/>
    <w:rsid w:val="006D7E58"/>
    <w:rsid w:val="006D7FF5"/>
    <w:rsid w:val="006E0002"/>
    <w:rsid w:val="006E0264"/>
    <w:rsid w:val="006E0758"/>
    <w:rsid w:val="006E09A3"/>
    <w:rsid w:val="006E0D69"/>
    <w:rsid w:val="006E1138"/>
    <w:rsid w:val="006E1242"/>
    <w:rsid w:val="006E18E4"/>
    <w:rsid w:val="006E196C"/>
    <w:rsid w:val="006E1E53"/>
    <w:rsid w:val="006E2405"/>
    <w:rsid w:val="006E288C"/>
    <w:rsid w:val="006E29B4"/>
    <w:rsid w:val="006E2B74"/>
    <w:rsid w:val="006E2D92"/>
    <w:rsid w:val="006E2E03"/>
    <w:rsid w:val="006E3370"/>
    <w:rsid w:val="006E3BC0"/>
    <w:rsid w:val="006E3C77"/>
    <w:rsid w:val="006E3E01"/>
    <w:rsid w:val="006E42B3"/>
    <w:rsid w:val="006E42D7"/>
    <w:rsid w:val="006E4498"/>
    <w:rsid w:val="006E45AC"/>
    <w:rsid w:val="006E4837"/>
    <w:rsid w:val="006E49F1"/>
    <w:rsid w:val="006E4C0C"/>
    <w:rsid w:val="006E4E4B"/>
    <w:rsid w:val="006E4FDA"/>
    <w:rsid w:val="006E5555"/>
    <w:rsid w:val="006E57D7"/>
    <w:rsid w:val="006E5C1C"/>
    <w:rsid w:val="006E5E01"/>
    <w:rsid w:val="006E60C6"/>
    <w:rsid w:val="006E6103"/>
    <w:rsid w:val="006E610D"/>
    <w:rsid w:val="006E6171"/>
    <w:rsid w:val="006E62C7"/>
    <w:rsid w:val="006E661F"/>
    <w:rsid w:val="006E66A2"/>
    <w:rsid w:val="006E6F14"/>
    <w:rsid w:val="006E6FD7"/>
    <w:rsid w:val="006E729F"/>
    <w:rsid w:val="006E73E6"/>
    <w:rsid w:val="006E757B"/>
    <w:rsid w:val="006E75AE"/>
    <w:rsid w:val="006E7843"/>
    <w:rsid w:val="006E78D4"/>
    <w:rsid w:val="006E7916"/>
    <w:rsid w:val="006E7928"/>
    <w:rsid w:val="006F03F0"/>
    <w:rsid w:val="006F07C7"/>
    <w:rsid w:val="006F09D2"/>
    <w:rsid w:val="006F10D4"/>
    <w:rsid w:val="006F143E"/>
    <w:rsid w:val="006F1445"/>
    <w:rsid w:val="006F1B26"/>
    <w:rsid w:val="006F1C9B"/>
    <w:rsid w:val="006F1D41"/>
    <w:rsid w:val="006F1E4A"/>
    <w:rsid w:val="006F224D"/>
    <w:rsid w:val="006F23A8"/>
    <w:rsid w:val="006F2F19"/>
    <w:rsid w:val="006F30BF"/>
    <w:rsid w:val="006F326E"/>
    <w:rsid w:val="006F3314"/>
    <w:rsid w:val="006F3442"/>
    <w:rsid w:val="006F347C"/>
    <w:rsid w:val="006F3708"/>
    <w:rsid w:val="006F3E13"/>
    <w:rsid w:val="006F446C"/>
    <w:rsid w:val="006F484D"/>
    <w:rsid w:val="006F4E06"/>
    <w:rsid w:val="006F4ED0"/>
    <w:rsid w:val="006F4FAF"/>
    <w:rsid w:val="006F5348"/>
    <w:rsid w:val="006F5506"/>
    <w:rsid w:val="006F5571"/>
    <w:rsid w:val="006F569B"/>
    <w:rsid w:val="006F578E"/>
    <w:rsid w:val="006F5B7C"/>
    <w:rsid w:val="006F5BED"/>
    <w:rsid w:val="006F5C3C"/>
    <w:rsid w:val="006F5E36"/>
    <w:rsid w:val="006F5FCA"/>
    <w:rsid w:val="006F63FC"/>
    <w:rsid w:val="006F64FA"/>
    <w:rsid w:val="006F66A0"/>
    <w:rsid w:val="006F66B2"/>
    <w:rsid w:val="006F6805"/>
    <w:rsid w:val="006F6853"/>
    <w:rsid w:val="006F68D8"/>
    <w:rsid w:val="006F6EEE"/>
    <w:rsid w:val="006F7030"/>
    <w:rsid w:val="006F707F"/>
    <w:rsid w:val="006F7114"/>
    <w:rsid w:val="006F719A"/>
    <w:rsid w:val="006F7887"/>
    <w:rsid w:val="006F78B8"/>
    <w:rsid w:val="006F7F89"/>
    <w:rsid w:val="007002D4"/>
    <w:rsid w:val="00700641"/>
    <w:rsid w:val="00700A5D"/>
    <w:rsid w:val="00700FB3"/>
    <w:rsid w:val="00701006"/>
    <w:rsid w:val="00701586"/>
    <w:rsid w:val="007016E6"/>
    <w:rsid w:val="00701982"/>
    <w:rsid w:val="007019DE"/>
    <w:rsid w:val="00701A46"/>
    <w:rsid w:val="00701CA8"/>
    <w:rsid w:val="00701ED5"/>
    <w:rsid w:val="007023B8"/>
    <w:rsid w:val="007026EB"/>
    <w:rsid w:val="0070277B"/>
    <w:rsid w:val="007027DA"/>
    <w:rsid w:val="00702A9F"/>
    <w:rsid w:val="00702AFA"/>
    <w:rsid w:val="007032E1"/>
    <w:rsid w:val="0070380A"/>
    <w:rsid w:val="0070381B"/>
    <w:rsid w:val="007040AE"/>
    <w:rsid w:val="00704162"/>
    <w:rsid w:val="00704204"/>
    <w:rsid w:val="007047A5"/>
    <w:rsid w:val="00704B92"/>
    <w:rsid w:val="00704C79"/>
    <w:rsid w:val="00704DB9"/>
    <w:rsid w:val="00704EFD"/>
    <w:rsid w:val="00704F10"/>
    <w:rsid w:val="00704FD8"/>
    <w:rsid w:val="0070527A"/>
    <w:rsid w:val="00705422"/>
    <w:rsid w:val="0070568B"/>
    <w:rsid w:val="0070599C"/>
    <w:rsid w:val="00705B0D"/>
    <w:rsid w:val="00705BD2"/>
    <w:rsid w:val="00705C1D"/>
    <w:rsid w:val="00705CF9"/>
    <w:rsid w:val="00705E63"/>
    <w:rsid w:val="00705ED6"/>
    <w:rsid w:val="00705FBF"/>
    <w:rsid w:val="007060FB"/>
    <w:rsid w:val="00706560"/>
    <w:rsid w:val="00706762"/>
    <w:rsid w:val="007069A0"/>
    <w:rsid w:val="00706AC1"/>
    <w:rsid w:val="00706E55"/>
    <w:rsid w:val="00706FAA"/>
    <w:rsid w:val="00707063"/>
    <w:rsid w:val="00707617"/>
    <w:rsid w:val="007076E9"/>
    <w:rsid w:val="007077B5"/>
    <w:rsid w:val="007077FE"/>
    <w:rsid w:val="007078A6"/>
    <w:rsid w:val="00707CF5"/>
    <w:rsid w:val="00707D13"/>
    <w:rsid w:val="00707D93"/>
    <w:rsid w:val="00707FA5"/>
    <w:rsid w:val="007103F0"/>
    <w:rsid w:val="0071056F"/>
    <w:rsid w:val="007106A8"/>
    <w:rsid w:val="007108B1"/>
    <w:rsid w:val="0071092F"/>
    <w:rsid w:val="00710AA6"/>
    <w:rsid w:val="00711084"/>
    <w:rsid w:val="0071119A"/>
    <w:rsid w:val="00711215"/>
    <w:rsid w:val="007114C7"/>
    <w:rsid w:val="00711688"/>
    <w:rsid w:val="00711B9D"/>
    <w:rsid w:val="00711F19"/>
    <w:rsid w:val="00711F8A"/>
    <w:rsid w:val="007122DF"/>
    <w:rsid w:val="00712540"/>
    <w:rsid w:val="00712DBE"/>
    <w:rsid w:val="00712E0C"/>
    <w:rsid w:val="00712F07"/>
    <w:rsid w:val="007132DF"/>
    <w:rsid w:val="00713518"/>
    <w:rsid w:val="00713816"/>
    <w:rsid w:val="007139BC"/>
    <w:rsid w:val="007139CF"/>
    <w:rsid w:val="00713C3B"/>
    <w:rsid w:val="00713D63"/>
    <w:rsid w:val="00713E98"/>
    <w:rsid w:val="00714304"/>
    <w:rsid w:val="0071435C"/>
    <w:rsid w:val="007143FB"/>
    <w:rsid w:val="00714CB7"/>
    <w:rsid w:val="00714D9D"/>
    <w:rsid w:val="00714EAE"/>
    <w:rsid w:val="00714F45"/>
    <w:rsid w:val="00715127"/>
    <w:rsid w:val="0071520C"/>
    <w:rsid w:val="0071525D"/>
    <w:rsid w:val="00715475"/>
    <w:rsid w:val="00715D75"/>
    <w:rsid w:val="0071618C"/>
    <w:rsid w:val="00716352"/>
    <w:rsid w:val="00716A80"/>
    <w:rsid w:val="00716AFE"/>
    <w:rsid w:val="00716C03"/>
    <w:rsid w:val="00716C88"/>
    <w:rsid w:val="00716F81"/>
    <w:rsid w:val="00717201"/>
    <w:rsid w:val="007174E2"/>
    <w:rsid w:val="00717E4A"/>
    <w:rsid w:val="00717E85"/>
    <w:rsid w:val="00717E8E"/>
    <w:rsid w:val="00717F62"/>
    <w:rsid w:val="00717FC9"/>
    <w:rsid w:val="00720458"/>
    <w:rsid w:val="007209C6"/>
    <w:rsid w:val="00720AA4"/>
    <w:rsid w:val="00720C84"/>
    <w:rsid w:val="00720D8D"/>
    <w:rsid w:val="00721152"/>
    <w:rsid w:val="007217F7"/>
    <w:rsid w:val="007219AF"/>
    <w:rsid w:val="00721A82"/>
    <w:rsid w:val="00721E6C"/>
    <w:rsid w:val="00721EA9"/>
    <w:rsid w:val="00722256"/>
    <w:rsid w:val="0072260F"/>
    <w:rsid w:val="00722B00"/>
    <w:rsid w:val="0072334E"/>
    <w:rsid w:val="007233EE"/>
    <w:rsid w:val="007234BF"/>
    <w:rsid w:val="00724169"/>
    <w:rsid w:val="007247C3"/>
    <w:rsid w:val="00724ABE"/>
    <w:rsid w:val="00724B4F"/>
    <w:rsid w:val="00725101"/>
    <w:rsid w:val="00725188"/>
    <w:rsid w:val="007253B5"/>
    <w:rsid w:val="00725552"/>
    <w:rsid w:val="0072560E"/>
    <w:rsid w:val="00725720"/>
    <w:rsid w:val="00725C59"/>
    <w:rsid w:val="00726071"/>
    <w:rsid w:val="00726220"/>
    <w:rsid w:val="00726BAA"/>
    <w:rsid w:val="00726CD1"/>
    <w:rsid w:val="00726CE2"/>
    <w:rsid w:val="007270E5"/>
    <w:rsid w:val="007271E5"/>
    <w:rsid w:val="00727218"/>
    <w:rsid w:val="0072736D"/>
    <w:rsid w:val="00727877"/>
    <w:rsid w:val="007279BB"/>
    <w:rsid w:val="00727A20"/>
    <w:rsid w:val="00727BDC"/>
    <w:rsid w:val="00727C3E"/>
    <w:rsid w:val="00730B4D"/>
    <w:rsid w:val="00730BD9"/>
    <w:rsid w:val="00730C99"/>
    <w:rsid w:val="00730DB1"/>
    <w:rsid w:val="00730EAB"/>
    <w:rsid w:val="00731227"/>
    <w:rsid w:val="00731566"/>
    <w:rsid w:val="0073162E"/>
    <w:rsid w:val="00731C81"/>
    <w:rsid w:val="00731DBF"/>
    <w:rsid w:val="00732268"/>
    <w:rsid w:val="0073246C"/>
    <w:rsid w:val="007325F1"/>
    <w:rsid w:val="00732807"/>
    <w:rsid w:val="007332DC"/>
    <w:rsid w:val="0073339C"/>
    <w:rsid w:val="0073350B"/>
    <w:rsid w:val="00733569"/>
    <w:rsid w:val="007335B6"/>
    <w:rsid w:val="007336A8"/>
    <w:rsid w:val="0073387E"/>
    <w:rsid w:val="00733C2E"/>
    <w:rsid w:val="00734096"/>
    <w:rsid w:val="00734244"/>
    <w:rsid w:val="00734424"/>
    <w:rsid w:val="007344F4"/>
    <w:rsid w:val="0073453D"/>
    <w:rsid w:val="0073460C"/>
    <w:rsid w:val="007349C7"/>
    <w:rsid w:val="00734F85"/>
    <w:rsid w:val="00735339"/>
    <w:rsid w:val="007353AC"/>
    <w:rsid w:val="00735559"/>
    <w:rsid w:val="00735617"/>
    <w:rsid w:val="00735839"/>
    <w:rsid w:val="00735861"/>
    <w:rsid w:val="007359F1"/>
    <w:rsid w:val="00735CFA"/>
    <w:rsid w:val="00735FA2"/>
    <w:rsid w:val="00736188"/>
    <w:rsid w:val="00736263"/>
    <w:rsid w:val="007362B4"/>
    <w:rsid w:val="007362C3"/>
    <w:rsid w:val="00736310"/>
    <w:rsid w:val="0073639D"/>
    <w:rsid w:val="007365A5"/>
    <w:rsid w:val="007369BF"/>
    <w:rsid w:val="00736F65"/>
    <w:rsid w:val="00736F7C"/>
    <w:rsid w:val="00737959"/>
    <w:rsid w:val="00737E93"/>
    <w:rsid w:val="00740457"/>
    <w:rsid w:val="00740CDD"/>
    <w:rsid w:val="00741057"/>
    <w:rsid w:val="00741191"/>
    <w:rsid w:val="007411A9"/>
    <w:rsid w:val="0074136C"/>
    <w:rsid w:val="00741486"/>
    <w:rsid w:val="0074189F"/>
    <w:rsid w:val="00741EB3"/>
    <w:rsid w:val="0074205E"/>
    <w:rsid w:val="0074289D"/>
    <w:rsid w:val="00742A24"/>
    <w:rsid w:val="00742BE2"/>
    <w:rsid w:val="00742C89"/>
    <w:rsid w:val="00742CB6"/>
    <w:rsid w:val="0074322B"/>
    <w:rsid w:val="00743321"/>
    <w:rsid w:val="007436D5"/>
    <w:rsid w:val="00743A1E"/>
    <w:rsid w:val="00743C5B"/>
    <w:rsid w:val="00743E28"/>
    <w:rsid w:val="0074414F"/>
    <w:rsid w:val="0074415E"/>
    <w:rsid w:val="0074475C"/>
    <w:rsid w:val="00744F2E"/>
    <w:rsid w:val="00744F8D"/>
    <w:rsid w:val="0074513D"/>
    <w:rsid w:val="0074514B"/>
    <w:rsid w:val="00745377"/>
    <w:rsid w:val="0074558E"/>
    <w:rsid w:val="00745612"/>
    <w:rsid w:val="00745C07"/>
    <w:rsid w:val="00745C58"/>
    <w:rsid w:val="00745E11"/>
    <w:rsid w:val="0074622B"/>
    <w:rsid w:val="007462E2"/>
    <w:rsid w:val="00746331"/>
    <w:rsid w:val="007464D0"/>
    <w:rsid w:val="007466DC"/>
    <w:rsid w:val="00746D52"/>
    <w:rsid w:val="007470F7"/>
    <w:rsid w:val="00747354"/>
    <w:rsid w:val="007473A7"/>
    <w:rsid w:val="00747475"/>
    <w:rsid w:val="0074786B"/>
    <w:rsid w:val="00747A47"/>
    <w:rsid w:val="00747D35"/>
    <w:rsid w:val="00750079"/>
    <w:rsid w:val="007501BE"/>
    <w:rsid w:val="007508B6"/>
    <w:rsid w:val="007508BE"/>
    <w:rsid w:val="00750D18"/>
    <w:rsid w:val="00750EC8"/>
    <w:rsid w:val="00751135"/>
    <w:rsid w:val="007512F8"/>
    <w:rsid w:val="00751591"/>
    <w:rsid w:val="00751681"/>
    <w:rsid w:val="007516C8"/>
    <w:rsid w:val="0075176A"/>
    <w:rsid w:val="007518EC"/>
    <w:rsid w:val="00751B1D"/>
    <w:rsid w:val="00751C6D"/>
    <w:rsid w:val="00752009"/>
    <w:rsid w:val="0075212B"/>
    <w:rsid w:val="007527AE"/>
    <w:rsid w:val="007527F2"/>
    <w:rsid w:val="00752892"/>
    <w:rsid w:val="00752BE7"/>
    <w:rsid w:val="007530A7"/>
    <w:rsid w:val="00753150"/>
    <w:rsid w:val="00753188"/>
    <w:rsid w:val="00753237"/>
    <w:rsid w:val="00753297"/>
    <w:rsid w:val="007533B3"/>
    <w:rsid w:val="0075348D"/>
    <w:rsid w:val="00753915"/>
    <w:rsid w:val="007541BD"/>
    <w:rsid w:val="00754441"/>
    <w:rsid w:val="007546ED"/>
    <w:rsid w:val="00754709"/>
    <w:rsid w:val="00755003"/>
    <w:rsid w:val="0075501D"/>
    <w:rsid w:val="007551FB"/>
    <w:rsid w:val="00755579"/>
    <w:rsid w:val="007559E8"/>
    <w:rsid w:val="00755A91"/>
    <w:rsid w:val="0075621C"/>
    <w:rsid w:val="007562A4"/>
    <w:rsid w:val="00756547"/>
    <w:rsid w:val="0075658A"/>
    <w:rsid w:val="00756672"/>
    <w:rsid w:val="007566D7"/>
    <w:rsid w:val="00756FCA"/>
    <w:rsid w:val="00757032"/>
    <w:rsid w:val="00757355"/>
    <w:rsid w:val="00757662"/>
    <w:rsid w:val="0075772A"/>
    <w:rsid w:val="00757A0A"/>
    <w:rsid w:val="00757E98"/>
    <w:rsid w:val="007601A2"/>
    <w:rsid w:val="00760C38"/>
    <w:rsid w:val="00761412"/>
    <w:rsid w:val="0076142E"/>
    <w:rsid w:val="007617AB"/>
    <w:rsid w:val="00761AE7"/>
    <w:rsid w:val="00761FE9"/>
    <w:rsid w:val="007625E2"/>
    <w:rsid w:val="00762A82"/>
    <w:rsid w:val="00762B24"/>
    <w:rsid w:val="00762D0F"/>
    <w:rsid w:val="007630FC"/>
    <w:rsid w:val="00763501"/>
    <w:rsid w:val="00763646"/>
    <w:rsid w:val="00763B51"/>
    <w:rsid w:val="00763FEE"/>
    <w:rsid w:val="007640E6"/>
    <w:rsid w:val="00764247"/>
    <w:rsid w:val="0076428D"/>
    <w:rsid w:val="0076431F"/>
    <w:rsid w:val="0076458C"/>
    <w:rsid w:val="0076473D"/>
    <w:rsid w:val="00764774"/>
    <w:rsid w:val="00764F09"/>
    <w:rsid w:val="00765145"/>
    <w:rsid w:val="007654CC"/>
    <w:rsid w:val="007656BE"/>
    <w:rsid w:val="00765741"/>
    <w:rsid w:val="00765869"/>
    <w:rsid w:val="00765EA9"/>
    <w:rsid w:val="00765F00"/>
    <w:rsid w:val="00765FA6"/>
    <w:rsid w:val="00766242"/>
    <w:rsid w:val="00766BE3"/>
    <w:rsid w:val="00767373"/>
    <w:rsid w:val="007674A1"/>
    <w:rsid w:val="00767837"/>
    <w:rsid w:val="00767917"/>
    <w:rsid w:val="00767AED"/>
    <w:rsid w:val="00767B43"/>
    <w:rsid w:val="007704E8"/>
    <w:rsid w:val="00770733"/>
    <w:rsid w:val="0077074B"/>
    <w:rsid w:val="00770783"/>
    <w:rsid w:val="00770C4F"/>
    <w:rsid w:val="00770D81"/>
    <w:rsid w:val="00770E7F"/>
    <w:rsid w:val="00770F90"/>
    <w:rsid w:val="00770FB1"/>
    <w:rsid w:val="00770FBB"/>
    <w:rsid w:val="007711FC"/>
    <w:rsid w:val="00771236"/>
    <w:rsid w:val="0077135B"/>
    <w:rsid w:val="0077138F"/>
    <w:rsid w:val="007714F8"/>
    <w:rsid w:val="0077160C"/>
    <w:rsid w:val="0077184B"/>
    <w:rsid w:val="00771A1E"/>
    <w:rsid w:val="00771ADE"/>
    <w:rsid w:val="00771B91"/>
    <w:rsid w:val="00771EC2"/>
    <w:rsid w:val="00771EE8"/>
    <w:rsid w:val="007723F4"/>
    <w:rsid w:val="00772787"/>
    <w:rsid w:val="0077281A"/>
    <w:rsid w:val="007729EF"/>
    <w:rsid w:val="00772DA8"/>
    <w:rsid w:val="00772F4F"/>
    <w:rsid w:val="00773241"/>
    <w:rsid w:val="00773675"/>
    <w:rsid w:val="00773B22"/>
    <w:rsid w:val="00773C6E"/>
    <w:rsid w:val="00773FA3"/>
    <w:rsid w:val="007742D5"/>
    <w:rsid w:val="0077436D"/>
    <w:rsid w:val="00774752"/>
    <w:rsid w:val="00774FFE"/>
    <w:rsid w:val="00775487"/>
    <w:rsid w:val="007758D0"/>
    <w:rsid w:val="00775A31"/>
    <w:rsid w:val="00775DEF"/>
    <w:rsid w:val="00776030"/>
    <w:rsid w:val="007762E6"/>
    <w:rsid w:val="00776313"/>
    <w:rsid w:val="00776478"/>
    <w:rsid w:val="0077647D"/>
    <w:rsid w:val="00776654"/>
    <w:rsid w:val="00776E70"/>
    <w:rsid w:val="00776FDA"/>
    <w:rsid w:val="007771C3"/>
    <w:rsid w:val="00777249"/>
    <w:rsid w:val="0077724F"/>
    <w:rsid w:val="007773BD"/>
    <w:rsid w:val="007773CD"/>
    <w:rsid w:val="00777479"/>
    <w:rsid w:val="00777762"/>
    <w:rsid w:val="00777847"/>
    <w:rsid w:val="00777AC3"/>
    <w:rsid w:val="00777B4A"/>
    <w:rsid w:val="00777BE9"/>
    <w:rsid w:val="00777EA8"/>
    <w:rsid w:val="00780304"/>
    <w:rsid w:val="007804B7"/>
    <w:rsid w:val="007805DD"/>
    <w:rsid w:val="00780ACB"/>
    <w:rsid w:val="007810A2"/>
    <w:rsid w:val="007814B0"/>
    <w:rsid w:val="007815D3"/>
    <w:rsid w:val="0078164B"/>
    <w:rsid w:val="00781799"/>
    <w:rsid w:val="0078181F"/>
    <w:rsid w:val="007818A9"/>
    <w:rsid w:val="00781A31"/>
    <w:rsid w:val="00781B16"/>
    <w:rsid w:val="00781BE0"/>
    <w:rsid w:val="00781C49"/>
    <w:rsid w:val="00781FB8"/>
    <w:rsid w:val="007829B1"/>
    <w:rsid w:val="00782B30"/>
    <w:rsid w:val="00782D46"/>
    <w:rsid w:val="00782E65"/>
    <w:rsid w:val="00782F39"/>
    <w:rsid w:val="00783487"/>
    <w:rsid w:val="00783542"/>
    <w:rsid w:val="007838B0"/>
    <w:rsid w:val="00783E62"/>
    <w:rsid w:val="007842FC"/>
    <w:rsid w:val="00784796"/>
    <w:rsid w:val="007848B6"/>
    <w:rsid w:val="00784D1E"/>
    <w:rsid w:val="00784DBB"/>
    <w:rsid w:val="007859F8"/>
    <w:rsid w:val="00785A33"/>
    <w:rsid w:val="00785DF9"/>
    <w:rsid w:val="00785E71"/>
    <w:rsid w:val="007860A3"/>
    <w:rsid w:val="0078614E"/>
    <w:rsid w:val="007863D2"/>
    <w:rsid w:val="00786729"/>
    <w:rsid w:val="007867A6"/>
    <w:rsid w:val="00786B04"/>
    <w:rsid w:val="00786D85"/>
    <w:rsid w:val="00787321"/>
    <w:rsid w:val="0078738D"/>
    <w:rsid w:val="00787819"/>
    <w:rsid w:val="00787C6A"/>
    <w:rsid w:val="00787CA7"/>
    <w:rsid w:val="00787D6B"/>
    <w:rsid w:val="00787DA8"/>
    <w:rsid w:val="00787DEA"/>
    <w:rsid w:val="00787EF5"/>
    <w:rsid w:val="00790009"/>
    <w:rsid w:val="00790246"/>
    <w:rsid w:val="00790265"/>
    <w:rsid w:val="0079051D"/>
    <w:rsid w:val="0079063A"/>
    <w:rsid w:val="0079098F"/>
    <w:rsid w:val="007909FF"/>
    <w:rsid w:val="00790B79"/>
    <w:rsid w:val="00790D77"/>
    <w:rsid w:val="00790D7A"/>
    <w:rsid w:val="00791089"/>
    <w:rsid w:val="007911D4"/>
    <w:rsid w:val="00791390"/>
    <w:rsid w:val="00791595"/>
    <w:rsid w:val="00791681"/>
    <w:rsid w:val="007916B1"/>
    <w:rsid w:val="00791743"/>
    <w:rsid w:val="00791B69"/>
    <w:rsid w:val="00791BA3"/>
    <w:rsid w:val="00791FCC"/>
    <w:rsid w:val="007923BD"/>
    <w:rsid w:val="007927E2"/>
    <w:rsid w:val="00792E5C"/>
    <w:rsid w:val="00792ED0"/>
    <w:rsid w:val="00793259"/>
    <w:rsid w:val="00793293"/>
    <w:rsid w:val="007933D7"/>
    <w:rsid w:val="007937E9"/>
    <w:rsid w:val="00793865"/>
    <w:rsid w:val="007938D5"/>
    <w:rsid w:val="00793FD4"/>
    <w:rsid w:val="0079468A"/>
    <w:rsid w:val="007952AF"/>
    <w:rsid w:val="0079535A"/>
    <w:rsid w:val="00795A0E"/>
    <w:rsid w:val="00795F69"/>
    <w:rsid w:val="0079676E"/>
    <w:rsid w:val="007967F6"/>
    <w:rsid w:val="00796BCA"/>
    <w:rsid w:val="00796CE6"/>
    <w:rsid w:val="007972F7"/>
    <w:rsid w:val="007973C9"/>
    <w:rsid w:val="00797633"/>
    <w:rsid w:val="007978AD"/>
    <w:rsid w:val="0079793B"/>
    <w:rsid w:val="00797BEC"/>
    <w:rsid w:val="00797F2F"/>
    <w:rsid w:val="007A0000"/>
    <w:rsid w:val="007A02D6"/>
    <w:rsid w:val="007A03BA"/>
    <w:rsid w:val="007A03FF"/>
    <w:rsid w:val="007A046F"/>
    <w:rsid w:val="007A06E3"/>
    <w:rsid w:val="007A088C"/>
    <w:rsid w:val="007A0AE1"/>
    <w:rsid w:val="007A114F"/>
    <w:rsid w:val="007A14B6"/>
    <w:rsid w:val="007A15BE"/>
    <w:rsid w:val="007A1D6D"/>
    <w:rsid w:val="007A1DA3"/>
    <w:rsid w:val="007A1DDE"/>
    <w:rsid w:val="007A1E58"/>
    <w:rsid w:val="007A2146"/>
    <w:rsid w:val="007A255D"/>
    <w:rsid w:val="007A2B6B"/>
    <w:rsid w:val="007A2B9E"/>
    <w:rsid w:val="007A2BED"/>
    <w:rsid w:val="007A34BF"/>
    <w:rsid w:val="007A352E"/>
    <w:rsid w:val="007A355C"/>
    <w:rsid w:val="007A3616"/>
    <w:rsid w:val="007A3AC0"/>
    <w:rsid w:val="007A3BA2"/>
    <w:rsid w:val="007A3CD6"/>
    <w:rsid w:val="007A3DD1"/>
    <w:rsid w:val="007A42AF"/>
    <w:rsid w:val="007A45C5"/>
    <w:rsid w:val="007A4883"/>
    <w:rsid w:val="007A4C22"/>
    <w:rsid w:val="007A4CE2"/>
    <w:rsid w:val="007A4E15"/>
    <w:rsid w:val="007A4F16"/>
    <w:rsid w:val="007A5218"/>
    <w:rsid w:val="007A5340"/>
    <w:rsid w:val="007A5351"/>
    <w:rsid w:val="007A53B6"/>
    <w:rsid w:val="007A559A"/>
    <w:rsid w:val="007A55F9"/>
    <w:rsid w:val="007A5609"/>
    <w:rsid w:val="007A5A8D"/>
    <w:rsid w:val="007A5E91"/>
    <w:rsid w:val="007A62C3"/>
    <w:rsid w:val="007A6442"/>
    <w:rsid w:val="007A64CE"/>
    <w:rsid w:val="007A65D0"/>
    <w:rsid w:val="007A6D17"/>
    <w:rsid w:val="007A6EB2"/>
    <w:rsid w:val="007A6F3D"/>
    <w:rsid w:val="007A7158"/>
    <w:rsid w:val="007A72C0"/>
    <w:rsid w:val="007A7879"/>
    <w:rsid w:val="007A7DE5"/>
    <w:rsid w:val="007A7FB0"/>
    <w:rsid w:val="007B04A2"/>
    <w:rsid w:val="007B0777"/>
    <w:rsid w:val="007B0886"/>
    <w:rsid w:val="007B0C27"/>
    <w:rsid w:val="007B1928"/>
    <w:rsid w:val="007B1CE1"/>
    <w:rsid w:val="007B1F72"/>
    <w:rsid w:val="007B24C9"/>
    <w:rsid w:val="007B2535"/>
    <w:rsid w:val="007B261E"/>
    <w:rsid w:val="007B277E"/>
    <w:rsid w:val="007B2BF0"/>
    <w:rsid w:val="007B3448"/>
    <w:rsid w:val="007B35BF"/>
    <w:rsid w:val="007B3651"/>
    <w:rsid w:val="007B38DA"/>
    <w:rsid w:val="007B3B33"/>
    <w:rsid w:val="007B3CCB"/>
    <w:rsid w:val="007B4813"/>
    <w:rsid w:val="007B4A95"/>
    <w:rsid w:val="007B4E33"/>
    <w:rsid w:val="007B5F13"/>
    <w:rsid w:val="007B6607"/>
    <w:rsid w:val="007B670A"/>
    <w:rsid w:val="007B675D"/>
    <w:rsid w:val="007B6870"/>
    <w:rsid w:val="007B6C93"/>
    <w:rsid w:val="007B6D96"/>
    <w:rsid w:val="007B6DD0"/>
    <w:rsid w:val="007B6DDF"/>
    <w:rsid w:val="007B6FFE"/>
    <w:rsid w:val="007B7527"/>
    <w:rsid w:val="007B7615"/>
    <w:rsid w:val="007B7CB9"/>
    <w:rsid w:val="007B7E24"/>
    <w:rsid w:val="007B7ED9"/>
    <w:rsid w:val="007C031C"/>
    <w:rsid w:val="007C0650"/>
    <w:rsid w:val="007C068F"/>
    <w:rsid w:val="007C0DF7"/>
    <w:rsid w:val="007C118B"/>
    <w:rsid w:val="007C132B"/>
    <w:rsid w:val="007C170F"/>
    <w:rsid w:val="007C17D7"/>
    <w:rsid w:val="007C1C6D"/>
    <w:rsid w:val="007C1F78"/>
    <w:rsid w:val="007C1FF0"/>
    <w:rsid w:val="007C2014"/>
    <w:rsid w:val="007C22BC"/>
    <w:rsid w:val="007C26DF"/>
    <w:rsid w:val="007C274F"/>
    <w:rsid w:val="007C27AC"/>
    <w:rsid w:val="007C28D3"/>
    <w:rsid w:val="007C2CC2"/>
    <w:rsid w:val="007C3039"/>
    <w:rsid w:val="007C33FB"/>
    <w:rsid w:val="007C34D0"/>
    <w:rsid w:val="007C36D8"/>
    <w:rsid w:val="007C374E"/>
    <w:rsid w:val="007C3ECE"/>
    <w:rsid w:val="007C404B"/>
    <w:rsid w:val="007C4168"/>
    <w:rsid w:val="007C41A6"/>
    <w:rsid w:val="007C461E"/>
    <w:rsid w:val="007C48AA"/>
    <w:rsid w:val="007C492E"/>
    <w:rsid w:val="007C554F"/>
    <w:rsid w:val="007C56FF"/>
    <w:rsid w:val="007C5A0E"/>
    <w:rsid w:val="007C5F79"/>
    <w:rsid w:val="007C6655"/>
    <w:rsid w:val="007C673E"/>
    <w:rsid w:val="007C6837"/>
    <w:rsid w:val="007C6B13"/>
    <w:rsid w:val="007C7462"/>
    <w:rsid w:val="007C7A14"/>
    <w:rsid w:val="007C7D1D"/>
    <w:rsid w:val="007D00C3"/>
    <w:rsid w:val="007D01AE"/>
    <w:rsid w:val="007D0572"/>
    <w:rsid w:val="007D05BC"/>
    <w:rsid w:val="007D07F0"/>
    <w:rsid w:val="007D090D"/>
    <w:rsid w:val="007D0B67"/>
    <w:rsid w:val="007D0BA4"/>
    <w:rsid w:val="007D0C03"/>
    <w:rsid w:val="007D0D24"/>
    <w:rsid w:val="007D0E0D"/>
    <w:rsid w:val="007D13AA"/>
    <w:rsid w:val="007D13C5"/>
    <w:rsid w:val="007D1616"/>
    <w:rsid w:val="007D161E"/>
    <w:rsid w:val="007D169D"/>
    <w:rsid w:val="007D1757"/>
    <w:rsid w:val="007D19F9"/>
    <w:rsid w:val="007D1D58"/>
    <w:rsid w:val="007D1F96"/>
    <w:rsid w:val="007D2284"/>
    <w:rsid w:val="007D28B0"/>
    <w:rsid w:val="007D2B77"/>
    <w:rsid w:val="007D3159"/>
    <w:rsid w:val="007D31DA"/>
    <w:rsid w:val="007D3830"/>
    <w:rsid w:val="007D391E"/>
    <w:rsid w:val="007D3C2B"/>
    <w:rsid w:val="007D3D1F"/>
    <w:rsid w:val="007D3E86"/>
    <w:rsid w:val="007D3F01"/>
    <w:rsid w:val="007D4077"/>
    <w:rsid w:val="007D40B6"/>
    <w:rsid w:val="007D4155"/>
    <w:rsid w:val="007D44C3"/>
    <w:rsid w:val="007D466A"/>
    <w:rsid w:val="007D469B"/>
    <w:rsid w:val="007D4B2A"/>
    <w:rsid w:val="007D4E5A"/>
    <w:rsid w:val="007D50B3"/>
    <w:rsid w:val="007D5546"/>
    <w:rsid w:val="007D560E"/>
    <w:rsid w:val="007D57DC"/>
    <w:rsid w:val="007D5BD5"/>
    <w:rsid w:val="007D6148"/>
    <w:rsid w:val="007D61A6"/>
    <w:rsid w:val="007D67E5"/>
    <w:rsid w:val="007D687B"/>
    <w:rsid w:val="007D6B05"/>
    <w:rsid w:val="007D6BEC"/>
    <w:rsid w:val="007D6D01"/>
    <w:rsid w:val="007D7020"/>
    <w:rsid w:val="007D727D"/>
    <w:rsid w:val="007D7502"/>
    <w:rsid w:val="007D7677"/>
    <w:rsid w:val="007D781E"/>
    <w:rsid w:val="007D7A85"/>
    <w:rsid w:val="007D7BD6"/>
    <w:rsid w:val="007D7EE5"/>
    <w:rsid w:val="007D7FBF"/>
    <w:rsid w:val="007E05D4"/>
    <w:rsid w:val="007E0914"/>
    <w:rsid w:val="007E0FE7"/>
    <w:rsid w:val="007E1331"/>
    <w:rsid w:val="007E140B"/>
    <w:rsid w:val="007E1606"/>
    <w:rsid w:val="007E1732"/>
    <w:rsid w:val="007E1B50"/>
    <w:rsid w:val="007E1D45"/>
    <w:rsid w:val="007E1D84"/>
    <w:rsid w:val="007E1E93"/>
    <w:rsid w:val="007E1F44"/>
    <w:rsid w:val="007E1FE9"/>
    <w:rsid w:val="007E2D8D"/>
    <w:rsid w:val="007E32E8"/>
    <w:rsid w:val="007E32EF"/>
    <w:rsid w:val="007E3D54"/>
    <w:rsid w:val="007E3E46"/>
    <w:rsid w:val="007E3EBA"/>
    <w:rsid w:val="007E3F82"/>
    <w:rsid w:val="007E411D"/>
    <w:rsid w:val="007E450F"/>
    <w:rsid w:val="007E4591"/>
    <w:rsid w:val="007E4697"/>
    <w:rsid w:val="007E4A32"/>
    <w:rsid w:val="007E4EA4"/>
    <w:rsid w:val="007E51BA"/>
    <w:rsid w:val="007E56A9"/>
    <w:rsid w:val="007E5D4E"/>
    <w:rsid w:val="007E6069"/>
    <w:rsid w:val="007E63AD"/>
    <w:rsid w:val="007E654A"/>
    <w:rsid w:val="007E6753"/>
    <w:rsid w:val="007E67B1"/>
    <w:rsid w:val="007E67EE"/>
    <w:rsid w:val="007E690F"/>
    <w:rsid w:val="007E6ABC"/>
    <w:rsid w:val="007E6F26"/>
    <w:rsid w:val="007E7559"/>
    <w:rsid w:val="007E7C01"/>
    <w:rsid w:val="007E7D2F"/>
    <w:rsid w:val="007E7E60"/>
    <w:rsid w:val="007F0006"/>
    <w:rsid w:val="007F013A"/>
    <w:rsid w:val="007F03DF"/>
    <w:rsid w:val="007F0915"/>
    <w:rsid w:val="007F0B05"/>
    <w:rsid w:val="007F14CF"/>
    <w:rsid w:val="007F151F"/>
    <w:rsid w:val="007F1B02"/>
    <w:rsid w:val="007F1F61"/>
    <w:rsid w:val="007F1F84"/>
    <w:rsid w:val="007F2426"/>
    <w:rsid w:val="007F2662"/>
    <w:rsid w:val="007F37C2"/>
    <w:rsid w:val="007F3C57"/>
    <w:rsid w:val="007F3F21"/>
    <w:rsid w:val="007F42E1"/>
    <w:rsid w:val="007F4321"/>
    <w:rsid w:val="007F4ACF"/>
    <w:rsid w:val="007F4D19"/>
    <w:rsid w:val="007F50A3"/>
    <w:rsid w:val="007F5211"/>
    <w:rsid w:val="007F5493"/>
    <w:rsid w:val="007F584B"/>
    <w:rsid w:val="007F5A85"/>
    <w:rsid w:val="007F5AB8"/>
    <w:rsid w:val="007F5B51"/>
    <w:rsid w:val="007F63BA"/>
    <w:rsid w:val="007F6417"/>
    <w:rsid w:val="007F6A1D"/>
    <w:rsid w:val="007F6A6E"/>
    <w:rsid w:val="007F6B18"/>
    <w:rsid w:val="007F6EF8"/>
    <w:rsid w:val="007F7059"/>
    <w:rsid w:val="007F71DC"/>
    <w:rsid w:val="007F725B"/>
    <w:rsid w:val="007F7270"/>
    <w:rsid w:val="007F7333"/>
    <w:rsid w:val="007F741B"/>
    <w:rsid w:val="007F7F4B"/>
    <w:rsid w:val="00800151"/>
    <w:rsid w:val="008003CE"/>
    <w:rsid w:val="00800619"/>
    <w:rsid w:val="00800908"/>
    <w:rsid w:val="00800C45"/>
    <w:rsid w:val="00801613"/>
    <w:rsid w:val="008018A7"/>
    <w:rsid w:val="008019EC"/>
    <w:rsid w:val="00801CA7"/>
    <w:rsid w:val="00801CBA"/>
    <w:rsid w:val="008022D7"/>
    <w:rsid w:val="0080231E"/>
    <w:rsid w:val="00802E26"/>
    <w:rsid w:val="00802F97"/>
    <w:rsid w:val="008031AF"/>
    <w:rsid w:val="00803319"/>
    <w:rsid w:val="00803533"/>
    <w:rsid w:val="00803538"/>
    <w:rsid w:val="008038A7"/>
    <w:rsid w:val="00803A47"/>
    <w:rsid w:val="00803ADF"/>
    <w:rsid w:val="00803C17"/>
    <w:rsid w:val="008043E9"/>
    <w:rsid w:val="00804990"/>
    <w:rsid w:val="00804C4E"/>
    <w:rsid w:val="00804CAD"/>
    <w:rsid w:val="00804FE3"/>
    <w:rsid w:val="008050E7"/>
    <w:rsid w:val="00805169"/>
    <w:rsid w:val="00805351"/>
    <w:rsid w:val="008054C4"/>
    <w:rsid w:val="008058DB"/>
    <w:rsid w:val="0080599F"/>
    <w:rsid w:val="00805B54"/>
    <w:rsid w:val="00806129"/>
    <w:rsid w:val="008066CB"/>
    <w:rsid w:val="008068EE"/>
    <w:rsid w:val="00806CC4"/>
    <w:rsid w:val="008070C5"/>
    <w:rsid w:val="00807388"/>
    <w:rsid w:val="008074A5"/>
    <w:rsid w:val="00807A06"/>
    <w:rsid w:val="00807B5A"/>
    <w:rsid w:val="00807D34"/>
    <w:rsid w:val="00810199"/>
    <w:rsid w:val="00810C79"/>
    <w:rsid w:val="00810CD0"/>
    <w:rsid w:val="00810F7C"/>
    <w:rsid w:val="0081108B"/>
    <w:rsid w:val="00811180"/>
    <w:rsid w:val="00811211"/>
    <w:rsid w:val="00811589"/>
    <w:rsid w:val="00811C87"/>
    <w:rsid w:val="00811D60"/>
    <w:rsid w:val="00811D82"/>
    <w:rsid w:val="008121E7"/>
    <w:rsid w:val="008123E0"/>
    <w:rsid w:val="00812BE5"/>
    <w:rsid w:val="008131D6"/>
    <w:rsid w:val="00813248"/>
    <w:rsid w:val="00813F28"/>
    <w:rsid w:val="0081411C"/>
    <w:rsid w:val="00814209"/>
    <w:rsid w:val="008143CD"/>
    <w:rsid w:val="008144C2"/>
    <w:rsid w:val="00814806"/>
    <w:rsid w:val="00815005"/>
    <w:rsid w:val="00815311"/>
    <w:rsid w:val="00815453"/>
    <w:rsid w:val="008157FA"/>
    <w:rsid w:val="00815BE1"/>
    <w:rsid w:val="00815E20"/>
    <w:rsid w:val="00816256"/>
    <w:rsid w:val="008165FE"/>
    <w:rsid w:val="00816605"/>
    <w:rsid w:val="00816692"/>
    <w:rsid w:val="008170F9"/>
    <w:rsid w:val="008172DC"/>
    <w:rsid w:val="008173D6"/>
    <w:rsid w:val="008174B1"/>
    <w:rsid w:val="008178E0"/>
    <w:rsid w:val="00817984"/>
    <w:rsid w:val="008179A4"/>
    <w:rsid w:val="00817B8F"/>
    <w:rsid w:val="0082025D"/>
    <w:rsid w:val="0082035F"/>
    <w:rsid w:val="0082051F"/>
    <w:rsid w:val="00820553"/>
    <w:rsid w:val="0082088E"/>
    <w:rsid w:val="00820BE2"/>
    <w:rsid w:val="00820CB0"/>
    <w:rsid w:val="00820F99"/>
    <w:rsid w:val="0082143C"/>
    <w:rsid w:val="00821628"/>
    <w:rsid w:val="0082167E"/>
    <w:rsid w:val="00821821"/>
    <w:rsid w:val="00821B03"/>
    <w:rsid w:val="00821DC5"/>
    <w:rsid w:val="00821E07"/>
    <w:rsid w:val="0082221F"/>
    <w:rsid w:val="00822D4F"/>
    <w:rsid w:val="00823046"/>
    <w:rsid w:val="0082315C"/>
    <w:rsid w:val="0082336D"/>
    <w:rsid w:val="008238DB"/>
    <w:rsid w:val="00823B9C"/>
    <w:rsid w:val="00824224"/>
    <w:rsid w:val="008245D5"/>
    <w:rsid w:val="008246FD"/>
    <w:rsid w:val="0082482D"/>
    <w:rsid w:val="0082483B"/>
    <w:rsid w:val="00824BBD"/>
    <w:rsid w:val="00824C4D"/>
    <w:rsid w:val="00824C79"/>
    <w:rsid w:val="00824D35"/>
    <w:rsid w:val="00824F69"/>
    <w:rsid w:val="00825201"/>
    <w:rsid w:val="008254D6"/>
    <w:rsid w:val="0082585C"/>
    <w:rsid w:val="0082599E"/>
    <w:rsid w:val="00825B87"/>
    <w:rsid w:val="00825EE3"/>
    <w:rsid w:val="00825F5B"/>
    <w:rsid w:val="008261D5"/>
    <w:rsid w:val="008261E4"/>
    <w:rsid w:val="008263F1"/>
    <w:rsid w:val="008265C9"/>
    <w:rsid w:val="008266AF"/>
    <w:rsid w:val="00826C62"/>
    <w:rsid w:val="00826EBA"/>
    <w:rsid w:val="00827272"/>
    <w:rsid w:val="00827488"/>
    <w:rsid w:val="00827559"/>
    <w:rsid w:val="008278FB"/>
    <w:rsid w:val="00827B42"/>
    <w:rsid w:val="00827C57"/>
    <w:rsid w:val="00827F45"/>
    <w:rsid w:val="008300C7"/>
    <w:rsid w:val="00830136"/>
    <w:rsid w:val="00830E1F"/>
    <w:rsid w:val="00830FEF"/>
    <w:rsid w:val="00830FF9"/>
    <w:rsid w:val="008310CC"/>
    <w:rsid w:val="00831640"/>
    <w:rsid w:val="008316BC"/>
    <w:rsid w:val="00831A49"/>
    <w:rsid w:val="00831B18"/>
    <w:rsid w:val="00831B32"/>
    <w:rsid w:val="00831B8D"/>
    <w:rsid w:val="00831F66"/>
    <w:rsid w:val="00831FC2"/>
    <w:rsid w:val="008327B3"/>
    <w:rsid w:val="00832C47"/>
    <w:rsid w:val="00832F68"/>
    <w:rsid w:val="00833712"/>
    <w:rsid w:val="00834013"/>
    <w:rsid w:val="0083438C"/>
    <w:rsid w:val="008345BB"/>
    <w:rsid w:val="008349E8"/>
    <w:rsid w:val="008349F9"/>
    <w:rsid w:val="00834A22"/>
    <w:rsid w:val="00834AE0"/>
    <w:rsid w:val="0083505E"/>
    <w:rsid w:val="0083509B"/>
    <w:rsid w:val="00835B32"/>
    <w:rsid w:val="00835CD5"/>
    <w:rsid w:val="00836015"/>
    <w:rsid w:val="00836386"/>
    <w:rsid w:val="0083695D"/>
    <w:rsid w:val="00836ABC"/>
    <w:rsid w:val="00836C77"/>
    <w:rsid w:val="00836F39"/>
    <w:rsid w:val="00836FE7"/>
    <w:rsid w:val="00837398"/>
    <w:rsid w:val="008374EE"/>
    <w:rsid w:val="00837731"/>
    <w:rsid w:val="008378AB"/>
    <w:rsid w:val="00837A60"/>
    <w:rsid w:val="00837FFD"/>
    <w:rsid w:val="0084023D"/>
    <w:rsid w:val="0084026F"/>
    <w:rsid w:val="00840396"/>
    <w:rsid w:val="00840532"/>
    <w:rsid w:val="00840776"/>
    <w:rsid w:val="008407D4"/>
    <w:rsid w:val="008408DD"/>
    <w:rsid w:val="008409E1"/>
    <w:rsid w:val="00840A07"/>
    <w:rsid w:val="008410C6"/>
    <w:rsid w:val="00841193"/>
    <w:rsid w:val="008415F4"/>
    <w:rsid w:val="00841636"/>
    <w:rsid w:val="00841813"/>
    <w:rsid w:val="00841A3F"/>
    <w:rsid w:val="00841A9C"/>
    <w:rsid w:val="00841EB6"/>
    <w:rsid w:val="00842ECC"/>
    <w:rsid w:val="00843008"/>
    <w:rsid w:val="00843014"/>
    <w:rsid w:val="0084305F"/>
    <w:rsid w:val="008433BF"/>
    <w:rsid w:val="00843567"/>
    <w:rsid w:val="0084360E"/>
    <w:rsid w:val="008437C5"/>
    <w:rsid w:val="00843B70"/>
    <w:rsid w:val="00843C60"/>
    <w:rsid w:val="00843C6C"/>
    <w:rsid w:val="00844091"/>
    <w:rsid w:val="00844579"/>
    <w:rsid w:val="00844867"/>
    <w:rsid w:val="00844EF0"/>
    <w:rsid w:val="008454B4"/>
    <w:rsid w:val="0084599B"/>
    <w:rsid w:val="00846348"/>
    <w:rsid w:val="00846506"/>
    <w:rsid w:val="00846641"/>
    <w:rsid w:val="0084682F"/>
    <w:rsid w:val="00846897"/>
    <w:rsid w:val="008468B5"/>
    <w:rsid w:val="00846B92"/>
    <w:rsid w:val="00846BDC"/>
    <w:rsid w:val="00847004"/>
    <w:rsid w:val="008471AC"/>
    <w:rsid w:val="008477F1"/>
    <w:rsid w:val="00847836"/>
    <w:rsid w:val="00847ABF"/>
    <w:rsid w:val="00847EA7"/>
    <w:rsid w:val="008501C9"/>
    <w:rsid w:val="00850632"/>
    <w:rsid w:val="00850D3B"/>
    <w:rsid w:val="00851028"/>
    <w:rsid w:val="00851069"/>
    <w:rsid w:val="00851113"/>
    <w:rsid w:val="008511CB"/>
    <w:rsid w:val="008518B4"/>
    <w:rsid w:val="008520C6"/>
    <w:rsid w:val="00852281"/>
    <w:rsid w:val="00852450"/>
    <w:rsid w:val="008524F0"/>
    <w:rsid w:val="0085264D"/>
    <w:rsid w:val="00852729"/>
    <w:rsid w:val="00852827"/>
    <w:rsid w:val="00852919"/>
    <w:rsid w:val="00852DEE"/>
    <w:rsid w:val="0085380B"/>
    <w:rsid w:val="00853D16"/>
    <w:rsid w:val="00853F8F"/>
    <w:rsid w:val="00854283"/>
    <w:rsid w:val="008544D2"/>
    <w:rsid w:val="008547C2"/>
    <w:rsid w:val="00854C44"/>
    <w:rsid w:val="00854DED"/>
    <w:rsid w:val="00854E09"/>
    <w:rsid w:val="0085504B"/>
    <w:rsid w:val="008552CD"/>
    <w:rsid w:val="00855380"/>
    <w:rsid w:val="008559AE"/>
    <w:rsid w:val="00855A3F"/>
    <w:rsid w:val="00855BB1"/>
    <w:rsid w:val="00855E11"/>
    <w:rsid w:val="00855E23"/>
    <w:rsid w:val="00856002"/>
    <w:rsid w:val="0085643B"/>
    <w:rsid w:val="0085663D"/>
    <w:rsid w:val="0085669A"/>
    <w:rsid w:val="00856CAF"/>
    <w:rsid w:val="00856E49"/>
    <w:rsid w:val="00856ED5"/>
    <w:rsid w:val="0085730E"/>
    <w:rsid w:val="0085750E"/>
    <w:rsid w:val="00857A27"/>
    <w:rsid w:val="00857B05"/>
    <w:rsid w:val="00857D77"/>
    <w:rsid w:val="00860467"/>
    <w:rsid w:val="00860494"/>
    <w:rsid w:val="0086050C"/>
    <w:rsid w:val="00860B0A"/>
    <w:rsid w:val="00860FB6"/>
    <w:rsid w:val="00861037"/>
    <w:rsid w:val="008610F1"/>
    <w:rsid w:val="00861206"/>
    <w:rsid w:val="0086166B"/>
    <w:rsid w:val="0086178F"/>
    <w:rsid w:val="00861987"/>
    <w:rsid w:val="00862088"/>
    <w:rsid w:val="008620A9"/>
    <w:rsid w:val="008620FC"/>
    <w:rsid w:val="008622FF"/>
    <w:rsid w:val="0086248D"/>
    <w:rsid w:val="008627F2"/>
    <w:rsid w:val="00862872"/>
    <w:rsid w:val="00862A8A"/>
    <w:rsid w:val="00862B3A"/>
    <w:rsid w:val="00862C5F"/>
    <w:rsid w:val="00862D57"/>
    <w:rsid w:val="00862F8C"/>
    <w:rsid w:val="0086307E"/>
    <w:rsid w:val="008631D8"/>
    <w:rsid w:val="008633C6"/>
    <w:rsid w:val="00863582"/>
    <w:rsid w:val="0086359D"/>
    <w:rsid w:val="008638D6"/>
    <w:rsid w:val="008638DF"/>
    <w:rsid w:val="00863B83"/>
    <w:rsid w:val="00863C19"/>
    <w:rsid w:val="00863F9F"/>
    <w:rsid w:val="00864017"/>
    <w:rsid w:val="0086404A"/>
    <w:rsid w:val="00864090"/>
    <w:rsid w:val="00864095"/>
    <w:rsid w:val="0086418B"/>
    <w:rsid w:val="008641D4"/>
    <w:rsid w:val="008643B7"/>
    <w:rsid w:val="0086492E"/>
    <w:rsid w:val="00864989"/>
    <w:rsid w:val="00864A93"/>
    <w:rsid w:val="00864E4E"/>
    <w:rsid w:val="008650CF"/>
    <w:rsid w:val="0086519D"/>
    <w:rsid w:val="008653A5"/>
    <w:rsid w:val="0086592A"/>
    <w:rsid w:val="008659BC"/>
    <w:rsid w:val="00865D1A"/>
    <w:rsid w:val="00865D3E"/>
    <w:rsid w:val="00865E76"/>
    <w:rsid w:val="00866098"/>
    <w:rsid w:val="00866115"/>
    <w:rsid w:val="008664A6"/>
    <w:rsid w:val="008670EA"/>
    <w:rsid w:val="008676DB"/>
    <w:rsid w:val="008676EF"/>
    <w:rsid w:val="00867719"/>
    <w:rsid w:val="00867795"/>
    <w:rsid w:val="00870583"/>
    <w:rsid w:val="0087099E"/>
    <w:rsid w:val="00870DA6"/>
    <w:rsid w:val="00870F3B"/>
    <w:rsid w:val="00871184"/>
    <w:rsid w:val="008712EB"/>
    <w:rsid w:val="008714D3"/>
    <w:rsid w:val="0087197A"/>
    <w:rsid w:val="008719F2"/>
    <w:rsid w:val="0087218A"/>
    <w:rsid w:val="008726CF"/>
    <w:rsid w:val="00872707"/>
    <w:rsid w:val="00873747"/>
    <w:rsid w:val="00873931"/>
    <w:rsid w:val="00873A12"/>
    <w:rsid w:val="00873A7A"/>
    <w:rsid w:val="0087402E"/>
    <w:rsid w:val="008740A0"/>
    <w:rsid w:val="0087455C"/>
    <w:rsid w:val="00874716"/>
    <w:rsid w:val="00874787"/>
    <w:rsid w:val="00874B62"/>
    <w:rsid w:val="00874C77"/>
    <w:rsid w:val="00874CB4"/>
    <w:rsid w:val="00874CDD"/>
    <w:rsid w:val="00874D33"/>
    <w:rsid w:val="00874EEC"/>
    <w:rsid w:val="00875083"/>
    <w:rsid w:val="008753BF"/>
    <w:rsid w:val="008757AB"/>
    <w:rsid w:val="00875FFB"/>
    <w:rsid w:val="008760BF"/>
    <w:rsid w:val="0087658A"/>
    <w:rsid w:val="0087687A"/>
    <w:rsid w:val="00877478"/>
    <w:rsid w:val="0087758E"/>
    <w:rsid w:val="008776B0"/>
    <w:rsid w:val="00877E30"/>
    <w:rsid w:val="00880229"/>
    <w:rsid w:val="0088040D"/>
    <w:rsid w:val="00880643"/>
    <w:rsid w:val="008809BC"/>
    <w:rsid w:val="00880C61"/>
    <w:rsid w:val="00880FB0"/>
    <w:rsid w:val="008813C9"/>
    <w:rsid w:val="00881647"/>
    <w:rsid w:val="0088171E"/>
    <w:rsid w:val="00881AAB"/>
    <w:rsid w:val="00881ABC"/>
    <w:rsid w:val="00881D99"/>
    <w:rsid w:val="00881DE5"/>
    <w:rsid w:val="00881FF2"/>
    <w:rsid w:val="00882231"/>
    <w:rsid w:val="008822F6"/>
    <w:rsid w:val="008822F9"/>
    <w:rsid w:val="0088230B"/>
    <w:rsid w:val="00882488"/>
    <w:rsid w:val="00882704"/>
    <w:rsid w:val="00882BD2"/>
    <w:rsid w:val="00882CAA"/>
    <w:rsid w:val="00882CC9"/>
    <w:rsid w:val="00882EB0"/>
    <w:rsid w:val="008830D1"/>
    <w:rsid w:val="008832E2"/>
    <w:rsid w:val="0088353F"/>
    <w:rsid w:val="00883591"/>
    <w:rsid w:val="00883763"/>
    <w:rsid w:val="00883798"/>
    <w:rsid w:val="0088387D"/>
    <w:rsid w:val="00883F12"/>
    <w:rsid w:val="00883F60"/>
    <w:rsid w:val="0088453E"/>
    <w:rsid w:val="008845AD"/>
    <w:rsid w:val="0088467F"/>
    <w:rsid w:val="00884ACD"/>
    <w:rsid w:val="00884BC6"/>
    <w:rsid w:val="00885236"/>
    <w:rsid w:val="008852FA"/>
    <w:rsid w:val="008854DC"/>
    <w:rsid w:val="00885673"/>
    <w:rsid w:val="008858E7"/>
    <w:rsid w:val="00885975"/>
    <w:rsid w:val="008859A5"/>
    <w:rsid w:val="008862AE"/>
    <w:rsid w:val="00886606"/>
    <w:rsid w:val="00886619"/>
    <w:rsid w:val="0088687A"/>
    <w:rsid w:val="00887488"/>
    <w:rsid w:val="00887857"/>
    <w:rsid w:val="00887A9B"/>
    <w:rsid w:val="00887F6D"/>
    <w:rsid w:val="0089005E"/>
    <w:rsid w:val="0089006B"/>
    <w:rsid w:val="008902B2"/>
    <w:rsid w:val="008902C8"/>
    <w:rsid w:val="0089054F"/>
    <w:rsid w:val="008905D7"/>
    <w:rsid w:val="00890AFB"/>
    <w:rsid w:val="00890B4A"/>
    <w:rsid w:val="008910C9"/>
    <w:rsid w:val="008913DC"/>
    <w:rsid w:val="008915E4"/>
    <w:rsid w:val="00891633"/>
    <w:rsid w:val="008916FE"/>
    <w:rsid w:val="008917CB"/>
    <w:rsid w:val="00891BB4"/>
    <w:rsid w:val="00891CF6"/>
    <w:rsid w:val="00891DDB"/>
    <w:rsid w:val="00892596"/>
    <w:rsid w:val="008925E3"/>
    <w:rsid w:val="00892E48"/>
    <w:rsid w:val="008930F4"/>
    <w:rsid w:val="008931A8"/>
    <w:rsid w:val="00893BA2"/>
    <w:rsid w:val="00893D9D"/>
    <w:rsid w:val="00893EE1"/>
    <w:rsid w:val="00893FCD"/>
    <w:rsid w:val="0089417A"/>
    <w:rsid w:val="008942F2"/>
    <w:rsid w:val="008948C2"/>
    <w:rsid w:val="008949F7"/>
    <w:rsid w:val="00894B10"/>
    <w:rsid w:val="00894E2D"/>
    <w:rsid w:val="008952C7"/>
    <w:rsid w:val="00895419"/>
    <w:rsid w:val="00895713"/>
    <w:rsid w:val="00895B40"/>
    <w:rsid w:val="00895F75"/>
    <w:rsid w:val="0089621A"/>
    <w:rsid w:val="00896465"/>
    <w:rsid w:val="00896698"/>
    <w:rsid w:val="00896AF4"/>
    <w:rsid w:val="00896CA9"/>
    <w:rsid w:val="00897262"/>
    <w:rsid w:val="00897655"/>
    <w:rsid w:val="00897795"/>
    <w:rsid w:val="008978FB"/>
    <w:rsid w:val="00897C90"/>
    <w:rsid w:val="00897D95"/>
    <w:rsid w:val="008A0A0A"/>
    <w:rsid w:val="008A0C0E"/>
    <w:rsid w:val="008A0FE5"/>
    <w:rsid w:val="008A1153"/>
    <w:rsid w:val="008A12D7"/>
    <w:rsid w:val="008A151E"/>
    <w:rsid w:val="008A17EA"/>
    <w:rsid w:val="008A1CAA"/>
    <w:rsid w:val="008A230B"/>
    <w:rsid w:val="008A26AB"/>
    <w:rsid w:val="008A29FD"/>
    <w:rsid w:val="008A2BC7"/>
    <w:rsid w:val="008A2D53"/>
    <w:rsid w:val="008A2E47"/>
    <w:rsid w:val="008A330C"/>
    <w:rsid w:val="008A352A"/>
    <w:rsid w:val="008A352D"/>
    <w:rsid w:val="008A3608"/>
    <w:rsid w:val="008A36B0"/>
    <w:rsid w:val="008A3BFB"/>
    <w:rsid w:val="008A3DC8"/>
    <w:rsid w:val="008A3F15"/>
    <w:rsid w:val="008A3F84"/>
    <w:rsid w:val="008A4081"/>
    <w:rsid w:val="008A425C"/>
    <w:rsid w:val="008A4387"/>
    <w:rsid w:val="008A43E4"/>
    <w:rsid w:val="008A4604"/>
    <w:rsid w:val="008A4715"/>
    <w:rsid w:val="008A4826"/>
    <w:rsid w:val="008A48F6"/>
    <w:rsid w:val="008A4ACF"/>
    <w:rsid w:val="008A50D6"/>
    <w:rsid w:val="008A5C64"/>
    <w:rsid w:val="008A5DF0"/>
    <w:rsid w:val="008A62AF"/>
    <w:rsid w:val="008A6519"/>
    <w:rsid w:val="008A663B"/>
    <w:rsid w:val="008A671E"/>
    <w:rsid w:val="008A673D"/>
    <w:rsid w:val="008A69FE"/>
    <w:rsid w:val="008A6A5C"/>
    <w:rsid w:val="008A6E0A"/>
    <w:rsid w:val="008A6F8E"/>
    <w:rsid w:val="008A719F"/>
    <w:rsid w:val="008A77D8"/>
    <w:rsid w:val="008A7A5A"/>
    <w:rsid w:val="008A7BD9"/>
    <w:rsid w:val="008A7D7A"/>
    <w:rsid w:val="008A7D84"/>
    <w:rsid w:val="008B0406"/>
    <w:rsid w:val="008B0408"/>
    <w:rsid w:val="008B09D5"/>
    <w:rsid w:val="008B0B7A"/>
    <w:rsid w:val="008B0D2A"/>
    <w:rsid w:val="008B10F1"/>
    <w:rsid w:val="008B1410"/>
    <w:rsid w:val="008B190B"/>
    <w:rsid w:val="008B1C7D"/>
    <w:rsid w:val="008B203B"/>
    <w:rsid w:val="008B2188"/>
    <w:rsid w:val="008B24BC"/>
    <w:rsid w:val="008B2636"/>
    <w:rsid w:val="008B2661"/>
    <w:rsid w:val="008B27E1"/>
    <w:rsid w:val="008B2948"/>
    <w:rsid w:val="008B2C31"/>
    <w:rsid w:val="008B2CB0"/>
    <w:rsid w:val="008B300C"/>
    <w:rsid w:val="008B3A33"/>
    <w:rsid w:val="008B3C3B"/>
    <w:rsid w:val="008B3DB4"/>
    <w:rsid w:val="008B3F22"/>
    <w:rsid w:val="008B4144"/>
    <w:rsid w:val="008B41D4"/>
    <w:rsid w:val="008B4667"/>
    <w:rsid w:val="008B483B"/>
    <w:rsid w:val="008B4A87"/>
    <w:rsid w:val="008B4B64"/>
    <w:rsid w:val="008B4C07"/>
    <w:rsid w:val="008B5029"/>
    <w:rsid w:val="008B56AD"/>
    <w:rsid w:val="008B5870"/>
    <w:rsid w:val="008B588A"/>
    <w:rsid w:val="008B593C"/>
    <w:rsid w:val="008B5999"/>
    <w:rsid w:val="008B5A00"/>
    <w:rsid w:val="008B5DF3"/>
    <w:rsid w:val="008B6308"/>
    <w:rsid w:val="008B675B"/>
    <w:rsid w:val="008B6A0A"/>
    <w:rsid w:val="008B6BCD"/>
    <w:rsid w:val="008B6BFC"/>
    <w:rsid w:val="008B6C86"/>
    <w:rsid w:val="008B6D30"/>
    <w:rsid w:val="008B6E28"/>
    <w:rsid w:val="008B72CA"/>
    <w:rsid w:val="008C0062"/>
    <w:rsid w:val="008C00D4"/>
    <w:rsid w:val="008C0401"/>
    <w:rsid w:val="008C096F"/>
    <w:rsid w:val="008C09C0"/>
    <w:rsid w:val="008C0C71"/>
    <w:rsid w:val="008C0C91"/>
    <w:rsid w:val="008C0CA5"/>
    <w:rsid w:val="008C0D04"/>
    <w:rsid w:val="008C0FB0"/>
    <w:rsid w:val="008C1750"/>
    <w:rsid w:val="008C1984"/>
    <w:rsid w:val="008C19C6"/>
    <w:rsid w:val="008C1A65"/>
    <w:rsid w:val="008C1C7F"/>
    <w:rsid w:val="008C2292"/>
    <w:rsid w:val="008C28D6"/>
    <w:rsid w:val="008C2943"/>
    <w:rsid w:val="008C2986"/>
    <w:rsid w:val="008C2D37"/>
    <w:rsid w:val="008C2DD1"/>
    <w:rsid w:val="008C31A5"/>
    <w:rsid w:val="008C31EB"/>
    <w:rsid w:val="008C334B"/>
    <w:rsid w:val="008C3417"/>
    <w:rsid w:val="008C3634"/>
    <w:rsid w:val="008C3DF9"/>
    <w:rsid w:val="008C4025"/>
    <w:rsid w:val="008C40C3"/>
    <w:rsid w:val="008C4451"/>
    <w:rsid w:val="008C4A02"/>
    <w:rsid w:val="008C4BD5"/>
    <w:rsid w:val="008C4BEF"/>
    <w:rsid w:val="008C4CEA"/>
    <w:rsid w:val="008C4F20"/>
    <w:rsid w:val="008C5E39"/>
    <w:rsid w:val="008C620D"/>
    <w:rsid w:val="008C63B6"/>
    <w:rsid w:val="008C650D"/>
    <w:rsid w:val="008C659C"/>
    <w:rsid w:val="008C6776"/>
    <w:rsid w:val="008C6874"/>
    <w:rsid w:val="008C6B48"/>
    <w:rsid w:val="008C6D9C"/>
    <w:rsid w:val="008C73A3"/>
    <w:rsid w:val="008C7C5B"/>
    <w:rsid w:val="008C7F47"/>
    <w:rsid w:val="008D025D"/>
    <w:rsid w:val="008D0767"/>
    <w:rsid w:val="008D0C92"/>
    <w:rsid w:val="008D0DF3"/>
    <w:rsid w:val="008D10DE"/>
    <w:rsid w:val="008D14D4"/>
    <w:rsid w:val="008D1881"/>
    <w:rsid w:val="008D196F"/>
    <w:rsid w:val="008D1981"/>
    <w:rsid w:val="008D19FE"/>
    <w:rsid w:val="008D1F46"/>
    <w:rsid w:val="008D2240"/>
    <w:rsid w:val="008D256E"/>
    <w:rsid w:val="008D36A3"/>
    <w:rsid w:val="008D3706"/>
    <w:rsid w:val="008D41A3"/>
    <w:rsid w:val="008D41DA"/>
    <w:rsid w:val="008D430E"/>
    <w:rsid w:val="008D4939"/>
    <w:rsid w:val="008D4E0F"/>
    <w:rsid w:val="008D5A11"/>
    <w:rsid w:val="008D5D38"/>
    <w:rsid w:val="008D636B"/>
    <w:rsid w:val="008D6387"/>
    <w:rsid w:val="008D6AEB"/>
    <w:rsid w:val="008D752F"/>
    <w:rsid w:val="008D7B3A"/>
    <w:rsid w:val="008D7BF9"/>
    <w:rsid w:val="008D7F96"/>
    <w:rsid w:val="008E0228"/>
    <w:rsid w:val="008E0299"/>
    <w:rsid w:val="008E0313"/>
    <w:rsid w:val="008E0553"/>
    <w:rsid w:val="008E05ED"/>
    <w:rsid w:val="008E0716"/>
    <w:rsid w:val="008E0808"/>
    <w:rsid w:val="008E0BCD"/>
    <w:rsid w:val="008E0D4B"/>
    <w:rsid w:val="008E1116"/>
    <w:rsid w:val="008E125A"/>
    <w:rsid w:val="008E142C"/>
    <w:rsid w:val="008E1929"/>
    <w:rsid w:val="008E1A74"/>
    <w:rsid w:val="008E1E2D"/>
    <w:rsid w:val="008E22D6"/>
    <w:rsid w:val="008E26CC"/>
    <w:rsid w:val="008E313B"/>
    <w:rsid w:val="008E345C"/>
    <w:rsid w:val="008E356A"/>
    <w:rsid w:val="008E38BD"/>
    <w:rsid w:val="008E3C1A"/>
    <w:rsid w:val="008E3ECA"/>
    <w:rsid w:val="008E43F9"/>
    <w:rsid w:val="008E443A"/>
    <w:rsid w:val="008E4755"/>
    <w:rsid w:val="008E4A62"/>
    <w:rsid w:val="008E4C46"/>
    <w:rsid w:val="008E4C53"/>
    <w:rsid w:val="008E4FF7"/>
    <w:rsid w:val="008E5072"/>
    <w:rsid w:val="008E50B6"/>
    <w:rsid w:val="008E55D7"/>
    <w:rsid w:val="008E56C3"/>
    <w:rsid w:val="008E5839"/>
    <w:rsid w:val="008E5A95"/>
    <w:rsid w:val="008E6047"/>
    <w:rsid w:val="008E6196"/>
    <w:rsid w:val="008E629F"/>
    <w:rsid w:val="008E62D0"/>
    <w:rsid w:val="008E6737"/>
    <w:rsid w:val="008E67F7"/>
    <w:rsid w:val="008E69B4"/>
    <w:rsid w:val="008E6A62"/>
    <w:rsid w:val="008E6E0F"/>
    <w:rsid w:val="008E716F"/>
    <w:rsid w:val="008E7306"/>
    <w:rsid w:val="008E7411"/>
    <w:rsid w:val="008E777D"/>
    <w:rsid w:val="008E795E"/>
    <w:rsid w:val="008E7BE9"/>
    <w:rsid w:val="008E7C85"/>
    <w:rsid w:val="008F002E"/>
    <w:rsid w:val="008F0138"/>
    <w:rsid w:val="008F032E"/>
    <w:rsid w:val="008F038B"/>
    <w:rsid w:val="008F056E"/>
    <w:rsid w:val="008F087A"/>
    <w:rsid w:val="008F08FE"/>
    <w:rsid w:val="008F0B03"/>
    <w:rsid w:val="008F0B59"/>
    <w:rsid w:val="008F0BE9"/>
    <w:rsid w:val="008F0ED8"/>
    <w:rsid w:val="008F102D"/>
    <w:rsid w:val="008F1059"/>
    <w:rsid w:val="008F119B"/>
    <w:rsid w:val="008F1262"/>
    <w:rsid w:val="008F13E5"/>
    <w:rsid w:val="008F14A5"/>
    <w:rsid w:val="008F14A6"/>
    <w:rsid w:val="008F15D8"/>
    <w:rsid w:val="008F1734"/>
    <w:rsid w:val="008F1976"/>
    <w:rsid w:val="008F1DFE"/>
    <w:rsid w:val="008F22A0"/>
    <w:rsid w:val="008F26C0"/>
    <w:rsid w:val="008F26FB"/>
    <w:rsid w:val="008F2756"/>
    <w:rsid w:val="008F2E03"/>
    <w:rsid w:val="008F3C2B"/>
    <w:rsid w:val="008F3F48"/>
    <w:rsid w:val="008F42F7"/>
    <w:rsid w:val="008F4383"/>
    <w:rsid w:val="008F4C5B"/>
    <w:rsid w:val="008F54A7"/>
    <w:rsid w:val="008F57A7"/>
    <w:rsid w:val="008F5B30"/>
    <w:rsid w:val="008F5C4E"/>
    <w:rsid w:val="008F600D"/>
    <w:rsid w:val="008F6064"/>
    <w:rsid w:val="008F60F0"/>
    <w:rsid w:val="008F656C"/>
    <w:rsid w:val="008F66B5"/>
    <w:rsid w:val="008F6F36"/>
    <w:rsid w:val="008F71C3"/>
    <w:rsid w:val="008F7360"/>
    <w:rsid w:val="008F7B4E"/>
    <w:rsid w:val="00900057"/>
    <w:rsid w:val="009009EF"/>
    <w:rsid w:val="00900B24"/>
    <w:rsid w:val="00900F93"/>
    <w:rsid w:val="0090101B"/>
    <w:rsid w:val="0090113A"/>
    <w:rsid w:val="00901307"/>
    <w:rsid w:val="009015CC"/>
    <w:rsid w:val="00901740"/>
    <w:rsid w:val="00901AB7"/>
    <w:rsid w:val="00901DA4"/>
    <w:rsid w:val="00902338"/>
    <w:rsid w:val="0090236C"/>
    <w:rsid w:val="0090259A"/>
    <w:rsid w:val="009025DB"/>
    <w:rsid w:val="009025FD"/>
    <w:rsid w:val="00902B40"/>
    <w:rsid w:val="00902B44"/>
    <w:rsid w:val="00902BC1"/>
    <w:rsid w:val="00902C43"/>
    <w:rsid w:val="00903001"/>
    <w:rsid w:val="00903BC4"/>
    <w:rsid w:val="00903C1D"/>
    <w:rsid w:val="00903CD8"/>
    <w:rsid w:val="00903EC7"/>
    <w:rsid w:val="00903ED6"/>
    <w:rsid w:val="009041B6"/>
    <w:rsid w:val="0090442D"/>
    <w:rsid w:val="009045F2"/>
    <w:rsid w:val="009046C3"/>
    <w:rsid w:val="009049FD"/>
    <w:rsid w:val="00904AE1"/>
    <w:rsid w:val="00904B21"/>
    <w:rsid w:val="00904EB5"/>
    <w:rsid w:val="00904F20"/>
    <w:rsid w:val="00905070"/>
    <w:rsid w:val="00905DF4"/>
    <w:rsid w:val="00905F9B"/>
    <w:rsid w:val="009061A0"/>
    <w:rsid w:val="00906245"/>
    <w:rsid w:val="00906AA6"/>
    <w:rsid w:val="00906C77"/>
    <w:rsid w:val="00906CAE"/>
    <w:rsid w:val="00907057"/>
    <w:rsid w:val="00907884"/>
    <w:rsid w:val="009079E5"/>
    <w:rsid w:val="00907B54"/>
    <w:rsid w:val="0091071F"/>
    <w:rsid w:val="00910DF5"/>
    <w:rsid w:val="009113E7"/>
    <w:rsid w:val="0091144B"/>
    <w:rsid w:val="00911699"/>
    <w:rsid w:val="009116A4"/>
    <w:rsid w:val="009117B5"/>
    <w:rsid w:val="009119E7"/>
    <w:rsid w:val="00911DB1"/>
    <w:rsid w:val="00911EC9"/>
    <w:rsid w:val="00911F5D"/>
    <w:rsid w:val="00912437"/>
    <w:rsid w:val="00912798"/>
    <w:rsid w:val="009128F9"/>
    <w:rsid w:val="00912F3B"/>
    <w:rsid w:val="00913349"/>
    <w:rsid w:val="00913498"/>
    <w:rsid w:val="0091365B"/>
    <w:rsid w:val="00913F1B"/>
    <w:rsid w:val="00913F81"/>
    <w:rsid w:val="0091407D"/>
    <w:rsid w:val="00914C91"/>
    <w:rsid w:val="00914F63"/>
    <w:rsid w:val="0091500E"/>
    <w:rsid w:val="0091547E"/>
    <w:rsid w:val="00915626"/>
    <w:rsid w:val="00915C85"/>
    <w:rsid w:val="00915CE0"/>
    <w:rsid w:val="00915E28"/>
    <w:rsid w:val="009161C2"/>
    <w:rsid w:val="009163AB"/>
    <w:rsid w:val="00916AB0"/>
    <w:rsid w:val="00916B28"/>
    <w:rsid w:val="00916B48"/>
    <w:rsid w:val="00916C11"/>
    <w:rsid w:val="00916C72"/>
    <w:rsid w:val="00916D04"/>
    <w:rsid w:val="00916FFF"/>
    <w:rsid w:val="00917572"/>
    <w:rsid w:val="0091760B"/>
    <w:rsid w:val="00917866"/>
    <w:rsid w:val="0091795D"/>
    <w:rsid w:val="00917A6C"/>
    <w:rsid w:val="00917C3D"/>
    <w:rsid w:val="00917C5F"/>
    <w:rsid w:val="00920371"/>
    <w:rsid w:val="00920467"/>
    <w:rsid w:val="00920DF0"/>
    <w:rsid w:val="00920FF7"/>
    <w:rsid w:val="00921147"/>
    <w:rsid w:val="00921198"/>
    <w:rsid w:val="009218BE"/>
    <w:rsid w:val="00921A1C"/>
    <w:rsid w:val="00921C74"/>
    <w:rsid w:val="009220CF"/>
    <w:rsid w:val="0092241F"/>
    <w:rsid w:val="009228A8"/>
    <w:rsid w:val="00922C81"/>
    <w:rsid w:val="0092306A"/>
    <w:rsid w:val="009233ED"/>
    <w:rsid w:val="0092340A"/>
    <w:rsid w:val="009235F5"/>
    <w:rsid w:val="00923961"/>
    <w:rsid w:val="00923F97"/>
    <w:rsid w:val="00924365"/>
    <w:rsid w:val="009244C9"/>
    <w:rsid w:val="00924E1D"/>
    <w:rsid w:val="0092526C"/>
    <w:rsid w:val="009256B4"/>
    <w:rsid w:val="00925769"/>
    <w:rsid w:val="00925A91"/>
    <w:rsid w:val="00925AFE"/>
    <w:rsid w:val="00925BC8"/>
    <w:rsid w:val="00925FD6"/>
    <w:rsid w:val="00926266"/>
    <w:rsid w:val="009262B0"/>
    <w:rsid w:val="00926534"/>
    <w:rsid w:val="0092655E"/>
    <w:rsid w:val="00926AD0"/>
    <w:rsid w:val="00926CF5"/>
    <w:rsid w:val="00927072"/>
    <w:rsid w:val="00927B5F"/>
    <w:rsid w:val="009301DF"/>
    <w:rsid w:val="00930515"/>
    <w:rsid w:val="00930746"/>
    <w:rsid w:val="00930FDD"/>
    <w:rsid w:val="00931A11"/>
    <w:rsid w:val="00931D95"/>
    <w:rsid w:val="00931FE6"/>
    <w:rsid w:val="00932723"/>
    <w:rsid w:val="0093311E"/>
    <w:rsid w:val="009332BD"/>
    <w:rsid w:val="009334D2"/>
    <w:rsid w:val="00933695"/>
    <w:rsid w:val="00933ABE"/>
    <w:rsid w:val="00933FA4"/>
    <w:rsid w:val="00934226"/>
    <w:rsid w:val="00934529"/>
    <w:rsid w:val="009348A4"/>
    <w:rsid w:val="009348CF"/>
    <w:rsid w:val="00934F73"/>
    <w:rsid w:val="00934F89"/>
    <w:rsid w:val="009350C9"/>
    <w:rsid w:val="009353C3"/>
    <w:rsid w:val="0093573B"/>
    <w:rsid w:val="0093592F"/>
    <w:rsid w:val="00935ADD"/>
    <w:rsid w:val="00935D1B"/>
    <w:rsid w:val="00935FF1"/>
    <w:rsid w:val="00936265"/>
    <w:rsid w:val="009364D3"/>
    <w:rsid w:val="00936694"/>
    <w:rsid w:val="0093677E"/>
    <w:rsid w:val="009367EF"/>
    <w:rsid w:val="00936869"/>
    <w:rsid w:val="00936992"/>
    <w:rsid w:val="00936AAE"/>
    <w:rsid w:val="00936CBA"/>
    <w:rsid w:val="00936DB6"/>
    <w:rsid w:val="0093767F"/>
    <w:rsid w:val="0093798B"/>
    <w:rsid w:val="00937C2B"/>
    <w:rsid w:val="00937C5D"/>
    <w:rsid w:val="00937CCD"/>
    <w:rsid w:val="00937DBF"/>
    <w:rsid w:val="00937F80"/>
    <w:rsid w:val="009405E5"/>
    <w:rsid w:val="00940671"/>
    <w:rsid w:val="009408F5"/>
    <w:rsid w:val="00940B55"/>
    <w:rsid w:val="009411BD"/>
    <w:rsid w:val="009412DE"/>
    <w:rsid w:val="0094165C"/>
    <w:rsid w:val="0094171C"/>
    <w:rsid w:val="00941912"/>
    <w:rsid w:val="00941DF3"/>
    <w:rsid w:val="00941EF0"/>
    <w:rsid w:val="00942199"/>
    <w:rsid w:val="00942716"/>
    <w:rsid w:val="009428B4"/>
    <w:rsid w:val="0094330A"/>
    <w:rsid w:val="009435E1"/>
    <w:rsid w:val="0094363A"/>
    <w:rsid w:val="009437DC"/>
    <w:rsid w:val="00943C25"/>
    <w:rsid w:val="00943C79"/>
    <w:rsid w:val="00943D8F"/>
    <w:rsid w:val="00943FBD"/>
    <w:rsid w:val="0094445F"/>
    <w:rsid w:val="00944477"/>
    <w:rsid w:val="009444BA"/>
    <w:rsid w:val="00944A9F"/>
    <w:rsid w:val="00944D39"/>
    <w:rsid w:val="00944E1C"/>
    <w:rsid w:val="009450AB"/>
    <w:rsid w:val="00945117"/>
    <w:rsid w:val="0094511A"/>
    <w:rsid w:val="009453AE"/>
    <w:rsid w:val="00945525"/>
    <w:rsid w:val="00945655"/>
    <w:rsid w:val="00945914"/>
    <w:rsid w:val="00945B05"/>
    <w:rsid w:val="00946047"/>
    <w:rsid w:val="009460FD"/>
    <w:rsid w:val="00946289"/>
    <w:rsid w:val="00947001"/>
    <w:rsid w:val="009470D0"/>
    <w:rsid w:val="00947181"/>
    <w:rsid w:val="00947628"/>
    <w:rsid w:val="009479CA"/>
    <w:rsid w:val="00947D1A"/>
    <w:rsid w:val="009501F4"/>
    <w:rsid w:val="00950378"/>
    <w:rsid w:val="0095067C"/>
    <w:rsid w:val="009508DA"/>
    <w:rsid w:val="00950AAF"/>
    <w:rsid w:val="00950AD8"/>
    <w:rsid w:val="00950BCF"/>
    <w:rsid w:val="00951236"/>
    <w:rsid w:val="00951640"/>
    <w:rsid w:val="00952042"/>
    <w:rsid w:val="0095230C"/>
    <w:rsid w:val="009523CC"/>
    <w:rsid w:val="00952791"/>
    <w:rsid w:val="00952C47"/>
    <w:rsid w:val="00952C84"/>
    <w:rsid w:val="00952E33"/>
    <w:rsid w:val="0095310F"/>
    <w:rsid w:val="0095350F"/>
    <w:rsid w:val="009536E7"/>
    <w:rsid w:val="00953A6B"/>
    <w:rsid w:val="00953DCD"/>
    <w:rsid w:val="00953F4F"/>
    <w:rsid w:val="00954072"/>
    <w:rsid w:val="00954112"/>
    <w:rsid w:val="00954379"/>
    <w:rsid w:val="0095438C"/>
    <w:rsid w:val="009546BD"/>
    <w:rsid w:val="0095496D"/>
    <w:rsid w:val="00954970"/>
    <w:rsid w:val="00954C7B"/>
    <w:rsid w:val="00954D3C"/>
    <w:rsid w:val="00954FA9"/>
    <w:rsid w:val="00955336"/>
    <w:rsid w:val="009553A2"/>
    <w:rsid w:val="009553B2"/>
    <w:rsid w:val="00955880"/>
    <w:rsid w:val="00955A1B"/>
    <w:rsid w:val="00955B6E"/>
    <w:rsid w:val="00956275"/>
    <w:rsid w:val="009568B4"/>
    <w:rsid w:val="00957503"/>
    <w:rsid w:val="00957775"/>
    <w:rsid w:val="00957E7D"/>
    <w:rsid w:val="00957F81"/>
    <w:rsid w:val="009601E1"/>
    <w:rsid w:val="00960645"/>
    <w:rsid w:val="00960DED"/>
    <w:rsid w:val="00960ECF"/>
    <w:rsid w:val="0096119C"/>
    <w:rsid w:val="00961220"/>
    <w:rsid w:val="0096189C"/>
    <w:rsid w:val="009622B5"/>
    <w:rsid w:val="00962857"/>
    <w:rsid w:val="00962A4B"/>
    <w:rsid w:val="00962B8E"/>
    <w:rsid w:val="00962F02"/>
    <w:rsid w:val="00963085"/>
    <w:rsid w:val="00963175"/>
    <w:rsid w:val="0096321F"/>
    <w:rsid w:val="00963808"/>
    <w:rsid w:val="00963937"/>
    <w:rsid w:val="00963B02"/>
    <w:rsid w:val="00963B84"/>
    <w:rsid w:val="0096463A"/>
    <w:rsid w:val="00964745"/>
    <w:rsid w:val="009649A1"/>
    <w:rsid w:val="00964A1C"/>
    <w:rsid w:val="009651A5"/>
    <w:rsid w:val="009652C9"/>
    <w:rsid w:val="009653C0"/>
    <w:rsid w:val="00965533"/>
    <w:rsid w:val="009658CD"/>
    <w:rsid w:val="00965BA5"/>
    <w:rsid w:val="00965EE7"/>
    <w:rsid w:val="00966451"/>
    <w:rsid w:val="00966C7E"/>
    <w:rsid w:val="009672BD"/>
    <w:rsid w:val="00967476"/>
    <w:rsid w:val="009676C6"/>
    <w:rsid w:val="00967DDF"/>
    <w:rsid w:val="00967E33"/>
    <w:rsid w:val="009700AF"/>
    <w:rsid w:val="009705FB"/>
    <w:rsid w:val="0097082B"/>
    <w:rsid w:val="00970C50"/>
    <w:rsid w:val="00970DF7"/>
    <w:rsid w:val="00971002"/>
    <w:rsid w:val="0097120F"/>
    <w:rsid w:val="0097131F"/>
    <w:rsid w:val="00971610"/>
    <w:rsid w:val="00971AC1"/>
    <w:rsid w:val="00971ACE"/>
    <w:rsid w:val="00971B20"/>
    <w:rsid w:val="0097260E"/>
    <w:rsid w:val="00972A6B"/>
    <w:rsid w:val="00972B5A"/>
    <w:rsid w:val="00972CD7"/>
    <w:rsid w:val="00972D41"/>
    <w:rsid w:val="00972E9A"/>
    <w:rsid w:val="00973351"/>
    <w:rsid w:val="00973455"/>
    <w:rsid w:val="009737E6"/>
    <w:rsid w:val="00973A74"/>
    <w:rsid w:val="0097417F"/>
    <w:rsid w:val="009743AA"/>
    <w:rsid w:val="00974477"/>
    <w:rsid w:val="0097454C"/>
    <w:rsid w:val="00974A3A"/>
    <w:rsid w:val="00974B32"/>
    <w:rsid w:val="00974B5C"/>
    <w:rsid w:val="00974D52"/>
    <w:rsid w:val="009750BC"/>
    <w:rsid w:val="00975336"/>
    <w:rsid w:val="0097545C"/>
    <w:rsid w:val="00975637"/>
    <w:rsid w:val="009759A6"/>
    <w:rsid w:val="00975BD4"/>
    <w:rsid w:val="00975D05"/>
    <w:rsid w:val="00975E87"/>
    <w:rsid w:val="00975EC3"/>
    <w:rsid w:val="0097658E"/>
    <w:rsid w:val="009767FA"/>
    <w:rsid w:val="00976EE7"/>
    <w:rsid w:val="00977054"/>
    <w:rsid w:val="009776DA"/>
    <w:rsid w:val="009777BD"/>
    <w:rsid w:val="00977809"/>
    <w:rsid w:val="00977838"/>
    <w:rsid w:val="00977B2C"/>
    <w:rsid w:val="00977F07"/>
    <w:rsid w:val="009801AA"/>
    <w:rsid w:val="00980686"/>
    <w:rsid w:val="0098072E"/>
    <w:rsid w:val="009807C4"/>
    <w:rsid w:val="00980B97"/>
    <w:rsid w:val="00980DF0"/>
    <w:rsid w:val="00981282"/>
    <w:rsid w:val="00981481"/>
    <w:rsid w:val="00981856"/>
    <w:rsid w:val="0098192E"/>
    <w:rsid w:val="00981B9E"/>
    <w:rsid w:val="009820E0"/>
    <w:rsid w:val="0098210D"/>
    <w:rsid w:val="0098234D"/>
    <w:rsid w:val="00982385"/>
    <w:rsid w:val="0098287A"/>
    <w:rsid w:val="00982B13"/>
    <w:rsid w:val="00982F6A"/>
    <w:rsid w:val="00982F8C"/>
    <w:rsid w:val="00983934"/>
    <w:rsid w:val="00983C48"/>
    <w:rsid w:val="00983E4D"/>
    <w:rsid w:val="00983F55"/>
    <w:rsid w:val="00983FA1"/>
    <w:rsid w:val="00984679"/>
    <w:rsid w:val="00984769"/>
    <w:rsid w:val="00984883"/>
    <w:rsid w:val="00984BF4"/>
    <w:rsid w:val="00984BFA"/>
    <w:rsid w:val="00985457"/>
    <w:rsid w:val="00985595"/>
    <w:rsid w:val="0098564D"/>
    <w:rsid w:val="00985654"/>
    <w:rsid w:val="009856F9"/>
    <w:rsid w:val="00985DEB"/>
    <w:rsid w:val="00985E77"/>
    <w:rsid w:val="00985EA7"/>
    <w:rsid w:val="00985FAD"/>
    <w:rsid w:val="0098623D"/>
    <w:rsid w:val="00986749"/>
    <w:rsid w:val="0098694E"/>
    <w:rsid w:val="009869D7"/>
    <w:rsid w:val="00986D59"/>
    <w:rsid w:val="0098701D"/>
    <w:rsid w:val="009870EC"/>
    <w:rsid w:val="00987EAB"/>
    <w:rsid w:val="0099077B"/>
    <w:rsid w:val="00990914"/>
    <w:rsid w:val="00990CB6"/>
    <w:rsid w:val="00990F85"/>
    <w:rsid w:val="0099135D"/>
    <w:rsid w:val="00991477"/>
    <w:rsid w:val="00991496"/>
    <w:rsid w:val="00991D14"/>
    <w:rsid w:val="00991E7B"/>
    <w:rsid w:val="00992405"/>
    <w:rsid w:val="00992C84"/>
    <w:rsid w:val="00992F24"/>
    <w:rsid w:val="0099306C"/>
    <w:rsid w:val="0099340C"/>
    <w:rsid w:val="00994402"/>
    <w:rsid w:val="00994782"/>
    <w:rsid w:val="00994B6F"/>
    <w:rsid w:val="00994BDA"/>
    <w:rsid w:val="00995084"/>
    <w:rsid w:val="00995431"/>
    <w:rsid w:val="0099560E"/>
    <w:rsid w:val="009958D1"/>
    <w:rsid w:val="00995B69"/>
    <w:rsid w:val="00995C97"/>
    <w:rsid w:val="00995E59"/>
    <w:rsid w:val="0099604A"/>
    <w:rsid w:val="0099607E"/>
    <w:rsid w:val="00996334"/>
    <w:rsid w:val="009965E5"/>
    <w:rsid w:val="009968D7"/>
    <w:rsid w:val="00996A72"/>
    <w:rsid w:val="0099707C"/>
    <w:rsid w:val="00997138"/>
    <w:rsid w:val="0099728A"/>
    <w:rsid w:val="00997C35"/>
    <w:rsid w:val="009A01B3"/>
    <w:rsid w:val="009A0492"/>
    <w:rsid w:val="009A0CEE"/>
    <w:rsid w:val="009A0DD8"/>
    <w:rsid w:val="009A0E1E"/>
    <w:rsid w:val="009A0E97"/>
    <w:rsid w:val="009A1209"/>
    <w:rsid w:val="009A15C0"/>
    <w:rsid w:val="009A1764"/>
    <w:rsid w:val="009A1829"/>
    <w:rsid w:val="009A1A9E"/>
    <w:rsid w:val="009A1B95"/>
    <w:rsid w:val="009A1F83"/>
    <w:rsid w:val="009A2125"/>
    <w:rsid w:val="009A267F"/>
    <w:rsid w:val="009A2B93"/>
    <w:rsid w:val="009A3660"/>
    <w:rsid w:val="009A3848"/>
    <w:rsid w:val="009A3B8B"/>
    <w:rsid w:val="009A3C8F"/>
    <w:rsid w:val="009A3DC0"/>
    <w:rsid w:val="009A3E05"/>
    <w:rsid w:val="009A482A"/>
    <w:rsid w:val="009A4890"/>
    <w:rsid w:val="009A4A72"/>
    <w:rsid w:val="009A4CD3"/>
    <w:rsid w:val="009A4E2A"/>
    <w:rsid w:val="009A500C"/>
    <w:rsid w:val="009A5182"/>
    <w:rsid w:val="009A5392"/>
    <w:rsid w:val="009A5A01"/>
    <w:rsid w:val="009A5FBD"/>
    <w:rsid w:val="009A6189"/>
    <w:rsid w:val="009A661F"/>
    <w:rsid w:val="009A6ADE"/>
    <w:rsid w:val="009A6C59"/>
    <w:rsid w:val="009A6F75"/>
    <w:rsid w:val="009A78C9"/>
    <w:rsid w:val="009A7A53"/>
    <w:rsid w:val="009A7E8B"/>
    <w:rsid w:val="009A7EF8"/>
    <w:rsid w:val="009B0351"/>
    <w:rsid w:val="009B03EC"/>
    <w:rsid w:val="009B06E3"/>
    <w:rsid w:val="009B1059"/>
    <w:rsid w:val="009B12C5"/>
    <w:rsid w:val="009B196F"/>
    <w:rsid w:val="009B1D41"/>
    <w:rsid w:val="009B1FCD"/>
    <w:rsid w:val="009B2289"/>
    <w:rsid w:val="009B2DF3"/>
    <w:rsid w:val="009B32C6"/>
    <w:rsid w:val="009B32C9"/>
    <w:rsid w:val="009B34D6"/>
    <w:rsid w:val="009B3726"/>
    <w:rsid w:val="009B3740"/>
    <w:rsid w:val="009B4212"/>
    <w:rsid w:val="009B4369"/>
    <w:rsid w:val="009B4653"/>
    <w:rsid w:val="009B478F"/>
    <w:rsid w:val="009B47B3"/>
    <w:rsid w:val="009B4936"/>
    <w:rsid w:val="009B4B2A"/>
    <w:rsid w:val="009B503D"/>
    <w:rsid w:val="009B5058"/>
    <w:rsid w:val="009B50AA"/>
    <w:rsid w:val="009B55A7"/>
    <w:rsid w:val="009B56A4"/>
    <w:rsid w:val="009B5A02"/>
    <w:rsid w:val="009B5B39"/>
    <w:rsid w:val="009B5CE8"/>
    <w:rsid w:val="009B5D15"/>
    <w:rsid w:val="009B6293"/>
    <w:rsid w:val="009B6B1B"/>
    <w:rsid w:val="009B6D28"/>
    <w:rsid w:val="009B70B2"/>
    <w:rsid w:val="009B73D1"/>
    <w:rsid w:val="009B7681"/>
    <w:rsid w:val="009B77F6"/>
    <w:rsid w:val="009B7AE2"/>
    <w:rsid w:val="009C03DA"/>
    <w:rsid w:val="009C0596"/>
    <w:rsid w:val="009C0837"/>
    <w:rsid w:val="009C0CE0"/>
    <w:rsid w:val="009C0CE9"/>
    <w:rsid w:val="009C0D07"/>
    <w:rsid w:val="009C0E8F"/>
    <w:rsid w:val="009C0F3B"/>
    <w:rsid w:val="009C12F4"/>
    <w:rsid w:val="009C13CD"/>
    <w:rsid w:val="009C17E6"/>
    <w:rsid w:val="009C1C22"/>
    <w:rsid w:val="009C1DF0"/>
    <w:rsid w:val="009C22B5"/>
    <w:rsid w:val="009C240D"/>
    <w:rsid w:val="009C2C67"/>
    <w:rsid w:val="009C3533"/>
    <w:rsid w:val="009C384C"/>
    <w:rsid w:val="009C3859"/>
    <w:rsid w:val="009C3ADC"/>
    <w:rsid w:val="009C3C14"/>
    <w:rsid w:val="009C464B"/>
    <w:rsid w:val="009C4A64"/>
    <w:rsid w:val="009C4D1C"/>
    <w:rsid w:val="009C5412"/>
    <w:rsid w:val="009C5B2A"/>
    <w:rsid w:val="009C5EBE"/>
    <w:rsid w:val="009C5FAE"/>
    <w:rsid w:val="009C607E"/>
    <w:rsid w:val="009C60DD"/>
    <w:rsid w:val="009C6340"/>
    <w:rsid w:val="009C6A49"/>
    <w:rsid w:val="009C6DF7"/>
    <w:rsid w:val="009C6E2A"/>
    <w:rsid w:val="009C6EC2"/>
    <w:rsid w:val="009C7439"/>
    <w:rsid w:val="009C74F1"/>
    <w:rsid w:val="009C7504"/>
    <w:rsid w:val="009C797F"/>
    <w:rsid w:val="009C7D40"/>
    <w:rsid w:val="009D005A"/>
    <w:rsid w:val="009D01B6"/>
    <w:rsid w:val="009D03E5"/>
    <w:rsid w:val="009D06C2"/>
    <w:rsid w:val="009D076E"/>
    <w:rsid w:val="009D07F9"/>
    <w:rsid w:val="009D0964"/>
    <w:rsid w:val="009D0FB6"/>
    <w:rsid w:val="009D11F7"/>
    <w:rsid w:val="009D12D2"/>
    <w:rsid w:val="009D1630"/>
    <w:rsid w:val="009D16A3"/>
    <w:rsid w:val="009D182E"/>
    <w:rsid w:val="009D1A08"/>
    <w:rsid w:val="009D1A46"/>
    <w:rsid w:val="009D1C7E"/>
    <w:rsid w:val="009D1D3E"/>
    <w:rsid w:val="009D1DD9"/>
    <w:rsid w:val="009D206C"/>
    <w:rsid w:val="009D2335"/>
    <w:rsid w:val="009D252E"/>
    <w:rsid w:val="009D26C3"/>
    <w:rsid w:val="009D310E"/>
    <w:rsid w:val="009D32FD"/>
    <w:rsid w:val="009D3672"/>
    <w:rsid w:val="009D381B"/>
    <w:rsid w:val="009D3964"/>
    <w:rsid w:val="009D3C0F"/>
    <w:rsid w:val="009D40EB"/>
    <w:rsid w:val="009D4708"/>
    <w:rsid w:val="009D4EBE"/>
    <w:rsid w:val="009D4FAD"/>
    <w:rsid w:val="009D54F9"/>
    <w:rsid w:val="009D55B0"/>
    <w:rsid w:val="009D5617"/>
    <w:rsid w:val="009D5959"/>
    <w:rsid w:val="009D5966"/>
    <w:rsid w:val="009D5A11"/>
    <w:rsid w:val="009D5EE4"/>
    <w:rsid w:val="009D60E5"/>
    <w:rsid w:val="009D61C5"/>
    <w:rsid w:val="009D6238"/>
    <w:rsid w:val="009D69C5"/>
    <w:rsid w:val="009D7190"/>
    <w:rsid w:val="009D72D0"/>
    <w:rsid w:val="009D7585"/>
    <w:rsid w:val="009D7731"/>
    <w:rsid w:val="009D7B7D"/>
    <w:rsid w:val="009D7C68"/>
    <w:rsid w:val="009E0122"/>
    <w:rsid w:val="009E0128"/>
    <w:rsid w:val="009E01D1"/>
    <w:rsid w:val="009E0497"/>
    <w:rsid w:val="009E050E"/>
    <w:rsid w:val="009E0E91"/>
    <w:rsid w:val="009E10A1"/>
    <w:rsid w:val="009E1248"/>
    <w:rsid w:val="009E1270"/>
    <w:rsid w:val="009E17EB"/>
    <w:rsid w:val="009E1BF3"/>
    <w:rsid w:val="009E221D"/>
    <w:rsid w:val="009E23A1"/>
    <w:rsid w:val="009E25E5"/>
    <w:rsid w:val="009E28CE"/>
    <w:rsid w:val="009E28E2"/>
    <w:rsid w:val="009E2A3A"/>
    <w:rsid w:val="009E2CC1"/>
    <w:rsid w:val="009E2F4E"/>
    <w:rsid w:val="009E3146"/>
    <w:rsid w:val="009E3A5F"/>
    <w:rsid w:val="009E3DEB"/>
    <w:rsid w:val="009E3E20"/>
    <w:rsid w:val="009E404B"/>
    <w:rsid w:val="009E4272"/>
    <w:rsid w:val="009E4866"/>
    <w:rsid w:val="009E4A8E"/>
    <w:rsid w:val="009E4BFE"/>
    <w:rsid w:val="009E4C03"/>
    <w:rsid w:val="009E4E93"/>
    <w:rsid w:val="009E4F0F"/>
    <w:rsid w:val="009E5370"/>
    <w:rsid w:val="009E580B"/>
    <w:rsid w:val="009E587F"/>
    <w:rsid w:val="009E58FB"/>
    <w:rsid w:val="009E5AA6"/>
    <w:rsid w:val="009E5E54"/>
    <w:rsid w:val="009E60BF"/>
    <w:rsid w:val="009E60D2"/>
    <w:rsid w:val="009E620A"/>
    <w:rsid w:val="009E640E"/>
    <w:rsid w:val="009E6762"/>
    <w:rsid w:val="009E6813"/>
    <w:rsid w:val="009E68BB"/>
    <w:rsid w:val="009E69AE"/>
    <w:rsid w:val="009E6A18"/>
    <w:rsid w:val="009E6A2B"/>
    <w:rsid w:val="009E6D31"/>
    <w:rsid w:val="009E7052"/>
    <w:rsid w:val="009E70F5"/>
    <w:rsid w:val="009E7412"/>
    <w:rsid w:val="009E75EA"/>
    <w:rsid w:val="009E763F"/>
    <w:rsid w:val="009E776B"/>
    <w:rsid w:val="009E7C60"/>
    <w:rsid w:val="009E7C6E"/>
    <w:rsid w:val="009E7EB6"/>
    <w:rsid w:val="009F002E"/>
    <w:rsid w:val="009F0135"/>
    <w:rsid w:val="009F0277"/>
    <w:rsid w:val="009F0383"/>
    <w:rsid w:val="009F0516"/>
    <w:rsid w:val="009F0527"/>
    <w:rsid w:val="009F0546"/>
    <w:rsid w:val="009F0760"/>
    <w:rsid w:val="009F128B"/>
    <w:rsid w:val="009F133D"/>
    <w:rsid w:val="009F1689"/>
    <w:rsid w:val="009F184D"/>
    <w:rsid w:val="009F1971"/>
    <w:rsid w:val="009F19BB"/>
    <w:rsid w:val="009F19FE"/>
    <w:rsid w:val="009F1B15"/>
    <w:rsid w:val="009F1EE8"/>
    <w:rsid w:val="009F1F06"/>
    <w:rsid w:val="009F222D"/>
    <w:rsid w:val="009F2237"/>
    <w:rsid w:val="009F2947"/>
    <w:rsid w:val="009F2C3C"/>
    <w:rsid w:val="009F2EDF"/>
    <w:rsid w:val="009F30B9"/>
    <w:rsid w:val="009F3E22"/>
    <w:rsid w:val="009F40E6"/>
    <w:rsid w:val="009F43D7"/>
    <w:rsid w:val="009F4584"/>
    <w:rsid w:val="009F46A1"/>
    <w:rsid w:val="009F4B99"/>
    <w:rsid w:val="009F4CD4"/>
    <w:rsid w:val="009F51D5"/>
    <w:rsid w:val="009F51E8"/>
    <w:rsid w:val="009F53C0"/>
    <w:rsid w:val="009F5478"/>
    <w:rsid w:val="009F574E"/>
    <w:rsid w:val="009F5EB4"/>
    <w:rsid w:val="009F6212"/>
    <w:rsid w:val="009F633B"/>
    <w:rsid w:val="009F65CA"/>
    <w:rsid w:val="009F6763"/>
    <w:rsid w:val="009F692F"/>
    <w:rsid w:val="009F6A28"/>
    <w:rsid w:val="009F6AC3"/>
    <w:rsid w:val="009F6AF7"/>
    <w:rsid w:val="009F6E36"/>
    <w:rsid w:val="009F6E64"/>
    <w:rsid w:val="009F71A9"/>
    <w:rsid w:val="009F750D"/>
    <w:rsid w:val="009F7B5B"/>
    <w:rsid w:val="009F7B63"/>
    <w:rsid w:val="009F7DF0"/>
    <w:rsid w:val="00A0008F"/>
    <w:rsid w:val="00A00298"/>
    <w:rsid w:val="00A00BFA"/>
    <w:rsid w:val="00A00F7D"/>
    <w:rsid w:val="00A01299"/>
    <w:rsid w:val="00A01433"/>
    <w:rsid w:val="00A01945"/>
    <w:rsid w:val="00A01A84"/>
    <w:rsid w:val="00A01B1F"/>
    <w:rsid w:val="00A01DB1"/>
    <w:rsid w:val="00A01FF8"/>
    <w:rsid w:val="00A0221B"/>
    <w:rsid w:val="00A02373"/>
    <w:rsid w:val="00A02381"/>
    <w:rsid w:val="00A026B5"/>
    <w:rsid w:val="00A02729"/>
    <w:rsid w:val="00A02738"/>
    <w:rsid w:val="00A0295E"/>
    <w:rsid w:val="00A02A0C"/>
    <w:rsid w:val="00A02C07"/>
    <w:rsid w:val="00A031E2"/>
    <w:rsid w:val="00A0324F"/>
    <w:rsid w:val="00A03B23"/>
    <w:rsid w:val="00A03DCB"/>
    <w:rsid w:val="00A03FCC"/>
    <w:rsid w:val="00A0400C"/>
    <w:rsid w:val="00A04BAD"/>
    <w:rsid w:val="00A04CFF"/>
    <w:rsid w:val="00A04EC7"/>
    <w:rsid w:val="00A04ED3"/>
    <w:rsid w:val="00A05445"/>
    <w:rsid w:val="00A055B2"/>
    <w:rsid w:val="00A059B7"/>
    <w:rsid w:val="00A05E97"/>
    <w:rsid w:val="00A066C7"/>
    <w:rsid w:val="00A06810"/>
    <w:rsid w:val="00A06BE3"/>
    <w:rsid w:val="00A06CD6"/>
    <w:rsid w:val="00A0707C"/>
    <w:rsid w:val="00A077EA"/>
    <w:rsid w:val="00A07937"/>
    <w:rsid w:val="00A079D4"/>
    <w:rsid w:val="00A07AC3"/>
    <w:rsid w:val="00A07AE2"/>
    <w:rsid w:val="00A07CAB"/>
    <w:rsid w:val="00A1016F"/>
    <w:rsid w:val="00A1020C"/>
    <w:rsid w:val="00A10B47"/>
    <w:rsid w:val="00A10DCF"/>
    <w:rsid w:val="00A10FF8"/>
    <w:rsid w:val="00A1140B"/>
    <w:rsid w:val="00A11F89"/>
    <w:rsid w:val="00A12195"/>
    <w:rsid w:val="00A121B9"/>
    <w:rsid w:val="00A1249D"/>
    <w:rsid w:val="00A12AD4"/>
    <w:rsid w:val="00A12B5B"/>
    <w:rsid w:val="00A12C16"/>
    <w:rsid w:val="00A13177"/>
    <w:rsid w:val="00A1346F"/>
    <w:rsid w:val="00A1354E"/>
    <w:rsid w:val="00A13A11"/>
    <w:rsid w:val="00A13AA9"/>
    <w:rsid w:val="00A13D91"/>
    <w:rsid w:val="00A14295"/>
    <w:rsid w:val="00A14360"/>
    <w:rsid w:val="00A143B6"/>
    <w:rsid w:val="00A144F5"/>
    <w:rsid w:val="00A1450C"/>
    <w:rsid w:val="00A148C2"/>
    <w:rsid w:val="00A14C94"/>
    <w:rsid w:val="00A14EEE"/>
    <w:rsid w:val="00A1544E"/>
    <w:rsid w:val="00A155E8"/>
    <w:rsid w:val="00A15691"/>
    <w:rsid w:val="00A157AB"/>
    <w:rsid w:val="00A15AEB"/>
    <w:rsid w:val="00A15B3C"/>
    <w:rsid w:val="00A15D78"/>
    <w:rsid w:val="00A162A9"/>
    <w:rsid w:val="00A162C1"/>
    <w:rsid w:val="00A16441"/>
    <w:rsid w:val="00A16777"/>
    <w:rsid w:val="00A169B6"/>
    <w:rsid w:val="00A169DD"/>
    <w:rsid w:val="00A173A3"/>
    <w:rsid w:val="00A17A6C"/>
    <w:rsid w:val="00A17A8D"/>
    <w:rsid w:val="00A17EAA"/>
    <w:rsid w:val="00A17ED2"/>
    <w:rsid w:val="00A203B3"/>
    <w:rsid w:val="00A203E6"/>
    <w:rsid w:val="00A205B5"/>
    <w:rsid w:val="00A206EF"/>
    <w:rsid w:val="00A20844"/>
    <w:rsid w:val="00A21078"/>
    <w:rsid w:val="00A2119D"/>
    <w:rsid w:val="00A2122F"/>
    <w:rsid w:val="00A2149C"/>
    <w:rsid w:val="00A21CF7"/>
    <w:rsid w:val="00A21D4E"/>
    <w:rsid w:val="00A220A5"/>
    <w:rsid w:val="00A22256"/>
    <w:rsid w:val="00A22430"/>
    <w:rsid w:val="00A22596"/>
    <w:rsid w:val="00A22CCD"/>
    <w:rsid w:val="00A22FB9"/>
    <w:rsid w:val="00A230AC"/>
    <w:rsid w:val="00A2323D"/>
    <w:rsid w:val="00A234F3"/>
    <w:rsid w:val="00A236AB"/>
    <w:rsid w:val="00A23759"/>
    <w:rsid w:val="00A23B2A"/>
    <w:rsid w:val="00A245D8"/>
    <w:rsid w:val="00A24696"/>
    <w:rsid w:val="00A24761"/>
    <w:rsid w:val="00A24804"/>
    <w:rsid w:val="00A2481E"/>
    <w:rsid w:val="00A24835"/>
    <w:rsid w:val="00A24965"/>
    <w:rsid w:val="00A24CD0"/>
    <w:rsid w:val="00A250E0"/>
    <w:rsid w:val="00A25337"/>
    <w:rsid w:val="00A2551B"/>
    <w:rsid w:val="00A25576"/>
    <w:rsid w:val="00A256BB"/>
    <w:rsid w:val="00A25715"/>
    <w:rsid w:val="00A257DC"/>
    <w:rsid w:val="00A2587F"/>
    <w:rsid w:val="00A25967"/>
    <w:rsid w:val="00A25AD0"/>
    <w:rsid w:val="00A25E43"/>
    <w:rsid w:val="00A25E9A"/>
    <w:rsid w:val="00A26230"/>
    <w:rsid w:val="00A26388"/>
    <w:rsid w:val="00A2663E"/>
    <w:rsid w:val="00A26BEE"/>
    <w:rsid w:val="00A2744A"/>
    <w:rsid w:val="00A278C4"/>
    <w:rsid w:val="00A30160"/>
    <w:rsid w:val="00A30622"/>
    <w:rsid w:val="00A3078E"/>
    <w:rsid w:val="00A308B0"/>
    <w:rsid w:val="00A30C49"/>
    <w:rsid w:val="00A30D07"/>
    <w:rsid w:val="00A31126"/>
    <w:rsid w:val="00A311DC"/>
    <w:rsid w:val="00A312D2"/>
    <w:rsid w:val="00A3157F"/>
    <w:rsid w:val="00A31842"/>
    <w:rsid w:val="00A31FE2"/>
    <w:rsid w:val="00A32214"/>
    <w:rsid w:val="00A322AD"/>
    <w:rsid w:val="00A325A2"/>
    <w:rsid w:val="00A326B0"/>
    <w:rsid w:val="00A32BDF"/>
    <w:rsid w:val="00A32D4A"/>
    <w:rsid w:val="00A33113"/>
    <w:rsid w:val="00A33341"/>
    <w:rsid w:val="00A3341A"/>
    <w:rsid w:val="00A33486"/>
    <w:rsid w:val="00A337DA"/>
    <w:rsid w:val="00A342B0"/>
    <w:rsid w:val="00A34389"/>
    <w:rsid w:val="00A343BD"/>
    <w:rsid w:val="00A346EC"/>
    <w:rsid w:val="00A348C0"/>
    <w:rsid w:val="00A35177"/>
    <w:rsid w:val="00A352C2"/>
    <w:rsid w:val="00A352F2"/>
    <w:rsid w:val="00A35827"/>
    <w:rsid w:val="00A35CC2"/>
    <w:rsid w:val="00A3623A"/>
    <w:rsid w:val="00A3653D"/>
    <w:rsid w:val="00A36560"/>
    <w:rsid w:val="00A365F0"/>
    <w:rsid w:val="00A36677"/>
    <w:rsid w:val="00A36D5B"/>
    <w:rsid w:val="00A36FCD"/>
    <w:rsid w:val="00A372B8"/>
    <w:rsid w:val="00A37552"/>
    <w:rsid w:val="00A3764D"/>
    <w:rsid w:val="00A40293"/>
    <w:rsid w:val="00A404CF"/>
    <w:rsid w:val="00A405EB"/>
    <w:rsid w:val="00A4077C"/>
    <w:rsid w:val="00A408D6"/>
    <w:rsid w:val="00A40B9E"/>
    <w:rsid w:val="00A41074"/>
    <w:rsid w:val="00A4124D"/>
    <w:rsid w:val="00A412BD"/>
    <w:rsid w:val="00A41C49"/>
    <w:rsid w:val="00A420C3"/>
    <w:rsid w:val="00A4230F"/>
    <w:rsid w:val="00A4252E"/>
    <w:rsid w:val="00A42934"/>
    <w:rsid w:val="00A429E4"/>
    <w:rsid w:val="00A4317B"/>
    <w:rsid w:val="00A43199"/>
    <w:rsid w:val="00A43601"/>
    <w:rsid w:val="00A438C6"/>
    <w:rsid w:val="00A438E7"/>
    <w:rsid w:val="00A43950"/>
    <w:rsid w:val="00A43ADA"/>
    <w:rsid w:val="00A43BA0"/>
    <w:rsid w:val="00A43F7E"/>
    <w:rsid w:val="00A43F91"/>
    <w:rsid w:val="00A44095"/>
    <w:rsid w:val="00A440B1"/>
    <w:rsid w:val="00A44536"/>
    <w:rsid w:val="00A4464D"/>
    <w:rsid w:val="00A44AA2"/>
    <w:rsid w:val="00A44CB0"/>
    <w:rsid w:val="00A44F58"/>
    <w:rsid w:val="00A458C8"/>
    <w:rsid w:val="00A45925"/>
    <w:rsid w:val="00A46499"/>
    <w:rsid w:val="00A4649A"/>
    <w:rsid w:val="00A46657"/>
    <w:rsid w:val="00A469D0"/>
    <w:rsid w:val="00A46FCA"/>
    <w:rsid w:val="00A473BB"/>
    <w:rsid w:val="00A47462"/>
    <w:rsid w:val="00A474CD"/>
    <w:rsid w:val="00A478E6"/>
    <w:rsid w:val="00A50766"/>
    <w:rsid w:val="00A5111F"/>
    <w:rsid w:val="00A512D9"/>
    <w:rsid w:val="00A514E3"/>
    <w:rsid w:val="00A5185A"/>
    <w:rsid w:val="00A518F9"/>
    <w:rsid w:val="00A51954"/>
    <w:rsid w:val="00A51D53"/>
    <w:rsid w:val="00A51E52"/>
    <w:rsid w:val="00A5241E"/>
    <w:rsid w:val="00A528C8"/>
    <w:rsid w:val="00A5290C"/>
    <w:rsid w:val="00A52A20"/>
    <w:rsid w:val="00A52A29"/>
    <w:rsid w:val="00A52AB3"/>
    <w:rsid w:val="00A52B97"/>
    <w:rsid w:val="00A5326D"/>
    <w:rsid w:val="00A53775"/>
    <w:rsid w:val="00A538D3"/>
    <w:rsid w:val="00A538F3"/>
    <w:rsid w:val="00A53C88"/>
    <w:rsid w:val="00A53E0E"/>
    <w:rsid w:val="00A53E33"/>
    <w:rsid w:val="00A53F48"/>
    <w:rsid w:val="00A54556"/>
    <w:rsid w:val="00A545FC"/>
    <w:rsid w:val="00A54A3B"/>
    <w:rsid w:val="00A54AB3"/>
    <w:rsid w:val="00A54D1F"/>
    <w:rsid w:val="00A54E41"/>
    <w:rsid w:val="00A551D6"/>
    <w:rsid w:val="00A5536E"/>
    <w:rsid w:val="00A55C8A"/>
    <w:rsid w:val="00A55DEC"/>
    <w:rsid w:val="00A55FD7"/>
    <w:rsid w:val="00A5603D"/>
    <w:rsid w:val="00A56231"/>
    <w:rsid w:val="00A562E0"/>
    <w:rsid w:val="00A56373"/>
    <w:rsid w:val="00A569F7"/>
    <w:rsid w:val="00A56C64"/>
    <w:rsid w:val="00A5743F"/>
    <w:rsid w:val="00A575B9"/>
    <w:rsid w:val="00A5794A"/>
    <w:rsid w:val="00A57FA4"/>
    <w:rsid w:val="00A602E2"/>
    <w:rsid w:val="00A60480"/>
    <w:rsid w:val="00A604F6"/>
    <w:rsid w:val="00A60714"/>
    <w:rsid w:val="00A6085F"/>
    <w:rsid w:val="00A60A8C"/>
    <w:rsid w:val="00A60D56"/>
    <w:rsid w:val="00A60DFC"/>
    <w:rsid w:val="00A60E9F"/>
    <w:rsid w:val="00A61389"/>
    <w:rsid w:val="00A61497"/>
    <w:rsid w:val="00A61622"/>
    <w:rsid w:val="00A617F8"/>
    <w:rsid w:val="00A61FFF"/>
    <w:rsid w:val="00A62173"/>
    <w:rsid w:val="00A62339"/>
    <w:rsid w:val="00A624B3"/>
    <w:rsid w:val="00A625B6"/>
    <w:rsid w:val="00A62600"/>
    <w:rsid w:val="00A62637"/>
    <w:rsid w:val="00A6288A"/>
    <w:rsid w:val="00A62925"/>
    <w:rsid w:val="00A63171"/>
    <w:rsid w:val="00A6362D"/>
    <w:rsid w:val="00A6381F"/>
    <w:rsid w:val="00A638B9"/>
    <w:rsid w:val="00A63E4E"/>
    <w:rsid w:val="00A6419F"/>
    <w:rsid w:val="00A642A0"/>
    <w:rsid w:val="00A64D20"/>
    <w:rsid w:val="00A65092"/>
    <w:rsid w:val="00A6567A"/>
    <w:rsid w:val="00A657D4"/>
    <w:rsid w:val="00A658E5"/>
    <w:rsid w:val="00A65A25"/>
    <w:rsid w:val="00A65ADB"/>
    <w:rsid w:val="00A65CCC"/>
    <w:rsid w:val="00A65F36"/>
    <w:rsid w:val="00A660EA"/>
    <w:rsid w:val="00A66303"/>
    <w:rsid w:val="00A66592"/>
    <w:rsid w:val="00A6687C"/>
    <w:rsid w:val="00A67578"/>
    <w:rsid w:val="00A675C7"/>
    <w:rsid w:val="00A67699"/>
    <w:rsid w:val="00A67A0F"/>
    <w:rsid w:val="00A67E3F"/>
    <w:rsid w:val="00A67F25"/>
    <w:rsid w:val="00A67F6B"/>
    <w:rsid w:val="00A7013A"/>
    <w:rsid w:val="00A70295"/>
    <w:rsid w:val="00A702B7"/>
    <w:rsid w:val="00A703B2"/>
    <w:rsid w:val="00A705CB"/>
    <w:rsid w:val="00A70798"/>
    <w:rsid w:val="00A70A73"/>
    <w:rsid w:val="00A70E65"/>
    <w:rsid w:val="00A71244"/>
    <w:rsid w:val="00A71541"/>
    <w:rsid w:val="00A715AB"/>
    <w:rsid w:val="00A716E5"/>
    <w:rsid w:val="00A71B5D"/>
    <w:rsid w:val="00A720AC"/>
    <w:rsid w:val="00A72841"/>
    <w:rsid w:val="00A72A83"/>
    <w:rsid w:val="00A72C5C"/>
    <w:rsid w:val="00A72CA4"/>
    <w:rsid w:val="00A72D19"/>
    <w:rsid w:val="00A72FE5"/>
    <w:rsid w:val="00A7315C"/>
    <w:rsid w:val="00A735C1"/>
    <w:rsid w:val="00A73915"/>
    <w:rsid w:val="00A73965"/>
    <w:rsid w:val="00A73BB8"/>
    <w:rsid w:val="00A73BEC"/>
    <w:rsid w:val="00A73D51"/>
    <w:rsid w:val="00A73DA4"/>
    <w:rsid w:val="00A73ED8"/>
    <w:rsid w:val="00A74461"/>
    <w:rsid w:val="00A744B4"/>
    <w:rsid w:val="00A74529"/>
    <w:rsid w:val="00A74721"/>
    <w:rsid w:val="00A74FB3"/>
    <w:rsid w:val="00A7562F"/>
    <w:rsid w:val="00A75847"/>
    <w:rsid w:val="00A75CDA"/>
    <w:rsid w:val="00A75D8F"/>
    <w:rsid w:val="00A75FC3"/>
    <w:rsid w:val="00A764D0"/>
    <w:rsid w:val="00A76A03"/>
    <w:rsid w:val="00A76B82"/>
    <w:rsid w:val="00A76DAF"/>
    <w:rsid w:val="00A76DBA"/>
    <w:rsid w:val="00A76F8E"/>
    <w:rsid w:val="00A7713E"/>
    <w:rsid w:val="00A77250"/>
    <w:rsid w:val="00A77406"/>
    <w:rsid w:val="00A77481"/>
    <w:rsid w:val="00A775D7"/>
    <w:rsid w:val="00A77682"/>
    <w:rsid w:val="00A7796A"/>
    <w:rsid w:val="00A7796E"/>
    <w:rsid w:val="00A77B38"/>
    <w:rsid w:val="00A77D2C"/>
    <w:rsid w:val="00A77FA7"/>
    <w:rsid w:val="00A800EB"/>
    <w:rsid w:val="00A8067E"/>
    <w:rsid w:val="00A8078F"/>
    <w:rsid w:val="00A80C45"/>
    <w:rsid w:val="00A80D71"/>
    <w:rsid w:val="00A80EDB"/>
    <w:rsid w:val="00A8163F"/>
    <w:rsid w:val="00A81764"/>
    <w:rsid w:val="00A8198C"/>
    <w:rsid w:val="00A81995"/>
    <w:rsid w:val="00A81AC4"/>
    <w:rsid w:val="00A81B4B"/>
    <w:rsid w:val="00A81E5A"/>
    <w:rsid w:val="00A8284D"/>
    <w:rsid w:val="00A82EAF"/>
    <w:rsid w:val="00A83540"/>
    <w:rsid w:val="00A836C8"/>
    <w:rsid w:val="00A837DE"/>
    <w:rsid w:val="00A83A64"/>
    <w:rsid w:val="00A83C67"/>
    <w:rsid w:val="00A83DF5"/>
    <w:rsid w:val="00A83E23"/>
    <w:rsid w:val="00A84207"/>
    <w:rsid w:val="00A84631"/>
    <w:rsid w:val="00A852A3"/>
    <w:rsid w:val="00A85788"/>
    <w:rsid w:val="00A85C9A"/>
    <w:rsid w:val="00A86543"/>
    <w:rsid w:val="00A86813"/>
    <w:rsid w:val="00A86932"/>
    <w:rsid w:val="00A86C1B"/>
    <w:rsid w:val="00A86D37"/>
    <w:rsid w:val="00A86E27"/>
    <w:rsid w:val="00A8711B"/>
    <w:rsid w:val="00A8750E"/>
    <w:rsid w:val="00A879E3"/>
    <w:rsid w:val="00A87EBB"/>
    <w:rsid w:val="00A903E0"/>
    <w:rsid w:val="00A9051A"/>
    <w:rsid w:val="00A90552"/>
    <w:rsid w:val="00A906E9"/>
    <w:rsid w:val="00A90709"/>
    <w:rsid w:val="00A90BBA"/>
    <w:rsid w:val="00A90FA3"/>
    <w:rsid w:val="00A9111E"/>
    <w:rsid w:val="00A9144B"/>
    <w:rsid w:val="00A9168F"/>
    <w:rsid w:val="00A9176A"/>
    <w:rsid w:val="00A92137"/>
    <w:rsid w:val="00A922E6"/>
    <w:rsid w:val="00A9256D"/>
    <w:rsid w:val="00A92798"/>
    <w:rsid w:val="00A92CCD"/>
    <w:rsid w:val="00A92D19"/>
    <w:rsid w:val="00A92D7C"/>
    <w:rsid w:val="00A92EA7"/>
    <w:rsid w:val="00A93075"/>
    <w:rsid w:val="00A933D2"/>
    <w:rsid w:val="00A93705"/>
    <w:rsid w:val="00A93A15"/>
    <w:rsid w:val="00A93B63"/>
    <w:rsid w:val="00A93B6F"/>
    <w:rsid w:val="00A93F5F"/>
    <w:rsid w:val="00A94166"/>
    <w:rsid w:val="00A94AC5"/>
    <w:rsid w:val="00A94B94"/>
    <w:rsid w:val="00A94BFC"/>
    <w:rsid w:val="00A94CF8"/>
    <w:rsid w:val="00A94F38"/>
    <w:rsid w:val="00A95197"/>
    <w:rsid w:val="00A953A0"/>
    <w:rsid w:val="00A954BA"/>
    <w:rsid w:val="00A95506"/>
    <w:rsid w:val="00A9571D"/>
    <w:rsid w:val="00A95785"/>
    <w:rsid w:val="00A957A8"/>
    <w:rsid w:val="00A959FA"/>
    <w:rsid w:val="00A95A4F"/>
    <w:rsid w:val="00A95B44"/>
    <w:rsid w:val="00A9605D"/>
    <w:rsid w:val="00A964A1"/>
    <w:rsid w:val="00A97355"/>
    <w:rsid w:val="00A97886"/>
    <w:rsid w:val="00A979FE"/>
    <w:rsid w:val="00A97CAC"/>
    <w:rsid w:val="00AA03E5"/>
    <w:rsid w:val="00AA05C1"/>
    <w:rsid w:val="00AA0D4B"/>
    <w:rsid w:val="00AA0D91"/>
    <w:rsid w:val="00AA15A8"/>
    <w:rsid w:val="00AA1A60"/>
    <w:rsid w:val="00AA1AFF"/>
    <w:rsid w:val="00AA1BE4"/>
    <w:rsid w:val="00AA1C4A"/>
    <w:rsid w:val="00AA1D8A"/>
    <w:rsid w:val="00AA284E"/>
    <w:rsid w:val="00AA29F3"/>
    <w:rsid w:val="00AA2A92"/>
    <w:rsid w:val="00AA2ABA"/>
    <w:rsid w:val="00AA2BEC"/>
    <w:rsid w:val="00AA305A"/>
    <w:rsid w:val="00AA320D"/>
    <w:rsid w:val="00AA32BE"/>
    <w:rsid w:val="00AA3454"/>
    <w:rsid w:val="00AA3990"/>
    <w:rsid w:val="00AA3ED1"/>
    <w:rsid w:val="00AA3EF5"/>
    <w:rsid w:val="00AA4628"/>
    <w:rsid w:val="00AA4642"/>
    <w:rsid w:val="00AA4C6B"/>
    <w:rsid w:val="00AA4CD7"/>
    <w:rsid w:val="00AA55CC"/>
    <w:rsid w:val="00AA582A"/>
    <w:rsid w:val="00AA66BC"/>
    <w:rsid w:val="00AA66CD"/>
    <w:rsid w:val="00AA66EF"/>
    <w:rsid w:val="00AA6748"/>
    <w:rsid w:val="00AA706A"/>
    <w:rsid w:val="00AA715B"/>
    <w:rsid w:val="00AA7325"/>
    <w:rsid w:val="00AA7382"/>
    <w:rsid w:val="00AA7492"/>
    <w:rsid w:val="00AA755D"/>
    <w:rsid w:val="00AA75E5"/>
    <w:rsid w:val="00AA79C5"/>
    <w:rsid w:val="00AA79FE"/>
    <w:rsid w:val="00AA7A51"/>
    <w:rsid w:val="00AA7D55"/>
    <w:rsid w:val="00AB0188"/>
    <w:rsid w:val="00AB020A"/>
    <w:rsid w:val="00AB0319"/>
    <w:rsid w:val="00AB0380"/>
    <w:rsid w:val="00AB0661"/>
    <w:rsid w:val="00AB08D7"/>
    <w:rsid w:val="00AB0AF3"/>
    <w:rsid w:val="00AB0B04"/>
    <w:rsid w:val="00AB0D67"/>
    <w:rsid w:val="00AB0F6C"/>
    <w:rsid w:val="00AB14FD"/>
    <w:rsid w:val="00AB16E5"/>
    <w:rsid w:val="00AB2384"/>
    <w:rsid w:val="00AB2856"/>
    <w:rsid w:val="00AB28F6"/>
    <w:rsid w:val="00AB294E"/>
    <w:rsid w:val="00AB2E94"/>
    <w:rsid w:val="00AB2F1C"/>
    <w:rsid w:val="00AB3042"/>
    <w:rsid w:val="00AB32A0"/>
    <w:rsid w:val="00AB3417"/>
    <w:rsid w:val="00AB37BA"/>
    <w:rsid w:val="00AB3CB4"/>
    <w:rsid w:val="00AB3DDE"/>
    <w:rsid w:val="00AB40F8"/>
    <w:rsid w:val="00AB4279"/>
    <w:rsid w:val="00AB44D9"/>
    <w:rsid w:val="00AB467A"/>
    <w:rsid w:val="00AB4CA5"/>
    <w:rsid w:val="00AB4F44"/>
    <w:rsid w:val="00AB5A8B"/>
    <w:rsid w:val="00AB5CAF"/>
    <w:rsid w:val="00AB5F20"/>
    <w:rsid w:val="00AB62AE"/>
    <w:rsid w:val="00AB64DB"/>
    <w:rsid w:val="00AB6F15"/>
    <w:rsid w:val="00AB7833"/>
    <w:rsid w:val="00AB7AC3"/>
    <w:rsid w:val="00AB7BF8"/>
    <w:rsid w:val="00AB7D6B"/>
    <w:rsid w:val="00AC014D"/>
    <w:rsid w:val="00AC02D7"/>
    <w:rsid w:val="00AC0597"/>
    <w:rsid w:val="00AC08FF"/>
    <w:rsid w:val="00AC09E6"/>
    <w:rsid w:val="00AC0B2C"/>
    <w:rsid w:val="00AC0B34"/>
    <w:rsid w:val="00AC0D5E"/>
    <w:rsid w:val="00AC10B7"/>
    <w:rsid w:val="00AC1348"/>
    <w:rsid w:val="00AC161C"/>
    <w:rsid w:val="00AC16D0"/>
    <w:rsid w:val="00AC1782"/>
    <w:rsid w:val="00AC191E"/>
    <w:rsid w:val="00AC1C35"/>
    <w:rsid w:val="00AC1F17"/>
    <w:rsid w:val="00AC2050"/>
    <w:rsid w:val="00AC28B4"/>
    <w:rsid w:val="00AC2A37"/>
    <w:rsid w:val="00AC3960"/>
    <w:rsid w:val="00AC3998"/>
    <w:rsid w:val="00AC3C45"/>
    <w:rsid w:val="00AC3C4A"/>
    <w:rsid w:val="00AC3CCF"/>
    <w:rsid w:val="00AC402A"/>
    <w:rsid w:val="00AC4285"/>
    <w:rsid w:val="00AC4402"/>
    <w:rsid w:val="00AC45F8"/>
    <w:rsid w:val="00AC49FE"/>
    <w:rsid w:val="00AC4BC8"/>
    <w:rsid w:val="00AC4D47"/>
    <w:rsid w:val="00AC5046"/>
    <w:rsid w:val="00AC53D7"/>
    <w:rsid w:val="00AC54F3"/>
    <w:rsid w:val="00AC5575"/>
    <w:rsid w:val="00AC5644"/>
    <w:rsid w:val="00AC5673"/>
    <w:rsid w:val="00AC5776"/>
    <w:rsid w:val="00AC591F"/>
    <w:rsid w:val="00AC5A52"/>
    <w:rsid w:val="00AC5AEE"/>
    <w:rsid w:val="00AC6223"/>
    <w:rsid w:val="00AC6302"/>
    <w:rsid w:val="00AC6305"/>
    <w:rsid w:val="00AC6B6E"/>
    <w:rsid w:val="00AC6D94"/>
    <w:rsid w:val="00AC6DBD"/>
    <w:rsid w:val="00AC6EBC"/>
    <w:rsid w:val="00AC739D"/>
    <w:rsid w:val="00AD06D8"/>
    <w:rsid w:val="00AD08D7"/>
    <w:rsid w:val="00AD0A4A"/>
    <w:rsid w:val="00AD0BD5"/>
    <w:rsid w:val="00AD0BF5"/>
    <w:rsid w:val="00AD0C61"/>
    <w:rsid w:val="00AD0FEC"/>
    <w:rsid w:val="00AD159A"/>
    <w:rsid w:val="00AD1602"/>
    <w:rsid w:val="00AD1A1A"/>
    <w:rsid w:val="00AD1B19"/>
    <w:rsid w:val="00AD1D39"/>
    <w:rsid w:val="00AD20D4"/>
    <w:rsid w:val="00AD2C73"/>
    <w:rsid w:val="00AD2CF6"/>
    <w:rsid w:val="00AD31F9"/>
    <w:rsid w:val="00AD324E"/>
    <w:rsid w:val="00AD3628"/>
    <w:rsid w:val="00AD3873"/>
    <w:rsid w:val="00AD38CB"/>
    <w:rsid w:val="00AD3EDA"/>
    <w:rsid w:val="00AD4123"/>
    <w:rsid w:val="00AD4442"/>
    <w:rsid w:val="00AD4550"/>
    <w:rsid w:val="00AD465D"/>
    <w:rsid w:val="00AD47A7"/>
    <w:rsid w:val="00AD4D8E"/>
    <w:rsid w:val="00AD4FC6"/>
    <w:rsid w:val="00AD5034"/>
    <w:rsid w:val="00AD5194"/>
    <w:rsid w:val="00AD52CC"/>
    <w:rsid w:val="00AD573E"/>
    <w:rsid w:val="00AD5799"/>
    <w:rsid w:val="00AD585A"/>
    <w:rsid w:val="00AD58F4"/>
    <w:rsid w:val="00AD5DD5"/>
    <w:rsid w:val="00AD5F7D"/>
    <w:rsid w:val="00AD60A6"/>
    <w:rsid w:val="00AD6136"/>
    <w:rsid w:val="00AD6693"/>
    <w:rsid w:val="00AD6712"/>
    <w:rsid w:val="00AD6797"/>
    <w:rsid w:val="00AD6BDC"/>
    <w:rsid w:val="00AD6D69"/>
    <w:rsid w:val="00AD6F74"/>
    <w:rsid w:val="00AD6FF2"/>
    <w:rsid w:val="00AD713D"/>
    <w:rsid w:val="00AD7354"/>
    <w:rsid w:val="00AD773A"/>
    <w:rsid w:val="00AD797F"/>
    <w:rsid w:val="00AD7993"/>
    <w:rsid w:val="00AD7B20"/>
    <w:rsid w:val="00AE004C"/>
    <w:rsid w:val="00AE0428"/>
    <w:rsid w:val="00AE079C"/>
    <w:rsid w:val="00AE0C34"/>
    <w:rsid w:val="00AE0C8A"/>
    <w:rsid w:val="00AE15B8"/>
    <w:rsid w:val="00AE167B"/>
    <w:rsid w:val="00AE1976"/>
    <w:rsid w:val="00AE2452"/>
    <w:rsid w:val="00AE25A1"/>
    <w:rsid w:val="00AE2B3E"/>
    <w:rsid w:val="00AE2BE0"/>
    <w:rsid w:val="00AE3324"/>
    <w:rsid w:val="00AE3390"/>
    <w:rsid w:val="00AE343E"/>
    <w:rsid w:val="00AE4658"/>
    <w:rsid w:val="00AE48FC"/>
    <w:rsid w:val="00AE4BFC"/>
    <w:rsid w:val="00AE4F6D"/>
    <w:rsid w:val="00AE4FFB"/>
    <w:rsid w:val="00AE5105"/>
    <w:rsid w:val="00AE51F2"/>
    <w:rsid w:val="00AE52F1"/>
    <w:rsid w:val="00AE560F"/>
    <w:rsid w:val="00AE56C9"/>
    <w:rsid w:val="00AE5ADE"/>
    <w:rsid w:val="00AE5C21"/>
    <w:rsid w:val="00AE5D55"/>
    <w:rsid w:val="00AE60AD"/>
    <w:rsid w:val="00AE6283"/>
    <w:rsid w:val="00AE68D2"/>
    <w:rsid w:val="00AE6C87"/>
    <w:rsid w:val="00AE6ECD"/>
    <w:rsid w:val="00AE75D8"/>
    <w:rsid w:val="00AE77CA"/>
    <w:rsid w:val="00AE78C1"/>
    <w:rsid w:val="00AE7900"/>
    <w:rsid w:val="00AE7A80"/>
    <w:rsid w:val="00AE7D5F"/>
    <w:rsid w:val="00AE7DA4"/>
    <w:rsid w:val="00AF0260"/>
    <w:rsid w:val="00AF0446"/>
    <w:rsid w:val="00AF0647"/>
    <w:rsid w:val="00AF0663"/>
    <w:rsid w:val="00AF07A8"/>
    <w:rsid w:val="00AF0826"/>
    <w:rsid w:val="00AF0DE4"/>
    <w:rsid w:val="00AF12A6"/>
    <w:rsid w:val="00AF15CA"/>
    <w:rsid w:val="00AF16DB"/>
    <w:rsid w:val="00AF1926"/>
    <w:rsid w:val="00AF1EDC"/>
    <w:rsid w:val="00AF1F64"/>
    <w:rsid w:val="00AF21F7"/>
    <w:rsid w:val="00AF2313"/>
    <w:rsid w:val="00AF256D"/>
    <w:rsid w:val="00AF2621"/>
    <w:rsid w:val="00AF2790"/>
    <w:rsid w:val="00AF2A28"/>
    <w:rsid w:val="00AF2B26"/>
    <w:rsid w:val="00AF2BCF"/>
    <w:rsid w:val="00AF2DEC"/>
    <w:rsid w:val="00AF2E7E"/>
    <w:rsid w:val="00AF316E"/>
    <w:rsid w:val="00AF3187"/>
    <w:rsid w:val="00AF3450"/>
    <w:rsid w:val="00AF367B"/>
    <w:rsid w:val="00AF36B2"/>
    <w:rsid w:val="00AF3A18"/>
    <w:rsid w:val="00AF3CAD"/>
    <w:rsid w:val="00AF423D"/>
    <w:rsid w:val="00AF424C"/>
    <w:rsid w:val="00AF43FD"/>
    <w:rsid w:val="00AF4489"/>
    <w:rsid w:val="00AF4CEF"/>
    <w:rsid w:val="00AF4E28"/>
    <w:rsid w:val="00AF513E"/>
    <w:rsid w:val="00AF5239"/>
    <w:rsid w:val="00AF5679"/>
    <w:rsid w:val="00AF5725"/>
    <w:rsid w:val="00AF5758"/>
    <w:rsid w:val="00AF5831"/>
    <w:rsid w:val="00AF5E40"/>
    <w:rsid w:val="00AF5F26"/>
    <w:rsid w:val="00AF61D3"/>
    <w:rsid w:val="00AF64AC"/>
    <w:rsid w:val="00AF682C"/>
    <w:rsid w:val="00AF6916"/>
    <w:rsid w:val="00AF6C3B"/>
    <w:rsid w:val="00AF6C7A"/>
    <w:rsid w:val="00AF6CBF"/>
    <w:rsid w:val="00AF72B5"/>
    <w:rsid w:val="00AF77C9"/>
    <w:rsid w:val="00AF7D14"/>
    <w:rsid w:val="00AF7D18"/>
    <w:rsid w:val="00B0017A"/>
    <w:rsid w:val="00B001DF"/>
    <w:rsid w:val="00B004D0"/>
    <w:rsid w:val="00B00667"/>
    <w:rsid w:val="00B00A3E"/>
    <w:rsid w:val="00B00C33"/>
    <w:rsid w:val="00B00E8F"/>
    <w:rsid w:val="00B00F99"/>
    <w:rsid w:val="00B0101B"/>
    <w:rsid w:val="00B013BB"/>
    <w:rsid w:val="00B0154B"/>
    <w:rsid w:val="00B016FF"/>
    <w:rsid w:val="00B01E2C"/>
    <w:rsid w:val="00B0217F"/>
    <w:rsid w:val="00B02409"/>
    <w:rsid w:val="00B02437"/>
    <w:rsid w:val="00B0243C"/>
    <w:rsid w:val="00B028A1"/>
    <w:rsid w:val="00B02939"/>
    <w:rsid w:val="00B02ACB"/>
    <w:rsid w:val="00B02B8B"/>
    <w:rsid w:val="00B02C15"/>
    <w:rsid w:val="00B02DD6"/>
    <w:rsid w:val="00B02E7B"/>
    <w:rsid w:val="00B02E82"/>
    <w:rsid w:val="00B03084"/>
    <w:rsid w:val="00B034DA"/>
    <w:rsid w:val="00B03C31"/>
    <w:rsid w:val="00B03D8C"/>
    <w:rsid w:val="00B03E94"/>
    <w:rsid w:val="00B04530"/>
    <w:rsid w:val="00B048DB"/>
    <w:rsid w:val="00B048E6"/>
    <w:rsid w:val="00B04913"/>
    <w:rsid w:val="00B0493F"/>
    <w:rsid w:val="00B04B29"/>
    <w:rsid w:val="00B04FE9"/>
    <w:rsid w:val="00B0511F"/>
    <w:rsid w:val="00B05316"/>
    <w:rsid w:val="00B0542C"/>
    <w:rsid w:val="00B05433"/>
    <w:rsid w:val="00B05467"/>
    <w:rsid w:val="00B059A2"/>
    <w:rsid w:val="00B05E53"/>
    <w:rsid w:val="00B06012"/>
    <w:rsid w:val="00B06398"/>
    <w:rsid w:val="00B06733"/>
    <w:rsid w:val="00B06E37"/>
    <w:rsid w:val="00B074B9"/>
    <w:rsid w:val="00B076B1"/>
    <w:rsid w:val="00B07740"/>
    <w:rsid w:val="00B077C7"/>
    <w:rsid w:val="00B07B03"/>
    <w:rsid w:val="00B07DBD"/>
    <w:rsid w:val="00B07DD7"/>
    <w:rsid w:val="00B102FA"/>
    <w:rsid w:val="00B1038D"/>
    <w:rsid w:val="00B10A35"/>
    <w:rsid w:val="00B10F4D"/>
    <w:rsid w:val="00B11023"/>
    <w:rsid w:val="00B11286"/>
    <w:rsid w:val="00B11493"/>
    <w:rsid w:val="00B1178C"/>
    <w:rsid w:val="00B1197A"/>
    <w:rsid w:val="00B1199B"/>
    <w:rsid w:val="00B11AB0"/>
    <w:rsid w:val="00B11B21"/>
    <w:rsid w:val="00B12319"/>
    <w:rsid w:val="00B125CC"/>
    <w:rsid w:val="00B12848"/>
    <w:rsid w:val="00B12854"/>
    <w:rsid w:val="00B12ACE"/>
    <w:rsid w:val="00B12C6E"/>
    <w:rsid w:val="00B12E0A"/>
    <w:rsid w:val="00B1333B"/>
    <w:rsid w:val="00B13501"/>
    <w:rsid w:val="00B1388B"/>
    <w:rsid w:val="00B139C2"/>
    <w:rsid w:val="00B13B9B"/>
    <w:rsid w:val="00B13B9E"/>
    <w:rsid w:val="00B13BED"/>
    <w:rsid w:val="00B13D58"/>
    <w:rsid w:val="00B13DBE"/>
    <w:rsid w:val="00B13E2B"/>
    <w:rsid w:val="00B13EE0"/>
    <w:rsid w:val="00B13FEB"/>
    <w:rsid w:val="00B14366"/>
    <w:rsid w:val="00B14545"/>
    <w:rsid w:val="00B14C57"/>
    <w:rsid w:val="00B150B8"/>
    <w:rsid w:val="00B153D6"/>
    <w:rsid w:val="00B1576D"/>
    <w:rsid w:val="00B15846"/>
    <w:rsid w:val="00B1591A"/>
    <w:rsid w:val="00B15AFF"/>
    <w:rsid w:val="00B15BAA"/>
    <w:rsid w:val="00B15FFF"/>
    <w:rsid w:val="00B162D5"/>
    <w:rsid w:val="00B16307"/>
    <w:rsid w:val="00B16469"/>
    <w:rsid w:val="00B16667"/>
    <w:rsid w:val="00B166E7"/>
    <w:rsid w:val="00B166F1"/>
    <w:rsid w:val="00B16778"/>
    <w:rsid w:val="00B16823"/>
    <w:rsid w:val="00B16898"/>
    <w:rsid w:val="00B16975"/>
    <w:rsid w:val="00B16BD6"/>
    <w:rsid w:val="00B16CD4"/>
    <w:rsid w:val="00B16D1C"/>
    <w:rsid w:val="00B16E03"/>
    <w:rsid w:val="00B16FD8"/>
    <w:rsid w:val="00B1756A"/>
    <w:rsid w:val="00B1772D"/>
    <w:rsid w:val="00B1773A"/>
    <w:rsid w:val="00B17945"/>
    <w:rsid w:val="00B179F9"/>
    <w:rsid w:val="00B17BCD"/>
    <w:rsid w:val="00B17C01"/>
    <w:rsid w:val="00B17D53"/>
    <w:rsid w:val="00B17EF9"/>
    <w:rsid w:val="00B201DE"/>
    <w:rsid w:val="00B203D9"/>
    <w:rsid w:val="00B20446"/>
    <w:rsid w:val="00B20E05"/>
    <w:rsid w:val="00B21357"/>
    <w:rsid w:val="00B213E6"/>
    <w:rsid w:val="00B21614"/>
    <w:rsid w:val="00B21745"/>
    <w:rsid w:val="00B21C2C"/>
    <w:rsid w:val="00B21FD9"/>
    <w:rsid w:val="00B22555"/>
    <w:rsid w:val="00B225DD"/>
    <w:rsid w:val="00B22AB5"/>
    <w:rsid w:val="00B22B69"/>
    <w:rsid w:val="00B22F97"/>
    <w:rsid w:val="00B2313A"/>
    <w:rsid w:val="00B2326E"/>
    <w:rsid w:val="00B234ED"/>
    <w:rsid w:val="00B2356F"/>
    <w:rsid w:val="00B235B9"/>
    <w:rsid w:val="00B23688"/>
    <w:rsid w:val="00B23A56"/>
    <w:rsid w:val="00B23E2B"/>
    <w:rsid w:val="00B23F6F"/>
    <w:rsid w:val="00B241DA"/>
    <w:rsid w:val="00B244F2"/>
    <w:rsid w:val="00B245AD"/>
    <w:rsid w:val="00B249F9"/>
    <w:rsid w:val="00B24D78"/>
    <w:rsid w:val="00B252A7"/>
    <w:rsid w:val="00B259A4"/>
    <w:rsid w:val="00B25A11"/>
    <w:rsid w:val="00B25E37"/>
    <w:rsid w:val="00B25F3A"/>
    <w:rsid w:val="00B25F56"/>
    <w:rsid w:val="00B25FD4"/>
    <w:rsid w:val="00B261DF"/>
    <w:rsid w:val="00B26432"/>
    <w:rsid w:val="00B26709"/>
    <w:rsid w:val="00B26C44"/>
    <w:rsid w:val="00B26DDD"/>
    <w:rsid w:val="00B27934"/>
    <w:rsid w:val="00B27F53"/>
    <w:rsid w:val="00B27FA1"/>
    <w:rsid w:val="00B30001"/>
    <w:rsid w:val="00B30114"/>
    <w:rsid w:val="00B30771"/>
    <w:rsid w:val="00B307AF"/>
    <w:rsid w:val="00B3089B"/>
    <w:rsid w:val="00B30DE6"/>
    <w:rsid w:val="00B31343"/>
    <w:rsid w:val="00B3151F"/>
    <w:rsid w:val="00B31625"/>
    <w:rsid w:val="00B31729"/>
    <w:rsid w:val="00B317D8"/>
    <w:rsid w:val="00B31B1D"/>
    <w:rsid w:val="00B3206D"/>
    <w:rsid w:val="00B32113"/>
    <w:rsid w:val="00B32153"/>
    <w:rsid w:val="00B32557"/>
    <w:rsid w:val="00B32B99"/>
    <w:rsid w:val="00B32CF7"/>
    <w:rsid w:val="00B33072"/>
    <w:rsid w:val="00B330B5"/>
    <w:rsid w:val="00B335D0"/>
    <w:rsid w:val="00B33AC9"/>
    <w:rsid w:val="00B33BD6"/>
    <w:rsid w:val="00B33D49"/>
    <w:rsid w:val="00B341DA"/>
    <w:rsid w:val="00B3454E"/>
    <w:rsid w:val="00B34A39"/>
    <w:rsid w:val="00B34AB5"/>
    <w:rsid w:val="00B34C65"/>
    <w:rsid w:val="00B34F53"/>
    <w:rsid w:val="00B351F3"/>
    <w:rsid w:val="00B35343"/>
    <w:rsid w:val="00B357DD"/>
    <w:rsid w:val="00B35D8B"/>
    <w:rsid w:val="00B35DE5"/>
    <w:rsid w:val="00B360C5"/>
    <w:rsid w:val="00B36387"/>
    <w:rsid w:val="00B363C9"/>
    <w:rsid w:val="00B36414"/>
    <w:rsid w:val="00B36552"/>
    <w:rsid w:val="00B36574"/>
    <w:rsid w:val="00B36AD2"/>
    <w:rsid w:val="00B36DB8"/>
    <w:rsid w:val="00B3713C"/>
    <w:rsid w:val="00B372CC"/>
    <w:rsid w:val="00B37603"/>
    <w:rsid w:val="00B3762D"/>
    <w:rsid w:val="00B37673"/>
    <w:rsid w:val="00B37B03"/>
    <w:rsid w:val="00B400E5"/>
    <w:rsid w:val="00B40181"/>
    <w:rsid w:val="00B40245"/>
    <w:rsid w:val="00B403C2"/>
    <w:rsid w:val="00B4054B"/>
    <w:rsid w:val="00B405B9"/>
    <w:rsid w:val="00B4080E"/>
    <w:rsid w:val="00B408AF"/>
    <w:rsid w:val="00B40DB3"/>
    <w:rsid w:val="00B41363"/>
    <w:rsid w:val="00B413B1"/>
    <w:rsid w:val="00B41405"/>
    <w:rsid w:val="00B4153B"/>
    <w:rsid w:val="00B422F9"/>
    <w:rsid w:val="00B424B4"/>
    <w:rsid w:val="00B4270A"/>
    <w:rsid w:val="00B428C2"/>
    <w:rsid w:val="00B42D5A"/>
    <w:rsid w:val="00B431B6"/>
    <w:rsid w:val="00B431EC"/>
    <w:rsid w:val="00B4332E"/>
    <w:rsid w:val="00B433EE"/>
    <w:rsid w:val="00B43557"/>
    <w:rsid w:val="00B4362B"/>
    <w:rsid w:val="00B43E90"/>
    <w:rsid w:val="00B43F65"/>
    <w:rsid w:val="00B44021"/>
    <w:rsid w:val="00B44433"/>
    <w:rsid w:val="00B448B1"/>
    <w:rsid w:val="00B44992"/>
    <w:rsid w:val="00B44A05"/>
    <w:rsid w:val="00B44BE9"/>
    <w:rsid w:val="00B44C8F"/>
    <w:rsid w:val="00B44FBF"/>
    <w:rsid w:val="00B45295"/>
    <w:rsid w:val="00B454C7"/>
    <w:rsid w:val="00B455B7"/>
    <w:rsid w:val="00B455EB"/>
    <w:rsid w:val="00B459E0"/>
    <w:rsid w:val="00B45D84"/>
    <w:rsid w:val="00B460D1"/>
    <w:rsid w:val="00B461C7"/>
    <w:rsid w:val="00B46262"/>
    <w:rsid w:val="00B4642F"/>
    <w:rsid w:val="00B467D1"/>
    <w:rsid w:val="00B468A2"/>
    <w:rsid w:val="00B46C8A"/>
    <w:rsid w:val="00B47865"/>
    <w:rsid w:val="00B47B61"/>
    <w:rsid w:val="00B47D24"/>
    <w:rsid w:val="00B47EE1"/>
    <w:rsid w:val="00B50225"/>
    <w:rsid w:val="00B50238"/>
    <w:rsid w:val="00B5023D"/>
    <w:rsid w:val="00B50466"/>
    <w:rsid w:val="00B50974"/>
    <w:rsid w:val="00B50B64"/>
    <w:rsid w:val="00B50BCC"/>
    <w:rsid w:val="00B50C70"/>
    <w:rsid w:val="00B50D2D"/>
    <w:rsid w:val="00B50EAF"/>
    <w:rsid w:val="00B51043"/>
    <w:rsid w:val="00B515CB"/>
    <w:rsid w:val="00B517FF"/>
    <w:rsid w:val="00B51C96"/>
    <w:rsid w:val="00B5223B"/>
    <w:rsid w:val="00B528C2"/>
    <w:rsid w:val="00B52C36"/>
    <w:rsid w:val="00B53167"/>
    <w:rsid w:val="00B53311"/>
    <w:rsid w:val="00B53438"/>
    <w:rsid w:val="00B5382C"/>
    <w:rsid w:val="00B53995"/>
    <w:rsid w:val="00B53B4B"/>
    <w:rsid w:val="00B53DE5"/>
    <w:rsid w:val="00B53FFF"/>
    <w:rsid w:val="00B54597"/>
    <w:rsid w:val="00B54A02"/>
    <w:rsid w:val="00B54AAE"/>
    <w:rsid w:val="00B54C0B"/>
    <w:rsid w:val="00B54E3D"/>
    <w:rsid w:val="00B55114"/>
    <w:rsid w:val="00B556B2"/>
    <w:rsid w:val="00B55936"/>
    <w:rsid w:val="00B55D38"/>
    <w:rsid w:val="00B55DD2"/>
    <w:rsid w:val="00B56606"/>
    <w:rsid w:val="00B566EC"/>
    <w:rsid w:val="00B56B92"/>
    <w:rsid w:val="00B56CD1"/>
    <w:rsid w:val="00B56D68"/>
    <w:rsid w:val="00B56DD0"/>
    <w:rsid w:val="00B57382"/>
    <w:rsid w:val="00B574CE"/>
    <w:rsid w:val="00B57705"/>
    <w:rsid w:val="00B57BF1"/>
    <w:rsid w:val="00B57F59"/>
    <w:rsid w:val="00B60055"/>
    <w:rsid w:val="00B603C9"/>
    <w:rsid w:val="00B60878"/>
    <w:rsid w:val="00B60AD4"/>
    <w:rsid w:val="00B60B4F"/>
    <w:rsid w:val="00B6126D"/>
    <w:rsid w:val="00B61294"/>
    <w:rsid w:val="00B61432"/>
    <w:rsid w:val="00B61797"/>
    <w:rsid w:val="00B617D2"/>
    <w:rsid w:val="00B61C6B"/>
    <w:rsid w:val="00B61D02"/>
    <w:rsid w:val="00B62080"/>
    <w:rsid w:val="00B620A2"/>
    <w:rsid w:val="00B625C8"/>
    <w:rsid w:val="00B62634"/>
    <w:rsid w:val="00B62A23"/>
    <w:rsid w:val="00B62DA1"/>
    <w:rsid w:val="00B630D0"/>
    <w:rsid w:val="00B634AD"/>
    <w:rsid w:val="00B636EF"/>
    <w:rsid w:val="00B63AD9"/>
    <w:rsid w:val="00B647C0"/>
    <w:rsid w:val="00B64937"/>
    <w:rsid w:val="00B64BC9"/>
    <w:rsid w:val="00B6508F"/>
    <w:rsid w:val="00B650D0"/>
    <w:rsid w:val="00B65BBC"/>
    <w:rsid w:val="00B65D64"/>
    <w:rsid w:val="00B65E39"/>
    <w:rsid w:val="00B65F5B"/>
    <w:rsid w:val="00B66055"/>
    <w:rsid w:val="00B668AD"/>
    <w:rsid w:val="00B66D4A"/>
    <w:rsid w:val="00B70369"/>
    <w:rsid w:val="00B709D2"/>
    <w:rsid w:val="00B71028"/>
    <w:rsid w:val="00B713C9"/>
    <w:rsid w:val="00B7222F"/>
    <w:rsid w:val="00B72725"/>
    <w:rsid w:val="00B7287C"/>
    <w:rsid w:val="00B72891"/>
    <w:rsid w:val="00B72A73"/>
    <w:rsid w:val="00B72C62"/>
    <w:rsid w:val="00B72EFD"/>
    <w:rsid w:val="00B72F3F"/>
    <w:rsid w:val="00B731C1"/>
    <w:rsid w:val="00B732BF"/>
    <w:rsid w:val="00B73787"/>
    <w:rsid w:val="00B73908"/>
    <w:rsid w:val="00B73966"/>
    <w:rsid w:val="00B73BB4"/>
    <w:rsid w:val="00B73BDA"/>
    <w:rsid w:val="00B73FF6"/>
    <w:rsid w:val="00B7404C"/>
    <w:rsid w:val="00B745E4"/>
    <w:rsid w:val="00B74771"/>
    <w:rsid w:val="00B74B69"/>
    <w:rsid w:val="00B752A1"/>
    <w:rsid w:val="00B75308"/>
    <w:rsid w:val="00B753F6"/>
    <w:rsid w:val="00B75995"/>
    <w:rsid w:val="00B759C8"/>
    <w:rsid w:val="00B75A42"/>
    <w:rsid w:val="00B75F43"/>
    <w:rsid w:val="00B767DF"/>
    <w:rsid w:val="00B76916"/>
    <w:rsid w:val="00B76CD9"/>
    <w:rsid w:val="00B772B8"/>
    <w:rsid w:val="00B77894"/>
    <w:rsid w:val="00B77A75"/>
    <w:rsid w:val="00B77A8D"/>
    <w:rsid w:val="00B77C75"/>
    <w:rsid w:val="00B80057"/>
    <w:rsid w:val="00B80065"/>
    <w:rsid w:val="00B8016A"/>
    <w:rsid w:val="00B8032C"/>
    <w:rsid w:val="00B80470"/>
    <w:rsid w:val="00B80772"/>
    <w:rsid w:val="00B80913"/>
    <w:rsid w:val="00B80CFF"/>
    <w:rsid w:val="00B80F1D"/>
    <w:rsid w:val="00B811A8"/>
    <w:rsid w:val="00B812B8"/>
    <w:rsid w:val="00B81476"/>
    <w:rsid w:val="00B8184D"/>
    <w:rsid w:val="00B81CD3"/>
    <w:rsid w:val="00B81D2E"/>
    <w:rsid w:val="00B81E50"/>
    <w:rsid w:val="00B8200C"/>
    <w:rsid w:val="00B82206"/>
    <w:rsid w:val="00B825C9"/>
    <w:rsid w:val="00B8260F"/>
    <w:rsid w:val="00B82E1D"/>
    <w:rsid w:val="00B83049"/>
    <w:rsid w:val="00B839F5"/>
    <w:rsid w:val="00B83E72"/>
    <w:rsid w:val="00B83F68"/>
    <w:rsid w:val="00B83FBD"/>
    <w:rsid w:val="00B840CC"/>
    <w:rsid w:val="00B845E6"/>
    <w:rsid w:val="00B847F0"/>
    <w:rsid w:val="00B84898"/>
    <w:rsid w:val="00B84AA3"/>
    <w:rsid w:val="00B84B35"/>
    <w:rsid w:val="00B84E73"/>
    <w:rsid w:val="00B85487"/>
    <w:rsid w:val="00B855F2"/>
    <w:rsid w:val="00B8566F"/>
    <w:rsid w:val="00B856F9"/>
    <w:rsid w:val="00B85792"/>
    <w:rsid w:val="00B85B92"/>
    <w:rsid w:val="00B85C03"/>
    <w:rsid w:val="00B85FE8"/>
    <w:rsid w:val="00B860FB"/>
    <w:rsid w:val="00B8610F"/>
    <w:rsid w:val="00B861A7"/>
    <w:rsid w:val="00B861F6"/>
    <w:rsid w:val="00B8655C"/>
    <w:rsid w:val="00B86811"/>
    <w:rsid w:val="00B86B20"/>
    <w:rsid w:val="00B86DC0"/>
    <w:rsid w:val="00B87165"/>
    <w:rsid w:val="00B872C3"/>
    <w:rsid w:val="00B8758E"/>
    <w:rsid w:val="00B8775D"/>
    <w:rsid w:val="00B87CC4"/>
    <w:rsid w:val="00B87E2B"/>
    <w:rsid w:val="00B902ED"/>
    <w:rsid w:val="00B907A5"/>
    <w:rsid w:val="00B90847"/>
    <w:rsid w:val="00B909B4"/>
    <w:rsid w:val="00B913E4"/>
    <w:rsid w:val="00B915C1"/>
    <w:rsid w:val="00B91A1F"/>
    <w:rsid w:val="00B91B24"/>
    <w:rsid w:val="00B91DCD"/>
    <w:rsid w:val="00B91E62"/>
    <w:rsid w:val="00B92228"/>
    <w:rsid w:val="00B92795"/>
    <w:rsid w:val="00B92CD2"/>
    <w:rsid w:val="00B92D47"/>
    <w:rsid w:val="00B92EB6"/>
    <w:rsid w:val="00B93148"/>
    <w:rsid w:val="00B933D8"/>
    <w:rsid w:val="00B933F6"/>
    <w:rsid w:val="00B93444"/>
    <w:rsid w:val="00B93CE1"/>
    <w:rsid w:val="00B93D83"/>
    <w:rsid w:val="00B9406B"/>
    <w:rsid w:val="00B940A2"/>
    <w:rsid w:val="00B941F0"/>
    <w:rsid w:val="00B94333"/>
    <w:rsid w:val="00B94406"/>
    <w:rsid w:val="00B944BF"/>
    <w:rsid w:val="00B9489C"/>
    <w:rsid w:val="00B94903"/>
    <w:rsid w:val="00B94ED5"/>
    <w:rsid w:val="00B9519B"/>
    <w:rsid w:val="00B95295"/>
    <w:rsid w:val="00B9534A"/>
    <w:rsid w:val="00B958D7"/>
    <w:rsid w:val="00B95920"/>
    <w:rsid w:val="00B964D9"/>
    <w:rsid w:val="00B96BC6"/>
    <w:rsid w:val="00B9730B"/>
    <w:rsid w:val="00B97568"/>
    <w:rsid w:val="00B975BE"/>
    <w:rsid w:val="00B978D6"/>
    <w:rsid w:val="00BA00DC"/>
    <w:rsid w:val="00BA031B"/>
    <w:rsid w:val="00BA034F"/>
    <w:rsid w:val="00BA05B1"/>
    <w:rsid w:val="00BA081A"/>
    <w:rsid w:val="00BA088A"/>
    <w:rsid w:val="00BA0C79"/>
    <w:rsid w:val="00BA0F18"/>
    <w:rsid w:val="00BA12F7"/>
    <w:rsid w:val="00BA1329"/>
    <w:rsid w:val="00BA1341"/>
    <w:rsid w:val="00BA1518"/>
    <w:rsid w:val="00BA1B1D"/>
    <w:rsid w:val="00BA2298"/>
    <w:rsid w:val="00BA27EC"/>
    <w:rsid w:val="00BA291A"/>
    <w:rsid w:val="00BA2944"/>
    <w:rsid w:val="00BA2998"/>
    <w:rsid w:val="00BA2AAE"/>
    <w:rsid w:val="00BA2BB1"/>
    <w:rsid w:val="00BA31C8"/>
    <w:rsid w:val="00BA36D6"/>
    <w:rsid w:val="00BA3C9A"/>
    <w:rsid w:val="00BA4081"/>
    <w:rsid w:val="00BA44D2"/>
    <w:rsid w:val="00BA45CB"/>
    <w:rsid w:val="00BA462B"/>
    <w:rsid w:val="00BA4DDF"/>
    <w:rsid w:val="00BA4E72"/>
    <w:rsid w:val="00BA5297"/>
    <w:rsid w:val="00BA5431"/>
    <w:rsid w:val="00BA55FF"/>
    <w:rsid w:val="00BA568F"/>
    <w:rsid w:val="00BA58CF"/>
    <w:rsid w:val="00BA5B65"/>
    <w:rsid w:val="00BA5C0D"/>
    <w:rsid w:val="00BA5F4D"/>
    <w:rsid w:val="00BA62A3"/>
    <w:rsid w:val="00BA647E"/>
    <w:rsid w:val="00BA64EE"/>
    <w:rsid w:val="00BA6505"/>
    <w:rsid w:val="00BA6577"/>
    <w:rsid w:val="00BA699B"/>
    <w:rsid w:val="00BA6B5F"/>
    <w:rsid w:val="00BA6B85"/>
    <w:rsid w:val="00BA6D10"/>
    <w:rsid w:val="00BA6F8F"/>
    <w:rsid w:val="00BA71D9"/>
    <w:rsid w:val="00BA7450"/>
    <w:rsid w:val="00BA75EB"/>
    <w:rsid w:val="00BA7876"/>
    <w:rsid w:val="00BA79A2"/>
    <w:rsid w:val="00BA7A13"/>
    <w:rsid w:val="00BA7D12"/>
    <w:rsid w:val="00BA7FB3"/>
    <w:rsid w:val="00BB025B"/>
    <w:rsid w:val="00BB0975"/>
    <w:rsid w:val="00BB0AEE"/>
    <w:rsid w:val="00BB0D61"/>
    <w:rsid w:val="00BB0DFF"/>
    <w:rsid w:val="00BB0F2F"/>
    <w:rsid w:val="00BB134A"/>
    <w:rsid w:val="00BB14F1"/>
    <w:rsid w:val="00BB15EF"/>
    <w:rsid w:val="00BB189A"/>
    <w:rsid w:val="00BB198B"/>
    <w:rsid w:val="00BB1A9F"/>
    <w:rsid w:val="00BB1BBA"/>
    <w:rsid w:val="00BB1C20"/>
    <w:rsid w:val="00BB1E1A"/>
    <w:rsid w:val="00BB2317"/>
    <w:rsid w:val="00BB2483"/>
    <w:rsid w:val="00BB2763"/>
    <w:rsid w:val="00BB27CF"/>
    <w:rsid w:val="00BB2C01"/>
    <w:rsid w:val="00BB2F67"/>
    <w:rsid w:val="00BB32E1"/>
    <w:rsid w:val="00BB35BA"/>
    <w:rsid w:val="00BB3CA0"/>
    <w:rsid w:val="00BB4024"/>
    <w:rsid w:val="00BB4070"/>
    <w:rsid w:val="00BB40E9"/>
    <w:rsid w:val="00BB420D"/>
    <w:rsid w:val="00BB423B"/>
    <w:rsid w:val="00BB4812"/>
    <w:rsid w:val="00BB4AD9"/>
    <w:rsid w:val="00BB4BAB"/>
    <w:rsid w:val="00BB5398"/>
    <w:rsid w:val="00BB549B"/>
    <w:rsid w:val="00BB5609"/>
    <w:rsid w:val="00BB5836"/>
    <w:rsid w:val="00BB61EB"/>
    <w:rsid w:val="00BB6204"/>
    <w:rsid w:val="00BB6322"/>
    <w:rsid w:val="00BB633E"/>
    <w:rsid w:val="00BB63AE"/>
    <w:rsid w:val="00BB6635"/>
    <w:rsid w:val="00BB66B1"/>
    <w:rsid w:val="00BB7170"/>
    <w:rsid w:val="00BB717C"/>
    <w:rsid w:val="00BB72A6"/>
    <w:rsid w:val="00BB734A"/>
    <w:rsid w:val="00BB75F3"/>
    <w:rsid w:val="00BB78CB"/>
    <w:rsid w:val="00BB7BF2"/>
    <w:rsid w:val="00BB7BF9"/>
    <w:rsid w:val="00BB7E62"/>
    <w:rsid w:val="00BC00AF"/>
    <w:rsid w:val="00BC0484"/>
    <w:rsid w:val="00BC095B"/>
    <w:rsid w:val="00BC0962"/>
    <w:rsid w:val="00BC0ABF"/>
    <w:rsid w:val="00BC0AD9"/>
    <w:rsid w:val="00BC0D2B"/>
    <w:rsid w:val="00BC0F4E"/>
    <w:rsid w:val="00BC10D3"/>
    <w:rsid w:val="00BC14F7"/>
    <w:rsid w:val="00BC1D07"/>
    <w:rsid w:val="00BC1D22"/>
    <w:rsid w:val="00BC20E7"/>
    <w:rsid w:val="00BC2665"/>
    <w:rsid w:val="00BC2752"/>
    <w:rsid w:val="00BC28A9"/>
    <w:rsid w:val="00BC2C07"/>
    <w:rsid w:val="00BC2D34"/>
    <w:rsid w:val="00BC2E1F"/>
    <w:rsid w:val="00BC2F64"/>
    <w:rsid w:val="00BC2FF7"/>
    <w:rsid w:val="00BC3061"/>
    <w:rsid w:val="00BC30DE"/>
    <w:rsid w:val="00BC32C4"/>
    <w:rsid w:val="00BC33A1"/>
    <w:rsid w:val="00BC3748"/>
    <w:rsid w:val="00BC3857"/>
    <w:rsid w:val="00BC39F3"/>
    <w:rsid w:val="00BC3ADC"/>
    <w:rsid w:val="00BC3B4B"/>
    <w:rsid w:val="00BC3C3E"/>
    <w:rsid w:val="00BC3C43"/>
    <w:rsid w:val="00BC40BD"/>
    <w:rsid w:val="00BC42E7"/>
    <w:rsid w:val="00BC443C"/>
    <w:rsid w:val="00BC47E8"/>
    <w:rsid w:val="00BC4A9A"/>
    <w:rsid w:val="00BC4ECB"/>
    <w:rsid w:val="00BC5F46"/>
    <w:rsid w:val="00BC6F42"/>
    <w:rsid w:val="00BC70B4"/>
    <w:rsid w:val="00BC77C2"/>
    <w:rsid w:val="00BC7821"/>
    <w:rsid w:val="00BC783A"/>
    <w:rsid w:val="00BC7A3F"/>
    <w:rsid w:val="00BC7D34"/>
    <w:rsid w:val="00BD00E0"/>
    <w:rsid w:val="00BD0447"/>
    <w:rsid w:val="00BD082E"/>
    <w:rsid w:val="00BD095B"/>
    <w:rsid w:val="00BD0C78"/>
    <w:rsid w:val="00BD1501"/>
    <w:rsid w:val="00BD15E9"/>
    <w:rsid w:val="00BD16C9"/>
    <w:rsid w:val="00BD1781"/>
    <w:rsid w:val="00BD182E"/>
    <w:rsid w:val="00BD1DA3"/>
    <w:rsid w:val="00BD21C7"/>
    <w:rsid w:val="00BD2F27"/>
    <w:rsid w:val="00BD3166"/>
    <w:rsid w:val="00BD3376"/>
    <w:rsid w:val="00BD3522"/>
    <w:rsid w:val="00BD356A"/>
    <w:rsid w:val="00BD37BA"/>
    <w:rsid w:val="00BD390E"/>
    <w:rsid w:val="00BD3BDB"/>
    <w:rsid w:val="00BD4C9E"/>
    <w:rsid w:val="00BD4D3B"/>
    <w:rsid w:val="00BD4DBA"/>
    <w:rsid w:val="00BD52A2"/>
    <w:rsid w:val="00BD5389"/>
    <w:rsid w:val="00BD54E5"/>
    <w:rsid w:val="00BD5733"/>
    <w:rsid w:val="00BD59FB"/>
    <w:rsid w:val="00BD5B37"/>
    <w:rsid w:val="00BD5B4D"/>
    <w:rsid w:val="00BD5C2B"/>
    <w:rsid w:val="00BD5D64"/>
    <w:rsid w:val="00BD6100"/>
    <w:rsid w:val="00BD643C"/>
    <w:rsid w:val="00BD6467"/>
    <w:rsid w:val="00BD6747"/>
    <w:rsid w:val="00BD68D7"/>
    <w:rsid w:val="00BD6AB0"/>
    <w:rsid w:val="00BD6C38"/>
    <w:rsid w:val="00BD6DED"/>
    <w:rsid w:val="00BD702D"/>
    <w:rsid w:val="00BD761D"/>
    <w:rsid w:val="00BD7695"/>
    <w:rsid w:val="00BD7710"/>
    <w:rsid w:val="00BD77F8"/>
    <w:rsid w:val="00BD7831"/>
    <w:rsid w:val="00BD7C33"/>
    <w:rsid w:val="00BE002D"/>
    <w:rsid w:val="00BE05E5"/>
    <w:rsid w:val="00BE070B"/>
    <w:rsid w:val="00BE0729"/>
    <w:rsid w:val="00BE08DD"/>
    <w:rsid w:val="00BE0917"/>
    <w:rsid w:val="00BE0CEC"/>
    <w:rsid w:val="00BE0D99"/>
    <w:rsid w:val="00BE1A11"/>
    <w:rsid w:val="00BE1FC9"/>
    <w:rsid w:val="00BE2146"/>
    <w:rsid w:val="00BE2653"/>
    <w:rsid w:val="00BE2731"/>
    <w:rsid w:val="00BE2AC1"/>
    <w:rsid w:val="00BE2C6C"/>
    <w:rsid w:val="00BE2D19"/>
    <w:rsid w:val="00BE2ED3"/>
    <w:rsid w:val="00BE2EDB"/>
    <w:rsid w:val="00BE3080"/>
    <w:rsid w:val="00BE3226"/>
    <w:rsid w:val="00BE37BD"/>
    <w:rsid w:val="00BE3864"/>
    <w:rsid w:val="00BE3A3B"/>
    <w:rsid w:val="00BE4139"/>
    <w:rsid w:val="00BE4261"/>
    <w:rsid w:val="00BE45D6"/>
    <w:rsid w:val="00BE4C50"/>
    <w:rsid w:val="00BE4FDF"/>
    <w:rsid w:val="00BE51DA"/>
    <w:rsid w:val="00BE5430"/>
    <w:rsid w:val="00BE554B"/>
    <w:rsid w:val="00BE5818"/>
    <w:rsid w:val="00BE59D5"/>
    <w:rsid w:val="00BE5C37"/>
    <w:rsid w:val="00BE619C"/>
    <w:rsid w:val="00BE62F3"/>
    <w:rsid w:val="00BE64A1"/>
    <w:rsid w:val="00BE64EC"/>
    <w:rsid w:val="00BE684D"/>
    <w:rsid w:val="00BE69F4"/>
    <w:rsid w:val="00BE6A71"/>
    <w:rsid w:val="00BE6E9C"/>
    <w:rsid w:val="00BE7061"/>
    <w:rsid w:val="00BE7186"/>
    <w:rsid w:val="00BE72FE"/>
    <w:rsid w:val="00BE7704"/>
    <w:rsid w:val="00BE7755"/>
    <w:rsid w:val="00BE77B3"/>
    <w:rsid w:val="00BE7AA7"/>
    <w:rsid w:val="00BE7C55"/>
    <w:rsid w:val="00BE7D1D"/>
    <w:rsid w:val="00BE7D6D"/>
    <w:rsid w:val="00BE7F20"/>
    <w:rsid w:val="00BF01E2"/>
    <w:rsid w:val="00BF031C"/>
    <w:rsid w:val="00BF09A0"/>
    <w:rsid w:val="00BF0D54"/>
    <w:rsid w:val="00BF0DBB"/>
    <w:rsid w:val="00BF0E70"/>
    <w:rsid w:val="00BF101E"/>
    <w:rsid w:val="00BF18B4"/>
    <w:rsid w:val="00BF1A0A"/>
    <w:rsid w:val="00BF1B7A"/>
    <w:rsid w:val="00BF2148"/>
    <w:rsid w:val="00BF2156"/>
    <w:rsid w:val="00BF21B9"/>
    <w:rsid w:val="00BF23EA"/>
    <w:rsid w:val="00BF260B"/>
    <w:rsid w:val="00BF264B"/>
    <w:rsid w:val="00BF26CD"/>
    <w:rsid w:val="00BF294B"/>
    <w:rsid w:val="00BF2A7F"/>
    <w:rsid w:val="00BF2E5D"/>
    <w:rsid w:val="00BF2F9E"/>
    <w:rsid w:val="00BF317C"/>
    <w:rsid w:val="00BF355C"/>
    <w:rsid w:val="00BF35BC"/>
    <w:rsid w:val="00BF36EC"/>
    <w:rsid w:val="00BF39FC"/>
    <w:rsid w:val="00BF3BB0"/>
    <w:rsid w:val="00BF41C7"/>
    <w:rsid w:val="00BF41EB"/>
    <w:rsid w:val="00BF470F"/>
    <w:rsid w:val="00BF4848"/>
    <w:rsid w:val="00BF486B"/>
    <w:rsid w:val="00BF4B10"/>
    <w:rsid w:val="00BF4CF8"/>
    <w:rsid w:val="00BF4F68"/>
    <w:rsid w:val="00BF501A"/>
    <w:rsid w:val="00BF505F"/>
    <w:rsid w:val="00BF50D0"/>
    <w:rsid w:val="00BF5111"/>
    <w:rsid w:val="00BF532A"/>
    <w:rsid w:val="00BF5630"/>
    <w:rsid w:val="00BF5A48"/>
    <w:rsid w:val="00BF5F4A"/>
    <w:rsid w:val="00BF5FC5"/>
    <w:rsid w:val="00BF60A2"/>
    <w:rsid w:val="00BF62E1"/>
    <w:rsid w:val="00BF65F8"/>
    <w:rsid w:val="00BF6BE1"/>
    <w:rsid w:val="00BF6DD9"/>
    <w:rsid w:val="00BF6E9F"/>
    <w:rsid w:val="00BF6F83"/>
    <w:rsid w:val="00BF719E"/>
    <w:rsid w:val="00BF7387"/>
    <w:rsid w:val="00BF73E5"/>
    <w:rsid w:val="00BF745D"/>
    <w:rsid w:val="00BF74C1"/>
    <w:rsid w:val="00BF7B91"/>
    <w:rsid w:val="00BF7C30"/>
    <w:rsid w:val="00C001E7"/>
    <w:rsid w:val="00C00253"/>
    <w:rsid w:val="00C00546"/>
    <w:rsid w:val="00C0092A"/>
    <w:rsid w:val="00C0099D"/>
    <w:rsid w:val="00C0104F"/>
    <w:rsid w:val="00C010F2"/>
    <w:rsid w:val="00C01286"/>
    <w:rsid w:val="00C01306"/>
    <w:rsid w:val="00C01383"/>
    <w:rsid w:val="00C013C4"/>
    <w:rsid w:val="00C017C9"/>
    <w:rsid w:val="00C01835"/>
    <w:rsid w:val="00C021B1"/>
    <w:rsid w:val="00C024D4"/>
    <w:rsid w:val="00C027A4"/>
    <w:rsid w:val="00C02881"/>
    <w:rsid w:val="00C02D5D"/>
    <w:rsid w:val="00C02F6F"/>
    <w:rsid w:val="00C02FD0"/>
    <w:rsid w:val="00C040B6"/>
    <w:rsid w:val="00C0458C"/>
    <w:rsid w:val="00C048F1"/>
    <w:rsid w:val="00C04B0E"/>
    <w:rsid w:val="00C04DE0"/>
    <w:rsid w:val="00C05723"/>
    <w:rsid w:val="00C05768"/>
    <w:rsid w:val="00C057D8"/>
    <w:rsid w:val="00C05A07"/>
    <w:rsid w:val="00C05BEE"/>
    <w:rsid w:val="00C06379"/>
    <w:rsid w:val="00C06397"/>
    <w:rsid w:val="00C0693B"/>
    <w:rsid w:val="00C06A96"/>
    <w:rsid w:val="00C06BA6"/>
    <w:rsid w:val="00C07064"/>
    <w:rsid w:val="00C070C9"/>
    <w:rsid w:val="00C079A1"/>
    <w:rsid w:val="00C07B0B"/>
    <w:rsid w:val="00C07B49"/>
    <w:rsid w:val="00C07C02"/>
    <w:rsid w:val="00C07D56"/>
    <w:rsid w:val="00C07E35"/>
    <w:rsid w:val="00C07F3A"/>
    <w:rsid w:val="00C101D7"/>
    <w:rsid w:val="00C101D9"/>
    <w:rsid w:val="00C10309"/>
    <w:rsid w:val="00C10519"/>
    <w:rsid w:val="00C106E4"/>
    <w:rsid w:val="00C1094B"/>
    <w:rsid w:val="00C1099D"/>
    <w:rsid w:val="00C10AA2"/>
    <w:rsid w:val="00C10FBF"/>
    <w:rsid w:val="00C1108D"/>
    <w:rsid w:val="00C11644"/>
    <w:rsid w:val="00C116C0"/>
    <w:rsid w:val="00C119CC"/>
    <w:rsid w:val="00C11A62"/>
    <w:rsid w:val="00C11AF1"/>
    <w:rsid w:val="00C11F0D"/>
    <w:rsid w:val="00C1219E"/>
    <w:rsid w:val="00C12292"/>
    <w:rsid w:val="00C124B0"/>
    <w:rsid w:val="00C125FE"/>
    <w:rsid w:val="00C1260D"/>
    <w:rsid w:val="00C126C3"/>
    <w:rsid w:val="00C126F8"/>
    <w:rsid w:val="00C12810"/>
    <w:rsid w:val="00C12B98"/>
    <w:rsid w:val="00C12C2F"/>
    <w:rsid w:val="00C130F0"/>
    <w:rsid w:val="00C13103"/>
    <w:rsid w:val="00C13106"/>
    <w:rsid w:val="00C13300"/>
    <w:rsid w:val="00C13572"/>
    <w:rsid w:val="00C135DD"/>
    <w:rsid w:val="00C13DBF"/>
    <w:rsid w:val="00C142AE"/>
    <w:rsid w:val="00C14349"/>
    <w:rsid w:val="00C14452"/>
    <w:rsid w:val="00C1453F"/>
    <w:rsid w:val="00C145BF"/>
    <w:rsid w:val="00C1475C"/>
    <w:rsid w:val="00C14763"/>
    <w:rsid w:val="00C14A95"/>
    <w:rsid w:val="00C14BA7"/>
    <w:rsid w:val="00C14C2B"/>
    <w:rsid w:val="00C151A6"/>
    <w:rsid w:val="00C1527F"/>
    <w:rsid w:val="00C15937"/>
    <w:rsid w:val="00C15A6F"/>
    <w:rsid w:val="00C15B96"/>
    <w:rsid w:val="00C163C3"/>
    <w:rsid w:val="00C1656D"/>
    <w:rsid w:val="00C166B3"/>
    <w:rsid w:val="00C1675F"/>
    <w:rsid w:val="00C1695A"/>
    <w:rsid w:val="00C16FE4"/>
    <w:rsid w:val="00C17006"/>
    <w:rsid w:val="00C170A5"/>
    <w:rsid w:val="00C173F8"/>
    <w:rsid w:val="00C174E6"/>
    <w:rsid w:val="00C1751B"/>
    <w:rsid w:val="00C17651"/>
    <w:rsid w:val="00C17E95"/>
    <w:rsid w:val="00C2127F"/>
    <w:rsid w:val="00C21314"/>
    <w:rsid w:val="00C21531"/>
    <w:rsid w:val="00C21605"/>
    <w:rsid w:val="00C21752"/>
    <w:rsid w:val="00C2179D"/>
    <w:rsid w:val="00C21ABA"/>
    <w:rsid w:val="00C21B93"/>
    <w:rsid w:val="00C21BEE"/>
    <w:rsid w:val="00C21C08"/>
    <w:rsid w:val="00C21ED9"/>
    <w:rsid w:val="00C22356"/>
    <w:rsid w:val="00C2235C"/>
    <w:rsid w:val="00C2241D"/>
    <w:rsid w:val="00C22713"/>
    <w:rsid w:val="00C22826"/>
    <w:rsid w:val="00C229E6"/>
    <w:rsid w:val="00C22B52"/>
    <w:rsid w:val="00C22C3D"/>
    <w:rsid w:val="00C22D1D"/>
    <w:rsid w:val="00C22D39"/>
    <w:rsid w:val="00C22D45"/>
    <w:rsid w:val="00C22DB0"/>
    <w:rsid w:val="00C22E7D"/>
    <w:rsid w:val="00C23145"/>
    <w:rsid w:val="00C23417"/>
    <w:rsid w:val="00C237B9"/>
    <w:rsid w:val="00C23A0A"/>
    <w:rsid w:val="00C23C09"/>
    <w:rsid w:val="00C23DF2"/>
    <w:rsid w:val="00C2477C"/>
    <w:rsid w:val="00C24CD8"/>
    <w:rsid w:val="00C24D18"/>
    <w:rsid w:val="00C24ED8"/>
    <w:rsid w:val="00C252AE"/>
    <w:rsid w:val="00C2566A"/>
    <w:rsid w:val="00C2572A"/>
    <w:rsid w:val="00C2572D"/>
    <w:rsid w:val="00C25857"/>
    <w:rsid w:val="00C25A9A"/>
    <w:rsid w:val="00C25D8F"/>
    <w:rsid w:val="00C2612E"/>
    <w:rsid w:val="00C26271"/>
    <w:rsid w:val="00C2642C"/>
    <w:rsid w:val="00C26457"/>
    <w:rsid w:val="00C2668E"/>
    <w:rsid w:val="00C26A5F"/>
    <w:rsid w:val="00C2710D"/>
    <w:rsid w:val="00C27235"/>
    <w:rsid w:val="00C272B5"/>
    <w:rsid w:val="00C27AD7"/>
    <w:rsid w:val="00C27B2F"/>
    <w:rsid w:val="00C27D37"/>
    <w:rsid w:val="00C27DB7"/>
    <w:rsid w:val="00C27FBA"/>
    <w:rsid w:val="00C30411"/>
    <w:rsid w:val="00C3057A"/>
    <w:rsid w:val="00C307BD"/>
    <w:rsid w:val="00C30896"/>
    <w:rsid w:val="00C30CE8"/>
    <w:rsid w:val="00C30DB1"/>
    <w:rsid w:val="00C31326"/>
    <w:rsid w:val="00C31AC6"/>
    <w:rsid w:val="00C31BAD"/>
    <w:rsid w:val="00C31D83"/>
    <w:rsid w:val="00C31DE5"/>
    <w:rsid w:val="00C32226"/>
    <w:rsid w:val="00C32866"/>
    <w:rsid w:val="00C329F4"/>
    <w:rsid w:val="00C32B94"/>
    <w:rsid w:val="00C32BD9"/>
    <w:rsid w:val="00C32ED4"/>
    <w:rsid w:val="00C32FE7"/>
    <w:rsid w:val="00C33219"/>
    <w:rsid w:val="00C33246"/>
    <w:rsid w:val="00C3324F"/>
    <w:rsid w:val="00C332AC"/>
    <w:rsid w:val="00C33647"/>
    <w:rsid w:val="00C33799"/>
    <w:rsid w:val="00C33988"/>
    <w:rsid w:val="00C33EA5"/>
    <w:rsid w:val="00C33EE2"/>
    <w:rsid w:val="00C3402B"/>
    <w:rsid w:val="00C3405F"/>
    <w:rsid w:val="00C341FA"/>
    <w:rsid w:val="00C3435B"/>
    <w:rsid w:val="00C34496"/>
    <w:rsid w:val="00C345AE"/>
    <w:rsid w:val="00C34CC1"/>
    <w:rsid w:val="00C35688"/>
    <w:rsid w:val="00C35794"/>
    <w:rsid w:val="00C35AEF"/>
    <w:rsid w:val="00C35F09"/>
    <w:rsid w:val="00C3633D"/>
    <w:rsid w:val="00C366EA"/>
    <w:rsid w:val="00C36B22"/>
    <w:rsid w:val="00C36DAE"/>
    <w:rsid w:val="00C36E85"/>
    <w:rsid w:val="00C371B8"/>
    <w:rsid w:val="00C37A2E"/>
    <w:rsid w:val="00C37ACA"/>
    <w:rsid w:val="00C37AD5"/>
    <w:rsid w:val="00C37F8D"/>
    <w:rsid w:val="00C40165"/>
    <w:rsid w:val="00C4047F"/>
    <w:rsid w:val="00C4051A"/>
    <w:rsid w:val="00C40746"/>
    <w:rsid w:val="00C40C37"/>
    <w:rsid w:val="00C41427"/>
    <w:rsid w:val="00C414FD"/>
    <w:rsid w:val="00C41A67"/>
    <w:rsid w:val="00C41B2E"/>
    <w:rsid w:val="00C4244B"/>
    <w:rsid w:val="00C4263D"/>
    <w:rsid w:val="00C42694"/>
    <w:rsid w:val="00C42A12"/>
    <w:rsid w:val="00C42CB6"/>
    <w:rsid w:val="00C42D38"/>
    <w:rsid w:val="00C42F7E"/>
    <w:rsid w:val="00C42FAF"/>
    <w:rsid w:val="00C432E7"/>
    <w:rsid w:val="00C43621"/>
    <w:rsid w:val="00C436B2"/>
    <w:rsid w:val="00C4391F"/>
    <w:rsid w:val="00C43BF1"/>
    <w:rsid w:val="00C43D48"/>
    <w:rsid w:val="00C44542"/>
    <w:rsid w:val="00C44622"/>
    <w:rsid w:val="00C446F9"/>
    <w:rsid w:val="00C4483B"/>
    <w:rsid w:val="00C449E2"/>
    <w:rsid w:val="00C44F23"/>
    <w:rsid w:val="00C450F0"/>
    <w:rsid w:val="00C45571"/>
    <w:rsid w:val="00C459B8"/>
    <w:rsid w:val="00C45B58"/>
    <w:rsid w:val="00C45CF6"/>
    <w:rsid w:val="00C45D3A"/>
    <w:rsid w:val="00C45DC9"/>
    <w:rsid w:val="00C45EE2"/>
    <w:rsid w:val="00C45F6A"/>
    <w:rsid w:val="00C468E0"/>
    <w:rsid w:val="00C47071"/>
    <w:rsid w:val="00C47121"/>
    <w:rsid w:val="00C471BF"/>
    <w:rsid w:val="00C47258"/>
    <w:rsid w:val="00C475A5"/>
    <w:rsid w:val="00C475F6"/>
    <w:rsid w:val="00C4780F"/>
    <w:rsid w:val="00C47978"/>
    <w:rsid w:val="00C47C63"/>
    <w:rsid w:val="00C47D0B"/>
    <w:rsid w:val="00C47F1C"/>
    <w:rsid w:val="00C5044E"/>
    <w:rsid w:val="00C50840"/>
    <w:rsid w:val="00C50960"/>
    <w:rsid w:val="00C50E23"/>
    <w:rsid w:val="00C50F40"/>
    <w:rsid w:val="00C51200"/>
    <w:rsid w:val="00C51414"/>
    <w:rsid w:val="00C51579"/>
    <w:rsid w:val="00C5164E"/>
    <w:rsid w:val="00C51826"/>
    <w:rsid w:val="00C518D3"/>
    <w:rsid w:val="00C51AA8"/>
    <w:rsid w:val="00C51B5B"/>
    <w:rsid w:val="00C51C8A"/>
    <w:rsid w:val="00C51F2B"/>
    <w:rsid w:val="00C51F44"/>
    <w:rsid w:val="00C51FF1"/>
    <w:rsid w:val="00C52185"/>
    <w:rsid w:val="00C528D7"/>
    <w:rsid w:val="00C52B01"/>
    <w:rsid w:val="00C52C9B"/>
    <w:rsid w:val="00C53109"/>
    <w:rsid w:val="00C53673"/>
    <w:rsid w:val="00C536B8"/>
    <w:rsid w:val="00C536CF"/>
    <w:rsid w:val="00C53F22"/>
    <w:rsid w:val="00C53F2A"/>
    <w:rsid w:val="00C53FC4"/>
    <w:rsid w:val="00C5431F"/>
    <w:rsid w:val="00C543C3"/>
    <w:rsid w:val="00C544F6"/>
    <w:rsid w:val="00C54544"/>
    <w:rsid w:val="00C54580"/>
    <w:rsid w:val="00C546D7"/>
    <w:rsid w:val="00C54701"/>
    <w:rsid w:val="00C547A9"/>
    <w:rsid w:val="00C5489E"/>
    <w:rsid w:val="00C54972"/>
    <w:rsid w:val="00C54A46"/>
    <w:rsid w:val="00C550B2"/>
    <w:rsid w:val="00C551C8"/>
    <w:rsid w:val="00C55345"/>
    <w:rsid w:val="00C55595"/>
    <w:rsid w:val="00C55648"/>
    <w:rsid w:val="00C557D2"/>
    <w:rsid w:val="00C5585E"/>
    <w:rsid w:val="00C5586F"/>
    <w:rsid w:val="00C55CDA"/>
    <w:rsid w:val="00C56231"/>
    <w:rsid w:val="00C56239"/>
    <w:rsid w:val="00C5626D"/>
    <w:rsid w:val="00C5663D"/>
    <w:rsid w:val="00C56691"/>
    <w:rsid w:val="00C56A03"/>
    <w:rsid w:val="00C56C8C"/>
    <w:rsid w:val="00C56EDF"/>
    <w:rsid w:val="00C570DB"/>
    <w:rsid w:val="00C57370"/>
    <w:rsid w:val="00C576CF"/>
    <w:rsid w:val="00C601D9"/>
    <w:rsid w:val="00C60B9B"/>
    <w:rsid w:val="00C60BEC"/>
    <w:rsid w:val="00C60D10"/>
    <w:rsid w:val="00C61316"/>
    <w:rsid w:val="00C615D3"/>
    <w:rsid w:val="00C61646"/>
    <w:rsid w:val="00C61C3E"/>
    <w:rsid w:val="00C61CA1"/>
    <w:rsid w:val="00C61D1D"/>
    <w:rsid w:val="00C61D5F"/>
    <w:rsid w:val="00C61DFE"/>
    <w:rsid w:val="00C6200D"/>
    <w:rsid w:val="00C62020"/>
    <w:rsid w:val="00C62589"/>
    <w:rsid w:val="00C62596"/>
    <w:rsid w:val="00C625A4"/>
    <w:rsid w:val="00C625CF"/>
    <w:rsid w:val="00C6263C"/>
    <w:rsid w:val="00C635C0"/>
    <w:rsid w:val="00C63803"/>
    <w:rsid w:val="00C63BAA"/>
    <w:rsid w:val="00C63DD0"/>
    <w:rsid w:val="00C64059"/>
    <w:rsid w:val="00C64487"/>
    <w:rsid w:val="00C64CC4"/>
    <w:rsid w:val="00C64F15"/>
    <w:rsid w:val="00C64F45"/>
    <w:rsid w:val="00C65474"/>
    <w:rsid w:val="00C65842"/>
    <w:rsid w:val="00C65AD3"/>
    <w:rsid w:val="00C65B6F"/>
    <w:rsid w:val="00C65BAD"/>
    <w:rsid w:val="00C65D88"/>
    <w:rsid w:val="00C6647C"/>
    <w:rsid w:val="00C6703E"/>
    <w:rsid w:val="00C672CE"/>
    <w:rsid w:val="00C674EF"/>
    <w:rsid w:val="00C675BD"/>
    <w:rsid w:val="00C67D57"/>
    <w:rsid w:val="00C67FE9"/>
    <w:rsid w:val="00C702EB"/>
    <w:rsid w:val="00C70693"/>
    <w:rsid w:val="00C709AB"/>
    <w:rsid w:val="00C70A45"/>
    <w:rsid w:val="00C71A64"/>
    <w:rsid w:val="00C71DB1"/>
    <w:rsid w:val="00C71E47"/>
    <w:rsid w:val="00C71EEF"/>
    <w:rsid w:val="00C71F6F"/>
    <w:rsid w:val="00C721F1"/>
    <w:rsid w:val="00C72476"/>
    <w:rsid w:val="00C724BF"/>
    <w:rsid w:val="00C72A2F"/>
    <w:rsid w:val="00C72D3F"/>
    <w:rsid w:val="00C72DA0"/>
    <w:rsid w:val="00C72DBF"/>
    <w:rsid w:val="00C72F54"/>
    <w:rsid w:val="00C73394"/>
    <w:rsid w:val="00C734BD"/>
    <w:rsid w:val="00C73976"/>
    <w:rsid w:val="00C73A7A"/>
    <w:rsid w:val="00C73D3D"/>
    <w:rsid w:val="00C73EB3"/>
    <w:rsid w:val="00C73EED"/>
    <w:rsid w:val="00C74264"/>
    <w:rsid w:val="00C742F9"/>
    <w:rsid w:val="00C744BB"/>
    <w:rsid w:val="00C74774"/>
    <w:rsid w:val="00C748CA"/>
    <w:rsid w:val="00C748EF"/>
    <w:rsid w:val="00C74C4B"/>
    <w:rsid w:val="00C753C0"/>
    <w:rsid w:val="00C7590D"/>
    <w:rsid w:val="00C75EBE"/>
    <w:rsid w:val="00C760E7"/>
    <w:rsid w:val="00C7667E"/>
    <w:rsid w:val="00C7684C"/>
    <w:rsid w:val="00C76A56"/>
    <w:rsid w:val="00C76C03"/>
    <w:rsid w:val="00C77A6E"/>
    <w:rsid w:val="00C77A75"/>
    <w:rsid w:val="00C77C0C"/>
    <w:rsid w:val="00C77D6C"/>
    <w:rsid w:val="00C80570"/>
    <w:rsid w:val="00C805CC"/>
    <w:rsid w:val="00C805E1"/>
    <w:rsid w:val="00C805ED"/>
    <w:rsid w:val="00C80674"/>
    <w:rsid w:val="00C80794"/>
    <w:rsid w:val="00C80A9E"/>
    <w:rsid w:val="00C80EFF"/>
    <w:rsid w:val="00C81522"/>
    <w:rsid w:val="00C8179A"/>
    <w:rsid w:val="00C81A7A"/>
    <w:rsid w:val="00C81DC7"/>
    <w:rsid w:val="00C81DFE"/>
    <w:rsid w:val="00C81E76"/>
    <w:rsid w:val="00C821EE"/>
    <w:rsid w:val="00C8244F"/>
    <w:rsid w:val="00C827F6"/>
    <w:rsid w:val="00C82FF0"/>
    <w:rsid w:val="00C8305D"/>
    <w:rsid w:val="00C834EB"/>
    <w:rsid w:val="00C8353E"/>
    <w:rsid w:val="00C83A31"/>
    <w:rsid w:val="00C83B59"/>
    <w:rsid w:val="00C83C5C"/>
    <w:rsid w:val="00C83FC3"/>
    <w:rsid w:val="00C841FD"/>
    <w:rsid w:val="00C84324"/>
    <w:rsid w:val="00C846AC"/>
    <w:rsid w:val="00C84780"/>
    <w:rsid w:val="00C84A72"/>
    <w:rsid w:val="00C84AD5"/>
    <w:rsid w:val="00C84B61"/>
    <w:rsid w:val="00C84CCB"/>
    <w:rsid w:val="00C85403"/>
    <w:rsid w:val="00C859DB"/>
    <w:rsid w:val="00C85ABC"/>
    <w:rsid w:val="00C85E4B"/>
    <w:rsid w:val="00C85EF2"/>
    <w:rsid w:val="00C85EFF"/>
    <w:rsid w:val="00C8607B"/>
    <w:rsid w:val="00C8648D"/>
    <w:rsid w:val="00C86894"/>
    <w:rsid w:val="00C869A7"/>
    <w:rsid w:val="00C869C0"/>
    <w:rsid w:val="00C86AAD"/>
    <w:rsid w:val="00C86B27"/>
    <w:rsid w:val="00C86D68"/>
    <w:rsid w:val="00C86D7F"/>
    <w:rsid w:val="00C86FFB"/>
    <w:rsid w:val="00C87251"/>
    <w:rsid w:val="00C8726D"/>
    <w:rsid w:val="00C87968"/>
    <w:rsid w:val="00C879AA"/>
    <w:rsid w:val="00C87F86"/>
    <w:rsid w:val="00C90045"/>
    <w:rsid w:val="00C90170"/>
    <w:rsid w:val="00C90349"/>
    <w:rsid w:val="00C905D1"/>
    <w:rsid w:val="00C9060A"/>
    <w:rsid w:val="00C9083F"/>
    <w:rsid w:val="00C90D36"/>
    <w:rsid w:val="00C90F1E"/>
    <w:rsid w:val="00C9102B"/>
    <w:rsid w:val="00C912DB"/>
    <w:rsid w:val="00C9174D"/>
    <w:rsid w:val="00C9176C"/>
    <w:rsid w:val="00C91A08"/>
    <w:rsid w:val="00C91C33"/>
    <w:rsid w:val="00C92415"/>
    <w:rsid w:val="00C925EB"/>
    <w:rsid w:val="00C92933"/>
    <w:rsid w:val="00C92C3B"/>
    <w:rsid w:val="00C92C8A"/>
    <w:rsid w:val="00C934D5"/>
    <w:rsid w:val="00C935FC"/>
    <w:rsid w:val="00C93856"/>
    <w:rsid w:val="00C9390B"/>
    <w:rsid w:val="00C93BB1"/>
    <w:rsid w:val="00C93DB6"/>
    <w:rsid w:val="00C93E5E"/>
    <w:rsid w:val="00C93E85"/>
    <w:rsid w:val="00C94170"/>
    <w:rsid w:val="00C94175"/>
    <w:rsid w:val="00C94666"/>
    <w:rsid w:val="00C94B71"/>
    <w:rsid w:val="00C94BB0"/>
    <w:rsid w:val="00C94BED"/>
    <w:rsid w:val="00C94D3F"/>
    <w:rsid w:val="00C94E21"/>
    <w:rsid w:val="00C94F33"/>
    <w:rsid w:val="00C95270"/>
    <w:rsid w:val="00C953EC"/>
    <w:rsid w:val="00C958F2"/>
    <w:rsid w:val="00C95B2E"/>
    <w:rsid w:val="00C95BF8"/>
    <w:rsid w:val="00C95E0E"/>
    <w:rsid w:val="00C95FCE"/>
    <w:rsid w:val="00C963F2"/>
    <w:rsid w:val="00C970E9"/>
    <w:rsid w:val="00C97159"/>
    <w:rsid w:val="00C971DE"/>
    <w:rsid w:val="00C9749D"/>
    <w:rsid w:val="00C97E88"/>
    <w:rsid w:val="00C97F1D"/>
    <w:rsid w:val="00CA02AB"/>
    <w:rsid w:val="00CA02FA"/>
    <w:rsid w:val="00CA039C"/>
    <w:rsid w:val="00CA0469"/>
    <w:rsid w:val="00CA0C52"/>
    <w:rsid w:val="00CA0FE4"/>
    <w:rsid w:val="00CA10D8"/>
    <w:rsid w:val="00CA119F"/>
    <w:rsid w:val="00CA11D5"/>
    <w:rsid w:val="00CA1893"/>
    <w:rsid w:val="00CA1A7A"/>
    <w:rsid w:val="00CA1C59"/>
    <w:rsid w:val="00CA1C76"/>
    <w:rsid w:val="00CA1E5B"/>
    <w:rsid w:val="00CA1E6E"/>
    <w:rsid w:val="00CA1F46"/>
    <w:rsid w:val="00CA2220"/>
    <w:rsid w:val="00CA26AC"/>
    <w:rsid w:val="00CA29A8"/>
    <w:rsid w:val="00CA2A9B"/>
    <w:rsid w:val="00CA2AA1"/>
    <w:rsid w:val="00CA2DD2"/>
    <w:rsid w:val="00CA2E39"/>
    <w:rsid w:val="00CA328F"/>
    <w:rsid w:val="00CA3D79"/>
    <w:rsid w:val="00CA41BA"/>
    <w:rsid w:val="00CA446D"/>
    <w:rsid w:val="00CA459E"/>
    <w:rsid w:val="00CA46CA"/>
    <w:rsid w:val="00CA4721"/>
    <w:rsid w:val="00CA4974"/>
    <w:rsid w:val="00CA4E18"/>
    <w:rsid w:val="00CA531E"/>
    <w:rsid w:val="00CA539F"/>
    <w:rsid w:val="00CA5768"/>
    <w:rsid w:val="00CA594D"/>
    <w:rsid w:val="00CA6173"/>
    <w:rsid w:val="00CA622D"/>
    <w:rsid w:val="00CA676D"/>
    <w:rsid w:val="00CA67DB"/>
    <w:rsid w:val="00CA6ACB"/>
    <w:rsid w:val="00CA6CBA"/>
    <w:rsid w:val="00CA6EED"/>
    <w:rsid w:val="00CA7067"/>
    <w:rsid w:val="00CA7114"/>
    <w:rsid w:val="00CA77E8"/>
    <w:rsid w:val="00CA795C"/>
    <w:rsid w:val="00CA7994"/>
    <w:rsid w:val="00CA79BB"/>
    <w:rsid w:val="00CA7BBC"/>
    <w:rsid w:val="00CA7E2C"/>
    <w:rsid w:val="00CB006A"/>
    <w:rsid w:val="00CB026A"/>
    <w:rsid w:val="00CB044E"/>
    <w:rsid w:val="00CB06F0"/>
    <w:rsid w:val="00CB0D84"/>
    <w:rsid w:val="00CB0DF9"/>
    <w:rsid w:val="00CB15C7"/>
    <w:rsid w:val="00CB17C6"/>
    <w:rsid w:val="00CB1CA7"/>
    <w:rsid w:val="00CB2957"/>
    <w:rsid w:val="00CB2B0D"/>
    <w:rsid w:val="00CB2BAC"/>
    <w:rsid w:val="00CB2F53"/>
    <w:rsid w:val="00CB34DB"/>
    <w:rsid w:val="00CB37E3"/>
    <w:rsid w:val="00CB383C"/>
    <w:rsid w:val="00CB465A"/>
    <w:rsid w:val="00CB474E"/>
    <w:rsid w:val="00CB504E"/>
    <w:rsid w:val="00CB537D"/>
    <w:rsid w:val="00CB55EC"/>
    <w:rsid w:val="00CB5BB6"/>
    <w:rsid w:val="00CB5FCB"/>
    <w:rsid w:val="00CB61D9"/>
    <w:rsid w:val="00CB61F4"/>
    <w:rsid w:val="00CB67A7"/>
    <w:rsid w:val="00CB69F0"/>
    <w:rsid w:val="00CB71C8"/>
    <w:rsid w:val="00CB75F4"/>
    <w:rsid w:val="00CB7C71"/>
    <w:rsid w:val="00CB7FB3"/>
    <w:rsid w:val="00CB7FE9"/>
    <w:rsid w:val="00CC04B1"/>
    <w:rsid w:val="00CC04EF"/>
    <w:rsid w:val="00CC0598"/>
    <w:rsid w:val="00CC07B8"/>
    <w:rsid w:val="00CC07D1"/>
    <w:rsid w:val="00CC0954"/>
    <w:rsid w:val="00CC0A4F"/>
    <w:rsid w:val="00CC0DD7"/>
    <w:rsid w:val="00CC15AE"/>
    <w:rsid w:val="00CC1937"/>
    <w:rsid w:val="00CC197A"/>
    <w:rsid w:val="00CC1BD6"/>
    <w:rsid w:val="00CC1E88"/>
    <w:rsid w:val="00CC205C"/>
    <w:rsid w:val="00CC20D6"/>
    <w:rsid w:val="00CC26D6"/>
    <w:rsid w:val="00CC277C"/>
    <w:rsid w:val="00CC2EBF"/>
    <w:rsid w:val="00CC3394"/>
    <w:rsid w:val="00CC366E"/>
    <w:rsid w:val="00CC3B4E"/>
    <w:rsid w:val="00CC3E1D"/>
    <w:rsid w:val="00CC4063"/>
    <w:rsid w:val="00CC42ED"/>
    <w:rsid w:val="00CC4895"/>
    <w:rsid w:val="00CC497A"/>
    <w:rsid w:val="00CC5010"/>
    <w:rsid w:val="00CC5285"/>
    <w:rsid w:val="00CC55BD"/>
    <w:rsid w:val="00CC5921"/>
    <w:rsid w:val="00CC5ACC"/>
    <w:rsid w:val="00CC5BA2"/>
    <w:rsid w:val="00CC5E8A"/>
    <w:rsid w:val="00CC60EB"/>
    <w:rsid w:val="00CC667F"/>
    <w:rsid w:val="00CC6AD5"/>
    <w:rsid w:val="00CC6D0B"/>
    <w:rsid w:val="00CC6E26"/>
    <w:rsid w:val="00CC6FF5"/>
    <w:rsid w:val="00CC72EE"/>
    <w:rsid w:val="00CC73A5"/>
    <w:rsid w:val="00CC78C4"/>
    <w:rsid w:val="00CD0536"/>
    <w:rsid w:val="00CD09E6"/>
    <w:rsid w:val="00CD115B"/>
    <w:rsid w:val="00CD116F"/>
    <w:rsid w:val="00CD129C"/>
    <w:rsid w:val="00CD1755"/>
    <w:rsid w:val="00CD17A6"/>
    <w:rsid w:val="00CD1E43"/>
    <w:rsid w:val="00CD24A1"/>
    <w:rsid w:val="00CD28D2"/>
    <w:rsid w:val="00CD2C12"/>
    <w:rsid w:val="00CD2CE7"/>
    <w:rsid w:val="00CD2DAE"/>
    <w:rsid w:val="00CD315C"/>
    <w:rsid w:val="00CD33FB"/>
    <w:rsid w:val="00CD36F3"/>
    <w:rsid w:val="00CD37F6"/>
    <w:rsid w:val="00CD3DEC"/>
    <w:rsid w:val="00CD3F51"/>
    <w:rsid w:val="00CD4360"/>
    <w:rsid w:val="00CD4549"/>
    <w:rsid w:val="00CD46DD"/>
    <w:rsid w:val="00CD4B9B"/>
    <w:rsid w:val="00CD4D79"/>
    <w:rsid w:val="00CD501A"/>
    <w:rsid w:val="00CD5110"/>
    <w:rsid w:val="00CD528D"/>
    <w:rsid w:val="00CD5B7A"/>
    <w:rsid w:val="00CD6237"/>
    <w:rsid w:val="00CD62EE"/>
    <w:rsid w:val="00CD68A4"/>
    <w:rsid w:val="00CD6B0F"/>
    <w:rsid w:val="00CD6C6F"/>
    <w:rsid w:val="00CD6D68"/>
    <w:rsid w:val="00CD6E0B"/>
    <w:rsid w:val="00CD6F0E"/>
    <w:rsid w:val="00CD7123"/>
    <w:rsid w:val="00CD74FE"/>
    <w:rsid w:val="00CD766E"/>
    <w:rsid w:val="00CD7798"/>
    <w:rsid w:val="00CD7892"/>
    <w:rsid w:val="00CD78D7"/>
    <w:rsid w:val="00CD7CDE"/>
    <w:rsid w:val="00CD7FEB"/>
    <w:rsid w:val="00CE03BB"/>
    <w:rsid w:val="00CE06EE"/>
    <w:rsid w:val="00CE0B27"/>
    <w:rsid w:val="00CE0B43"/>
    <w:rsid w:val="00CE0BC3"/>
    <w:rsid w:val="00CE0E7C"/>
    <w:rsid w:val="00CE0F25"/>
    <w:rsid w:val="00CE0FC5"/>
    <w:rsid w:val="00CE11BD"/>
    <w:rsid w:val="00CE16E9"/>
    <w:rsid w:val="00CE17EC"/>
    <w:rsid w:val="00CE1873"/>
    <w:rsid w:val="00CE1A00"/>
    <w:rsid w:val="00CE1C7A"/>
    <w:rsid w:val="00CE1CA4"/>
    <w:rsid w:val="00CE1DD9"/>
    <w:rsid w:val="00CE1FF6"/>
    <w:rsid w:val="00CE20E5"/>
    <w:rsid w:val="00CE23D6"/>
    <w:rsid w:val="00CE2483"/>
    <w:rsid w:val="00CE2572"/>
    <w:rsid w:val="00CE2C51"/>
    <w:rsid w:val="00CE2DEE"/>
    <w:rsid w:val="00CE30F3"/>
    <w:rsid w:val="00CE3257"/>
    <w:rsid w:val="00CE346E"/>
    <w:rsid w:val="00CE34B7"/>
    <w:rsid w:val="00CE3715"/>
    <w:rsid w:val="00CE3E6D"/>
    <w:rsid w:val="00CE4108"/>
    <w:rsid w:val="00CE4240"/>
    <w:rsid w:val="00CE42C9"/>
    <w:rsid w:val="00CE4414"/>
    <w:rsid w:val="00CE44B5"/>
    <w:rsid w:val="00CE47F4"/>
    <w:rsid w:val="00CE4913"/>
    <w:rsid w:val="00CE4AFE"/>
    <w:rsid w:val="00CE4CF7"/>
    <w:rsid w:val="00CE5079"/>
    <w:rsid w:val="00CE51BC"/>
    <w:rsid w:val="00CE551F"/>
    <w:rsid w:val="00CE57E5"/>
    <w:rsid w:val="00CE57E8"/>
    <w:rsid w:val="00CE5AA0"/>
    <w:rsid w:val="00CE5BC2"/>
    <w:rsid w:val="00CE62DB"/>
    <w:rsid w:val="00CE66FE"/>
    <w:rsid w:val="00CE6B70"/>
    <w:rsid w:val="00CE6C54"/>
    <w:rsid w:val="00CE6CC6"/>
    <w:rsid w:val="00CE7276"/>
    <w:rsid w:val="00CE72F1"/>
    <w:rsid w:val="00CE7340"/>
    <w:rsid w:val="00CE753A"/>
    <w:rsid w:val="00CE7877"/>
    <w:rsid w:val="00CE7C38"/>
    <w:rsid w:val="00CE7CB6"/>
    <w:rsid w:val="00CE7D9D"/>
    <w:rsid w:val="00CE7EFA"/>
    <w:rsid w:val="00CE7F34"/>
    <w:rsid w:val="00CF00A7"/>
    <w:rsid w:val="00CF09D2"/>
    <w:rsid w:val="00CF112B"/>
    <w:rsid w:val="00CF1557"/>
    <w:rsid w:val="00CF1825"/>
    <w:rsid w:val="00CF23F3"/>
    <w:rsid w:val="00CF276B"/>
    <w:rsid w:val="00CF28EE"/>
    <w:rsid w:val="00CF2C40"/>
    <w:rsid w:val="00CF2DBF"/>
    <w:rsid w:val="00CF2EBB"/>
    <w:rsid w:val="00CF3140"/>
    <w:rsid w:val="00CF34C0"/>
    <w:rsid w:val="00CF36BE"/>
    <w:rsid w:val="00CF3D26"/>
    <w:rsid w:val="00CF4010"/>
    <w:rsid w:val="00CF41F4"/>
    <w:rsid w:val="00CF446C"/>
    <w:rsid w:val="00CF44CC"/>
    <w:rsid w:val="00CF4C1A"/>
    <w:rsid w:val="00CF4E55"/>
    <w:rsid w:val="00CF4F02"/>
    <w:rsid w:val="00CF55A1"/>
    <w:rsid w:val="00CF5863"/>
    <w:rsid w:val="00CF6370"/>
    <w:rsid w:val="00CF681E"/>
    <w:rsid w:val="00CF6990"/>
    <w:rsid w:val="00CF69CA"/>
    <w:rsid w:val="00CF6BBF"/>
    <w:rsid w:val="00CF6F06"/>
    <w:rsid w:val="00CF74C3"/>
    <w:rsid w:val="00CF7718"/>
    <w:rsid w:val="00CF795B"/>
    <w:rsid w:val="00CF7B07"/>
    <w:rsid w:val="00CF7DB9"/>
    <w:rsid w:val="00D0022E"/>
    <w:rsid w:val="00D00B0B"/>
    <w:rsid w:val="00D00D18"/>
    <w:rsid w:val="00D00D5C"/>
    <w:rsid w:val="00D00E31"/>
    <w:rsid w:val="00D01312"/>
    <w:rsid w:val="00D01367"/>
    <w:rsid w:val="00D014CB"/>
    <w:rsid w:val="00D016CF"/>
    <w:rsid w:val="00D016FA"/>
    <w:rsid w:val="00D01768"/>
    <w:rsid w:val="00D01AF5"/>
    <w:rsid w:val="00D01CDC"/>
    <w:rsid w:val="00D01D23"/>
    <w:rsid w:val="00D01D40"/>
    <w:rsid w:val="00D01DD7"/>
    <w:rsid w:val="00D01F8C"/>
    <w:rsid w:val="00D02165"/>
    <w:rsid w:val="00D0251D"/>
    <w:rsid w:val="00D02E1F"/>
    <w:rsid w:val="00D02FAE"/>
    <w:rsid w:val="00D039D4"/>
    <w:rsid w:val="00D03B12"/>
    <w:rsid w:val="00D03BE8"/>
    <w:rsid w:val="00D04294"/>
    <w:rsid w:val="00D04842"/>
    <w:rsid w:val="00D049A8"/>
    <w:rsid w:val="00D04DB2"/>
    <w:rsid w:val="00D05163"/>
    <w:rsid w:val="00D05185"/>
    <w:rsid w:val="00D053B8"/>
    <w:rsid w:val="00D053E6"/>
    <w:rsid w:val="00D05897"/>
    <w:rsid w:val="00D05B41"/>
    <w:rsid w:val="00D06019"/>
    <w:rsid w:val="00D06A6A"/>
    <w:rsid w:val="00D06AF5"/>
    <w:rsid w:val="00D06DB6"/>
    <w:rsid w:val="00D06F3C"/>
    <w:rsid w:val="00D07A42"/>
    <w:rsid w:val="00D07D5D"/>
    <w:rsid w:val="00D07E34"/>
    <w:rsid w:val="00D07F5A"/>
    <w:rsid w:val="00D10070"/>
    <w:rsid w:val="00D10499"/>
    <w:rsid w:val="00D104D0"/>
    <w:rsid w:val="00D109EB"/>
    <w:rsid w:val="00D10DB4"/>
    <w:rsid w:val="00D10E0E"/>
    <w:rsid w:val="00D10E8B"/>
    <w:rsid w:val="00D10E99"/>
    <w:rsid w:val="00D115B0"/>
    <w:rsid w:val="00D11859"/>
    <w:rsid w:val="00D11B6E"/>
    <w:rsid w:val="00D11C77"/>
    <w:rsid w:val="00D11F37"/>
    <w:rsid w:val="00D12355"/>
    <w:rsid w:val="00D127E6"/>
    <w:rsid w:val="00D12906"/>
    <w:rsid w:val="00D12B52"/>
    <w:rsid w:val="00D12E57"/>
    <w:rsid w:val="00D12F5C"/>
    <w:rsid w:val="00D13056"/>
    <w:rsid w:val="00D13452"/>
    <w:rsid w:val="00D1352A"/>
    <w:rsid w:val="00D13684"/>
    <w:rsid w:val="00D136E9"/>
    <w:rsid w:val="00D13704"/>
    <w:rsid w:val="00D1398C"/>
    <w:rsid w:val="00D139E8"/>
    <w:rsid w:val="00D13B4F"/>
    <w:rsid w:val="00D13D29"/>
    <w:rsid w:val="00D13EA7"/>
    <w:rsid w:val="00D13F71"/>
    <w:rsid w:val="00D1400F"/>
    <w:rsid w:val="00D1426B"/>
    <w:rsid w:val="00D14B37"/>
    <w:rsid w:val="00D14CCF"/>
    <w:rsid w:val="00D1532A"/>
    <w:rsid w:val="00D15335"/>
    <w:rsid w:val="00D15683"/>
    <w:rsid w:val="00D15BA8"/>
    <w:rsid w:val="00D15DBD"/>
    <w:rsid w:val="00D16021"/>
    <w:rsid w:val="00D1622F"/>
    <w:rsid w:val="00D16355"/>
    <w:rsid w:val="00D16377"/>
    <w:rsid w:val="00D163B3"/>
    <w:rsid w:val="00D1682E"/>
    <w:rsid w:val="00D16AC4"/>
    <w:rsid w:val="00D16ADA"/>
    <w:rsid w:val="00D17321"/>
    <w:rsid w:val="00D17348"/>
    <w:rsid w:val="00D1758D"/>
    <w:rsid w:val="00D177C5"/>
    <w:rsid w:val="00D17862"/>
    <w:rsid w:val="00D1788F"/>
    <w:rsid w:val="00D17FEB"/>
    <w:rsid w:val="00D2000B"/>
    <w:rsid w:val="00D2001A"/>
    <w:rsid w:val="00D2070D"/>
    <w:rsid w:val="00D207C6"/>
    <w:rsid w:val="00D207E6"/>
    <w:rsid w:val="00D21223"/>
    <w:rsid w:val="00D21508"/>
    <w:rsid w:val="00D218A4"/>
    <w:rsid w:val="00D21901"/>
    <w:rsid w:val="00D21E5F"/>
    <w:rsid w:val="00D22096"/>
    <w:rsid w:val="00D22467"/>
    <w:rsid w:val="00D22894"/>
    <w:rsid w:val="00D22F8E"/>
    <w:rsid w:val="00D2327C"/>
    <w:rsid w:val="00D23539"/>
    <w:rsid w:val="00D24064"/>
    <w:rsid w:val="00D243BB"/>
    <w:rsid w:val="00D2454A"/>
    <w:rsid w:val="00D245CE"/>
    <w:rsid w:val="00D24CBA"/>
    <w:rsid w:val="00D24DBA"/>
    <w:rsid w:val="00D254E9"/>
    <w:rsid w:val="00D25572"/>
    <w:rsid w:val="00D255D7"/>
    <w:rsid w:val="00D26004"/>
    <w:rsid w:val="00D26042"/>
    <w:rsid w:val="00D262A5"/>
    <w:rsid w:val="00D262D3"/>
    <w:rsid w:val="00D2630A"/>
    <w:rsid w:val="00D26AD1"/>
    <w:rsid w:val="00D26FAD"/>
    <w:rsid w:val="00D272E6"/>
    <w:rsid w:val="00D27482"/>
    <w:rsid w:val="00D2769F"/>
    <w:rsid w:val="00D27799"/>
    <w:rsid w:val="00D27A9A"/>
    <w:rsid w:val="00D27DCB"/>
    <w:rsid w:val="00D27FE2"/>
    <w:rsid w:val="00D30050"/>
    <w:rsid w:val="00D300C9"/>
    <w:rsid w:val="00D3025F"/>
    <w:rsid w:val="00D3037C"/>
    <w:rsid w:val="00D30513"/>
    <w:rsid w:val="00D305FC"/>
    <w:rsid w:val="00D307BF"/>
    <w:rsid w:val="00D30BE6"/>
    <w:rsid w:val="00D30DE5"/>
    <w:rsid w:val="00D3107A"/>
    <w:rsid w:val="00D31286"/>
    <w:rsid w:val="00D314B2"/>
    <w:rsid w:val="00D31675"/>
    <w:rsid w:val="00D31877"/>
    <w:rsid w:val="00D318C9"/>
    <w:rsid w:val="00D31E10"/>
    <w:rsid w:val="00D323A4"/>
    <w:rsid w:val="00D323C0"/>
    <w:rsid w:val="00D323C3"/>
    <w:rsid w:val="00D32633"/>
    <w:rsid w:val="00D328AD"/>
    <w:rsid w:val="00D32CB9"/>
    <w:rsid w:val="00D33068"/>
    <w:rsid w:val="00D3310E"/>
    <w:rsid w:val="00D331CA"/>
    <w:rsid w:val="00D33741"/>
    <w:rsid w:val="00D337E0"/>
    <w:rsid w:val="00D33823"/>
    <w:rsid w:val="00D33BF0"/>
    <w:rsid w:val="00D341BC"/>
    <w:rsid w:val="00D3456C"/>
    <w:rsid w:val="00D348D7"/>
    <w:rsid w:val="00D34EF7"/>
    <w:rsid w:val="00D350BB"/>
    <w:rsid w:val="00D351D7"/>
    <w:rsid w:val="00D35860"/>
    <w:rsid w:val="00D35F1B"/>
    <w:rsid w:val="00D36241"/>
    <w:rsid w:val="00D3663B"/>
    <w:rsid w:val="00D366C5"/>
    <w:rsid w:val="00D36A16"/>
    <w:rsid w:val="00D36A35"/>
    <w:rsid w:val="00D36CDE"/>
    <w:rsid w:val="00D36E1A"/>
    <w:rsid w:val="00D37509"/>
    <w:rsid w:val="00D37518"/>
    <w:rsid w:val="00D37AFB"/>
    <w:rsid w:val="00D37BBD"/>
    <w:rsid w:val="00D37BED"/>
    <w:rsid w:val="00D4054B"/>
    <w:rsid w:val="00D40684"/>
    <w:rsid w:val="00D40706"/>
    <w:rsid w:val="00D40833"/>
    <w:rsid w:val="00D40C41"/>
    <w:rsid w:val="00D40C86"/>
    <w:rsid w:val="00D40DFA"/>
    <w:rsid w:val="00D411DA"/>
    <w:rsid w:val="00D41E1F"/>
    <w:rsid w:val="00D42593"/>
    <w:rsid w:val="00D42746"/>
    <w:rsid w:val="00D427A4"/>
    <w:rsid w:val="00D429B1"/>
    <w:rsid w:val="00D42CF2"/>
    <w:rsid w:val="00D42DE8"/>
    <w:rsid w:val="00D42E6B"/>
    <w:rsid w:val="00D43654"/>
    <w:rsid w:val="00D437A8"/>
    <w:rsid w:val="00D437EF"/>
    <w:rsid w:val="00D43824"/>
    <w:rsid w:val="00D439A8"/>
    <w:rsid w:val="00D43BA2"/>
    <w:rsid w:val="00D441F8"/>
    <w:rsid w:val="00D445A4"/>
    <w:rsid w:val="00D445DC"/>
    <w:rsid w:val="00D44723"/>
    <w:rsid w:val="00D447A0"/>
    <w:rsid w:val="00D44FA5"/>
    <w:rsid w:val="00D45577"/>
    <w:rsid w:val="00D45681"/>
    <w:rsid w:val="00D4574C"/>
    <w:rsid w:val="00D45B20"/>
    <w:rsid w:val="00D45B77"/>
    <w:rsid w:val="00D45B79"/>
    <w:rsid w:val="00D45B8F"/>
    <w:rsid w:val="00D45C47"/>
    <w:rsid w:val="00D461D2"/>
    <w:rsid w:val="00D46367"/>
    <w:rsid w:val="00D4677A"/>
    <w:rsid w:val="00D46AC6"/>
    <w:rsid w:val="00D46B75"/>
    <w:rsid w:val="00D46DC9"/>
    <w:rsid w:val="00D47589"/>
    <w:rsid w:val="00D47844"/>
    <w:rsid w:val="00D47B46"/>
    <w:rsid w:val="00D50014"/>
    <w:rsid w:val="00D5056A"/>
    <w:rsid w:val="00D50990"/>
    <w:rsid w:val="00D50C67"/>
    <w:rsid w:val="00D50C86"/>
    <w:rsid w:val="00D50CAE"/>
    <w:rsid w:val="00D510B4"/>
    <w:rsid w:val="00D51252"/>
    <w:rsid w:val="00D51324"/>
    <w:rsid w:val="00D515C8"/>
    <w:rsid w:val="00D519C2"/>
    <w:rsid w:val="00D51D0B"/>
    <w:rsid w:val="00D51E17"/>
    <w:rsid w:val="00D51E34"/>
    <w:rsid w:val="00D51E4F"/>
    <w:rsid w:val="00D51E70"/>
    <w:rsid w:val="00D51FFA"/>
    <w:rsid w:val="00D520EE"/>
    <w:rsid w:val="00D52376"/>
    <w:rsid w:val="00D525CA"/>
    <w:rsid w:val="00D53099"/>
    <w:rsid w:val="00D531C8"/>
    <w:rsid w:val="00D53296"/>
    <w:rsid w:val="00D5374A"/>
    <w:rsid w:val="00D53C7A"/>
    <w:rsid w:val="00D53E09"/>
    <w:rsid w:val="00D53F1A"/>
    <w:rsid w:val="00D53FD0"/>
    <w:rsid w:val="00D53FDA"/>
    <w:rsid w:val="00D54006"/>
    <w:rsid w:val="00D54068"/>
    <w:rsid w:val="00D54115"/>
    <w:rsid w:val="00D54617"/>
    <w:rsid w:val="00D54880"/>
    <w:rsid w:val="00D54889"/>
    <w:rsid w:val="00D54938"/>
    <w:rsid w:val="00D54DA2"/>
    <w:rsid w:val="00D557AA"/>
    <w:rsid w:val="00D55910"/>
    <w:rsid w:val="00D55F8D"/>
    <w:rsid w:val="00D5631A"/>
    <w:rsid w:val="00D57016"/>
    <w:rsid w:val="00D571BF"/>
    <w:rsid w:val="00D576D5"/>
    <w:rsid w:val="00D57795"/>
    <w:rsid w:val="00D579B7"/>
    <w:rsid w:val="00D57B56"/>
    <w:rsid w:val="00D57BB9"/>
    <w:rsid w:val="00D60533"/>
    <w:rsid w:val="00D606EC"/>
    <w:rsid w:val="00D60961"/>
    <w:rsid w:val="00D60999"/>
    <w:rsid w:val="00D60A15"/>
    <w:rsid w:val="00D60BD8"/>
    <w:rsid w:val="00D61258"/>
    <w:rsid w:val="00D616AC"/>
    <w:rsid w:val="00D61798"/>
    <w:rsid w:val="00D61C09"/>
    <w:rsid w:val="00D61FEC"/>
    <w:rsid w:val="00D623F8"/>
    <w:rsid w:val="00D628E9"/>
    <w:rsid w:val="00D62994"/>
    <w:rsid w:val="00D62FD8"/>
    <w:rsid w:val="00D631BF"/>
    <w:rsid w:val="00D63524"/>
    <w:rsid w:val="00D63544"/>
    <w:rsid w:val="00D6360B"/>
    <w:rsid w:val="00D6399E"/>
    <w:rsid w:val="00D63A0E"/>
    <w:rsid w:val="00D63A62"/>
    <w:rsid w:val="00D63D74"/>
    <w:rsid w:val="00D6443A"/>
    <w:rsid w:val="00D645C7"/>
    <w:rsid w:val="00D645F2"/>
    <w:rsid w:val="00D64720"/>
    <w:rsid w:val="00D647AC"/>
    <w:rsid w:val="00D647C8"/>
    <w:rsid w:val="00D64825"/>
    <w:rsid w:val="00D650AA"/>
    <w:rsid w:val="00D650F9"/>
    <w:rsid w:val="00D65BEB"/>
    <w:rsid w:val="00D6616F"/>
    <w:rsid w:val="00D666BA"/>
    <w:rsid w:val="00D6773F"/>
    <w:rsid w:val="00D67DDC"/>
    <w:rsid w:val="00D67F64"/>
    <w:rsid w:val="00D700DE"/>
    <w:rsid w:val="00D70494"/>
    <w:rsid w:val="00D7071C"/>
    <w:rsid w:val="00D70A3C"/>
    <w:rsid w:val="00D70E81"/>
    <w:rsid w:val="00D711B4"/>
    <w:rsid w:val="00D71471"/>
    <w:rsid w:val="00D71E93"/>
    <w:rsid w:val="00D720AC"/>
    <w:rsid w:val="00D72D71"/>
    <w:rsid w:val="00D72E52"/>
    <w:rsid w:val="00D72FDB"/>
    <w:rsid w:val="00D732E2"/>
    <w:rsid w:val="00D735A7"/>
    <w:rsid w:val="00D736B1"/>
    <w:rsid w:val="00D739E9"/>
    <w:rsid w:val="00D73C91"/>
    <w:rsid w:val="00D73CB5"/>
    <w:rsid w:val="00D73E58"/>
    <w:rsid w:val="00D753BD"/>
    <w:rsid w:val="00D758EC"/>
    <w:rsid w:val="00D75D6E"/>
    <w:rsid w:val="00D75DEE"/>
    <w:rsid w:val="00D75ECE"/>
    <w:rsid w:val="00D7618E"/>
    <w:rsid w:val="00D76256"/>
    <w:rsid w:val="00D76863"/>
    <w:rsid w:val="00D768AF"/>
    <w:rsid w:val="00D7755E"/>
    <w:rsid w:val="00D77643"/>
    <w:rsid w:val="00D777D0"/>
    <w:rsid w:val="00D778B0"/>
    <w:rsid w:val="00D77B2F"/>
    <w:rsid w:val="00D77D8D"/>
    <w:rsid w:val="00D77F12"/>
    <w:rsid w:val="00D80063"/>
    <w:rsid w:val="00D80AD4"/>
    <w:rsid w:val="00D80C31"/>
    <w:rsid w:val="00D80DB3"/>
    <w:rsid w:val="00D80EBC"/>
    <w:rsid w:val="00D80F8B"/>
    <w:rsid w:val="00D818FE"/>
    <w:rsid w:val="00D8226F"/>
    <w:rsid w:val="00D82913"/>
    <w:rsid w:val="00D82ED6"/>
    <w:rsid w:val="00D83292"/>
    <w:rsid w:val="00D835B0"/>
    <w:rsid w:val="00D83785"/>
    <w:rsid w:val="00D838B6"/>
    <w:rsid w:val="00D8394C"/>
    <w:rsid w:val="00D83B31"/>
    <w:rsid w:val="00D83B45"/>
    <w:rsid w:val="00D83BC2"/>
    <w:rsid w:val="00D83C2D"/>
    <w:rsid w:val="00D83F23"/>
    <w:rsid w:val="00D841DC"/>
    <w:rsid w:val="00D84287"/>
    <w:rsid w:val="00D842B0"/>
    <w:rsid w:val="00D8445C"/>
    <w:rsid w:val="00D8466D"/>
    <w:rsid w:val="00D84C1F"/>
    <w:rsid w:val="00D84F9F"/>
    <w:rsid w:val="00D859B8"/>
    <w:rsid w:val="00D85AC8"/>
    <w:rsid w:val="00D85B2F"/>
    <w:rsid w:val="00D85E2C"/>
    <w:rsid w:val="00D85E42"/>
    <w:rsid w:val="00D85F93"/>
    <w:rsid w:val="00D8601B"/>
    <w:rsid w:val="00D8619C"/>
    <w:rsid w:val="00D86287"/>
    <w:rsid w:val="00D8628F"/>
    <w:rsid w:val="00D862DD"/>
    <w:rsid w:val="00D86C73"/>
    <w:rsid w:val="00D86D93"/>
    <w:rsid w:val="00D8704A"/>
    <w:rsid w:val="00D870D4"/>
    <w:rsid w:val="00D871C9"/>
    <w:rsid w:val="00D874FD"/>
    <w:rsid w:val="00D87919"/>
    <w:rsid w:val="00D879EC"/>
    <w:rsid w:val="00D87B6A"/>
    <w:rsid w:val="00D87CAB"/>
    <w:rsid w:val="00D90A5C"/>
    <w:rsid w:val="00D90E2C"/>
    <w:rsid w:val="00D911DC"/>
    <w:rsid w:val="00D91866"/>
    <w:rsid w:val="00D91A87"/>
    <w:rsid w:val="00D91C87"/>
    <w:rsid w:val="00D91E32"/>
    <w:rsid w:val="00D91E71"/>
    <w:rsid w:val="00D91E93"/>
    <w:rsid w:val="00D91F86"/>
    <w:rsid w:val="00D920AE"/>
    <w:rsid w:val="00D9212A"/>
    <w:rsid w:val="00D922FC"/>
    <w:rsid w:val="00D9259A"/>
    <w:rsid w:val="00D92B47"/>
    <w:rsid w:val="00D92F01"/>
    <w:rsid w:val="00D930FE"/>
    <w:rsid w:val="00D9338D"/>
    <w:rsid w:val="00D9339A"/>
    <w:rsid w:val="00D933BE"/>
    <w:rsid w:val="00D9359D"/>
    <w:rsid w:val="00D940AE"/>
    <w:rsid w:val="00D94261"/>
    <w:rsid w:val="00D94650"/>
    <w:rsid w:val="00D946AF"/>
    <w:rsid w:val="00D951D7"/>
    <w:rsid w:val="00D956FC"/>
    <w:rsid w:val="00D95BCE"/>
    <w:rsid w:val="00D95C5A"/>
    <w:rsid w:val="00D95F9F"/>
    <w:rsid w:val="00D96302"/>
    <w:rsid w:val="00D968E4"/>
    <w:rsid w:val="00D96D89"/>
    <w:rsid w:val="00D96FCC"/>
    <w:rsid w:val="00D97790"/>
    <w:rsid w:val="00D97A1E"/>
    <w:rsid w:val="00D97D5F"/>
    <w:rsid w:val="00D97E99"/>
    <w:rsid w:val="00DA002F"/>
    <w:rsid w:val="00DA01BE"/>
    <w:rsid w:val="00DA04ED"/>
    <w:rsid w:val="00DA056F"/>
    <w:rsid w:val="00DA080B"/>
    <w:rsid w:val="00DA0C2C"/>
    <w:rsid w:val="00DA0CBE"/>
    <w:rsid w:val="00DA0ED8"/>
    <w:rsid w:val="00DA0F0B"/>
    <w:rsid w:val="00DA1355"/>
    <w:rsid w:val="00DA148A"/>
    <w:rsid w:val="00DA168D"/>
    <w:rsid w:val="00DA191B"/>
    <w:rsid w:val="00DA1A7F"/>
    <w:rsid w:val="00DA1B2E"/>
    <w:rsid w:val="00DA1D3E"/>
    <w:rsid w:val="00DA24A1"/>
    <w:rsid w:val="00DA256B"/>
    <w:rsid w:val="00DA26DF"/>
    <w:rsid w:val="00DA28DB"/>
    <w:rsid w:val="00DA3077"/>
    <w:rsid w:val="00DA3136"/>
    <w:rsid w:val="00DA329C"/>
    <w:rsid w:val="00DA3398"/>
    <w:rsid w:val="00DA37E5"/>
    <w:rsid w:val="00DA3C47"/>
    <w:rsid w:val="00DA3D47"/>
    <w:rsid w:val="00DA3E81"/>
    <w:rsid w:val="00DA3FD1"/>
    <w:rsid w:val="00DA4546"/>
    <w:rsid w:val="00DA4A2B"/>
    <w:rsid w:val="00DA4A80"/>
    <w:rsid w:val="00DA4FDF"/>
    <w:rsid w:val="00DA500F"/>
    <w:rsid w:val="00DA5120"/>
    <w:rsid w:val="00DA54CA"/>
    <w:rsid w:val="00DA54F2"/>
    <w:rsid w:val="00DA5753"/>
    <w:rsid w:val="00DA6110"/>
    <w:rsid w:val="00DA637F"/>
    <w:rsid w:val="00DA6714"/>
    <w:rsid w:val="00DA67D4"/>
    <w:rsid w:val="00DA6854"/>
    <w:rsid w:val="00DA68A8"/>
    <w:rsid w:val="00DA68E0"/>
    <w:rsid w:val="00DA6A88"/>
    <w:rsid w:val="00DA6AD1"/>
    <w:rsid w:val="00DA6C3F"/>
    <w:rsid w:val="00DA6D6F"/>
    <w:rsid w:val="00DA6F64"/>
    <w:rsid w:val="00DA7113"/>
    <w:rsid w:val="00DA729A"/>
    <w:rsid w:val="00DA7D28"/>
    <w:rsid w:val="00DB008F"/>
    <w:rsid w:val="00DB00ED"/>
    <w:rsid w:val="00DB0120"/>
    <w:rsid w:val="00DB01B6"/>
    <w:rsid w:val="00DB0537"/>
    <w:rsid w:val="00DB0A75"/>
    <w:rsid w:val="00DB0B5D"/>
    <w:rsid w:val="00DB190C"/>
    <w:rsid w:val="00DB21C6"/>
    <w:rsid w:val="00DB2227"/>
    <w:rsid w:val="00DB2461"/>
    <w:rsid w:val="00DB2934"/>
    <w:rsid w:val="00DB2AE4"/>
    <w:rsid w:val="00DB2D79"/>
    <w:rsid w:val="00DB2DE9"/>
    <w:rsid w:val="00DB2E68"/>
    <w:rsid w:val="00DB38A3"/>
    <w:rsid w:val="00DB41D6"/>
    <w:rsid w:val="00DB41E5"/>
    <w:rsid w:val="00DB4726"/>
    <w:rsid w:val="00DB478C"/>
    <w:rsid w:val="00DB4C64"/>
    <w:rsid w:val="00DB4D7A"/>
    <w:rsid w:val="00DB5144"/>
    <w:rsid w:val="00DB5571"/>
    <w:rsid w:val="00DB5584"/>
    <w:rsid w:val="00DB5620"/>
    <w:rsid w:val="00DB591A"/>
    <w:rsid w:val="00DB6014"/>
    <w:rsid w:val="00DB6234"/>
    <w:rsid w:val="00DB678D"/>
    <w:rsid w:val="00DB67CC"/>
    <w:rsid w:val="00DB6DA7"/>
    <w:rsid w:val="00DB6DF9"/>
    <w:rsid w:val="00DB6F36"/>
    <w:rsid w:val="00DB701E"/>
    <w:rsid w:val="00DB772C"/>
    <w:rsid w:val="00DB7AB0"/>
    <w:rsid w:val="00DB7C7F"/>
    <w:rsid w:val="00DC0422"/>
    <w:rsid w:val="00DC09FD"/>
    <w:rsid w:val="00DC0D23"/>
    <w:rsid w:val="00DC10D0"/>
    <w:rsid w:val="00DC1118"/>
    <w:rsid w:val="00DC11B0"/>
    <w:rsid w:val="00DC12A9"/>
    <w:rsid w:val="00DC12C7"/>
    <w:rsid w:val="00DC1D0A"/>
    <w:rsid w:val="00DC200D"/>
    <w:rsid w:val="00DC245F"/>
    <w:rsid w:val="00DC24E7"/>
    <w:rsid w:val="00DC2893"/>
    <w:rsid w:val="00DC2A52"/>
    <w:rsid w:val="00DC2CB1"/>
    <w:rsid w:val="00DC3595"/>
    <w:rsid w:val="00DC3942"/>
    <w:rsid w:val="00DC3C0B"/>
    <w:rsid w:val="00DC4089"/>
    <w:rsid w:val="00DC433D"/>
    <w:rsid w:val="00DC435B"/>
    <w:rsid w:val="00DC46CF"/>
    <w:rsid w:val="00DC4DBB"/>
    <w:rsid w:val="00DC4FC8"/>
    <w:rsid w:val="00DC4FD4"/>
    <w:rsid w:val="00DC5119"/>
    <w:rsid w:val="00DC53F4"/>
    <w:rsid w:val="00DC54D5"/>
    <w:rsid w:val="00DC5651"/>
    <w:rsid w:val="00DC58AB"/>
    <w:rsid w:val="00DC5997"/>
    <w:rsid w:val="00DC5AFF"/>
    <w:rsid w:val="00DC5D53"/>
    <w:rsid w:val="00DC61A8"/>
    <w:rsid w:val="00DC6974"/>
    <w:rsid w:val="00DC6BFC"/>
    <w:rsid w:val="00DC6C79"/>
    <w:rsid w:val="00DC6C8C"/>
    <w:rsid w:val="00DC6F99"/>
    <w:rsid w:val="00DC7A82"/>
    <w:rsid w:val="00DD02C5"/>
    <w:rsid w:val="00DD0560"/>
    <w:rsid w:val="00DD0572"/>
    <w:rsid w:val="00DD05FF"/>
    <w:rsid w:val="00DD0672"/>
    <w:rsid w:val="00DD078F"/>
    <w:rsid w:val="00DD0D70"/>
    <w:rsid w:val="00DD1553"/>
    <w:rsid w:val="00DD15DA"/>
    <w:rsid w:val="00DD2016"/>
    <w:rsid w:val="00DD214A"/>
    <w:rsid w:val="00DD22F9"/>
    <w:rsid w:val="00DD28D4"/>
    <w:rsid w:val="00DD2969"/>
    <w:rsid w:val="00DD2993"/>
    <w:rsid w:val="00DD2BB8"/>
    <w:rsid w:val="00DD2C7F"/>
    <w:rsid w:val="00DD2D63"/>
    <w:rsid w:val="00DD32A7"/>
    <w:rsid w:val="00DD34A6"/>
    <w:rsid w:val="00DD357C"/>
    <w:rsid w:val="00DD3732"/>
    <w:rsid w:val="00DD39CC"/>
    <w:rsid w:val="00DD3B4B"/>
    <w:rsid w:val="00DD3E6F"/>
    <w:rsid w:val="00DD3EC5"/>
    <w:rsid w:val="00DD4213"/>
    <w:rsid w:val="00DD4D54"/>
    <w:rsid w:val="00DD50E2"/>
    <w:rsid w:val="00DD5272"/>
    <w:rsid w:val="00DD527E"/>
    <w:rsid w:val="00DD5558"/>
    <w:rsid w:val="00DD5A76"/>
    <w:rsid w:val="00DD5B8A"/>
    <w:rsid w:val="00DD5F3B"/>
    <w:rsid w:val="00DD5F73"/>
    <w:rsid w:val="00DD6057"/>
    <w:rsid w:val="00DD638F"/>
    <w:rsid w:val="00DD6838"/>
    <w:rsid w:val="00DD6A7E"/>
    <w:rsid w:val="00DD6CB5"/>
    <w:rsid w:val="00DD6DB0"/>
    <w:rsid w:val="00DD6F6F"/>
    <w:rsid w:val="00DD7036"/>
    <w:rsid w:val="00DD73C0"/>
    <w:rsid w:val="00DD7670"/>
    <w:rsid w:val="00DD7B2C"/>
    <w:rsid w:val="00DD7E76"/>
    <w:rsid w:val="00DE0324"/>
    <w:rsid w:val="00DE0696"/>
    <w:rsid w:val="00DE077D"/>
    <w:rsid w:val="00DE0AFA"/>
    <w:rsid w:val="00DE0DE1"/>
    <w:rsid w:val="00DE0EC9"/>
    <w:rsid w:val="00DE0EF4"/>
    <w:rsid w:val="00DE128D"/>
    <w:rsid w:val="00DE1327"/>
    <w:rsid w:val="00DE1328"/>
    <w:rsid w:val="00DE15A6"/>
    <w:rsid w:val="00DE16EF"/>
    <w:rsid w:val="00DE1975"/>
    <w:rsid w:val="00DE19DD"/>
    <w:rsid w:val="00DE1A86"/>
    <w:rsid w:val="00DE1C2E"/>
    <w:rsid w:val="00DE1C4C"/>
    <w:rsid w:val="00DE1D9D"/>
    <w:rsid w:val="00DE240D"/>
    <w:rsid w:val="00DE27C0"/>
    <w:rsid w:val="00DE2955"/>
    <w:rsid w:val="00DE2C5A"/>
    <w:rsid w:val="00DE2E28"/>
    <w:rsid w:val="00DE3063"/>
    <w:rsid w:val="00DE3185"/>
    <w:rsid w:val="00DE3298"/>
    <w:rsid w:val="00DE3630"/>
    <w:rsid w:val="00DE3723"/>
    <w:rsid w:val="00DE376B"/>
    <w:rsid w:val="00DE39E4"/>
    <w:rsid w:val="00DE417A"/>
    <w:rsid w:val="00DE4861"/>
    <w:rsid w:val="00DE4C54"/>
    <w:rsid w:val="00DE4D22"/>
    <w:rsid w:val="00DE4F2E"/>
    <w:rsid w:val="00DE51A4"/>
    <w:rsid w:val="00DE51FF"/>
    <w:rsid w:val="00DE5781"/>
    <w:rsid w:val="00DE5A6D"/>
    <w:rsid w:val="00DE5A93"/>
    <w:rsid w:val="00DE5E90"/>
    <w:rsid w:val="00DE5F22"/>
    <w:rsid w:val="00DE612D"/>
    <w:rsid w:val="00DE68BA"/>
    <w:rsid w:val="00DE6BEE"/>
    <w:rsid w:val="00DE6D8B"/>
    <w:rsid w:val="00DE74BA"/>
    <w:rsid w:val="00DE77FC"/>
    <w:rsid w:val="00DE79C3"/>
    <w:rsid w:val="00DE7A17"/>
    <w:rsid w:val="00DE7CBE"/>
    <w:rsid w:val="00DE7CC9"/>
    <w:rsid w:val="00DE7EE8"/>
    <w:rsid w:val="00DF02B1"/>
    <w:rsid w:val="00DF0694"/>
    <w:rsid w:val="00DF0CF3"/>
    <w:rsid w:val="00DF1350"/>
    <w:rsid w:val="00DF15C0"/>
    <w:rsid w:val="00DF18D7"/>
    <w:rsid w:val="00DF1ADA"/>
    <w:rsid w:val="00DF1C57"/>
    <w:rsid w:val="00DF1DEC"/>
    <w:rsid w:val="00DF1F45"/>
    <w:rsid w:val="00DF21EA"/>
    <w:rsid w:val="00DF23EC"/>
    <w:rsid w:val="00DF244B"/>
    <w:rsid w:val="00DF261F"/>
    <w:rsid w:val="00DF2C36"/>
    <w:rsid w:val="00DF2C37"/>
    <w:rsid w:val="00DF2E12"/>
    <w:rsid w:val="00DF2E38"/>
    <w:rsid w:val="00DF2F65"/>
    <w:rsid w:val="00DF2F97"/>
    <w:rsid w:val="00DF3658"/>
    <w:rsid w:val="00DF36CC"/>
    <w:rsid w:val="00DF380F"/>
    <w:rsid w:val="00DF38EA"/>
    <w:rsid w:val="00DF3C3F"/>
    <w:rsid w:val="00DF3EA6"/>
    <w:rsid w:val="00DF4038"/>
    <w:rsid w:val="00DF4382"/>
    <w:rsid w:val="00DF49E7"/>
    <w:rsid w:val="00DF4D29"/>
    <w:rsid w:val="00DF4DD2"/>
    <w:rsid w:val="00DF50A7"/>
    <w:rsid w:val="00DF5C3A"/>
    <w:rsid w:val="00DF5E00"/>
    <w:rsid w:val="00DF5E3C"/>
    <w:rsid w:val="00DF5F65"/>
    <w:rsid w:val="00DF5FD8"/>
    <w:rsid w:val="00DF623D"/>
    <w:rsid w:val="00DF6488"/>
    <w:rsid w:val="00DF6549"/>
    <w:rsid w:val="00DF6939"/>
    <w:rsid w:val="00DF69A0"/>
    <w:rsid w:val="00DF6A0B"/>
    <w:rsid w:val="00DF6F06"/>
    <w:rsid w:val="00DF7B0A"/>
    <w:rsid w:val="00DF7B4E"/>
    <w:rsid w:val="00DF7CB1"/>
    <w:rsid w:val="00DF7EA3"/>
    <w:rsid w:val="00DF7F0E"/>
    <w:rsid w:val="00DF7F7A"/>
    <w:rsid w:val="00E00267"/>
    <w:rsid w:val="00E005AB"/>
    <w:rsid w:val="00E008A2"/>
    <w:rsid w:val="00E00AEA"/>
    <w:rsid w:val="00E00C4C"/>
    <w:rsid w:val="00E00CAC"/>
    <w:rsid w:val="00E0191D"/>
    <w:rsid w:val="00E019D9"/>
    <w:rsid w:val="00E01CCE"/>
    <w:rsid w:val="00E01FA3"/>
    <w:rsid w:val="00E02059"/>
    <w:rsid w:val="00E02075"/>
    <w:rsid w:val="00E02432"/>
    <w:rsid w:val="00E02710"/>
    <w:rsid w:val="00E02953"/>
    <w:rsid w:val="00E02E1B"/>
    <w:rsid w:val="00E02FAD"/>
    <w:rsid w:val="00E0318E"/>
    <w:rsid w:val="00E03292"/>
    <w:rsid w:val="00E032D6"/>
    <w:rsid w:val="00E0351E"/>
    <w:rsid w:val="00E03598"/>
    <w:rsid w:val="00E0398C"/>
    <w:rsid w:val="00E03EFA"/>
    <w:rsid w:val="00E03F85"/>
    <w:rsid w:val="00E0439D"/>
    <w:rsid w:val="00E04451"/>
    <w:rsid w:val="00E0452E"/>
    <w:rsid w:val="00E04CEC"/>
    <w:rsid w:val="00E04D61"/>
    <w:rsid w:val="00E05435"/>
    <w:rsid w:val="00E057A3"/>
    <w:rsid w:val="00E058B7"/>
    <w:rsid w:val="00E059EC"/>
    <w:rsid w:val="00E05DA5"/>
    <w:rsid w:val="00E05DFD"/>
    <w:rsid w:val="00E05F62"/>
    <w:rsid w:val="00E05FDF"/>
    <w:rsid w:val="00E0608B"/>
    <w:rsid w:val="00E060AB"/>
    <w:rsid w:val="00E06795"/>
    <w:rsid w:val="00E06857"/>
    <w:rsid w:val="00E06A2E"/>
    <w:rsid w:val="00E06D26"/>
    <w:rsid w:val="00E06ECB"/>
    <w:rsid w:val="00E0759A"/>
    <w:rsid w:val="00E076C2"/>
    <w:rsid w:val="00E076CC"/>
    <w:rsid w:val="00E07C7A"/>
    <w:rsid w:val="00E07E6F"/>
    <w:rsid w:val="00E07F39"/>
    <w:rsid w:val="00E07F75"/>
    <w:rsid w:val="00E10370"/>
    <w:rsid w:val="00E10702"/>
    <w:rsid w:val="00E1073C"/>
    <w:rsid w:val="00E108C5"/>
    <w:rsid w:val="00E10902"/>
    <w:rsid w:val="00E10B61"/>
    <w:rsid w:val="00E11274"/>
    <w:rsid w:val="00E1174C"/>
    <w:rsid w:val="00E11813"/>
    <w:rsid w:val="00E11872"/>
    <w:rsid w:val="00E11A1F"/>
    <w:rsid w:val="00E11E9C"/>
    <w:rsid w:val="00E12411"/>
    <w:rsid w:val="00E125D7"/>
    <w:rsid w:val="00E127CE"/>
    <w:rsid w:val="00E128D7"/>
    <w:rsid w:val="00E12D0E"/>
    <w:rsid w:val="00E12F78"/>
    <w:rsid w:val="00E13467"/>
    <w:rsid w:val="00E138C1"/>
    <w:rsid w:val="00E14466"/>
    <w:rsid w:val="00E14569"/>
    <w:rsid w:val="00E149C0"/>
    <w:rsid w:val="00E14C3E"/>
    <w:rsid w:val="00E150F0"/>
    <w:rsid w:val="00E15709"/>
    <w:rsid w:val="00E157F6"/>
    <w:rsid w:val="00E160F1"/>
    <w:rsid w:val="00E16237"/>
    <w:rsid w:val="00E162BA"/>
    <w:rsid w:val="00E163C0"/>
    <w:rsid w:val="00E163C5"/>
    <w:rsid w:val="00E164C6"/>
    <w:rsid w:val="00E16966"/>
    <w:rsid w:val="00E1697B"/>
    <w:rsid w:val="00E16B7C"/>
    <w:rsid w:val="00E16C25"/>
    <w:rsid w:val="00E16EEC"/>
    <w:rsid w:val="00E1780F"/>
    <w:rsid w:val="00E179CB"/>
    <w:rsid w:val="00E17A0E"/>
    <w:rsid w:val="00E17CCE"/>
    <w:rsid w:val="00E17F6D"/>
    <w:rsid w:val="00E20099"/>
    <w:rsid w:val="00E20202"/>
    <w:rsid w:val="00E20444"/>
    <w:rsid w:val="00E20464"/>
    <w:rsid w:val="00E20959"/>
    <w:rsid w:val="00E209D8"/>
    <w:rsid w:val="00E21625"/>
    <w:rsid w:val="00E21766"/>
    <w:rsid w:val="00E218AA"/>
    <w:rsid w:val="00E219C9"/>
    <w:rsid w:val="00E225A9"/>
    <w:rsid w:val="00E226F8"/>
    <w:rsid w:val="00E2274A"/>
    <w:rsid w:val="00E22951"/>
    <w:rsid w:val="00E22FAF"/>
    <w:rsid w:val="00E23367"/>
    <w:rsid w:val="00E23970"/>
    <w:rsid w:val="00E23DE1"/>
    <w:rsid w:val="00E23F1E"/>
    <w:rsid w:val="00E23F75"/>
    <w:rsid w:val="00E24603"/>
    <w:rsid w:val="00E249EA"/>
    <w:rsid w:val="00E24AFF"/>
    <w:rsid w:val="00E250EF"/>
    <w:rsid w:val="00E25637"/>
    <w:rsid w:val="00E25662"/>
    <w:rsid w:val="00E256D2"/>
    <w:rsid w:val="00E25BB3"/>
    <w:rsid w:val="00E25E29"/>
    <w:rsid w:val="00E25E93"/>
    <w:rsid w:val="00E26092"/>
    <w:rsid w:val="00E26100"/>
    <w:rsid w:val="00E2626F"/>
    <w:rsid w:val="00E263A8"/>
    <w:rsid w:val="00E263FD"/>
    <w:rsid w:val="00E2663C"/>
    <w:rsid w:val="00E26815"/>
    <w:rsid w:val="00E26AA6"/>
    <w:rsid w:val="00E26C9F"/>
    <w:rsid w:val="00E27029"/>
    <w:rsid w:val="00E270E7"/>
    <w:rsid w:val="00E276C3"/>
    <w:rsid w:val="00E276CC"/>
    <w:rsid w:val="00E27722"/>
    <w:rsid w:val="00E2778C"/>
    <w:rsid w:val="00E277C7"/>
    <w:rsid w:val="00E300F1"/>
    <w:rsid w:val="00E3020E"/>
    <w:rsid w:val="00E302D6"/>
    <w:rsid w:val="00E3041D"/>
    <w:rsid w:val="00E304B2"/>
    <w:rsid w:val="00E3055E"/>
    <w:rsid w:val="00E3098B"/>
    <w:rsid w:val="00E30D94"/>
    <w:rsid w:val="00E30F68"/>
    <w:rsid w:val="00E313C8"/>
    <w:rsid w:val="00E314D2"/>
    <w:rsid w:val="00E314DE"/>
    <w:rsid w:val="00E31867"/>
    <w:rsid w:val="00E318E0"/>
    <w:rsid w:val="00E321D1"/>
    <w:rsid w:val="00E32413"/>
    <w:rsid w:val="00E32645"/>
    <w:rsid w:val="00E3269B"/>
    <w:rsid w:val="00E32A9D"/>
    <w:rsid w:val="00E32B4E"/>
    <w:rsid w:val="00E32B88"/>
    <w:rsid w:val="00E32CB5"/>
    <w:rsid w:val="00E32F73"/>
    <w:rsid w:val="00E32F78"/>
    <w:rsid w:val="00E33287"/>
    <w:rsid w:val="00E332F9"/>
    <w:rsid w:val="00E3333E"/>
    <w:rsid w:val="00E33498"/>
    <w:rsid w:val="00E334B6"/>
    <w:rsid w:val="00E33634"/>
    <w:rsid w:val="00E336A2"/>
    <w:rsid w:val="00E33863"/>
    <w:rsid w:val="00E33BBC"/>
    <w:rsid w:val="00E33E6D"/>
    <w:rsid w:val="00E340F7"/>
    <w:rsid w:val="00E341A6"/>
    <w:rsid w:val="00E341D8"/>
    <w:rsid w:val="00E3459B"/>
    <w:rsid w:val="00E346DB"/>
    <w:rsid w:val="00E34B1E"/>
    <w:rsid w:val="00E3551B"/>
    <w:rsid w:val="00E35648"/>
    <w:rsid w:val="00E35854"/>
    <w:rsid w:val="00E35E24"/>
    <w:rsid w:val="00E35EFA"/>
    <w:rsid w:val="00E36015"/>
    <w:rsid w:val="00E36386"/>
    <w:rsid w:val="00E36857"/>
    <w:rsid w:val="00E36DE6"/>
    <w:rsid w:val="00E3761D"/>
    <w:rsid w:val="00E377B0"/>
    <w:rsid w:val="00E37B03"/>
    <w:rsid w:val="00E37C3A"/>
    <w:rsid w:val="00E37E08"/>
    <w:rsid w:val="00E37E75"/>
    <w:rsid w:val="00E40405"/>
    <w:rsid w:val="00E404F5"/>
    <w:rsid w:val="00E409C0"/>
    <w:rsid w:val="00E40DBF"/>
    <w:rsid w:val="00E41436"/>
    <w:rsid w:val="00E414E6"/>
    <w:rsid w:val="00E41613"/>
    <w:rsid w:val="00E41764"/>
    <w:rsid w:val="00E41820"/>
    <w:rsid w:val="00E418AE"/>
    <w:rsid w:val="00E41BB5"/>
    <w:rsid w:val="00E41C86"/>
    <w:rsid w:val="00E41FC0"/>
    <w:rsid w:val="00E42114"/>
    <w:rsid w:val="00E425ED"/>
    <w:rsid w:val="00E42678"/>
    <w:rsid w:val="00E4268A"/>
    <w:rsid w:val="00E4283B"/>
    <w:rsid w:val="00E42876"/>
    <w:rsid w:val="00E42AF8"/>
    <w:rsid w:val="00E42DF4"/>
    <w:rsid w:val="00E42EA3"/>
    <w:rsid w:val="00E43904"/>
    <w:rsid w:val="00E43B9E"/>
    <w:rsid w:val="00E43C43"/>
    <w:rsid w:val="00E43F95"/>
    <w:rsid w:val="00E44326"/>
    <w:rsid w:val="00E4437C"/>
    <w:rsid w:val="00E4459F"/>
    <w:rsid w:val="00E44628"/>
    <w:rsid w:val="00E446F4"/>
    <w:rsid w:val="00E44F72"/>
    <w:rsid w:val="00E4515F"/>
    <w:rsid w:val="00E452F2"/>
    <w:rsid w:val="00E453F1"/>
    <w:rsid w:val="00E45796"/>
    <w:rsid w:val="00E45A87"/>
    <w:rsid w:val="00E45BED"/>
    <w:rsid w:val="00E45CEB"/>
    <w:rsid w:val="00E45DFD"/>
    <w:rsid w:val="00E4685A"/>
    <w:rsid w:val="00E46999"/>
    <w:rsid w:val="00E46B9E"/>
    <w:rsid w:val="00E46BCE"/>
    <w:rsid w:val="00E46BF3"/>
    <w:rsid w:val="00E46E49"/>
    <w:rsid w:val="00E46E79"/>
    <w:rsid w:val="00E4730B"/>
    <w:rsid w:val="00E47D37"/>
    <w:rsid w:val="00E47DDB"/>
    <w:rsid w:val="00E51485"/>
    <w:rsid w:val="00E5158B"/>
    <w:rsid w:val="00E5184E"/>
    <w:rsid w:val="00E51DFD"/>
    <w:rsid w:val="00E51E2A"/>
    <w:rsid w:val="00E52082"/>
    <w:rsid w:val="00E5208C"/>
    <w:rsid w:val="00E523EF"/>
    <w:rsid w:val="00E524CE"/>
    <w:rsid w:val="00E525E3"/>
    <w:rsid w:val="00E527E5"/>
    <w:rsid w:val="00E52C6C"/>
    <w:rsid w:val="00E52D30"/>
    <w:rsid w:val="00E52EC6"/>
    <w:rsid w:val="00E52ECC"/>
    <w:rsid w:val="00E52F3B"/>
    <w:rsid w:val="00E5308B"/>
    <w:rsid w:val="00E531D8"/>
    <w:rsid w:val="00E5387D"/>
    <w:rsid w:val="00E539C2"/>
    <w:rsid w:val="00E53A76"/>
    <w:rsid w:val="00E53E2A"/>
    <w:rsid w:val="00E5409F"/>
    <w:rsid w:val="00E5411F"/>
    <w:rsid w:val="00E541D3"/>
    <w:rsid w:val="00E54331"/>
    <w:rsid w:val="00E5461B"/>
    <w:rsid w:val="00E5467D"/>
    <w:rsid w:val="00E54698"/>
    <w:rsid w:val="00E54962"/>
    <w:rsid w:val="00E54CCD"/>
    <w:rsid w:val="00E54D2E"/>
    <w:rsid w:val="00E54F0D"/>
    <w:rsid w:val="00E54F2D"/>
    <w:rsid w:val="00E55145"/>
    <w:rsid w:val="00E55654"/>
    <w:rsid w:val="00E55997"/>
    <w:rsid w:val="00E55C41"/>
    <w:rsid w:val="00E55C9E"/>
    <w:rsid w:val="00E55CFA"/>
    <w:rsid w:val="00E5645B"/>
    <w:rsid w:val="00E566D9"/>
    <w:rsid w:val="00E56B9B"/>
    <w:rsid w:val="00E56CDC"/>
    <w:rsid w:val="00E56DB0"/>
    <w:rsid w:val="00E56E99"/>
    <w:rsid w:val="00E57402"/>
    <w:rsid w:val="00E5744D"/>
    <w:rsid w:val="00E57476"/>
    <w:rsid w:val="00E5760B"/>
    <w:rsid w:val="00E57B10"/>
    <w:rsid w:val="00E57C3C"/>
    <w:rsid w:val="00E57FCB"/>
    <w:rsid w:val="00E60065"/>
    <w:rsid w:val="00E601B2"/>
    <w:rsid w:val="00E60532"/>
    <w:rsid w:val="00E60C5E"/>
    <w:rsid w:val="00E60C97"/>
    <w:rsid w:val="00E60D30"/>
    <w:rsid w:val="00E612B6"/>
    <w:rsid w:val="00E6142D"/>
    <w:rsid w:val="00E6160D"/>
    <w:rsid w:val="00E617B2"/>
    <w:rsid w:val="00E61B75"/>
    <w:rsid w:val="00E61FCB"/>
    <w:rsid w:val="00E62115"/>
    <w:rsid w:val="00E62163"/>
    <w:rsid w:val="00E622CC"/>
    <w:rsid w:val="00E6236C"/>
    <w:rsid w:val="00E626A1"/>
    <w:rsid w:val="00E6284B"/>
    <w:rsid w:val="00E62937"/>
    <w:rsid w:val="00E62A16"/>
    <w:rsid w:val="00E62DD2"/>
    <w:rsid w:val="00E63633"/>
    <w:rsid w:val="00E646D3"/>
    <w:rsid w:val="00E65B5A"/>
    <w:rsid w:val="00E65BFC"/>
    <w:rsid w:val="00E65C95"/>
    <w:rsid w:val="00E65E3B"/>
    <w:rsid w:val="00E6623E"/>
    <w:rsid w:val="00E66490"/>
    <w:rsid w:val="00E664FB"/>
    <w:rsid w:val="00E6651F"/>
    <w:rsid w:val="00E66A11"/>
    <w:rsid w:val="00E66E4B"/>
    <w:rsid w:val="00E6718F"/>
    <w:rsid w:val="00E676CA"/>
    <w:rsid w:val="00E67706"/>
    <w:rsid w:val="00E677C9"/>
    <w:rsid w:val="00E67A0D"/>
    <w:rsid w:val="00E67A80"/>
    <w:rsid w:val="00E67CAC"/>
    <w:rsid w:val="00E67D15"/>
    <w:rsid w:val="00E67DF5"/>
    <w:rsid w:val="00E67F13"/>
    <w:rsid w:val="00E67F95"/>
    <w:rsid w:val="00E70247"/>
    <w:rsid w:val="00E70312"/>
    <w:rsid w:val="00E7092A"/>
    <w:rsid w:val="00E70BD9"/>
    <w:rsid w:val="00E70D37"/>
    <w:rsid w:val="00E70EE3"/>
    <w:rsid w:val="00E70F7A"/>
    <w:rsid w:val="00E70F97"/>
    <w:rsid w:val="00E71593"/>
    <w:rsid w:val="00E71806"/>
    <w:rsid w:val="00E721E2"/>
    <w:rsid w:val="00E723B6"/>
    <w:rsid w:val="00E723DF"/>
    <w:rsid w:val="00E723E4"/>
    <w:rsid w:val="00E72894"/>
    <w:rsid w:val="00E72901"/>
    <w:rsid w:val="00E72A3C"/>
    <w:rsid w:val="00E72A9D"/>
    <w:rsid w:val="00E73124"/>
    <w:rsid w:val="00E732F4"/>
    <w:rsid w:val="00E733CE"/>
    <w:rsid w:val="00E734D6"/>
    <w:rsid w:val="00E73887"/>
    <w:rsid w:val="00E73A09"/>
    <w:rsid w:val="00E73D09"/>
    <w:rsid w:val="00E74163"/>
    <w:rsid w:val="00E742EC"/>
    <w:rsid w:val="00E745BB"/>
    <w:rsid w:val="00E7466C"/>
    <w:rsid w:val="00E7467D"/>
    <w:rsid w:val="00E748A3"/>
    <w:rsid w:val="00E74CFC"/>
    <w:rsid w:val="00E75011"/>
    <w:rsid w:val="00E754AE"/>
    <w:rsid w:val="00E754E2"/>
    <w:rsid w:val="00E7559F"/>
    <w:rsid w:val="00E7569F"/>
    <w:rsid w:val="00E7616D"/>
    <w:rsid w:val="00E7625F"/>
    <w:rsid w:val="00E776EA"/>
    <w:rsid w:val="00E77C54"/>
    <w:rsid w:val="00E77D7A"/>
    <w:rsid w:val="00E8039D"/>
    <w:rsid w:val="00E8043E"/>
    <w:rsid w:val="00E805C9"/>
    <w:rsid w:val="00E80C3B"/>
    <w:rsid w:val="00E80EED"/>
    <w:rsid w:val="00E81111"/>
    <w:rsid w:val="00E81353"/>
    <w:rsid w:val="00E816C0"/>
    <w:rsid w:val="00E81898"/>
    <w:rsid w:val="00E819CC"/>
    <w:rsid w:val="00E819D0"/>
    <w:rsid w:val="00E81A04"/>
    <w:rsid w:val="00E82543"/>
    <w:rsid w:val="00E82596"/>
    <w:rsid w:val="00E8264F"/>
    <w:rsid w:val="00E82DEC"/>
    <w:rsid w:val="00E82F81"/>
    <w:rsid w:val="00E83039"/>
    <w:rsid w:val="00E832BE"/>
    <w:rsid w:val="00E836E3"/>
    <w:rsid w:val="00E83EEE"/>
    <w:rsid w:val="00E83F24"/>
    <w:rsid w:val="00E8429F"/>
    <w:rsid w:val="00E8440A"/>
    <w:rsid w:val="00E84461"/>
    <w:rsid w:val="00E844C8"/>
    <w:rsid w:val="00E84957"/>
    <w:rsid w:val="00E84CA0"/>
    <w:rsid w:val="00E84D6A"/>
    <w:rsid w:val="00E850AD"/>
    <w:rsid w:val="00E854CE"/>
    <w:rsid w:val="00E856CA"/>
    <w:rsid w:val="00E85AB7"/>
    <w:rsid w:val="00E85AFF"/>
    <w:rsid w:val="00E85B59"/>
    <w:rsid w:val="00E860AD"/>
    <w:rsid w:val="00E8667A"/>
    <w:rsid w:val="00E869A7"/>
    <w:rsid w:val="00E86B5E"/>
    <w:rsid w:val="00E86E7C"/>
    <w:rsid w:val="00E870AD"/>
    <w:rsid w:val="00E87450"/>
    <w:rsid w:val="00E8774B"/>
    <w:rsid w:val="00E87857"/>
    <w:rsid w:val="00E87E82"/>
    <w:rsid w:val="00E90191"/>
    <w:rsid w:val="00E90226"/>
    <w:rsid w:val="00E90250"/>
    <w:rsid w:val="00E90267"/>
    <w:rsid w:val="00E90332"/>
    <w:rsid w:val="00E907DE"/>
    <w:rsid w:val="00E909F2"/>
    <w:rsid w:val="00E910C6"/>
    <w:rsid w:val="00E911A8"/>
    <w:rsid w:val="00E9156B"/>
    <w:rsid w:val="00E91F1C"/>
    <w:rsid w:val="00E91F41"/>
    <w:rsid w:val="00E9272E"/>
    <w:rsid w:val="00E92A27"/>
    <w:rsid w:val="00E92A74"/>
    <w:rsid w:val="00E92B1E"/>
    <w:rsid w:val="00E92CD2"/>
    <w:rsid w:val="00E92E1A"/>
    <w:rsid w:val="00E92F44"/>
    <w:rsid w:val="00E92FA4"/>
    <w:rsid w:val="00E931B4"/>
    <w:rsid w:val="00E931E2"/>
    <w:rsid w:val="00E93378"/>
    <w:rsid w:val="00E934AC"/>
    <w:rsid w:val="00E9360A"/>
    <w:rsid w:val="00E93695"/>
    <w:rsid w:val="00E938C8"/>
    <w:rsid w:val="00E93C99"/>
    <w:rsid w:val="00E93CE3"/>
    <w:rsid w:val="00E93D4E"/>
    <w:rsid w:val="00E93E00"/>
    <w:rsid w:val="00E93E63"/>
    <w:rsid w:val="00E93F80"/>
    <w:rsid w:val="00E94210"/>
    <w:rsid w:val="00E943A8"/>
    <w:rsid w:val="00E94455"/>
    <w:rsid w:val="00E946AB"/>
    <w:rsid w:val="00E94939"/>
    <w:rsid w:val="00E94B43"/>
    <w:rsid w:val="00E94DEB"/>
    <w:rsid w:val="00E94F98"/>
    <w:rsid w:val="00E95489"/>
    <w:rsid w:val="00E95EB5"/>
    <w:rsid w:val="00E96002"/>
    <w:rsid w:val="00E9602C"/>
    <w:rsid w:val="00E96338"/>
    <w:rsid w:val="00E96803"/>
    <w:rsid w:val="00E969F7"/>
    <w:rsid w:val="00E96C26"/>
    <w:rsid w:val="00E96C52"/>
    <w:rsid w:val="00E96DBD"/>
    <w:rsid w:val="00E97154"/>
    <w:rsid w:val="00E9717B"/>
    <w:rsid w:val="00E97533"/>
    <w:rsid w:val="00E976DC"/>
    <w:rsid w:val="00E978FC"/>
    <w:rsid w:val="00E97D03"/>
    <w:rsid w:val="00EA00D8"/>
    <w:rsid w:val="00EA010E"/>
    <w:rsid w:val="00EA0A2D"/>
    <w:rsid w:val="00EA0B63"/>
    <w:rsid w:val="00EA0BCC"/>
    <w:rsid w:val="00EA0C4C"/>
    <w:rsid w:val="00EA0E0C"/>
    <w:rsid w:val="00EA0F50"/>
    <w:rsid w:val="00EA0F6D"/>
    <w:rsid w:val="00EA12A2"/>
    <w:rsid w:val="00EA1410"/>
    <w:rsid w:val="00EA162A"/>
    <w:rsid w:val="00EA1739"/>
    <w:rsid w:val="00EA178F"/>
    <w:rsid w:val="00EA1868"/>
    <w:rsid w:val="00EA1A05"/>
    <w:rsid w:val="00EA1E06"/>
    <w:rsid w:val="00EA2226"/>
    <w:rsid w:val="00EA2793"/>
    <w:rsid w:val="00EA297B"/>
    <w:rsid w:val="00EA2C50"/>
    <w:rsid w:val="00EA2EE9"/>
    <w:rsid w:val="00EA2F58"/>
    <w:rsid w:val="00EA309F"/>
    <w:rsid w:val="00EA31AA"/>
    <w:rsid w:val="00EA32BD"/>
    <w:rsid w:val="00EA3499"/>
    <w:rsid w:val="00EA34D1"/>
    <w:rsid w:val="00EA3EF0"/>
    <w:rsid w:val="00EA40CB"/>
    <w:rsid w:val="00EA42F2"/>
    <w:rsid w:val="00EA44F0"/>
    <w:rsid w:val="00EA476C"/>
    <w:rsid w:val="00EA49B6"/>
    <w:rsid w:val="00EA4A90"/>
    <w:rsid w:val="00EA4BB7"/>
    <w:rsid w:val="00EA4CC4"/>
    <w:rsid w:val="00EA4CF0"/>
    <w:rsid w:val="00EA4D4A"/>
    <w:rsid w:val="00EA504D"/>
    <w:rsid w:val="00EA50D3"/>
    <w:rsid w:val="00EA5DEB"/>
    <w:rsid w:val="00EA69B4"/>
    <w:rsid w:val="00EA6E4C"/>
    <w:rsid w:val="00EA7297"/>
    <w:rsid w:val="00EA74C1"/>
    <w:rsid w:val="00EA7705"/>
    <w:rsid w:val="00EA7B10"/>
    <w:rsid w:val="00EA7C09"/>
    <w:rsid w:val="00EA7CEC"/>
    <w:rsid w:val="00EA7D20"/>
    <w:rsid w:val="00EA7F17"/>
    <w:rsid w:val="00EA7FC1"/>
    <w:rsid w:val="00EB04BB"/>
    <w:rsid w:val="00EB06FD"/>
    <w:rsid w:val="00EB09EE"/>
    <w:rsid w:val="00EB0A34"/>
    <w:rsid w:val="00EB0EE1"/>
    <w:rsid w:val="00EB0FC7"/>
    <w:rsid w:val="00EB13EF"/>
    <w:rsid w:val="00EB14F6"/>
    <w:rsid w:val="00EB17ED"/>
    <w:rsid w:val="00EB1FD3"/>
    <w:rsid w:val="00EB20F3"/>
    <w:rsid w:val="00EB210B"/>
    <w:rsid w:val="00EB258A"/>
    <w:rsid w:val="00EB28F7"/>
    <w:rsid w:val="00EB2AB1"/>
    <w:rsid w:val="00EB2D2A"/>
    <w:rsid w:val="00EB30F6"/>
    <w:rsid w:val="00EB3665"/>
    <w:rsid w:val="00EB36EC"/>
    <w:rsid w:val="00EB3A38"/>
    <w:rsid w:val="00EB3B1C"/>
    <w:rsid w:val="00EB3C4C"/>
    <w:rsid w:val="00EB413A"/>
    <w:rsid w:val="00EB427F"/>
    <w:rsid w:val="00EB4842"/>
    <w:rsid w:val="00EB49E6"/>
    <w:rsid w:val="00EB4C8E"/>
    <w:rsid w:val="00EB4C8F"/>
    <w:rsid w:val="00EB4E49"/>
    <w:rsid w:val="00EB5126"/>
    <w:rsid w:val="00EB5ADE"/>
    <w:rsid w:val="00EB600E"/>
    <w:rsid w:val="00EB60E0"/>
    <w:rsid w:val="00EB6117"/>
    <w:rsid w:val="00EB64F7"/>
    <w:rsid w:val="00EB66F5"/>
    <w:rsid w:val="00EB7061"/>
    <w:rsid w:val="00EB7178"/>
    <w:rsid w:val="00EB7529"/>
    <w:rsid w:val="00EB7727"/>
    <w:rsid w:val="00EB7824"/>
    <w:rsid w:val="00EB7897"/>
    <w:rsid w:val="00EB7BFD"/>
    <w:rsid w:val="00EB7F1B"/>
    <w:rsid w:val="00EB7F44"/>
    <w:rsid w:val="00EC0601"/>
    <w:rsid w:val="00EC088E"/>
    <w:rsid w:val="00EC08D1"/>
    <w:rsid w:val="00EC0CC5"/>
    <w:rsid w:val="00EC11BB"/>
    <w:rsid w:val="00EC12FB"/>
    <w:rsid w:val="00EC1412"/>
    <w:rsid w:val="00EC1734"/>
    <w:rsid w:val="00EC1BC5"/>
    <w:rsid w:val="00EC1C1F"/>
    <w:rsid w:val="00EC222A"/>
    <w:rsid w:val="00EC2569"/>
    <w:rsid w:val="00EC25F8"/>
    <w:rsid w:val="00EC270A"/>
    <w:rsid w:val="00EC28EB"/>
    <w:rsid w:val="00EC2B6C"/>
    <w:rsid w:val="00EC2CE0"/>
    <w:rsid w:val="00EC3152"/>
    <w:rsid w:val="00EC3235"/>
    <w:rsid w:val="00EC340F"/>
    <w:rsid w:val="00EC37A2"/>
    <w:rsid w:val="00EC3A50"/>
    <w:rsid w:val="00EC3EBD"/>
    <w:rsid w:val="00EC412E"/>
    <w:rsid w:val="00EC421B"/>
    <w:rsid w:val="00EC4699"/>
    <w:rsid w:val="00EC4812"/>
    <w:rsid w:val="00EC492E"/>
    <w:rsid w:val="00EC4AEE"/>
    <w:rsid w:val="00EC4AFF"/>
    <w:rsid w:val="00EC4BAB"/>
    <w:rsid w:val="00EC5CF1"/>
    <w:rsid w:val="00EC60D2"/>
    <w:rsid w:val="00EC62B2"/>
    <w:rsid w:val="00EC62F8"/>
    <w:rsid w:val="00EC6A6B"/>
    <w:rsid w:val="00EC6B0A"/>
    <w:rsid w:val="00EC6D22"/>
    <w:rsid w:val="00EC726A"/>
    <w:rsid w:val="00EC7320"/>
    <w:rsid w:val="00EC7678"/>
    <w:rsid w:val="00EC7E23"/>
    <w:rsid w:val="00EC7E73"/>
    <w:rsid w:val="00ED0224"/>
    <w:rsid w:val="00ED03EE"/>
    <w:rsid w:val="00ED0446"/>
    <w:rsid w:val="00ED056F"/>
    <w:rsid w:val="00ED057F"/>
    <w:rsid w:val="00ED10F4"/>
    <w:rsid w:val="00ED1171"/>
    <w:rsid w:val="00ED134E"/>
    <w:rsid w:val="00ED1431"/>
    <w:rsid w:val="00ED14CE"/>
    <w:rsid w:val="00ED228D"/>
    <w:rsid w:val="00ED299F"/>
    <w:rsid w:val="00ED2A91"/>
    <w:rsid w:val="00ED2B30"/>
    <w:rsid w:val="00ED2B73"/>
    <w:rsid w:val="00ED31CC"/>
    <w:rsid w:val="00ED39B4"/>
    <w:rsid w:val="00ED3A46"/>
    <w:rsid w:val="00ED3DF4"/>
    <w:rsid w:val="00ED41A8"/>
    <w:rsid w:val="00ED42A4"/>
    <w:rsid w:val="00ED44EE"/>
    <w:rsid w:val="00ED479A"/>
    <w:rsid w:val="00ED489C"/>
    <w:rsid w:val="00ED5521"/>
    <w:rsid w:val="00ED5579"/>
    <w:rsid w:val="00ED5695"/>
    <w:rsid w:val="00ED6022"/>
    <w:rsid w:val="00ED6283"/>
    <w:rsid w:val="00ED64CE"/>
    <w:rsid w:val="00ED68DD"/>
    <w:rsid w:val="00ED69A7"/>
    <w:rsid w:val="00ED6B3D"/>
    <w:rsid w:val="00ED6D3B"/>
    <w:rsid w:val="00ED6D87"/>
    <w:rsid w:val="00ED6EB2"/>
    <w:rsid w:val="00ED6ED6"/>
    <w:rsid w:val="00ED6EEF"/>
    <w:rsid w:val="00ED722B"/>
    <w:rsid w:val="00ED7337"/>
    <w:rsid w:val="00ED76BC"/>
    <w:rsid w:val="00ED7800"/>
    <w:rsid w:val="00ED797A"/>
    <w:rsid w:val="00ED7BF4"/>
    <w:rsid w:val="00EE05E8"/>
    <w:rsid w:val="00EE0691"/>
    <w:rsid w:val="00EE0ADC"/>
    <w:rsid w:val="00EE1493"/>
    <w:rsid w:val="00EE14E2"/>
    <w:rsid w:val="00EE1E67"/>
    <w:rsid w:val="00EE1FA3"/>
    <w:rsid w:val="00EE2030"/>
    <w:rsid w:val="00EE203B"/>
    <w:rsid w:val="00EE2256"/>
    <w:rsid w:val="00EE23BB"/>
    <w:rsid w:val="00EE258A"/>
    <w:rsid w:val="00EE25BE"/>
    <w:rsid w:val="00EE2612"/>
    <w:rsid w:val="00EE2893"/>
    <w:rsid w:val="00EE2A3C"/>
    <w:rsid w:val="00EE2A52"/>
    <w:rsid w:val="00EE2BD2"/>
    <w:rsid w:val="00EE2C46"/>
    <w:rsid w:val="00EE323F"/>
    <w:rsid w:val="00EE35AC"/>
    <w:rsid w:val="00EE39C8"/>
    <w:rsid w:val="00EE3B6D"/>
    <w:rsid w:val="00EE471F"/>
    <w:rsid w:val="00EE4A7A"/>
    <w:rsid w:val="00EE4CA2"/>
    <w:rsid w:val="00EE5026"/>
    <w:rsid w:val="00EE51E1"/>
    <w:rsid w:val="00EE5892"/>
    <w:rsid w:val="00EE5BE5"/>
    <w:rsid w:val="00EE5E27"/>
    <w:rsid w:val="00EE6107"/>
    <w:rsid w:val="00EE6134"/>
    <w:rsid w:val="00EE652E"/>
    <w:rsid w:val="00EE6D3B"/>
    <w:rsid w:val="00EE6DAE"/>
    <w:rsid w:val="00EE700E"/>
    <w:rsid w:val="00EE72D0"/>
    <w:rsid w:val="00EE7389"/>
    <w:rsid w:val="00EE739D"/>
    <w:rsid w:val="00EE742B"/>
    <w:rsid w:val="00EE7510"/>
    <w:rsid w:val="00EE7B4B"/>
    <w:rsid w:val="00EE7D3C"/>
    <w:rsid w:val="00EF01E4"/>
    <w:rsid w:val="00EF0221"/>
    <w:rsid w:val="00EF069B"/>
    <w:rsid w:val="00EF11CA"/>
    <w:rsid w:val="00EF1942"/>
    <w:rsid w:val="00EF2848"/>
    <w:rsid w:val="00EF2857"/>
    <w:rsid w:val="00EF2D8B"/>
    <w:rsid w:val="00EF2DCC"/>
    <w:rsid w:val="00EF3109"/>
    <w:rsid w:val="00EF322D"/>
    <w:rsid w:val="00EF32F5"/>
    <w:rsid w:val="00EF35B4"/>
    <w:rsid w:val="00EF392D"/>
    <w:rsid w:val="00EF3A21"/>
    <w:rsid w:val="00EF3B86"/>
    <w:rsid w:val="00EF4051"/>
    <w:rsid w:val="00EF416F"/>
    <w:rsid w:val="00EF4513"/>
    <w:rsid w:val="00EF4720"/>
    <w:rsid w:val="00EF49EA"/>
    <w:rsid w:val="00EF4B01"/>
    <w:rsid w:val="00EF4C16"/>
    <w:rsid w:val="00EF52AB"/>
    <w:rsid w:val="00EF57F3"/>
    <w:rsid w:val="00EF58AA"/>
    <w:rsid w:val="00EF5978"/>
    <w:rsid w:val="00EF59AD"/>
    <w:rsid w:val="00EF5A14"/>
    <w:rsid w:val="00EF5F96"/>
    <w:rsid w:val="00EF621C"/>
    <w:rsid w:val="00EF652C"/>
    <w:rsid w:val="00EF69B5"/>
    <w:rsid w:val="00EF6D2A"/>
    <w:rsid w:val="00EF7022"/>
    <w:rsid w:val="00EF7169"/>
    <w:rsid w:val="00EF735C"/>
    <w:rsid w:val="00EF7504"/>
    <w:rsid w:val="00EF7523"/>
    <w:rsid w:val="00EF77A4"/>
    <w:rsid w:val="00EF77E8"/>
    <w:rsid w:val="00EF7967"/>
    <w:rsid w:val="00EF7ADF"/>
    <w:rsid w:val="00EF7C69"/>
    <w:rsid w:val="00EF7D97"/>
    <w:rsid w:val="00EF7E34"/>
    <w:rsid w:val="00F00214"/>
    <w:rsid w:val="00F0073C"/>
    <w:rsid w:val="00F007C8"/>
    <w:rsid w:val="00F00889"/>
    <w:rsid w:val="00F00A32"/>
    <w:rsid w:val="00F00BC0"/>
    <w:rsid w:val="00F010FB"/>
    <w:rsid w:val="00F014E9"/>
    <w:rsid w:val="00F016FF"/>
    <w:rsid w:val="00F01883"/>
    <w:rsid w:val="00F018B9"/>
    <w:rsid w:val="00F01D9F"/>
    <w:rsid w:val="00F0233B"/>
    <w:rsid w:val="00F02367"/>
    <w:rsid w:val="00F0245D"/>
    <w:rsid w:val="00F025A4"/>
    <w:rsid w:val="00F02AB4"/>
    <w:rsid w:val="00F02AF2"/>
    <w:rsid w:val="00F02DE0"/>
    <w:rsid w:val="00F02F8C"/>
    <w:rsid w:val="00F03162"/>
    <w:rsid w:val="00F0356C"/>
    <w:rsid w:val="00F037E1"/>
    <w:rsid w:val="00F04029"/>
    <w:rsid w:val="00F0422E"/>
    <w:rsid w:val="00F043BE"/>
    <w:rsid w:val="00F04949"/>
    <w:rsid w:val="00F04A2A"/>
    <w:rsid w:val="00F04DE7"/>
    <w:rsid w:val="00F052DD"/>
    <w:rsid w:val="00F05467"/>
    <w:rsid w:val="00F05C57"/>
    <w:rsid w:val="00F05D95"/>
    <w:rsid w:val="00F05EE3"/>
    <w:rsid w:val="00F06403"/>
    <w:rsid w:val="00F0670D"/>
    <w:rsid w:val="00F067C7"/>
    <w:rsid w:val="00F07196"/>
    <w:rsid w:val="00F072AE"/>
    <w:rsid w:val="00F07667"/>
    <w:rsid w:val="00F076FB"/>
    <w:rsid w:val="00F07C4B"/>
    <w:rsid w:val="00F10188"/>
    <w:rsid w:val="00F106EF"/>
    <w:rsid w:val="00F10716"/>
    <w:rsid w:val="00F10768"/>
    <w:rsid w:val="00F10947"/>
    <w:rsid w:val="00F10964"/>
    <w:rsid w:val="00F10D09"/>
    <w:rsid w:val="00F10D5A"/>
    <w:rsid w:val="00F10E89"/>
    <w:rsid w:val="00F10FEB"/>
    <w:rsid w:val="00F11147"/>
    <w:rsid w:val="00F118A0"/>
    <w:rsid w:val="00F1197F"/>
    <w:rsid w:val="00F11A5F"/>
    <w:rsid w:val="00F11E86"/>
    <w:rsid w:val="00F11F3B"/>
    <w:rsid w:val="00F12003"/>
    <w:rsid w:val="00F1201E"/>
    <w:rsid w:val="00F121FE"/>
    <w:rsid w:val="00F1226C"/>
    <w:rsid w:val="00F12439"/>
    <w:rsid w:val="00F12C68"/>
    <w:rsid w:val="00F12DAB"/>
    <w:rsid w:val="00F12E94"/>
    <w:rsid w:val="00F1330D"/>
    <w:rsid w:val="00F137D0"/>
    <w:rsid w:val="00F138C9"/>
    <w:rsid w:val="00F13E03"/>
    <w:rsid w:val="00F13E10"/>
    <w:rsid w:val="00F13E85"/>
    <w:rsid w:val="00F14157"/>
    <w:rsid w:val="00F1501D"/>
    <w:rsid w:val="00F15451"/>
    <w:rsid w:val="00F155CE"/>
    <w:rsid w:val="00F15815"/>
    <w:rsid w:val="00F15D45"/>
    <w:rsid w:val="00F15EF2"/>
    <w:rsid w:val="00F160CB"/>
    <w:rsid w:val="00F1691B"/>
    <w:rsid w:val="00F16969"/>
    <w:rsid w:val="00F16A09"/>
    <w:rsid w:val="00F16A8A"/>
    <w:rsid w:val="00F16E0F"/>
    <w:rsid w:val="00F17022"/>
    <w:rsid w:val="00F170D9"/>
    <w:rsid w:val="00F17233"/>
    <w:rsid w:val="00F17267"/>
    <w:rsid w:val="00F17680"/>
    <w:rsid w:val="00F17873"/>
    <w:rsid w:val="00F17B2B"/>
    <w:rsid w:val="00F17C8D"/>
    <w:rsid w:val="00F2000C"/>
    <w:rsid w:val="00F2008B"/>
    <w:rsid w:val="00F20239"/>
    <w:rsid w:val="00F2041D"/>
    <w:rsid w:val="00F20461"/>
    <w:rsid w:val="00F207AA"/>
    <w:rsid w:val="00F2093C"/>
    <w:rsid w:val="00F20B0B"/>
    <w:rsid w:val="00F217F7"/>
    <w:rsid w:val="00F21E89"/>
    <w:rsid w:val="00F21FE1"/>
    <w:rsid w:val="00F220FD"/>
    <w:rsid w:val="00F22362"/>
    <w:rsid w:val="00F22594"/>
    <w:rsid w:val="00F225B9"/>
    <w:rsid w:val="00F2292D"/>
    <w:rsid w:val="00F22A9F"/>
    <w:rsid w:val="00F230C8"/>
    <w:rsid w:val="00F2312E"/>
    <w:rsid w:val="00F2327A"/>
    <w:rsid w:val="00F23469"/>
    <w:rsid w:val="00F234C2"/>
    <w:rsid w:val="00F236E4"/>
    <w:rsid w:val="00F239CD"/>
    <w:rsid w:val="00F23F76"/>
    <w:rsid w:val="00F24155"/>
    <w:rsid w:val="00F24239"/>
    <w:rsid w:val="00F2428B"/>
    <w:rsid w:val="00F245AF"/>
    <w:rsid w:val="00F245CF"/>
    <w:rsid w:val="00F24754"/>
    <w:rsid w:val="00F248AE"/>
    <w:rsid w:val="00F249DB"/>
    <w:rsid w:val="00F24EAF"/>
    <w:rsid w:val="00F24F9B"/>
    <w:rsid w:val="00F25086"/>
    <w:rsid w:val="00F25566"/>
    <w:rsid w:val="00F2564D"/>
    <w:rsid w:val="00F25691"/>
    <w:rsid w:val="00F25CF2"/>
    <w:rsid w:val="00F2662B"/>
    <w:rsid w:val="00F2697C"/>
    <w:rsid w:val="00F26CA0"/>
    <w:rsid w:val="00F26ECE"/>
    <w:rsid w:val="00F27040"/>
    <w:rsid w:val="00F2717A"/>
    <w:rsid w:val="00F27380"/>
    <w:rsid w:val="00F273E3"/>
    <w:rsid w:val="00F27770"/>
    <w:rsid w:val="00F27789"/>
    <w:rsid w:val="00F27AA5"/>
    <w:rsid w:val="00F27B42"/>
    <w:rsid w:val="00F30156"/>
    <w:rsid w:val="00F3084A"/>
    <w:rsid w:val="00F30BCC"/>
    <w:rsid w:val="00F31495"/>
    <w:rsid w:val="00F315AB"/>
    <w:rsid w:val="00F31746"/>
    <w:rsid w:val="00F31B81"/>
    <w:rsid w:val="00F31F21"/>
    <w:rsid w:val="00F31FFE"/>
    <w:rsid w:val="00F32038"/>
    <w:rsid w:val="00F32632"/>
    <w:rsid w:val="00F32915"/>
    <w:rsid w:val="00F32D4E"/>
    <w:rsid w:val="00F3371C"/>
    <w:rsid w:val="00F33AF5"/>
    <w:rsid w:val="00F33E4C"/>
    <w:rsid w:val="00F341C8"/>
    <w:rsid w:val="00F346DD"/>
    <w:rsid w:val="00F34A4C"/>
    <w:rsid w:val="00F34A9D"/>
    <w:rsid w:val="00F34AC6"/>
    <w:rsid w:val="00F34E04"/>
    <w:rsid w:val="00F34E40"/>
    <w:rsid w:val="00F34EE8"/>
    <w:rsid w:val="00F35086"/>
    <w:rsid w:val="00F351FD"/>
    <w:rsid w:val="00F362C5"/>
    <w:rsid w:val="00F36926"/>
    <w:rsid w:val="00F36C6E"/>
    <w:rsid w:val="00F370DE"/>
    <w:rsid w:val="00F3723A"/>
    <w:rsid w:val="00F37854"/>
    <w:rsid w:val="00F37B74"/>
    <w:rsid w:val="00F37D61"/>
    <w:rsid w:val="00F37E57"/>
    <w:rsid w:val="00F40296"/>
    <w:rsid w:val="00F4048B"/>
    <w:rsid w:val="00F404A1"/>
    <w:rsid w:val="00F40768"/>
    <w:rsid w:val="00F4078C"/>
    <w:rsid w:val="00F40871"/>
    <w:rsid w:val="00F41384"/>
    <w:rsid w:val="00F41542"/>
    <w:rsid w:val="00F418FE"/>
    <w:rsid w:val="00F41A5E"/>
    <w:rsid w:val="00F41A73"/>
    <w:rsid w:val="00F41B64"/>
    <w:rsid w:val="00F41BE0"/>
    <w:rsid w:val="00F41E47"/>
    <w:rsid w:val="00F41FE7"/>
    <w:rsid w:val="00F42148"/>
    <w:rsid w:val="00F42208"/>
    <w:rsid w:val="00F425EE"/>
    <w:rsid w:val="00F42B6C"/>
    <w:rsid w:val="00F430EB"/>
    <w:rsid w:val="00F4323B"/>
    <w:rsid w:val="00F43362"/>
    <w:rsid w:val="00F4336B"/>
    <w:rsid w:val="00F43480"/>
    <w:rsid w:val="00F434CA"/>
    <w:rsid w:val="00F43669"/>
    <w:rsid w:val="00F436EC"/>
    <w:rsid w:val="00F4395C"/>
    <w:rsid w:val="00F43A6D"/>
    <w:rsid w:val="00F43B70"/>
    <w:rsid w:val="00F43EB3"/>
    <w:rsid w:val="00F441FA"/>
    <w:rsid w:val="00F4445B"/>
    <w:rsid w:val="00F44825"/>
    <w:rsid w:val="00F4486A"/>
    <w:rsid w:val="00F44A30"/>
    <w:rsid w:val="00F44BCD"/>
    <w:rsid w:val="00F44C5E"/>
    <w:rsid w:val="00F453E7"/>
    <w:rsid w:val="00F4559B"/>
    <w:rsid w:val="00F45877"/>
    <w:rsid w:val="00F45AEC"/>
    <w:rsid w:val="00F45E3D"/>
    <w:rsid w:val="00F45EEA"/>
    <w:rsid w:val="00F45FE4"/>
    <w:rsid w:val="00F46325"/>
    <w:rsid w:val="00F463CA"/>
    <w:rsid w:val="00F46896"/>
    <w:rsid w:val="00F4697C"/>
    <w:rsid w:val="00F46C43"/>
    <w:rsid w:val="00F474BA"/>
    <w:rsid w:val="00F47B08"/>
    <w:rsid w:val="00F47B0C"/>
    <w:rsid w:val="00F50211"/>
    <w:rsid w:val="00F50957"/>
    <w:rsid w:val="00F50F4C"/>
    <w:rsid w:val="00F5121C"/>
    <w:rsid w:val="00F512FD"/>
    <w:rsid w:val="00F5143A"/>
    <w:rsid w:val="00F5178C"/>
    <w:rsid w:val="00F5187E"/>
    <w:rsid w:val="00F5189E"/>
    <w:rsid w:val="00F51AD7"/>
    <w:rsid w:val="00F51D72"/>
    <w:rsid w:val="00F51D82"/>
    <w:rsid w:val="00F5283E"/>
    <w:rsid w:val="00F52A75"/>
    <w:rsid w:val="00F52B6D"/>
    <w:rsid w:val="00F52C8F"/>
    <w:rsid w:val="00F52CB8"/>
    <w:rsid w:val="00F53337"/>
    <w:rsid w:val="00F536B2"/>
    <w:rsid w:val="00F5484A"/>
    <w:rsid w:val="00F54921"/>
    <w:rsid w:val="00F54DCF"/>
    <w:rsid w:val="00F550DD"/>
    <w:rsid w:val="00F5580E"/>
    <w:rsid w:val="00F56177"/>
    <w:rsid w:val="00F5619C"/>
    <w:rsid w:val="00F563A7"/>
    <w:rsid w:val="00F56BD4"/>
    <w:rsid w:val="00F57288"/>
    <w:rsid w:val="00F5733E"/>
    <w:rsid w:val="00F57468"/>
    <w:rsid w:val="00F6034C"/>
    <w:rsid w:val="00F604DB"/>
    <w:rsid w:val="00F60634"/>
    <w:rsid w:val="00F60832"/>
    <w:rsid w:val="00F60867"/>
    <w:rsid w:val="00F609DA"/>
    <w:rsid w:val="00F609FC"/>
    <w:rsid w:val="00F60B0E"/>
    <w:rsid w:val="00F60DDE"/>
    <w:rsid w:val="00F61474"/>
    <w:rsid w:val="00F6161E"/>
    <w:rsid w:val="00F6196E"/>
    <w:rsid w:val="00F61AC6"/>
    <w:rsid w:val="00F61C94"/>
    <w:rsid w:val="00F61E19"/>
    <w:rsid w:val="00F61FDA"/>
    <w:rsid w:val="00F620BD"/>
    <w:rsid w:val="00F622F3"/>
    <w:rsid w:val="00F62508"/>
    <w:rsid w:val="00F62565"/>
    <w:rsid w:val="00F625FD"/>
    <w:rsid w:val="00F62699"/>
    <w:rsid w:val="00F628DD"/>
    <w:rsid w:val="00F629C8"/>
    <w:rsid w:val="00F62BF3"/>
    <w:rsid w:val="00F62C2A"/>
    <w:rsid w:val="00F62C86"/>
    <w:rsid w:val="00F6305A"/>
    <w:rsid w:val="00F6374B"/>
    <w:rsid w:val="00F637A4"/>
    <w:rsid w:val="00F63A33"/>
    <w:rsid w:val="00F63C6E"/>
    <w:rsid w:val="00F63E2A"/>
    <w:rsid w:val="00F6408A"/>
    <w:rsid w:val="00F64321"/>
    <w:rsid w:val="00F6475A"/>
    <w:rsid w:val="00F647A9"/>
    <w:rsid w:val="00F64B00"/>
    <w:rsid w:val="00F64D45"/>
    <w:rsid w:val="00F65523"/>
    <w:rsid w:val="00F65711"/>
    <w:rsid w:val="00F65737"/>
    <w:rsid w:val="00F65B47"/>
    <w:rsid w:val="00F65F91"/>
    <w:rsid w:val="00F65FA8"/>
    <w:rsid w:val="00F6606A"/>
    <w:rsid w:val="00F667F0"/>
    <w:rsid w:val="00F6684A"/>
    <w:rsid w:val="00F66892"/>
    <w:rsid w:val="00F67133"/>
    <w:rsid w:val="00F675B8"/>
    <w:rsid w:val="00F6768C"/>
    <w:rsid w:val="00F679CD"/>
    <w:rsid w:val="00F679F4"/>
    <w:rsid w:val="00F67A9D"/>
    <w:rsid w:val="00F67C1E"/>
    <w:rsid w:val="00F70062"/>
    <w:rsid w:val="00F70158"/>
    <w:rsid w:val="00F702DB"/>
    <w:rsid w:val="00F70869"/>
    <w:rsid w:val="00F70B19"/>
    <w:rsid w:val="00F7102D"/>
    <w:rsid w:val="00F711E7"/>
    <w:rsid w:val="00F713A1"/>
    <w:rsid w:val="00F716B8"/>
    <w:rsid w:val="00F71C1F"/>
    <w:rsid w:val="00F71F17"/>
    <w:rsid w:val="00F720F3"/>
    <w:rsid w:val="00F723EC"/>
    <w:rsid w:val="00F72661"/>
    <w:rsid w:val="00F72713"/>
    <w:rsid w:val="00F727E1"/>
    <w:rsid w:val="00F72BE7"/>
    <w:rsid w:val="00F72C96"/>
    <w:rsid w:val="00F72E07"/>
    <w:rsid w:val="00F732F6"/>
    <w:rsid w:val="00F73384"/>
    <w:rsid w:val="00F73509"/>
    <w:rsid w:val="00F737A1"/>
    <w:rsid w:val="00F7383B"/>
    <w:rsid w:val="00F739AC"/>
    <w:rsid w:val="00F73B99"/>
    <w:rsid w:val="00F73EC6"/>
    <w:rsid w:val="00F742EF"/>
    <w:rsid w:val="00F746A0"/>
    <w:rsid w:val="00F746AC"/>
    <w:rsid w:val="00F74748"/>
    <w:rsid w:val="00F74D7B"/>
    <w:rsid w:val="00F74EE4"/>
    <w:rsid w:val="00F74FB8"/>
    <w:rsid w:val="00F75264"/>
    <w:rsid w:val="00F753DC"/>
    <w:rsid w:val="00F754EF"/>
    <w:rsid w:val="00F754F4"/>
    <w:rsid w:val="00F7556E"/>
    <w:rsid w:val="00F755BC"/>
    <w:rsid w:val="00F7561A"/>
    <w:rsid w:val="00F756DB"/>
    <w:rsid w:val="00F75CD1"/>
    <w:rsid w:val="00F75F40"/>
    <w:rsid w:val="00F76166"/>
    <w:rsid w:val="00F7621D"/>
    <w:rsid w:val="00F76A8F"/>
    <w:rsid w:val="00F76B88"/>
    <w:rsid w:val="00F77134"/>
    <w:rsid w:val="00F773DF"/>
    <w:rsid w:val="00F77E15"/>
    <w:rsid w:val="00F77E26"/>
    <w:rsid w:val="00F8015E"/>
    <w:rsid w:val="00F80439"/>
    <w:rsid w:val="00F80590"/>
    <w:rsid w:val="00F80616"/>
    <w:rsid w:val="00F8096C"/>
    <w:rsid w:val="00F80DF4"/>
    <w:rsid w:val="00F80E5A"/>
    <w:rsid w:val="00F80FB9"/>
    <w:rsid w:val="00F811C4"/>
    <w:rsid w:val="00F81225"/>
    <w:rsid w:val="00F813D3"/>
    <w:rsid w:val="00F8172E"/>
    <w:rsid w:val="00F81781"/>
    <w:rsid w:val="00F81861"/>
    <w:rsid w:val="00F81B71"/>
    <w:rsid w:val="00F82239"/>
    <w:rsid w:val="00F822B0"/>
    <w:rsid w:val="00F82332"/>
    <w:rsid w:val="00F823E0"/>
    <w:rsid w:val="00F825F5"/>
    <w:rsid w:val="00F82697"/>
    <w:rsid w:val="00F8282A"/>
    <w:rsid w:val="00F82AB6"/>
    <w:rsid w:val="00F82E41"/>
    <w:rsid w:val="00F83707"/>
    <w:rsid w:val="00F843EF"/>
    <w:rsid w:val="00F843F8"/>
    <w:rsid w:val="00F844C9"/>
    <w:rsid w:val="00F84558"/>
    <w:rsid w:val="00F84593"/>
    <w:rsid w:val="00F84A36"/>
    <w:rsid w:val="00F84D12"/>
    <w:rsid w:val="00F84FEA"/>
    <w:rsid w:val="00F85023"/>
    <w:rsid w:val="00F8502F"/>
    <w:rsid w:val="00F850FD"/>
    <w:rsid w:val="00F85269"/>
    <w:rsid w:val="00F85271"/>
    <w:rsid w:val="00F854BB"/>
    <w:rsid w:val="00F85739"/>
    <w:rsid w:val="00F859B4"/>
    <w:rsid w:val="00F85AA2"/>
    <w:rsid w:val="00F85E16"/>
    <w:rsid w:val="00F85E85"/>
    <w:rsid w:val="00F85FD3"/>
    <w:rsid w:val="00F86078"/>
    <w:rsid w:val="00F8632D"/>
    <w:rsid w:val="00F86A81"/>
    <w:rsid w:val="00F86A84"/>
    <w:rsid w:val="00F86F91"/>
    <w:rsid w:val="00F86F92"/>
    <w:rsid w:val="00F87010"/>
    <w:rsid w:val="00F87167"/>
    <w:rsid w:val="00F872C2"/>
    <w:rsid w:val="00F874A8"/>
    <w:rsid w:val="00F876C2"/>
    <w:rsid w:val="00F8772B"/>
    <w:rsid w:val="00F87D1F"/>
    <w:rsid w:val="00F87D93"/>
    <w:rsid w:val="00F87FB1"/>
    <w:rsid w:val="00F90032"/>
    <w:rsid w:val="00F90091"/>
    <w:rsid w:val="00F900E1"/>
    <w:rsid w:val="00F901F3"/>
    <w:rsid w:val="00F90520"/>
    <w:rsid w:val="00F911E1"/>
    <w:rsid w:val="00F91284"/>
    <w:rsid w:val="00F9132B"/>
    <w:rsid w:val="00F9142D"/>
    <w:rsid w:val="00F91527"/>
    <w:rsid w:val="00F91711"/>
    <w:rsid w:val="00F91E34"/>
    <w:rsid w:val="00F92092"/>
    <w:rsid w:val="00F92396"/>
    <w:rsid w:val="00F9255C"/>
    <w:rsid w:val="00F9272A"/>
    <w:rsid w:val="00F9277D"/>
    <w:rsid w:val="00F92A72"/>
    <w:rsid w:val="00F931A6"/>
    <w:rsid w:val="00F936D3"/>
    <w:rsid w:val="00F938D4"/>
    <w:rsid w:val="00F93E89"/>
    <w:rsid w:val="00F93EA0"/>
    <w:rsid w:val="00F93F09"/>
    <w:rsid w:val="00F94221"/>
    <w:rsid w:val="00F9484F"/>
    <w:rsid w:val="00F9488D"/>
    <w:rsid w:val="00F94972"/>
    <w:rsid w:val="00F94E05"/>
    <w:rsid w:val="00F94E49"/>
    <w:rsid w:val="00F94FAA"/>
    <w:rsid w:val="00F950B7"/>
    <w:rsid w:val="00F9514F"/>
    <w:rsid w:val="00F954A1"/>
    <w:rsid w:val="00F95A59"/>
    <w:rsid w:val="00F96343"/>
    <w:rsid w:val="00F9634D"/>
    <w:rsid w:val="00F965E7"/>
    <w:rsid w:val="00F9682C"/>
    <w:rsid w:val="00F9697B"/>
    <w:rsid w:val="00F969F5"/>
    <w:rsid w:val="00F96BC0"/>
    <w:rsid w:val="00F96BDE"/>
    <w:rsid w:val="00F96E32"/>
    <w:rsid w:val="00F976AE"/>
    <w:rsid w:val="00F97AEB"/>
    <w:rsid w:val="00F97DD8"/>
    <w:rsid w:val="00F97E6C"/>
    <w:rsid w:val="00F97EE5"/>
    <w:rsid w:val="00FA0018"/>
    <w:rsid w:val="00FA028E"/>
    <w:rsid w:val="00FA02C9"/>
    <w:rsid w:val="00FA08E1"/>
    <w:rsid w:val="00FA0C0E"/>
    <w:rsid w:val="00FA0DA8"/>
    <w:rsid w:val="00FA0F42"/>
    <w:rsid w:val="00FA13D1"/>
    <w:rsid w:val="00FA144F"/>
    <w:rsid w:val="00FA14FC"/>
    <w:rsid w:val="00FA155D"/>
    <w:rsid w:val="00FA1574"/>
    <w:rsid w:val="00FA1AC4"/>
    <w:rsid w:val="00FA1BC9"/>
    <w:rsid w:val="00FA1BD3"/>
    <w:rsid w:val="00FA2073"/>
    <w:rsid w:val="00FA25C9"/>
    <w:rsid w:val="00FA27F3"/>
    <w:rsid w:val="00FA2A1E"/>
    <w:rsid w:val="00FA2F5C"/>
    <w:rsid w:val="00FA3096"/>
    <w:rsid w:val="00FA31D6"/>
    <w:rsid w:val="00FA35C3"/>
    <w:rsid w:val="00FA390D"/>
    <w:rsid w:val="00FA3EC8"/>
    <w:rsid w:val="00FA416A"/>
    <w:rsid w:val="00FA4439"/>
    <w:rsid w:val="00FA44D6"/>
    <w:rsid w:val="00FA47D8"/>
    <w:rsid w:val="00FA4977"/>
    <w:rsid w:val="00FA4BA5"/>
    <w:rsid w:val="00FA51A7"/>
    <w:rsid w:val="00FA527E"/>
    <w:rsid w:val="00FA564D"/>
    <w:rsid w:val="00FA58BA"/>
    <w:rsid w:val="00FA5BFB"/>
    <w:rsid w:val="00FA5D75"/>
    <w:rsid w:val="00FA5F3B"/>
    <w:rsid w:val="00FA7540"/>
    <w:rsid w:val="00FA7747"/>
    <w:rsid w:val="00FA7901"/>
    <w:rsid w:val="00FA7A4F"/>
    <w:rsid w:val="00FA7CB3"/>
    <w:rsid w:val="00FB03C6"/>
    <w:rsid w:val="00FB0453"/>
    <w:rsid w:val="00FB04AF"/>
    <w:rsid w:val="00FB0656"/>
    <w:rsid w:val="00FB090C"/>
    <w:rsid w:val="00FB09D0"/>
    <w:rsid w:val="00FB0C25"/>
    <w:rsid w:val="00FB0EA5"/>
    <w:rsid w:val="00FB11CF"/>
    <w:rsid w:val="00FB1217"/>
    <w:rsid w:val="00FB14FB"/>
    <w:rsid w:val="00FB1D9F"/>
    <w:rsid w:val="00FB219F"/>
    <w:rsid w:val="00FB251C"/>
    <w:rsid w:val="00FB26DC"/>
    <w:rsid w:val="00FB2E9D"/>
    <w:rsid w:val="00FB345B"/>
    <w:rsid w:val="00FB35E1"/>
    <w:rsid w:val="00FB3CB6"/>
    <w:rsid w:val="00FB3CDB"/>
    <w:rsid w:val="00FB3E2F"/>
    <w:rsid w:val="00FB3E71"/>
    <w:rsid w:val="00FB416A"/>
    <w:rsid w:val="00FB43C4"/>
    <w:rsid w:val="00FB4745"/>
    <w:rsid w:val="00FB49EF"/>
    <w:rsid w:val="00FB4C4B"/>
    <w:rsid w:val="00FB5058"/>
    <w:rsid w:val="00FB508D"/>
    <w:rsid w:val="00FB513D"/>
    <w:rsid w:val="00FB532B"/>
    <w:rsid w:val="00FB5659"/>
    <w:rsid w:val="00FB56B1"/>
    <w:rsid w:val="00FB56C5"/>
    <w:rsid w:val="00FB56D0"/>
    <w:rsid w:val="00FB59A8"/>
    <w:rsid w:val="00FB5A28"/>
    <w:rsid w:val="00FB5BBA"/>
    <w:rsid w:val="00FB5D82"/>
    <w:rsid w:val="00FB5D89"/>
    <w:rsid w:val="00FB5F83"/>
    <w:rsid w:val="00FB61D4"/>
    <w:rsid w:val="00FB6457"/>
    <w:rsid w:val="00FB6F1D"/>
    <w:rsid w:val="00FB6F33"/>
    <w:rsid w:val="00FB709B"/>
    <w:rsid w:val="00FB7713"/>
    <w:rsid w:val="00FB7857"/>
    <w:rsid w:val="00FB78BF"/>
    <w:rsid w:val="00FB7B90"/>
    <w:rsid w:val="00FB7BBF"/>
    <w:rsid w:val="00FB7C31"/>
    <w:rsid w:val="00FC0078"/>
    <w:rsid w:val="00FC02F2"/>
    <w:rsid w:val="00FC0892"/>
    <w:rsid w:val="00FC0AE5"/>
    <w:rsid w:val="00FC0DC4"/>
    <w:rsid w:val="00FC0DD0"/>
    <w:rsid w:val="00FC0F0C"/>
    <w:rsid w:val="00FC102B"/>
    <w:rsid w:val="00FC1315"/>
    <w:rsid w:val="00FC1A18"/>
    <w:rsid w:val="00FC1C44"/>
    <w:rsid w:val="00FC21D8"/>
    <w:rsid w:val="00FC2660"/>
    <w:rsid w:val="00FC2DEA"/>
    <w:rsid w:val="00FC2E39"/>
    <w:rsid w:val="00FC34BD"/>
    <w:rsid w:val="00FC38F1"/>
    <w:rsid w:val="00FC3CA0"/>
    <w:rsid w:val="00FC4042"/>
    <w:rsid w:val="00FC42CA"/>
    <w:rsid w:val="00FC42CC"/>
    <w:rsid w:val="00FC43B5"/>
    <w:rsid w:val="00FC4557"/>
    <w:rsid w:val="00FC490B"/>
    <w:rsid w:val="00FC4B1A"/>
    <w:rsid w:val="00FC4BC3"/>
    <w:rsid w:val="00FC4CC9"/>
    <w:rsid w:val="00FC598E"/>
    <w:rsid w:val="00FC5B3C"/>
    <w:rsid w:val="00FC5BDE"/>
    <w:rsid w:val="00FC61A0"/>
    <w:rsid w:val="00FC626E"/>
    <w:rsid w:val="00FC6567"/>
    <w:rsid w:val="00FC6700"/>
    <w:rsid w:val="00FC673A"/>
    <w:rsid w:val="00FC68A6"/>
    <w:rsid w:val="00FC6936"/>
    <w:rsid w:val="00FC70F8"/>
    <w:rsid w:val="00FC74E0"/>
    <w:rsid w:val="00FC771A"/>
    <w:rsid w:val="00FC7816"/>
    <w:rsid w:val="00FC7A9E"/>
    <w:rsid w:val="00FC7BEC"/>
    <w:rsid w:val="00FC7DE5"/>
    <w:rsid w:val="00FD0300"/>
    <w:rsid w:val="00FD031C"/>
    <w:rsid w:val="00FD038B"/>
    <w:rsid w:val="00FD0634"/>
    <w:rsid w:val="00FD10CD"/>
    <w:rsid w:val="00FD10E9"/>
    <w:rsid w:val="00FD149F"/>
    <w:rsid w:val="00FD1889"/>
    <w:rsid w:val="00FD194D"/>
    <w:rsid w:val="00FD21C7"/>
    <w:rsid w:val="00FD2344"/>
    <w:rsid w:val="00FD32DB"/>
    <w:rsid w:val="00FD3300"/>
    <w:rsid w:val="00FD35AE"/>
    <w:rsid w:val="00FD35C9"/>
    <w:rsid w:val="00FD375A"/>
    <w:rsid w:val="00FD3932"/>
    <w:rsid w:val="00FD3D90"/>
    <w:rsid w:val="00FD3E5D"/>
    <w:rsid w:val="00FD470D"/>
    <w:rsid w:val="00FD4B62"/>
    <w:rsid w:val="00FD4C30"/>
    <w:rsid w:val="00FD5734"/>
    <w:rsid w:val="00FD5BC1"/>
    <w:rsid w:val="00FD5D0D"/>
    <w:rsid w:val="00FD5D8C"/>
    <w:rsid w:val="00FD5FC9"/>
    <w:rsid w:val="00FD600B"/>
    <w:rsid w:val="00FD6102"/>
    <w:rsid w:val="00FD6165"/>
    <w:rsid w:val="00FD620A"/>
    <w:rsid w:val="00FD62F3"/>
    <w:rsid w:val="00FD66F1"/>
    <w:rsid w:val="00FD7162"/>
    <w:rsid w:val="00FD7248"/>
    <w:rsid w:val="00FD72FA"/>
    <w:rsid w:val="00FD79CF"/>
    <w:rsid w:val="00FD7AEB"/>
    <w:rsid w:val="00FD7C61"/>
    <w:rsid w:val="00FD7EE3"/>
    <w:rsid w:val="00FE02B8"/>
    <w:rsid w:val="00FE0402"/>
    <w:rsid w:val="00FE0F3B"/>
    <w:rsid w:val="00FE10DB"/>
    <w:rsid w:val="00FE1123"/>
    <w:rsid w:val="00FE19FF"/>
    <w:rsid w:val="00FE1E8C"/>
    <w:rsid w:val="00FE2383"/>
    <w:rsid w:val="00FE2DFF"/>
    <w:rsid w:val="00FE2F72"/>
    <w:rsid w:val="00FE3224"/>
    <w:rsid w:val="00FE33C4"/>
    <w:rsid w:val="00FE3774"/>
    <w:rsid w:val="00FE3958"/>
    <w:rsid w:val="00FE3993"/>
    <w:rsid w:val="00FE3B0A"/>
    <w:rsid w:val="00FE3B7D"/>
    <w:rsid w:val="00FE3D11"/>
    <w:rsid w:val="00FE452B"/>
    <w:rsid w:val="00FE4C62"/>
    <w:rsid w:val="00FE4F74"/>
    <w:rsid w:val="00FE5067"/>
    <w:rsid w:val="00FE5552"/>
    <w:rsid w:val="00FE559B"/>
    <w:rsid w:val="00FE5A25"/>
    <w:rsid w:val="00FE6A6C"/>
    <w:rsid w:val="00FE6C58"/>
    <w:rsid w:val="00FE6EA5"/>
    <w:rsid w:val="00FE6F83"/>
    <w:rsid w:val="00FF06CD"/>
    <w:rsid w:val="00FF0A31"/>
    <w:rsid w:val="00FF0C55"/>
    <w:rsid w:val="00FF0EE8"/>
    <w:rsid w:val="00FF1481"/>
    <w:rsid w:val="00FF1506"/>
    <w:rsid w:val="00FF1B2A"/>
    <w:rsid w:val="00FF1CBF"/>
    <w:rsid w:val="00FF21CB"/>
    <w:rsid w:val="00FF2B34"/>
    <w:rsid w:val="00FF2C58"/>
    <w:rsid w:val="00FF2F34"/>
    <w:rsid w:val="00FF3347"/>
    <w:rsid w:val="00FF334F"/>
    <w:rsid w:val="00FF35C1"/>
    <w:rsid w:val="00FF37A2"/>
    <w:rsid w:val="00FF3802"/>
    <w:rsid w:val="00FF3AE1"/>
    <w:rsid w:val="00FF3D4C"/>
    <w:rsid w:val="00FF3E97"/>
    <w:rsid w:val="00FF5090"/>
    <w:rsid w:val="00FF5156"/>
    <w:rsid w:val="00FF5741"/>
    <w:rsid w:val="00FF5865"/>
    <w:rsid w:val="00FF5A74"/>
    <w:rsid w:val="00FF5B1D"/>
    <w:rsid w:val="00FF5D8C"/>
    <w:rsid w:val="00FF6411"/>
    <w:rsid w:val="00FF6560"/>
    <w:rsid w:val="00FF65A7"/>
    <w:rsid w:val="00FF66B4"/>
    <w:rsid w:val="00FF6AD3"/>
    <w:rsid w:val="00FF6BD9"/>
    <w:rsid w:val="00FF6F71"/>
    <w:rsid w:val="00FF72F0"/>
    <w:rsid w:val="00FF7492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D3D609"/>
  <w15:chartTrackingRefBased/>
  <w15:docId w15:val="{4670D5A3-DAB6-4D3B-9303-17CA36C28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9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23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D23539"/>
    <w:rPr>
      <w:rFonts w:ascii="Angsana New" w:hAnsi="Angsana New"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customStyle="1" w:styleId="FSContent">
    <w:name w:val="FS_Content"/>
    <w:basedOn w:val="Normal"/>
    <w:link w:val="FSContentChar"/>
    <w:qFormat/>
    <w:rsid w:val="008F3C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8F3C2B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0F5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0F5D1B"/>
    <w:rPr>
      <w:rFonts w:ascii="Angsana New" w:eastAsia="MS Mincho" w:hAnsi="Angsana New"/>
    </w:rPr>
  </w:style>
  <w:style w:type="paragraph" w:styleId="NoSpacing">
    <w:name w:val="No Spacing"/>
    <w:uiPriority w:val="1"/>
    <w:qFormat/>
    <w:rsid w:val="00C65A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7453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83FB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52C6C"/>
    <w:rPr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locked/>
    <w:rsid w:val="00117B9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9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EB0663-290A-4320-8E7A-4939F24EB7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C24B0B-902B-492E-8B0C-440EF8D1A6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48AC6E-EDC2-4F8B-A93F-5A7FE0F2894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6CC07FFD-6132-4586-BC18-26AA09357A7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209</TotalTime>
  <Pages>12</Pages>
  <Words>1674</Words>
  <Characters>9547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Chidchanok, Ketwej</dc:creator>
  <cp:keywords/>
  <dc:description/>
  <cp:lastModifiedBy>Papawee, Pinthong</cp:lastModifiedBy>
  <cp:revision>17</cp:revision>
  <cp:lastPrinted>2026-08-05T03:59:00Z</cp:lastPrinted>
  <dcterms:created xsi:type="dcterms:W3CDTF">2026-07-26T14:42:00Z</dcterms:created>
  <dcterms:modified xsi:type="dcterms:W3CDTF">2026-08-05T04:01:00Z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</Properties>
</file>